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D5CDB" w:rsidRPr="00D31193" w14:paraId="0514B1A9" w14:textId="77777777" w:rsidTr="00B2547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76E27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99978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D17F7D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4D5CDB" w:rsidRPr="00D31193" w14:paraId="7D16727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F04C4E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AC10BE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0B4301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4D5CDB" w:rsidRPr="00D31193" w14:paraId="66667A3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132887C" w14:textId="21089A53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AF90D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21592A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4D5CDB" w:rsidRPr="00D31193" w14:paraId="29FFBAD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46CA280" w14:textId="552F93C6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A2B348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C4C67F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D5CDB" w:rsidRPr="00D31193" w14:paraId="75ED71BD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2AFDFF6" w14:textId="55B194E5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2FC4FF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A5424F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4D5CDB" w:rsidRPr="00D31193" w14:paraId="6CFC5DA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13163D6" w14:textId="6B20974B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ECFCC1A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4D5E69A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AE2322" w:rsidRPr="00D31193" w14:paraId="7D510A9B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8A213AF" w14:textId="572D0D5E" w:rsidR="00AE2322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CD9DAA4" w14:textId="77777777" w:rsidR="00AE2322" w:rsidRPr="00D31193" w:rsidRDefault="00AE2322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CA5BD03" w14:textId="20157B9B" w:rsidR="00AE2322" w:rsidRPr="00D31193" w:rsidRDefault="00AE2322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2019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(C</w:t>
            </w:r>
            <w:r w:rsidR="005C056D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OVID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-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</w:tr>
      <w:tr w:rsidR="004D5CDB" w:rsidRPr="00D31193" w14:paraId="1E1AC3F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910D984" w14:textId="6C707D12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6756483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09DBAF9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D5CDB" w:rsidRPr="00D31193" w14:paraId="69806C6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3DBB418" w14:textId="268E3528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E98B165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2DA3DC4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2705B" w:rsidRPr="00D31193" w14:paraId="4B2DBF7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ECABFD1" w14:textId="7D52D8D2" w:rsidR="00A2705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32DBB6C" w14:textId="77777777" w:rsidR="00A2705B" w:rsidRPr="00D31193" w:rsidRDefault="00A2705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C7BF9DF" w14:textId="273A7616" w:rsidR="00A2705B" w:rsidRPr="00D31193" w:rsidRDefault="00A2705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ลูกหนี้</w:t>
            </w:r>
            <w:r w:rsidR="00A033F2"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4D5CDB" w:rsidRPr="00D31193" w14:paraId="6FCED85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517482B" w14:textId="1FA50A97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93870D6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54DAC10" w14:textId="77777777" w:rsidR="004D5CDB" w:rsidRPr="00D31193" w:rsidRDefault="004D5CDB" w:rsidP="00B2547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4D5CDB" w:rsidRPr="00D31193" w14:paraId="5EE7333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D4EB5CE" w14:textId="4CB99F74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FA19A31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5A53B77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D5CDB" w:rsidRPr="00D31193" w14:paraId="63D6A7A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6A405D0" w14:textId="33D483AD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D7FF80B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15BA505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D5CDB" w:rsidRPr="00D31193" w14:paraId="69034E0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CEA8ECE" w14:textId="472F8C85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D754636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134322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A2552" w:rsidRPr="00D31193" w14:paraId="33EC75B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ED68611" w14:textId="4E43298A" w:rsidR="007A2552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6E2143D" w14:textId="77777777" w:rsidR="007A2552" w:rsidRPr="00D31193" w:rsidRDefault="007A2552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A2F4EBC" w14:textId="77777777" w:rsidR="007A2552" w:rsidRPr="00D31193" w:rsidRDefault="007A2552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4D5CDB" w:rsidRPr="00D31193" w14:paraId="4F7C7D2D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116BB04A" w14:textId="5F6258AA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B56C811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B46356C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4D5CDB" w:rsidRPr="00D31193" w14:paraId="46447F24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5DAF472" w14:textId="5E19E4CD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BE0B618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B69A27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2705B" w:rsidRPr="00D31193" w14:paraId="107D18C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4CCE7207" w14:textId="38571499" w:rsidR="00A2705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6F94A3D" w14:textId="77777777" w:rsidR="00A2705B" w:rsidRPr="00D31193" w:rsidRDefault="00A2705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4A1DBE1" w14:textId="47D65455" w:rsidR="00A2705B" w:rsidRPr="00D31193" w:rsidRDefault="00A2705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เจ้าหนี้</w:t>
            </w:r>
            <w:r w:rsidR="005C056D"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4D5CDB" w:rsidRPr="00D31193" w14:paraId="79BFF526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A2CACE4" w14:textId="09F783C3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0EF16074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D0DE967" w14:textId="710ABBEE" w:rsidR="004D5CDB" w:rsidRPr="00D31193" w:rsidRDefault="007C3640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D5CDB" w:rsidRPr="00D31193" w14:paraId="167C9A5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542C9FC0" w14:textId="4CABF74F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4EF966C9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0E90549" w14:textId="46972478" w:rsidR="004D5CDB" w:rsidRPr="00D31193" w:rsidRDefault="007C3640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D5CDB" w:rsidRPr="00D31193" w14:paraId="7B4561A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538ABE7" w14:textId="5C18EFA7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A27A9A4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3C18F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4D5CDB" w:rsidRPr="00D31193" w14:paraId="0765881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FBFB07D" w14:textId="45065398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7E27211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3EDB07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4D5CDB" w:rsidRPr="00D31193" w14:paraId="0602342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3A204" w14:textId="09D46841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B0B595B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6FD319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2442C" w:rsidRPr="00D31193" w14:paraId="72BE5D6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D97C6B6" w14:textId="58229AD6" w:rsidR="00F2442C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2AF0856" w14:textId="77777777" w:rsidR="00F2442C" w:rsidRPr="00D31193" w:rsidRDefault="00F2442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DFAB5F" w14:textId="77777777" w:rsidR="00F2442C" w:rsidRPr="00D31193" w:rsidRDefault="00F2442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รายได้อื่น</w:t>
            </w:r>
          </w:p>
        </w:tc>
      </w:tr>
      <w:tr w:rsidR="00F2442C" w:rsidRPr="00D31193" w14:paraId="6C5633E2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C136A55" w14:textId="0DF4AEF2" w:rsidR="00F2442C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FE2EDDB" w14:textId="77777777" w:rsidR="00F2442C" w:rsidRPr="00D31193" w:rsidRDefault="00F2442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CBE67E" w14:textId="77777777" w:rsidR="00F2442C" w:rsidRPr="00D31193" w:rsidRDefault="00F2442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F2442C" w:rsidRPr="00D31193" w14:paraId="025099D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2114336" w14:textId="4FF599BA" w:rsidR="00F2442C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B4C4DDA" w14:textId="77777777" w:rsidR="00F2442C" w:rsidRPr="00D31193" w:rsidRDefault="00F2442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5378DE" w14:textId="77777777" w:rsidR="00F2442C" w:rsidRPr="00D31193" w:rsidRDefault="00F2442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4D5CDB" w:rsidRPr="00D31193" w14:paraId="6336AF16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92B9C7B" w14:textId="0FADC0CE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91F1BCA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79DD96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4D5CDB" w:rsidRPr="00D31193" w14:paraId="093F568C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3E7D8E7" w14:textId="380E2850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078DDB3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DDF651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C056D" w:rsidRPr="00D31193" w14:paraId="73B12CF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E7F985" w14:textId="7CB0BFE2" w:rsidR="005C056D" w:rsidRPr="00D31193" w:rsidRDefault="00D6443C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75C5A28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FB6728" w14:textId="61A6F830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ต้นทุนทางการเงิน</w:t>
            </w:r>
          </w:p>
        </w:tc>
      </w:tr>
      <w:tr w:rsidR="005C056D" w:rsidRPr="00D31193" w14:paraId="19F546B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F16EBD9" w14:textId="0F73D4FB" w:rsidR="005C056D" w:rsidRPr="00D31193" w:rsidRDefault="00D6443C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5D62E83B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73F7C6" w14:textId="6471699E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5C056D" w:rsidRPr="00D31193" w14:paraId="7D5FE8C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1A5AD05" w14:textId="236AEE65" w:rsidR="005C056D" w:rsidRPr="00D31193" w:rsidRDefault="00D6443C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BEB85E9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D2778" w14:textId="558D4872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</w:t>
            </w:r>
          </w:p>
        </w:tc>
      </w:tr>
      <w:tr w:rsidR="005C056D" w:rsidRPr="00D31193" w14:paraId="77444D7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3711CDC" w14:textId="2BDD359B" w:rsidR="005C056D" w:rsidRPr="00D31193" w:rsidRDefault="00D6443C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56D21BB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B3B56F" w14:textId="1C12416C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5C056D" w:rsidRPr="00D31193" w14:paraId="42DD8A6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25DE9BD" w14:textId="1DAAA7D7" w:rsidR="005C056D" w:rsidRPr="00D31193" w:rsidRDefault="00D6443C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7DCC104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E589A0" w14:textId="41C377F2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5C056D" w:rsidRPr="00D31193" w14:paraId="1C465BC4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814667E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14:paraId="51ACC305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C26916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5C056D" w:rsidRPr="00D31193" w14:paraId="183D8B3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23B41E6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BEA46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37517A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5C056D" w:rsidRPr="00D31193" w14:paraId="59CDD18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0EBC2DC" w14:textId="0B1C7013" w:rsidR="005C056D" w:rsidRPr="00D31193" w:rsidRDefault="00D6443C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F9F2F4B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E5FAA7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การบริหารจัดการทุน</w:t>
            </w:r>
          </w:p>
        </w:tc>
      </w:tr>
      <w:tr w:rsidR="005C056D" w:rsidRPr="00D31193" w14:paraId="2D71A39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7EC015B" w14:textId="675C5385" w:rsidR="005C056D" w:rsidRPr="00D31193" w:rsidRDefault="00D6443C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3FCEDAE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36FC15" w14:textId="77777777" w:rsidR="005C056D" w:rsidRPr="00D31193" w:rsidRDefault="005C056D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B33321" w:rsidRPr="00D31193" w14:paraId="287594B2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60D9AF" w14:textId="17242E55" w:rsidR="00B33321" w:rsidRPr="00D31193" w:rsidRDefault="00B33321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F8BF1B3" w14:textId="77777777" w:rsidR="00B33321" w:rsidRPr="00D31193" w:rsidRDefault="00B33321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C46C25" w14:textId="779DA3F9" w:rsidR="00B33321" w:rsidRPr="00D31193" w:rsidRDefault="00B33321" w:rsidP="005C0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</w:tbl>
    <w:p w14:paraId="145FA4BD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</w:rPr>
        <w:br w:type="page"/>
      </w:r>
      <w:r w:rsidRPr="00D31193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43F92CB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EF4F11" w14:textId="71765766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22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2564</w:t>
      </w:r>
    </w:p>
    <w:p w14:paraId="48B8E012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78E269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7392C81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13BEA6" w14:textId="6D6D27F0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ผลิตภัณฑ์ตราเพชร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จำกัด </w:t>
      </w:r>
      <w:r w:rsidRPr="00D31193">
        <w:rPr>
          <w:rFonts w:ascii="Angsana New" w:hAnsi="Angsana New"/>
          <w:color w:val="000000"/>
          <w:sz w:val="30"/>
          <w:szCs w:val="30"/>
        </w:rPr>
        <w:t>(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D31193">
        <w:rPr>
          <w:rFonts w:ascii="Angsana New" w:hAnsi="Angsana New"/>
          <w:color w:val="000000"/>
          <w:sz w:val="30"/>
          <w:szCs w:val="30"/>
        </w:rPr>
        <w:t>) “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D31193">
        <w:rPr>
          <w:rFonts w:ascii="Angsana New" w:hAnsi="Angsana New"/>
          <w:color w:val="000000"/>
          <w:sz w:val="30"/>
          <w:szCs w:val="30"/>
        </w:rPr>
        <w:t>”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เดือนพฤศจิกายน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2548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โดยมี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ที่อยู่จดทะเบียน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ตั้งอยู่เลขที่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69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-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70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หมู่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ถนนมิตรภาพ (กม.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115</w:t>
      </w:r>
      <w:r w:rsidRPr="00D31193">
        <w:rPr>
          <w:rFonts w:ascii="Angsana New" w:hAnsi="Angsana New"/>
          <w:color w:val="000000"/>
          <w:sz w:val="30"/>
          <w:szCs w:val="30"/>
          <w:cs/>
        </w:rPr>
        <w:t>) ตำบลตลิ่งชัน อำเภอเมือง จังหวัดสระบุรี ประเทศไทย</w:t>
      </w:r>
    </w:p>
    <w:p w14:paraId="4D85D679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1B694" w14:textId="23BF3610" w:rsidR="004D5CDB" w:rsidRPr="00D31193" w:rsidRDefault="004D5CDB" w:rsidP="004D5CDB">
      <w:pPr>
        <w:pStyle w:val="BodyText2"/>
        <w:ind w:left="547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ผู้ถือหุ้นรายใหญ่</w:t>
      </w:r>
      <w:r w:rsidR="005C056D" w:rsidRPr="00D31193">
        <w:rPr>
          <w:rFonts w:ascii="Angsana New" w:hAnsi="Angsana New" w:hint="cs"/>
          <w:color w:val="000000"/>
          <w:sz w:val="30"/>
          <w:szCs w:val="30"/>
          <w:cs/>
        </w:rPr>
        <w:t>ในระหว่างปี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คือ บริษัท มายเรียด วัสดุ จำกัด </w:t>
      </w:r>
      <w:r w:rsidRPr="00D31193">
        <w:rPr>
          <w:rFonts w:ascii="Angsana New" w:hAnsi="Angsana New"/>
          <w:color w:val="000000"/>
          <w:sz w:val="30"/>
          <w:szCs w:val="30"/>
        </w:rPr>
        <w:t>(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ถือหุ้นร้อยละ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51</w:t>
      </w:r>
      <w:r w:rsidRPr="00D31193">
        <w:rPr>
          <w:rFonts w:ascii="Angsana New" w:hAnsi="Angsana New"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46</w:t>
      </w:r>
      <w:r w:rsidRPr="00D31193">
        <w:rPr>
          <w:rFonts w:ascii="Angsana New" w:hAnsi="Angsana New"/>
          <w:color w:val="000000"/>
          <w:sz w:val="30"/>
          <w:szCs w:val="30"/>
        </w:rPr>
        <w:t>)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ซึ่ง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บริษัทเป็นนิติบุคคล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ที่จัดตั้งขึ้นในประเทศไทย</w:t>
      </w:r>
    </w:p>
    <w:p w14:paraId="6545FE5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93B40BF" w14:textId="77D461F3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ดำเนินธุรกิจหลักเกี่ยวกับการผลิต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กระเบื้อง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มุงหลังคา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วัสดุแทนไม้และคอนกรีตมวลเบา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pacing w:val="6"/>
          <w:sz w:val="30"/>
          <w:szCs w:val="30"/>
          <w:cs/>
        </w:rPr>
        <w:t>รายละเอียดของบริษัท</w:t>
      </w:r>
      <w:r w:rsidRPr="00D31193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ย่อย 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D6443C" w:rsidRPr="00D31193">
        <w:rPr>
          <w:rFonts w:ascii="Angsana New" w:hAnsi="Angsana New"/>
          <w:spacing w:val="-6"/>
          <w:sz w:val="30"/>
          <w:szCs w:val="30"/>
        </w:rPr>
        <w:t>31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D6443C" w:rsidRPr="00D31193">
        <w:rPr>
          <w:rFonts w:ascii="Angsana New" w:hAnsi="Angsana New"/>
          <w:spacing w:val="-6"/>
          <w:sz w:val="30"/>
          <w:szCs w:val="30"/>
        </w:rPr>
        <w:t>2563</w:t>
      </w:r>
      <w:r w:rsidRPr="00D31193">
        <w:rPr>
          <w:rFonts w:ascii="Angsana New" w:hAnsi="Angsana New"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D31193">
        <w:rPr>
          <w:rFonts w:ascii="Angsana New" w:hAnsi="Angsana New"/>
          <w:spacing w:val="-6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spacing w:val="-6"/>
          <w:sz w:val="30"/>
          <w:szCs w:val="30"/>
        </w:rPr>
        <w:t>25</w:t>
      </w:r>
      <w:r w:rsidR="00D6443C" w:rsidRPr="00D31193">
        <w:rPr>
          <w:rFonts w:ascii="Angsana New" w:hAnsi="Angsana New" w:hint="cs"/>
          <w:spacing w:val="-6"/>
          <w:sz w:val="30"/>
          <w:szCs w:val="30"/>
        </w:rPr>
        <w:t>6</w:t>
      </w:r>
      <w:r w:rsidR="00D6443C" w:rsidRPr="00D31193">
        <w:rPr>
          <w:rFonts w:ascii="Angsana New" w:hAnsi="Angsana New"/>
          <w:spacing w:val="-6"/>
          <w:sz w:val="30"/>
          <w:szCs w:val="30"/>
        </w:rPr>
        <w:t>2</w:t>
      </w:r>
      <w:r w:rsidRPr="00D31193">
        <w:rPr>
          <w:rFonts w:ascii="Angsana New" w:hAnsi="Angsana New"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D31193">
        <w:rPr>
          <w:rFonts w:ascii="Angsana New" w:hAnsi="Angsana New" w:hint="cs"/>
          <w:color w:val="000000"/>
          <w:spacing w:val="6"/>
          <w:sz w:val="30"/>
          <w:szCs w:val="30"/>
          <w:cs/>
        </w:rPr>
        <w:t>เปิดเผยไว้ในหมายเหตุประกอบ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ข้อ</w:t>
      </w:r>
      <w:r w:rsidR="009104ED">
        <w:rPr>
          <w:rFonts w:ascii="Angsana New" w:hAnsi="Angsana New"/>
          <w:color w:val="000000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10</w:t>
      </w:r>
    </w:p>
    <w:p w14:paraId="012FC3D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079E561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เกณฑ์การจัดทำงบการเงิน </w:t>
      </w:r>
    </w:p>
    <w:p w14:paraId="7F6189E2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BF3B207" w14:textId="77777777" w:rsidR="004D5CDB" w:rsidRPr="00D31193" w:rsidRDefault="004D5CDB" w:rsidP="007E08B1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เกณฑ์การถือปฏิบัติ</w:t>
      </w:r>
    </w:p>
    <w:p w14:paraId="2F018FA2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F01290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นี้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จัดทำขึ้นตาม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D31193">
        <w:rPr>
          <w:rFonts w:ascii="Angsana New" w:hAnsi="Angsana New" w:hint="cs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</w:p>
    <w:p w14:paraId="3A0520EA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CC7B7C" w14:textId="2B7AC088" w:rsidR="004D5CDB" w:rsidRPr="00D31193" w:rsidRDefault="004D5CDB" w:rsidP="004D5CD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28002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มกราคม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2563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ัท </w:t>
      </w:r>
    </w:p>
    <w:p w14:paraId="4CAA3304" w14:textId="77777777" w:rsidR="009F72D9" w:rsidRPr="00D31193" w:rsidRDefault="009F72D9" w:rsidP="004D5CD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3873FABE" w14:textId="7335906F" w:rsidR="009F72D9" w:rsidRPr="00D31193" w:rsidRDefault="009F72D9" w:rsidP="004D5CDB">
      <w:pPr>
        <w:pStyle w:val="block"/>
        <w:spacing w:after="0" w:line="240" w:lineRule="atLeast"/>
        <w:ind w:left="540"/>
        <w:jc w:val="thaiDistribute"/>
        <w:rPr>
          <w:rFonts w:ascii="Angsana New" w:hAnsi="Angsana New" w:hint="cs"/>
          <w:color w:val="000000"/>
          <w:sz w:val="30"/>
          <w:szCs w:val="30"/>
          <w:rtl/>
          <w:lang w:val="en-US"/>
        </w:rPr>
      </w:pPr>
      <w:r w:rsidRPr="006206F6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6206F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6206F6" w:rsidRPr="006206F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ซึ่งประกอบด้วยมาตรฐานการรายงานทางการเงิน ฉบับที่ 9 เรื่อง เครื่องมือทางการเงิน </w:t>
      </w:r>
      <w:r w:rsidR="006206F6" w:rsidRPr="006206F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(</w:t>
      </w:r>
      <w:r w:rsidR="006206F6" w:rsidRPr="006206F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TFRS </w:t>
      </w:r>
      <w:r w:rsidR="006206F6" w:rsidRPr="006206F6">
        <w:rPr>
          <w:rFonts w:ascii="Angsana New" w:hAnsi="Angsana New"/>
          <w:color w:val="000000"/>
          <w:sz w:val="30"/>
          <w:szCs w:val="30"/>
          <w:cs/>
          <w:lang w:val="en-US" w:bidi="th-TH"/>
        </w:rPr>
        <w:t>9)</w:t>
      </w:r>
      <w:r w:rsidR="006206F6" w:rsidRPr="006206F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6206F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รวมถึงมาตรฐานและการตีความมาตรฐานที่เกี่ยวข้อง </w:t>
      </w:r>
      <w:r w:rsidRPr="006206F6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และมาตรฐานการรายงานทางการเงิน</w:t>
      </w:r>
      <w:r w:rsidR="006206F6" w:rsidRPr="006206F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6206F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ฉบับที่ </w:t>
      </w:r>
      <w:r w:rsidR="00D6443C" w:rsidRPr="006206F6">
        <w:rPr>
          <w:rFonts w:ascii="Angsana New" w:hAnsi="Angsana New"/>
          <w:color w:val="000000"/>
          <w:sz w:val="30"/>
          <w:szCs w:val="30"/>
          <w:lang w:val="en-US" w:bidi="th-TH"/>
        </w:rPr>
        <w:t>16</w:t>
      </w:r>
      <w:r w:rsidRPr="006206F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6206F6" w:rsidRPr="006206F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เรื่อง</w:t>
      </w:r>
      <w:r w:rsidR="006206F6" w:rsidRPr="006206F6">
        <w:rPr>
          <w:rFonts w:ascii="Angsana New" w:hAnsi="Angsana New"/>
          <w:i/>
          <w:iCs/>
          <w:color w:val="000000"/>
          <w:sz w:val="30"/>
          <w:szCs w:val="30"/>
          <w:cs/>
          <w:lang w:val="en-US" w:bidi="th-TH"/>
        </w:rPr>
        <w:t>สัญญาเช่า</w:t>
      </w:r>
      <w:r w:rsidR="006206F6" w:rsidRPr="006206F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(TFRS 16) </w:t>
      </w:r>
      <w:r w:rsidR="006206F6" w:rsidRPr="006206F6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="006206F6" w:rsidRPr="006206F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6206F6" w:rsidRPr="006206F6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bookmarkStart w:id="0" w:name="_GoBack"/>
      <w:bookmarkEnd w:id="0"/>
    </w:p>
    <w:p w14:paraId="1348EC1C" w14:textId="30F1F847" w:rsidR="009F72D9" w:rsidRPr="00D31193" w:rsidRDefault="004D5CDB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D31193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3119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F72D9" w:rsidRPr="00D3119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F72D9" w:rsidRPr="00D31193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</w:t>
      </w:r>
      <w:r w:rsidR="00EC5416" w:rsidRPr="00D31193">
        <w:rPr>
          <w:rFonts w:asciiTheme="majorBidi" w:hAnsiTheme="majorBidi"/>
          <w:sz w:val="30"/>
          <w:szCs w:val="30"/>
          <w:cs/>
          <w:lang w:val="en-GB"/>
        </w:rPr>
        <w:t>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DCE976E" w14:textId="77777777" w:rsidR="00EC5416" w:rsidRPr="00D31193" w:rsidRDefault="00EC5416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9847" w14:textId="77777777" w:rsidR="004D5CDB" w:rsidRPr="00D31193" w:rsidRDefault="004D5CDB" w:rsidP="007E08B1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สกุลเงิน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ที่ใช้ในการดำเนินงานและ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นำเสนองบการเงิน</w:t>
      </w:r>
    </w:p>
    <w:p w14:paraId="7F5CDF24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E951F4" w14:textId="77777777" w:rsidR="009F72D9" w:rsidRPr="00D31193" w:rsidRDefault="009F72D9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31193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19F9CA72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D831DC" w14:textId="77777777" w:rsidR="004D5CDB" w:rsidRPr="00D31193" w:rsidRDefault="004D5CDB" w:rsidP="007E08B1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ใช้วิจารณญาณ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และ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การประมาณการ</w:t>
      </w:r>
    </w:p>
    <w:p w14:paraId="66FD927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E905B9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E8D54EA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FF4C27" w14:textId="77777777" w:rsidR="004D5CDB" w:rsidRPr="00D31193" w:rsidRDefault="004D5CDB" w:rsidP="007E08B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03196863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C646E1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</w:p>
    <w:p w14:paraId="5199DFF6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398"/>
      </w:tblGrid>
      <w:tr w:rsidR="004D5CDB" w:rsidRPr="00D31193" w14:paraId="03E1F144" w14:textId="77777777" w:rsidTr="00B2547A">
        <w:tc>
          <w:tcPr>
            <w:tcW w:w="1890" w:type="dxa"/>
          </w:tcPr>
          <w:p w14:paraId="1731B003" w14:textId="2CB60B06" w:rsidR="004D5CDB" w:rsidRPr="00D31193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="00FE6365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365" w:rsidRPr="00D3119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E6365" w:rsidRPr="00D31193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FE6365" w:rsidRPr="00D31193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FE6365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365" w:rsidRPr="00D31193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FE6365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398" w:type="dxa"/>
          </w:tcPr>
          <w:p w14:paraId="43338BC4" w14:textId="77777777" w:rsidR="00FE6365" w:rsidRPr="00D31193" w:rsidRDefault="00FE6365" w:rsidP="00FE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73CC68EB" w14:textId="7BF3E418" w:rsidR="004D5CDB" w:rsidRPr="00D31193" w:rsidRDefault="00FE6365" w:rsidP="005D3B9C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FE6365" w:rsidRPr="00D31193" w14:paraId="64D4CB82" w14:textId="77777777" w:rsidTr="00B2547A">
        <w:tc>
          <w:tcPr>
            <w:tcW w:w="1890" w:type="dxa"/>
          </w:tcPr>
          <w:p w14:paraId="7D23229B" w14:textId="11621D73" w:rsidR="00FE6365" w:rsidRPr="00D31193" w:rsidRDefault="00D6443C" w:rsidP="00FE63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30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398" w:type="dxa"/>
          </w:tcPr>
          <w:p w14:paraId="47F388D2" w14:textId="5CBDA5BC" w:rsidR="00FE6365" w:rsidRPr="00D31193" w:rsidRDefault="00FE6365" w:rsidP="00FE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ไวรัส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โคโรนา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2019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(COVID-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CE3EF83" w14:textId="77777777" w:rsidR="009D1B3F" w:rsidRPr="00D31193" w:rsidRDefault="009D1B3F" w:rsidP="009D1B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60C3760D" w14:textId="77777777" w:rsidR="009D1B3F" w:rsidRPr="00D31193" w:rsidRDefault="009D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br w:type="page"/>
      </w:r>
    </w:p>
    <w:p w14:paraId="529037A8" w14:textId="7F68564B" w:rsidR="004D5CDB" w:rsidRPr="00D31193" w:rsidRDefault="004D5CDB" w:rsidP="007E08B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lastRenderedPageBreak/>
        <w:t xml:space="preserve">ข้อสมมติและความไม่แน่นอนของการประมาณการ </w:t>
      </w:r>
    </w:p>
    <w:p w14:paraId="01B4046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21A5549" w14:textId="4F7ED89C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6443C" w:rsidRPr="00D31193">
        <w:rPr>
          <w:rFonts w:asciiTheme="majorBidi" w:hAnsiTheme="majorBidi" w:cstheme="majorBidi"/>
          <w:sz w:val="30"/>
          <w:szCs w:val="30"/>
        </w:rPr>
        <w:t>31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443C" w:rsidRPr="00D31193">
        <w:rPr>
          <w:rFonts w:asciiTheme="majorBidi" w:hAnsiTheme="majorBidi" w:cstheme="majorBidi"/>
          <w:sz w:val="30"/>
          <w:szCs w:val="30"/>
        </w:rPr>
        <w:t>2563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D3119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7746B83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550" w:type="dxa"/>
        <w:tblInd w:w="1080" w:type="dxa"/>
        <w:tblLook w:val="04A0" w:firstRow="1" w:lastRow="0" w:firstColumn="1" w:lastColumn="0" w:noHBand="0" w:noVBand="1"/>
      </w:tblPr>
      <w:tblGrid>
        <w:gridCol w:w="1170"/>
        <w:gridCol w:w="7380"/>
      </w:tblGrid>
      <w:tr w:rsidR="001A2B91" w:rsidRPr="00D31193" w14:paraId="62FC33A6" w14:textId="77777777" w:rsidTr="00B2547A">
        <w:tc>
          <w:tcPr>
            <w:tcW w:w="1170" w:type="dxa"/>
          </w:tcPr>
          <w:p w14:paraId="6F173ADA" w14:textId="5F7ACA14" w:rsidR="001A2B91" w:rsidRPr="00D31193" w:rsidRDefault="00D6443C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shd w:val="clear" w:color="auto" w:fill="D9D9D9" w:themeFill="background1" w:themeFillShade="D9"/>
                <w:lang w:val="en-GB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="009D1B3F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2B91"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40594F" w:rsidRPr="00D31193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1A2B91"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380" w:type="dxa"/>
          </w:tcPr>
          <w:p w14:paraId="6939A1AC" w14:textId="77777777" w:rsidR="001A2B91" w:rsidRPr="00D31193" w:rsidRDefault="001A2B91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1A2B91" w:rsidRPr="00D31193" w14:paraId="224102A6" w14:textId="77777777" w:rsidTr="00B2547A">
        <w:tc>
          <w:tcPr>
            <w:tcW w:w="1170" w:type="dxa"/>
          </w:tcPr>
          <w:p w14:paraId="0056644A" w14:textId="1BB3811D" w:rsidR="001A2B91" w:rsidRPr="00D31193" w:rsidRDefault="00D6443C" w:rsidP="009D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380" w:type="dxa"/>
          </w:tcPr>
          <w:p w14:paraId="0D521D76" w14:textId="58202822" w:rsidR="001A2B91" w:rsidRPr="00D31193" w:rsidRDefault="001A2B91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ไวรัส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โคโรนา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2019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(C</w:t>
            </w:r>
            <w:r w:rsidR="009D1B3F" w:rsidRPr="00D31193">
              <w:rPr>
                <w:rFonts w:ascii="Angsana New" w:hAnsi="Angsana New"/>
                <w:sz w:val="30"/>
                <w:szCs w:val="30"/>
              </w:rPr>
              <w:t>OVID</w:t>
            </w: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2B91" w:rsidRPr="00D31193" w14:paraId="7B92FD21" w14:textId="77777777" w:rsidTr="00B2547A">
        <w:tc>
          <w:tcPr>
            <w:tcW w:w="1170" w:type="dxa"/>
          </w:tcPr>
          <w:p w14:paraId="330F66CC" w14:textId="6215B26B" w:rsidR="001A2B91" w:rsidRPr="00D31193" w:rsidRDefault="00D6443C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380" w:type="dxa"/>
          </w:tcPr>
          <w:p w14:paraId="70E77C28" w14:textId="77777777" w:rsidR="001A2B91" w:rsidRPr="00D31193" w:rsidRDefault="001A2B91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การวัดมูลค่าสินค้าคงเหลือ เกี่ยวกับการใช้ข้อสมมติที่สำคัญในการประมาณค่าเผื่อมูลค่าสินค้าลดลง</w:t>
            </w:r>
          </w:p>
        </w:tc>
      </w:tr>
      <w:tr w:rsidR="001A2B91" w:rsidRPr="00D31193" w14:paraId="69EE8949" w14:textId="77777777" w:rsidTr="00B2547A">
        <w:tc>
          <w:tcPr>
            <w:tcW w:w="1170" w:type="dxa"/>
          </w:tcPr>
          <w:p w14:paraId="5105E77A" w14:textId="21F116D0" w:rsidR="001A2B91" w:rsidRPr="00D31193" w:rsidRDefault="00D6443C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380" w:type="dxa"/>
          </w:tcPr>
          <w:p w14:paraId="6A8E2356" w14:textId="77777777" w:rsidR="001A2B91" w:rsidRPr="00D31193" w:rsidRDefault="001A2B91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hanging="2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1A2B91" w:rsidRPr="00D31193" w14:paraId="01319166" w14:textId="77777777" w:rsidTr="00B2547A">
        <w:tc>
          <w:tcPr>
            <w:tcW w:w="1170" w:type="dxa"/>
          </w:tcPr>
          <w:p w14:paraId="7F1596B3" w14:textId="2A18590F" w:rsidR="001A2B91" w:rsidRPr="00D31193" w:rsidRDefault="00D6443C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380" w:type="dxa"/>
          </w:tcPr>
          <w:p w14:paraId="7A43416B" w14:textId="77777777" w:rsidR="001A2B91" w:rsidRPr="00D31193" w:rsidRDefault="001A2B91" w:rsidP="001A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3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</w:t>
            </w:r>
            <w:r w:rsidRPr="00D31193">
              <w:rPr>
                <w:rFonts w:ascii="Angsana New" w:hAnsi="Angsana New"/>
                <w:sz w:val="30"/>
                <w:szCs w:val="30"/>
              </w:rPr>
              <w:br/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</w:tr>
    </w:tbl>
    <w:p w14:paraId="5E11B2CD" w14:textId="77777777" w:rsidR="001A2B91" w:rsidRPr="00D31193" w:rsidRDefault="001A2B91" w:rsidP="001A2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8053EC8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การเปลี่ยนแปลงนโยบายการบัญชี</w:t>
      </w:r>
    </w:p>
    <w:p w14:paraId="2C46767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63B9E15" w14:textId="5B593E55" w:rsidR="00DD770E" w:rsidRPr="00D31193" w:rsidRDefault="00DD770E" w:rsidP="00DD770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D6443C" w:rsidRPr="00D31193">
        <w:rPr>
          <w:rFonts w:ascii="Angsana New" w:hAnsi="Angsana New"/>
          <w:sz w:val="30"/>
          <w:szCs w:val="30"/>
        </w:rPr>
        <w:t>1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มกราคม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D31193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31193">
        <w:rPr>
          <w:rFonts w:ascii="Angsana New" w:hAnsi="Angsana New"/>
          <w:sz w:val="30"/>
          <w:szCs w:val="30"/>
        </w:rPr>
        <w:t xml:space="preserve">TFRS </w:t>
      </w:r>
      <w:r w:rsidR="00D6443C" w:rsidRPr="00D31193">
        <w:rPr>
          <w:rFonts w:ascii="Angsana New" w:hAnsi="Angsana New"/>
          <w:sz w:val="30"/>
          <w:szCs w:val="30"/>
        </w:rPr>
        <w:t>16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D31193">
        <w:rPr>
          <w:rFonts w:ascii="Angsana New" w:hAnsi="Angsana New"/>
          <w:sz w:val="30"/>
          <w:szCs w:val="30"/>
          <w:cs/>
        </w:rPr>
        <w:t>ก ผลกระทบจากการเปลี่ยนแปลงนโยบายการบัญชี มีดังนี้</w:t>
      </w:r>
    </w:p>
    <w:p w14:paraId="582C3FDA" w14:textId="77777777" w:rsidR="00DD770E" w:rsidRPr="00D31193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49A7F30" w14:textId="7239100F" w:rsidR="00DD770E" w:rsidRPr="00D31193" w:rsidRDefault="00DD46CD" w:rsidP="00DD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="00DD770E"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="00DD770E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="00DD770E"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60E2AFB" w14:textId="77777777" w:rsidR="00DD770E" w:rsidRPr="00D31193" w:rsidRDefault="00DD770E" w:rsidP="00DD770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893B129" w14:textId="77777777" w:rsidR="00DD770E" w:rsidRPr="00D31193" w:rsidRDefault="00DD770E" w:rsidP="00DD77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31193">
        <w:rPr>
          <w:rFonts w:ascii="Angsana New" w:hAnsi="Angsana New" w:hint="cs"/>
          <w:sz w:val="30"/>
          <w:szCs w:val="30"/>
          <w:cs/>
        </w:rPr>
        <w:t>กลุ่ม</w:t>
      </w:r>
      <w:r w:rsidRPr="00D31193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โดย</w:t>
      </w:r>
      <w:r w:rsidRPr="00D31193">
        <w:rPr>
          <w:rFonts w:ascii="Angsana New" w:hAnsi="Angsana New" w:hint="cs"/>
          <w:sz w:val="30"/>
          <w:szCs w:val="30"/>
          <w:cs/>
        </w:rPr>
        <w:t>ผลกระทบ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D31193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D31193">
        <w:rPr>
          <w:rFonts w:ascii="Angsana New" w:hAnsi="Angsana New" w:hint="cs"/>
          <w:sz w:val="30"/>
          <w:szCs w:val="30"/>
          <w:cs/>
        </w:rPr>
        <w:t>กลุ่ม</w:t>
      </w:r>
      <w:r w:rsidRPr="00D31193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D31193"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ไม่มีสาระสำคัญต่องบการเงินรวมและงบการเงินเฉพาะกิจการ</w:t>
      </w:r>
    </w:p>
    <w:p w14:paraId="1E9A567E" w14:textId="21F4D101" w:rsidR="00077CEA" w:rsidRPr="00D31193" w:rsidRDefault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60213662" w14:textId="64E42AF9" w:rsidR="00DD770E" w:rsidRPr="00D31193" w:rsidRDefault="00A30865" w:rsidP="00A308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 (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ข)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DD770E"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D6443C"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DD770E"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DD770E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530299C" w14:textId="77777777" w:rsidR="00DD770E" w:rsidRPr="00D31193" w:rsidRDefault="00DD770E" w:rsidP="00DD770E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3B947F9" w14:textId="3EAA92F6" w:rsidR="00DD770E" w:rsidRPr="00D31193" w:rsidRDefault="00DD770E" w:rsidP="00DD7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D6443C" w:rsidRPr="00D31193">
        <w:rPr>
          <w:rFonts w:ascii="Angsana New" w:hAnsi="Angsana New"/>
          <w:sz w:val="30"/>
          <w:szCs w:val="30"/>
        </w:rPr>
        <w:t>1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มกราคม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กลุ่มบริษั</w:t>
      </w:r>
      <w:r w:rsidRPr="00D31193">
        <w:rPr>
          <w:rFonts w:ascii="Angsana New" w:hAnsi="Angsana New" w:hint="cs"/>
          <w:sz w:val="30"/>
          <w:szCs w:val="30"/>
          <w:cs/>
        </w:rPr>
        <w:t>ท</w:t>
      </w:r>
      <w:r w:rsidRPr="00D31193">
        <w:rPr>
          <w:rFonts w:ascii="Angsana New" w:hAnsi="Angsana New"/>
          <w:sz w:val="30"/>
          <w:szCs w:val="30"/>
          <w:cs/>
        </w:rPr>
        <w:t xml:space="preserve">ถือปฏิบัติตาม </w:t>
      </w:r>
      <w:r w:rsidRPr="00D31193">
        <w:rPr>
          <w:rFonts w:ascii="Angsana New" w:hAnsi="Angsana New"/>
          <w:sz w:val="30"/>
          <w:szCs w:val="30"/>
        </w:rPr>
        <w:t xml:space="preserve">TFRS </w:t>
      </w:r>
      <w:r w:rsidR="00D6443C" w:rsidRPr="00D31193">
        <w:rPr>
          <w:rFonts w:ascii="Angsana New" w:hAnsi="Angsana New"/>
          <w:sz w:val="30"/>
          <w:szCs w:val="30"/>
        </w:rPr>
        <w:t>16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เป็นครั้งแรก</w:t>
      </w:r>
      <w:r w:rsidRPr="00D31193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D6443C" w:rsidRPr="00D31193">
        <w:rPr>
          <w:rFonts w:ascii="Angsana New" w:hAnsi="Angsana New"/>
          <w:sz w:val="30"/>
          <w:szCs w:val="30"/>
        </w:rPr>
        <w:t>17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</w:rPr>
        <w:t xml:space="preserve">(TAS </w:t>
      </w:r>
      <w:r w:rsidR="00D6443C" w:rsidRPr="00D31193">
        <w:rPr>
          <w:rFonts w:ascii="Angsana New" w:hAnsi="Angsana New"/>
          <w:sz w:val="30"/>
          <w:szCs w:val="30"/>
        </w:rPr>
        <w:t>17</w:t>
      </w:r>
      <w:r w:rsidRPr="00D31193">
        <w:rPr>
          <w:rFonts w:ascii="Angsana New" w:hAnsi="Angsana New"/>
          <w:sz w:val="30"/>
          <w:szCs w:val="30"/>
        </w:rPr>
        <w:t xml:space="preserve">) </w:t>
      </w:r>
      <w:r w:rsidRPr="00D31193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D6443C" w:rsidRPr="00D31193">
        <w:rPr>
          <w:rFonts w:ascii="Angsana New" w:hAnsi="Angsana New"/>
          <w:sz w:val="30"/>
          <w:szCs w:val="30"/>
        </w:rPr>
        <w:t>4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D31193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</w:rPr>
        <w:t xml:space="preserve">(TFRIC </w:t>
      </w:r>
      <w:r w:rsidR="00D6443C" w:rsidRPr="00D31193">
        <w:rPr>
          <w:rFonts w:ascii="Angsana New" w:hAnsi="Angsana New"/>
          <w:sz w:val="30"/>
          <w:szCs w:val="30"/>
        </w:rPr>
        <w:t>4</w:t>
      </w:r>
      <w:r w:rsidRPr="00D31193">
        <w:rPr>
          <w:rFonts w:ascii="Angsana New" w:hAnsi="Angsana New"/>
          <w:sz w:val="30"/>
          <w:szCs w:val="30"/>
        </w:rPr>
        <w:t xml:space="preserve">) </w:t>
      </w:r>
      <w:r w:rsidRPr="00D31193">
        <w:rPr>
          <w:rFonts w:ascii="Angsana New" w:hAnsi="Angsana New" w:hint="cs"/>
          <w:sz w:val="30"/>
          <w:szCs w:val="30"/>
          <w:cs/>
        </w:rPr>
        <w:t>ด้วย</w:t>
      </w:r>
      <w:r w:rsidRPr="00D31193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</w:rPr>
        <w:t>(Modified retrospective approach)</w:t>
      </w:r>
    </w:p>
    <w:p w14:paraId="060AF081" w14:textId="77777777" w:rsidR="00DD770E" w:rsidRPr="00D31193" w:rsidRDefault="00DD770E" w:rsidP="00DD7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B93E8E" w14:textId="0FEF7547" w:rsidR="00DD770E" w:rsidRPr="00D31193" w:rsidRDefault="00DD770E" w:rsidP="00DD77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D31193">
        <w:rPr>
          <w:rFonts w:ascii="Angsana New" w:hAnsi="Angsana New"/>
          <w:sz w:val="30"/>
          <w:szCs w:val="30"/>
        </w:rPr>
        <w:t xml:space="preserve"> TFRS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16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D31193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D31193">
        <w:rPr>
          <w:rFonts w:ascii="Angsana New" w:hAnsi="Angsana New"/>
          <w:sz w:val="30"/>
          <w:szCs w:val="30"/>
        </w:rPr>
        <w:t xml:space="preserve">(Transaction price) </w:t>
      </w:r>
      <w:r w:rsidRPr="00D31193">
        <w:rPr>
          <w:rFonts w:ascii="Angsana New" w:hAnsi="Angsana New" w:hint="cs"/>
          <w:sz w:val="30"/>
          <w:szCs w:val="30"/>
          <w:cs/>
        </w:rPr>
        <w:t xml:space="preserve">ณ </w:t>
      </w:r>
      <w:r w:rsidRPr="00D31193">
        <w:rPr>
          <w:rFonts w:ascii="Angsana New" w:hAnsi="Angsana New"/>
          <w:sz w:val="30"/>
          <w:szCs w:val="30"/>
          <w:cs/>
        </w:rPr>
        <w:t>วันที่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1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มกราคม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9A1C88C" w14:textId="77777777" w:rsidR="00DD770E" w:rsidRPr="00D31193" w:rsidRDefault="00DD770E" w:rsidP="00DD77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6E97592E" w14:textId="484F4DBC" w:rsidR="00DD770E" w:rsidRPr="00D31193" w:rsidRDefault="00DD770E" w:rsidP="00DD770E">
      <w:pPr>
        <w:tabs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D31193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ได้เลือกใช้ข้อยกเว้น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12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และสัญญาเช่าซึ่งสินทรัพย์อ้างอิงมีมูลค่าต่ำ</w:t>
      </w:r>
    </w:p>
    <w:p w14:paraId="3F452E00" w14:textId="77777777" w:rsidR="00DD770E" w:rsidRPr="00D31193" w:rsidRDefault="00DD770E" w:rsidP="00DD77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69"/>
        <w:gridCol w:w="1620"/>
      </w:tblGrid>
      <w:tr w:rsidR="00DD770E" w:rsidRPr="00D31193" w14:paraId="267FF912" w14:textId="77777777" w:rsidTr="001F1847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14:paraId="5C028C3E" w14:textId="04943611" w:rsidR="00DD770E" w:rsidRPr="00D31193" w:rsidRDefault="00DD770E" w:rsidP="001F184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D3119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D3119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D3119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D3119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D6443C" w:rsidRPr="00D31193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D3119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8CB02FC" w14:textId="77777777" w:rsidR="00DD770E" w:rsidRPr="00D31193" w:rsidRDefault="00DD770E" w:rsidP="001F1847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3119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4F3E5CEE" w14:textId="77777777" w:rsidR="00DD770E" w:rsidRPr="00D31193" w:rsidRDefault="00DD770E" w:rsidP="001F1847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D770E" w:rsidRPr="00D31193" w14:paraId="37C0BCD4" w14:textId="77777777" w:rsidTr="001F1847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14:paraId="1682DC84" w14:textId="77777777" w:rsidR="00DD770E" w:rsidRPr="00D31193" w:rsidRDefault="00DD770E" w:rsidP="001F184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552778A" w14:textId="77777777" w:rsidR="00DD770E" w:rsidRPr="00D31193" w:rsidRDefault="00DD770E" w:rsidP="001F1847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31193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D770E" w:rsidRPr="00D31193" w14:paraId="560CE1E9" w14:textId="77777777" w:rsidTr="001F1847">
        <w:trPr>
          <w:cantSplit/>
          <w:trHeight w:val="20"/>
        </w:trPr>
        <w:tc>
          <w:tcPr>
            <w:tcW w:w="7369" w:type="dxa"/>
          </w:tcPr>
          <w:p w14:paraId="7818E6BB" w14:textId="7E9FBFDB" w:rsidR="00DD770E" w:rsidRPr="00D31193" w:rsidRDefault="00DD770E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6E588C57" w14:textId="77777777" w:rsidR="00DD770E" w:rsidRPr="00D31193" w:rsidRDefault="00DD770E" w:rsidP="001F18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770E" w:rsidRPr="00D31193" w14:paraId="785A8FFD" w14:textId="77777777" w:rsidTr="001F1847">
        <w:trPr>
          <w:cantSplit/>
          <w:trHeight w:val="20"/>
        </w:trPr>
        <w:tc>
          <w:tcPr>
            <w:tcW w:w="7369" w:type="dxa"/>
            <w:vAlign w:val="bottom"/>
          </w:tcPr>
          <w:p w14:paraId="47438EAC" w14:textId="77777777" w:rsidR="00DD770E" w:rsidRPr="00D31193" w:rsidRDefault="00DD770E" w:rsidP="001F184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</w:tcPr>
          <w:p w14:paraId="05C52CF6" w14:textId="6E1313C4" w:rsidR="00DD770E" w:rsidRPr="00D31193" w:rsidRDefault="00D6443C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D770E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DD770E" w:rsidRPr="00D31193" w14:paraId="2E87E456" w14:textId="77777777" w:rsidTr="001F1847">
        <w:trPr>
          <w:cantSplit/>
          <w:trHeight w:val="20"/>
        </w:trPr>
        <w:tc>
          <w:tcPr>
            <w:tcW w:w="7369" w:type="dxa"/>
            <w:vAlign w:val="bottom"/>
          </w:tcPr>
          <w:p w14:paraId="4552C6B5" w14:textId="77777777" w:rsidR="00DD770E" w:rsidRPr="00D31193" w:rsidRDefault="00DD770E" w:rsidP="001F184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620" w:type="dxa"/>
          </w:tcPr>
          <w:p w14:paraId="139DF9E1" w14:textId="71FADCC4" w:rsidR="00DD770E" w:rsidRPr="00D31193" w:rsidRDefault="00DD770E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770E" w:rsidRPr="00D31193" w14:paraId="7CB9CFD3" w14:textId="77777777" w:rsidTr="001F1847">
        <w:trPr>
          <w:cantSplit/>
          <w:trHeight w:val="20"/>
        </w:trPr>
        <w:tc>
          <w:tcPr>
            <w:tcW w:w="7369" w:type="dxa"/>
          </w:tcPr>
          <w:p w14:paraId="2E4F888A" w14:textId="77777777" w:rsidR="00DD770E" w:rsidRPr="00D31193" w:rsidRDefault="00DD770E" w:rsidP="001F184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3C35F30B" w14:textId="1656D4C1" w:rsidR="00DD770E" w:rsidRPr="00D31193" w:rsidRDefault="00D6443C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D770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</w:tr>
    </w:tbl>
    <w:p w14:paraId="7F66C1E4" w14:textId="77777777" w:rsidR="00DD770E" w:rsidRPr="00D31193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98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69"/>
        <w:gridCol w:w="1620"/>
      </w:tblGrid>
      <w:tr w:rsidR="00DD770E" w:rsidRPr="00D31193" w14:paraId="62FB649E" w14:textId="77777777" w:rsidTr="001F1847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14:paraId="5F52A5ED" w14:textId="77777777" w:rsidR="00DD770E" w:rsidRPr="00D31193" w:rsidRDefault="00DD770E" w:rsidP="001F184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D3119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0B46558" w14:textId="77777777" w:rsidR="00DD770E" w:rsidRPr="00D31193" w:rsidRDefault="00DD770E" w:rsidP="001F1847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3119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23A09831" w14:textId="77777777" w:rsidR="00DD770E" w:rsidRPr="00D31193" w:rsidRDefault="00DD770E" w:rsidP="001F1847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D770E" w:rsidRPr="00D31193" w14:paraId="340B5C5F" w14:textId="77777777" w:rsidTr="001F1847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14:paraId="614FFE6A" w14:textId="77777777" w:rsidR="00DD770E" w:rsidRPr="00D31193" w:rsidRDefault="00DD770E" w:rsidP="001F184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4E01826" w14:textId="77777777" w:rsidR="00DD770E" w:rsidRPr="00D31193" w:rsidRDefault="00DD770E" w:rsidP="001F1847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31193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D770E" w:rsidRPr="00D31193" w14:paraId="649CD8BC" w14:textId="77777777" w:rsidTr="001F1847">
        <w:trPr>
          <w:cantSplit/>
          <w:trHeight w:val="20"/>
        </w:trPr>
        <w:tc>
          <w:tcPr>
            <w:tcW w:w="7369" w:type="dxa"/>
            <w:vAlign w:val="bottom"/>
          </w:tcPr>
          <w:p w14:paraId="32E377F0" w14:textId="624B327E" w:rsidR="00DD770E" w:rsidRPr="00D31193" w:rsidRDefault="00DD770E" w:rsidP="001F184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5B7CFA58" w14:textId="227871FD" w:rsidR="00DD770E" w:rsidRPr="00D31193" w:rsidRDefault="00D6443C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DD770E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</w:tr>
      <w:tr w:rsidR="00DD770E" w:rsidRPr="00D31193" w14:paraId="315B6655" w14:textId="77777777" w:rsidTr="001F1847">
        <w:trPr>
          <w:cantSplit/>
          <w:trHeight w:val="20"/>
        </w:trPr>
        <w:tc>
          <w:tcPr>
            <w:tcW w:w="7369" w:type="dxa"/>
          </w:tcPr>
          <w:p w14:paraId="70338B2C" w14:textId="77777777" w:rsidR="00DD770E" w:rsidRPr="00D31193" w:rsidRDefault="00DD770E" w:rsidP="001F184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046EFFE3" w14:textId="78C31B8F" w:rsidR="00DD770E" w:rsidRPr="00D31193" w:rsidRDefault="00DD770E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770E" w:rsidRPr="00D31193" w14:paraId="61F4E920" w14:textId="77777777" w:rsidTr="001F1847">
        <w:trPr>
          <w:cantSplit/>
          <w:trHeight w:val="20"/>
        </w:trPr>
        <w:tc>
          <w:tcPr>
            <w:tcW w:w="7369" w:type="dxa"/>
          </w:tcPr>
          <w:p w14:paraId="1A718D91" w14:textId="77777777" w:rsidR="00DD770E" w:rsidRPr="00D31193" w:rsidRDefault="00DD770E" w:rsidP="001F184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50C07B" w14:textId="4F9012AC" w:rsidR="00DD770E" w:rsidRPr="00D31193" w:rsidRDefault="00DD770E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770E" w:rsidRPr="00D31193" w14:paraId="1729D143" w14:textId="77777777" w:rsidTr="001F1847">
        <w:trPr>
          <w:cantSplit/>
          <w:trHeight w:val="20"/>
        </w:trPr>
        <w:tc>
          <w:tcPr>
            <w:tcW w:w="7369" w:type="dxa"/>
          </w:tcPr>
          <w:p w14:paraId="0BA0648B" w14:textId="77777777" w:rsidR="00DD770E" w:rsidRPr="00D31193" w:rsidRDefault="00DD770E" w:rsidP="001F184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33DDBE6" w14:textId="003A95AB" w:rsidR="00DD770E" w:rsidRPr="00D31193" w:rsidRDefault="00D6443C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DD770E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</w:p>
        </w:tc>
      </w:tr>
      <w:tr w:rsidR="00DD770E" w:rsidRPr="00D31193" w14:paraId="5F03339E" w14:textId="77777777" w:rsidTr="001F1847">
        <w:trPr>
          <w:cantSplit/>
          <w:trHeight w:val="20"/>
        </w:trPr>
        <w:tc>
          <w:tcPr>
            <w:tcW w:w="7369" w:type="dxa"/>
          </w:tcPr>
          <w:p w14:paraId="3A4DAE7D" w14:textId="62911E27" w:rsidR="00DD770E" w:rsidRPr="00D31193" w:rsidRDefault="00DD770E" w:rsidP="001F184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คิดลดโดยใช้อัตราดอกเบี้ยเงินกู้ยืมส่วนเพิ่ม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2BBF43" w14:textId="77777777" w:rsidR="00DD770E" w:rsidRPr="00D31193" w:rsidRDefault="00DD770E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6553C9E" w14:textId="10813B87" w:rsidR="00DD770E" w:rsidRPr="00D31193" w:rsidRDefault="00D6443C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D770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</w:tr>
      <w:tr w:rsidR="00DD770E" w:rsidRPr="00D31193" w14:paraId="51C04E39" w14:textId="77777777" w:rsidTr="001F1847">
        <w:trPr>
          <w:cantSplit/>
          <w:trHeight w:val="20"/>
        </w:trPr>
        <w:tc>
          <w:tcPr>
            <w:tcW w:w="7369" w:type="dxa"/>
          </w:tcPr>
          <w:p w14:paraId="18E01369" w14:textId="20CD513A" w:rsidR="00DD770E" w:rsidRPr="00D31193" w:rsidRDefault="00DD770E" w:rsidP="001F184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5562E8" w14:textId="70C8FC2F" w:rsidR="00DD770E" w:rsidRPr="00D31193" w:rsidRDefault="00D6443C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D770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</w:tr>
      <w:tr w:rsidR="00DD770E" w:rsidRPr="00D31193" w14:paraId="1D43F806" w14:textId="77777777" w:rsidTr="001F1847">
        <w:trPr>
          <w:cantSplit/>
          <w:trHeight w:val="20"/>
        </w:trPr>
        <w:tc>
          <w:tcPr>
            <w:tcW w:w="7369" w:type="dxa"/>
            <w:vAlign w:val="bottom"/>
          </w:tcPr>
          <w:p w14:paraId="5985C8C8" w14:textId="67C00B7D" w:rsidR="00DD770E" w:rsidRPr="00D31193" w:rsidRDefault="00DD770E" w:rsidP="001F184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D6443C"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C7485F5" w14:textId="1F1F4D10" w:rsidR="00DD770E" w:rsidRPr="00D31193" w:rsidRDefault="00D6443C" w:rsidP="001F1847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DD770E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</w:tr>
      <w:tr w:rsidR="00DD770E" w:rsidRPr="00D31193" w14:paraId="747C8ABA" w14:textId="77777777" w:rsidTr="001F1847">
        <w:trPr>
          <w:cantSplit/>
          <w:trHeight w:val="20"/>
        </w:trPr>
        <w:tc>
          <w:tcPr>
            <w:tcW w:w="7369" w:type="dxa"/>
            <w:vAlign w:val="bottom"/>
          </w:tcPr>
          <w:p w14:paraId="538EC6EF" w14:textId="77777777" w:rsidR="00DD770E" w:rsidRPr="00D31193" w:rsidRDefault="00DD770E" w:rsidP="001F184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772A6FA" w14:textId="450581F1" w:rsidR="00DD770E" w:rsidRPr="00D31193" w:rsidRDefault="00D6443C" w:rsidP="001F184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D770E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D770E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DD770E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 w:rsidR="00DD770E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DD770E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68E2ED77" w14:textId="77777777" w:rsidR="00DD770E" w:rsidRPr="00D31193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4BCDDA6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นโยบายการบัญชีที่สำคัญ</w:t>
      </w:r>
      <w:r w:rsidRPr="00D31193">
        <w:rPr>
          <w:rFonts w:ascii="Angsana New" w:hAnsi="Angsana New"/>
          <w:color w:val="000000"/>
          <w:cs/>
        </w:rPr>
        <w:t xml:space="preserve"> </w:t>
      </w:r>
    </w:p>
    <w:p w14:paraId="3C9006F7" w14:textId="77777777" w:rsidR="004D5CDB" w:rsidRPr="00D31193" w:rsidRDefault="004D5CDB" w:rsidP="004D5CDB">
      <w:pPr>
        <w:pStyle w:val="AccPolicyalternative"/>
      </w:pPr>
    </w:p>
    <w:p w14:paraId="7C680D84" w14:textId="2B441F76" w:rsidR="004D5CDB" w:rsidRPr="00D31193" w:rsidRDefault="004D5CDB" w:rsidP="004D5CDB">
      <w:pPr>
        <w:pStyle w:val="AccPolicyalternative"/>
      </w:pPr>
      <w:r w:rsidRPr="00D31193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EA495C" w:rsidRPr="00D31193">
        <w:rPr>
          <w:rFonts w:hint="cs"/>
          <w:cs/>
        </w:rPr>
        <w:t xml:space="preserve">ยกเว้นที่ได้กล่าวในหมายเหตุข้อ </w:t>
      </w:r>
      <w:r w:rsidR="00D6443C" w:rsidRPr="00D31193">
        <w:t>3</w:t>
      </w:r>
    </w:p>
    <w:p w14:paraId="3EDB6E59" w14:textId="77777777" w:rsidR="004D5CDB" w:rsidRPr="00D31193" w:rsidRDefault="004D5CDB" w:rsidP="004D5CDB">
      <w:pPr>
        <w:pStyle w:val="AccPolicyalternative"/>
      </w:pPr>
    </w:p>
    <w:p w14:paraId="03252DAB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เกณฑ์ในการจัดทำงบการเงินรวม</w:t>
      </w:r>
    </w:p>
    <w:p w14:paraId="4455AAB9" w14:textId="77777777" w:rsidR="004D5CDB" w:rsidRPr="00D31193" w:rsidRDefault="004D5CDB" w:rsidP="004D5CDB">
      <w:pPr>
        <w:pStyle w:val="AccPolicyalternative"/>
      </w:pPr>
    </w:p>
    <w:p w14:paraId="25835E7E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D31193">
        <w:rPr>
          <w:rFonts w:ascii="Angsana New" w:hAnsi="Angsana New"/>
          <w:color w:val="000000"/>
          <w:sz w:val="30"/>
          <w:szCs w:val="30"/>
        </w:rPr>
        <w:t>“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color w:val="000000"/>
          <w:sz w:val="30"/>
          <w:szCs w:val="30"/>
        </w:rPr>
        <w:t>”)</w:t>
      </w:r>
    </w:p>
    <w:p w14:paraId="3BCCC5BD" w14:textId="77777777" w:rsidR="004D5CDB" w:rsidRPr="00D31193" w:rsidRDefault="004D5CDB" w:rsidP="004D5CDB">
      <w:pPr>
        <w:pStyle w:val="AccPolicyalternative"/>
      </w:pPr>
    </w:p>
    <w:p w14:paraId="39CAC5D1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บริษัทย่อย</w:t>
      </w:r>
    </w:p>
    <w:p w14:paraId="3313BAD1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F2C03E" w14:textId="77777777" w:rsidR="004D5CDB" w:rsidRPr="00D31193" w:rsidRDefault="004D5CDB" w:rsidP="004D5CD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Pr="00D31193">
        <w:rPr>
          <w:rFonts w:ascii="Angsana New" w:hAnsi="Angsana New"/>
          <w:color w:val="000000"/>
          <w:sz w:val="30"/>
          <w:szCs w:val="30"/>
          <w:cs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79C5B59B" w14:textId="77777777" w:rsidR="00DD770E" w:rsidRPr="00D31193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0D4E62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</w:t>
      </w:r>
      <w:r w:rsidRPr="00D3119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728E6744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1C9AA1" w14:textId="77777777" w:rsidR="004D5CDB" w:rsidRPr="00D31193" w:rsidRDefault="004D5CDB" w:rsidP="004D5CD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เมื่อ</w:t>
      </w:r>
      <w:r w:rsidRPr="00D3119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sz w:val="30"/>
          <w:szCs w:val="30"/>
          <w:cs/>
        </w:rPr>
        <w:t>สูญเสีย</w:t>
      </w:r>
      <w:r w:rsidRPr="00D31193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D31193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D31193">
        <w:rPr>
          <w:rFonts w:ascii="Angsana New" w:hAnsi="Angsana New" w:hint="cs"/>
          <w:sz w:val="30"/>
          <w:szCs w:val="30"/>
          <w:cs/>
        </w:rPr>
        <w:t>นั้นออก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รวมถึง</w:t>
      </w:r>
      <w:r w:rsidRPr="00D31193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pacing w:val="-6"/>
          <w:sz w:val="30"/>
          <w:szCs w:val="30"/>
          <w:cs/>
        </w:rPr>
        <w:t>กำไรหรือขาดทุนที่เกิดขึ้นจากการสูญเสีย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D31193">
        <w:rPr>
          <w:rFonts w:ascii="Angsana New" w:hAnsi="Angsana New"/>
          <w:spacing w:val="-6"/>
          <w:sz w:val="30"/>
          <w:szCs w:val="30"/>
          <w:cs/>
        </w:rPr>
        <w:t>ควบคุมในบริษัทย่อยรับรู้ในกำไรหรือขาดทุน ส่วนได้เสียใน</w:t>
      </w:r>
      <w:r w:rsidRPr="00D31193">
        <w:rPr>
          <w:rFonts w:ascii="Angsana New" w:hAnsi="Angsana New"/>
          <w:spacing w:val="-6"/>
          <w:sz w:val="30"/>
          <w:szCs w:val="30"/>
          <w:cs/>
        </w:rPr>
        <w:br/>
      </w:r>
      <w:r w:rsidRPr="00D31193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</w:t>
      </w:r>
      <w:r w:rsidRPr="00D31193">
        <w:rPr>
          <w:rFonts w:ascii="Angsana New" w:hAnsi="Angsana New" w:hint="cs"/>
          <w:sz w:val="30"/>
          <w:szCs w:val="30"/>
          <w:cs/>
        </w:rPr>
        <w:t>การ</w:t>
      </w:r>
      <w:r w:rsidRPr="00D31193">
        <w:rPr>
          <w:rFonts w:ascii="Angsana New" w:hAnsi="Angsana New"/>
          <w:sz w:val="30"/>
          <w:szCs w:val="30"/>
          <w:cs/>
        </w:rPr>
        <w:t>ควบคุม</w:t>
      </w:r>
    </w:p>
    <w:p w14:paraId="5065074D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ED5F5A1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การตัดรายการในงบการเงินรวม</w:t>
      </w:r>
    </w:p>
    <w:p w14:paraId="013D077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54423D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447DE81E" w14:textId="77777777" w:rsidR="00EF42F7" w:rsidRPr="00D31193" w:rsidRDefault="00EF42F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D3E9098" w14:textId="77777777" w:rsidR="00EF42F7" w:rsidRPr="00D31193" w:rsidRDefault="00EF42F7" w:rsidP="00EF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เงินลงทุนในบริษัทย่อย</w:t>
      </w:r>
    </w:p>
    <w:p w14:paraId="543DD02A" w14:textId="77777777" w:rsidR="00EF42F7" w:rsidRPr="00D31193" w:rsidRDefault="00EF42F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67B6E5" w14:textId="77777777" w:rsidR="004D5CDB" w:rsidRPr="00D31193" w:rsidRDefault="00EF42F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เงินลงทุนในบริษัท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ย่อย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ในงบการเงินเฉพาะกิจการของบริษัทวัดมูลค่าด้วยราคาทุนหัก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ค่าเผื่อ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การด้อยค่า</w:t>
      </w:r>
    </w:p>
    <w:p w14:paraId="3FE04EA6" w14:textId="77777777" w:rsidR="00EF42F7" w:rsidRPr="00D31193" w:rsidRDefault="00EF42F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361FE2" w14:textId="77777777" w:rsidR="00EF42F7" w:rsidRPr="00D31193" w:rsidRDefault="00EF42F7" w:rsidP="00EF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0671D1F5" w14:textId="77777777" w:rsidR="00EF42F7" w:rsidRPr="00D31193" w:rsidRDefault="00EF42F7" w:rsidP="00EF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579067F6" w14:textId="77777777" w:rsidR="00EF42F7" w:rsidRPr="00D31193" w:rsidRDefault="00EF42F7" w:rsidP="00EF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59F13EE7" w14:textId="77777777" w:rsidR="00EF42F7" w:rsidRPr="00D31193" w:rsidRDefault="00EF42F7" w:rsidP="00EF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17070B66" w14:textId="77777777" w:rsidR="00EF42F7" w:rsidRPr="00D31193" w:rsidRDefault="00EF42F7" w:rsidP="00EF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44CF59D" w14:textId="77777777" w:rsidR="00EF42F7" w:rsidRPr="00D31193" w:rsidRDefault="00EF42F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774C4C" w14:textId="34140755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F42F7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ค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A3086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รายการบัญชีที่เป็น</w:t>
      </w:r>
      <w:r w:rsidR="00EF42F7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เงินตราต่างประเทศ</w:t>
      </w:r>
    </w:p>
    <w:p w14:paraId="56B6C54B" w14:textId="77777777" w:rsidR="00EF42F7" w:rsidRPr="00D31193" w:rsidRDefault="00EF42F7" w:rsidP="00EF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3A0C4E" w14:textId="77777777" w:rsidR="004D5CDB" w:rsidRPr="00D31193" w:rsidRDefault="004D5CDB" w:rsidP="004D5CD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D31193">
        <w:rPr>
          <w:rFonts w:ascii="Angsana New" w:hAnsi="Angsana New" w:hint="cs"/>
          <w:sz w:val="30"/>
          <w:szCs w:val="30"/>
          <w:cs/>
        </w:rPr>
        <w:t>สกุล</w:t>
      </w:r>
      <w:r w:rsidRPr="00D31193">
        <w:rPr>
          <w:rFonts w:ascii="Angsana New" w:hAnsi="Angsana New"/>
          <w:sz w:val="30"/>
          <w:szCs w:val="30"/>
          <w:cs/>
        </w:rPr>
        <w:t>เงิน</w:t>
      </w:r>
      <w:r w:rsidRPr="00D31193">
        <w:rPr>
          <w:rFonts w:ascii="Angsana New" w:hAnsi="Angsana New" w:hint="cs"/>
          <w:sz w:val="30"/>
          <w:szCs w:val="30"/>
          <w:cs/>
        </w:rPr>
        <w:t xml:space="preserve">ที่ใช้ในการดำเนินงานของแต่ละบริษัทในกลุ่มบริษัท </w:t>
      </w:r>
      <w:r w:rsidRPr="00D31193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35F6CC53" w14:textId="77777777" w:rsidR="004D5CDB" w:rsidRPr="00D31193" w:rsidRDefault="004D5CDB" w:rsidP="004D5CDB">
      <w:pPr>
        <w:pStyle w:val="BodyText2"/>
        <w:spacing w:line="240" w:lineRule="atLeast"/>
        <w:ind w:left="540" w:firstLine="0"/>
        <w:rPr>
          <w:rFonts w:ascii="Angsana New" w:hAnsi="Angsana New"/>
          <w:strike/>
          <w:sz w:val="30"/>
          <w:szCs w:val="30"/>
        </w:rPr>
      </w:pPr>
    </w:p>
    <w:p w14:paraId="58096AA3" w14:textId="77777777" w:rsidR="004D5CDB" w:rsidRPr="00D31193" w:rsidRDefault="004D5CDB" w:rsidP="004D5CD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D31193">
        <w:rPr>
          <w:rFonts w:ascii="Angsana New" w:hAnsi="Angsana New" w:hint="cs"/>
          <w:sz w:val="30"/>
          <w:szCs w:val="30"/>
          <w:cs/>
        </w:rPr>
        <w:t>รายงาน</w:t>
      </w:r>
      <w:r w:rsidRPr="00D31193">
        <w:rPr>
          <w:rFonts w:ascii="Angsana New" w:hAnsi="Angsana New"/>
          <w:sz w:val="30"/>
          <w:szCs w:val="30"/>
          <w:cs/>
        </w:rPr>
        <w:t xml:space="preserve"> แปลงค่าเป็นเงิน</w:t>
      </w:r>
      <w:r w:rsidRPr="00D31193">
        <w:rPr>
          <w:rFonts w:ascii="Angsana New" w:hAnsi="Angsana New" w:hint="cs"/>
          <w:sz w:val="30"/>
          <w:szCs w:val="30"/>
          <w:cs/>
        </w:rPr>
        <w:t>สกุลเงินที่ใช้ใน</w:t>
      </w:r>
      <w:r w:rsidRPr="00D31193">
        <w:rPr>
          <w:rFonts w:ascii="Angsana New" w:hAnsi="Angsana New"/>
          <w:sz w:val="30"/>
          <w:szCs w:val="30"/>
          <w:cs/>
        </w:rPr>
        <w:br/>
      </w:r>
      <w:r w:rsidRPr="00D31193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D31193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7C4CCAEC" w14:textId="77777777" w:rsidR="004D5CDB" w:rsidRPr="00D31193" w:rsidRDefault="004D5CDB" w:rsidP="004D5CD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911CC87" w14:textId="77777777" w:rsidR="004D5CDB" w:rsidRPr="00D31193" w:rsidRDefault="004D5CDB" w:rsidP="004D5CD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31193">
        <w:rPr>
          <w:rFonts w:ascii="Angsana New" w:hAnsi="Angsana New" w:hint="cs"/>
          <w:sz w:val="30"/>
          <w:szCs w:val="30"/>
          <w:cs/>
        </w:rPr>
        <w:t>ซึ่ง</w:t>
      </w:r>
      <w:r w:rsidRPr="00D31193">
        <w:rPr>
          <w:rFonts w:ascii="Angsana New" w:hAnsi="Angsana New"/>
          <w:sz w:val="30"/>
          <w:szCs w:val="30"/>
          <w:cs/>
        </w:rPr>
        <w:t>บันทึกตามเกณฑ์</w:t>
      </w:r>
      <w:r w:rsidRPr="00D31193">
        <w:rPr>
          <w:rFonts w:ascii="Angsana New" w:hAnsi="Angsana New"/>
          <w:sz w:val="30"/>
          <w:szCs w:val="30"/>
          <w:cs/>
        </w:rPr>
        <w:br/>
        <w:t>ราคาทุนเดิม แปลงค่าเป็น</w:t>
      </w:r>
      <w:r w:rsidRPr="00D31193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D31193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2AE01636" w14:textId="77777777" w:rsidR="004D5CDB" w:rsidRPr="00D31193" w:rsidRDefault="004D5CDB" w:rsidP="004D5CD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1C0CDD0" w14:textId="694FA816" w:rsidR="004D5CDB" w:rsidRPr="00D31193" w:rsidRDefault="004D5CDB" w:rsidP="004D5CD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536D12" w:rsidRPr="00D31193">
        <w:rPr>
          <w:rFonts w:ascii="Angsana New" w:hAnsi="Angsana New" w:hint="cs"/>
          <w:sz w:val="30"/>
          <w:szCs w:val="30"/>
          <w:cs/>
        </w:rPr>
        <w:t>ให้</w:t>
      </w:r>
      <w:r w:rsidRPr="00D31193">
        <w:rPr>
          <w:rFonts w:ascii="Angsana New" w:hAnsi="Angsana New"/>
          <w:sz w:val="30"/>
          <w:szCs w:val="30"/>
          <w:cs/>
        </w:rPr>
        <w:t>รับรู้เป็นกำไรหรือขาดทุนในงวดบัญชีนั้น</w:t>
      </w:r>
    </w:p>
    <w:p w14:paraId="0CA4873F" w14:textId="77777777" w:rsidR="00EF42F7" w:rsidRPr="00D31193" w:rsidRDefault="00EF42F7" w:rsidP="004D5CD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E537E8" w14:textId="6A4B4CBD" w:rsidR="00EF42F7" w:rsidRPr="00D31193" w:rsidRDefault="00EF42F7" w:rsidP="00EF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ง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A9E85B6" w14:textId="0479FAD5" w:rsidR="00EF42F7" w:rsidRPr="00D31193" w:rsidRDefault="00EF42F7" w:rsidP="004D5CD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B3B82" w14:textId="58D36EB6" w:rsidR="00D011CB" w:rsidRPr="00D31193" w:rsidRDefault="00D011CB" w:rsidP="00D011CB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D31193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6443C" w:rsidRPr="00D31193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D31193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D31193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6443C" w:rsidRPr="00D31193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01B6A74C" w14:textId="77777777" w:rsidR="00D011CB" w:rsidRPr="00D31193" w:rsidRDefault="00D011CB" w:rsidP="00D011C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CC382" w14:textId="6DE98452" w:rsidR="00D011CB" w:rsidRPr="00D31193" w:rsidRDefault="00D011CB" w:rsidP="005E667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6443C" w:rsidRPr="00D31193">
        <w:rPr>
          <w:rFonts w:ascii="Angsana New" w:eastAsia="Calibri" w:hAnsi="Angsana New"/>
          <w:i/>
          <w:iCs/>
          <w:sz w:val="30"/>
          <w:szCs w:val="30"/>
        </w:rPr>
        <w:t>1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51253535" w14:textId="77777777" w:rsidR="00D011CB" w:rsidRPr="00D31193" w:rsidRDefault="00D011CB" w:rsidP="00D011C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72113" w14:textId="0B00549C" w:rsidR="00D011CB" w:rsidRPr="00D31193" w:rsidRDefault="00D011CB" w:rsidP="005E6678">
      <w:pPr>
        <w:pStyle w:val="BodyText"/>
        <w:shd w:val="clear" w:color="auto" w:fill="FFFFFF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</w:t>
      </w:r>
      <w:r w:rsidRPr="00D3119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</w:p>
    <w:p w14:paraId="443CA22E" w14:textId="77777777" w:rsidR="00D011CB" w:rsidRPr="00D31193" w:rsidRDefault="00D011CB" w:rsidP="00D011C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6951A" w14:textId="77777777" w:rsidR="00D011CB" w:rsidRPr="00D31193" w:rsidRDefault="00D011CB" w:rsidP="005E6678">
      <w:pPr>
        <w:pStyle w:val="BodyText"/>
        <w:shd w:val="clear" w:color="auto" w:fill="FFFFFF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D31193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D31193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D3119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1432F0D9" w14:textId="77777777" w:rsidR="00D011CB" w:rsidRPr="00D31193" w:rsidRDefault="00D011CB" w:rsidP="00D011C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E659D" w14:textId="7CAC24AD" w:rsidR="00D011CB" w:rsidRPr="00D31193" w:rsidRDefault="00D011CB" w:rsidP="005E6678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6443C" w:rsidRPr="00D31193">
        <w:rPr>
          <w:rFonts w:ascii="Angsana New" w:eastAsia="Calibri" w:hAnsi="Angsana New"/>
          <w:i/>
          <w:iCs/>
          <w:sz w:val="30"/>
          <w:szCs w:val="30"/>
        </w:rPr>
        <w:t>2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79CF507" w14:textId="77777777" w:rsidR="00D011CB" w:rsidRPr="00D31193" w:rsidRDefault="00D011CB" w:rsidP="00D011C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0E1D7" w14:textId="77777777" w:rsidR="00D011CB" w:rsidRPr="00D31193" w:rsidRDefault="00D011CB" w:rsidP="005E667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firstLine="8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D3119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D3119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5494C14E" w14:textId="77777777" w:rsidR="00D011CB" w:rsidRPr="00D31193" w:rsidRDefault="00D011CB" w:rsidP="00D011C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8C31F" w14:textId="1D4CA91C" w:rsidR="00D011CB" w:rsidRPr="00D31193" w:rsidRDefault="00D011CB" w:rsidP="005E6678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D3119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7FCDF5C3" w14:textId="238E5F71" w:rsidR="00D011CB" w:rsidRPr="00D31193" w:rsidRDefault="00077CEA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</w:rPr>
        <w:br w:type="page"/>
      </w:r>
    </w:p>
    <w:p w14:paraId="4FF7516C" w14:textId="57FACC1F" w:rsidR="00D011CB" w:rsidRPr="00D31193" w:rsidRDefault="00D011CB" w:rsidP="00D011CB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DFB831C" w14:textId="77777777" w:rsidR="00D011CB" w:rsidRPr="00D31193" w:rsidRDefault="00D011CB" w:rsidP="00D011CB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1B213" w14:textId="6365CF4C" w:rsidR="00D011CB" w:rsidRPr="00D31193" w:rsidRDefault="00D011CB" w:rsidP="00D0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D3119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317941C5" w14:textId="77777777" w:rsidR="00D011CB" w:rsidRPr="00D31193" w:rsidRDefault="00D011CB" w:rsidP="007E08B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3DCE541" w14:textId="77777777" w:rsidR="00D011CB" w:rsidRPr="00D31193" w:rsidRDefault="00D011CB" w:rsidP="007E08B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F0940B2" w14:textId="77777777" w:rsidR="00D011CB" w:rsidRPr="00D31193" w:rsidRDefault="00D011CB" w:rsidP="00D011CB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03E24D" w14:textId="5EF7CB88" w:rsidR="00D011CB" w:rsidRPr="00D31193" w:rsidRDefault="00D011CB" w:rsidP="00D01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1D0D84B5" w14:textId="77777777" w:rsidR="00D011CB" w:rsidRPr="00D31193" w:rsidRDefault="00D011CB" w:rsidP="00D011CB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7AB9B" w14:textId="41AC4BEC" w:rsidR="00D011CB" w:rsidRPr="00D31193" w:rsidRDefault="00D011CB" w:rsidP="00D011C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2DEF0FC8" w14:textId="77777777" w:rsidR="00D011CB" w:rsidRPr="00D31193" w:rsidRDefault="00D011CB" w:rsidP="00D011CB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D4785" w14:textId="514BFAC7" w:rsidR="00D011CB" w:rsidRPr="00D31193" w:rsidRDefault="00D011CB" w:rsidP="00D011C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502AC0D2" w14:textId="77777777" w:rsidR="00D011CB" w:rsidRPr="00D31193" w:rsidRDefault="00D011CB" w:rsidP="00D011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4ED8752" w14:textId="1066BB43" w:rsidR="00D011CB" w:rsidRPr="00D31193" w:rsidRDefault="00D011CB" w:rsidP="00D011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D3119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D3119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D3119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76D0BA2" w14:textId="77777777" w:rsidR="00D011CB" w:rsidRPr="00D31193" w:rsidRDefault="00D011CB" w:rsidP="00D011CB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64448F" w14:textId="77777777" w:rsidR="00D011CB" w:rsidRPr="00D31193" w:rsidRDefault="00D011CB" w:rsidP="00D011CB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7AA6DB6A" w14:textId="77777777" w:rsidR="00D011CB" w:rsidRPr="00D31193" w:rsidRDefault="00D011CB" w:rsidP="00D011CB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6E3C7DEC" w14:textId="6AE089D2" w:rsidR="00D011CB" w:rsidRPr="00D31193" w:rsidRDefault="00D011CB" w:rsidP="00D011CB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21B7AFDC" w14:textId="2534FD2D" w:rsidR="00A30865" w:rsidRDefault="00A3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E25EC5" w14:textId="0240CEB8" w:rsidR="00D011CB" w:rsidRPr="00D31193" w:rsidRDefault="00D011CB" w:rsidP="00D011CB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</w:t>
      </w:r>
      <w:r w:rsidRPr="00D3119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D5A68DB" w14:textId="77777777" w:rsidR="00D011CB" w:rsidRPr="00D31193" w:rsidRDefault="00D011CB" w:rsidP="007E08B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407589BA" w14:textId="77777777" w:rsidR="00D011CB" w:rsidRPr="00D31193" w:rsidRDefault="00D011CB" w:rsidP="007E08B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78317B42" w14:textId="456A46FB" w:rsidR="00D011CB" w:rsidRPr="00D31193" w:rsidRDefault="00D011CB" w:rsidP="007E08B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</w:t>
      </w: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ของกลุ่มบริษัทถูก</w:t>
      </w:r>
      <w:r w:rsidRPr="00D31193">
        <w:rPr>
          <w:rFonts w:asciiTheme="majorBidi" w:hAnsiTheme="majorBidi" w:cstheme="majorBidi"/>
          <w:sz w:val="30"/>
          <w:szCs w:val="30"/>
          <w:cs/>
        </w:rPr>
        <w:t>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328577C1" w14:textId="77777777" w:rsidR="001548C9" w:rsidRPr="00D31193" w:rsidRDefault="001548C9" w:rsidP="00D011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CDF2E9" w14:textId="5FF76FB6" w:rsidR="00D011CB" w:rsidRPr="00D31193" w:rsidRDefault="00D011CB" w:rsidP="00D011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D31193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EC9322" w14:textId="77777777" w:rsidR="00D011CB" w:rsidRPr="00D31193" w:rsidRDefault="00D011CB" w:rsidP="00D011C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D011CB" w:rsidRPr="00D31193" w14:paraId="63A9E30B" w14:textId="77777777" w:rsidTr="00A3237D">
        <w:tc>
          <w:tcPr>
            <w:tcW w:w="1980" w:type="dxa"/>
          </w:tcPr>
          <w:p w14:paraId="68558948" w14:textId="77777777" w:rsidR="00D011CB" w:rsidRPr="00D31193" w:rsidRDefault="00D011CB" w:rsidP="00D01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6DD56BEC" w14:textId="3AB2618F" w:rsidR="001548C9" w:rsidRPr="00D31193" w:rsidRDefault="001548C9" w:rsidP="00D01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A1E38" w14:textId="77777777" w:rsidR="00D011CB" w:rsidRPr="00D31193" w:rsidRDefault="00D011CB" w:rsidP="00D011CB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4" w:type="dxa"/>
          </w:tcPr>
          <w:p w14:paraId="1F38DE03" w14:textId="10C62199" w:rsidR="00D011CB" w:rsidRPr="00D31193" w:rsidRDefault="00D011CB" w:rsidP="00A30865">
            <w:pPr>
              <w:pStyle w:val="BodyText"/>
              <w:tabs>
                <w:tab w:val="clear" w:pos="6549"/>
                <w:tab w:val="left" w:pos="6568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D011CB" w:rsidRPr="00D31193" w14:paraId="072D3B2E" w14:textId="77777777" w:rsidTr="00A3237D">
        <w:tc>
          <w:tcPr>
            <w:tcW w:w="1980" w:type="dxa"/>
          </w:tcPr>
          <w:p w14:paraId="0778018E" w14:textId="77777777" w:rsidR="00D011CB" w:rsidRPr="00D31193" w:rsidRDefault="00D011CB" w:rsidP="00D01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21E04EEC" w14:textId="77777777" w:rsidR="00D011CB" w:rsidRPr="00D31193" w:rsidRDefault="00D011CB" w:rsidP="00D011CB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4" w:type="dxa"/>
          </w:tcPr>
          <w:p w14:paraId="065F0AC7" w14:textId="08B80E6E" w:rsidR="00D011CB" w:rsidRPr="00D31193" w:rsidRDefault="00D011CB" w:rsidP="000E7AB7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43D3A63A" w14:textId="77777777" w:rsidR="00D011CB" w:rsidRPr="00D31193" w:rsidRDefault="00D011CB" w:rsidP="00D0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299CE6FF" w14:textId="77777777" w:rsidR="00D011CB" w:rsidRPr="00D31193" w:rsidRDefault="00D011CB" w:rsidP="00D011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D31193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D3119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03569C02" w14:textId="77777777" w:rsidR="00D011CB" w:rsidRPr="00D31193" w:rsidRDefault="00D011CB" w:rsidP="00D011C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BA443" w14:textId="7570F808" w:rsidR="00D011CB" w:rsidRPr="00D31193" w:rsidRDefault="00D011CB" w:rsidP="00D011CB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4FC96645" w14:textId="6FF83932" w:rsidR="00A30865" w:rsidRDefault="00A3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654D4A" w14:textId="0788C12D" w:rsidR="00D011CB" w:rsidRPr="00D31193" w:rsidRDefault="00D011CB" w:rsidP="00060E2D">
      <w:pPr>
        <w:pStyle w:val="BodyText2"/>
        <w:tabs>
          <w:tab w:val="left" w:pos="810"/>
        </w:tabs>
        <w:ind w:left="907" w:right="47" w:hanging="45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6443C"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5553031F" w14:textId="77777777" w:rsidR="00D011CB" w:rsidRPr="00D31193" w:rsidRDefault="00D011CB" w:rsidP="00D011C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BA42F" w14:textId="77777777" w:rsidR="00D011CB" w:rsidRPr="00D31193" w:rsidRDefault="00D011CB" w:rsidP="00D011C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0FC69CCF" w14:textId="77777777" w:rsidR="00D011CB" w:rsidRPr="00D31193" w:rsidRDefault="00D011CB" w:rsidP="00D011C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5CE2" w14:textId="5A4EB018" w:rsidR="00D011CB" w:rsidRPr="00D31193" w:rsidRDefault="00D011CB" w:rsidP="00D011CB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E7AB7" w:rsidRPr="00D3119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4A1FF8" w14:textId="77777777" w:rsidR="00D011CB" w:rsidRPr="00A30865" w:rsidRDefault="00D011CB" w:rsidP="00D011CB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94D13" w14:textId="63B36D7C" w:rsidR="00D011CB" w:rsidRPr="00D31193" w:rsidRDefault="00D011CB" w:rsidP="00D011C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D3119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252582C" w14:textId="77777777" w:rsidR="00A30865" w:rsidRPr="00A30865" w:rsidRDefault="00A30865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p w14:paraId="568A9C8F" w14:textId="2467847C" w:rsidR="00D011CB" w:rsidRPr="00D31193" w:rsidRDefault="00D011CB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1EA506E6" w14:textId="77777777" w:rsidR="00D011CB" w:rsidRPr="00A30865" w:rsidRDefault="00D011CB" w:rsidP="00D011C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65D14" w14:textId="263D89C8" w:rsidR="00D011CB" w:rsidRPr="00D31193" w:rsidRDefault="00D011CB" w:rsidP="00D011CB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0E7AB7" w:rsidRPr="00D3119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3119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B2D9298" w14:textId="77777777" w:rsidR="00D011CB" w:rsidRPr="00A30865" w:rsidRDefault="00D011CB" w:rsidP="00D011CB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DB23F" w14:textId="5287C3D3" w:rsidR="00D011CB" w:rsidRPr="00D31193" w:rsidRDefault="00D011CB" w:rsidP="00D01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6B8C23B4" w14:textId="77777777" w:rsidR="00D011CB" w:rsidRPr="00A30865" w:rsidRDefault="00D011CB" w:rsidP="00D0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A42A44D" w14:textId="39E0B602" w:rsidR="00D011CB" w:rsidRPr="00D31193" w:rsidRDefault="00D011CB" w:rsidP="00060E2D">
      <w:pPr>
        <w:pStyle w:val="BodyText2"/>
        <w:tabs>
          <w:tab w:val="left" w:pos="810"/>
        </w:tabs>
        <w:ind w:left="907" w:right="47" w:hanging="45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6443C"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69A61E2C" w14:textId="77777777" w:rsidR="00D011CB" w:rsidRPr="00A30865" w:rsidRDefault="00D011CB" w:rsidP="00D011C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07619" w14:textId="3C694B17" w:rsidR="00D011CB" w:rsidRPr="00D31193" w:rsidRDefault="00D011CB" w:rsidP="00060E2D">
      <w:pPr>
        <w:tabs>
          <w:tab w:val="clear" w:pos="907"/>
          <w:tab w:val="left" w:pos="900"/>
        </w:tabs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D31193">
        <w:rPr>
          <w:rFonts w:asciiTheme="majorBidi" w:hAnsiTheme="majorBidi" w:cstheme="majorBidi"/>
          <w:sz w:val="30"/>
          <w:szCs w:val="30"/>
        </w:rPr>
        <w:t xml:space="preserve">           </w:t>
      </w:r>
      <w:r w:rsidRPr="00D31193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</w:t>
      </w:r>
      <w:r w:rsidR="000E7AB7" w:rsidRPr="00D3119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31193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21F5713" w14:textId="1C0D62A2" w:rsidR="00A30865" w:rsidRDefault="00A3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5C645F" w14:textId="3D681142" w:rsidR="00D011CB" w:rsidRPr="00D31193" w:rsidRDefault="00D011CB" w:rsidP="00060E2D">
      <w:pPr>
        <w:pStyle w:val="BodyText2"/>
        <w:tabs>
          <w:tab w:val="left" w:pos="810"/>
        </w:tabs>
        <w:ind w:left="907" w:right="47" w:hanging="45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6443C"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4E835CA3" w14:textId="77777777" w:rsidR="00D011CB" w:rsidRPr="00D31193" w:rsidRDefault="00D011CB" w:rsidP="00D011C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5C809" w14:textId="7BCFB785" w:rsidR="00D011CB" w:rsidRPr="00D31193" w:rsidRDefault="00D011CB" w:rsidP="00D011C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6554BB4" w14:textId="77777777" w:rsidR="001548C9" w:rsidRPr="00D31193" w:rsidRDefault="001548C9" w:rsidP="00D011CB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3CD50E" w14:textId="57C99054" w:rsidR="00D011CB" w:rsidRPr="00D31193" w:rsidRDefault="00D011CB" w:rsidP="00263B95">
      <w:pPr>
        <w:pStyle w:val="BodyText2"/>
        <w:tabs>
          <w:tab w:val="left" w:pos="547"/>
        </w:tabs>
        <w:spacing w:line="240" w:lineRule="atLeast"/>
        <w:ind w:left="547" w:right="43" w:hanging="8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4C65619" w14:textId="77777777" w:rsidR="00D011CB" w:rsidRPr="00A30865" w:rsidRDefault="00D011CB" w:rsidP="00D0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D4745C7" w14:textId="77777777" w:rsidR="00D011CB" w:rsidRPr="00A30865" w:rsidRDefault="00D011CB" w:rsidP="00263B95">
      <w:pPr>
        <w:pStyle w:val="BodyText2"/>
        <w:tabs>
          <w:tab w:val="left" w:pos="540"/>
        </w:tabs>
        <w:spacing w:line="240" w:lineRule="atLeast"/>
        <w:ind w:left="547" w:right="43" w:hanging="97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A3086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อนุพันธ์</w:t>
      </w:r>
    </w:p>
    <w:p w14:paraId="509B7975" w14:textId="77777777" w:rsidR="000E7AB7" w:rsidRPr="00A30865" w:rsidRDefault="000E7AB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3E4CB0" w14:textId="746E901C" w:rsidR="004D5CDB" w:rsidRPr="00A30865" w:rsidRDefault="004D5CDB" w:rsidP="00263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A30865">
        <w:rPr>
          <w:rFonts w:ascii="Angsana New" w:hAnsi="Angsana New"/>
          <w:sz w:val="30"/>
          <w:szCs w:val="30"/>
          <w:cs/>
        </w:rPr>
        <w:t>กำไรหรือขาดทุนจากสัญญา</w:t>
      </w:r>
      <w:r w:rsidRPr="00A30865">
        <w:rPr>
          <w:rFonts w:ascii="Angsana New" w:hAnsi="Angsana New" w:hint="cs"/>
          <w:sz w:val="30"/>
          <w:szCs w:val="30"/>
          <w:cs/>
        </w:rPr>
        <w:t>ซื้อขาย</w:t>
      </w:r>
      <w:r w:rsidRPr="00A30865">
        <w:rPr>
          <w:rFonts w:ascii="Angsana New" w:hAnsi="Angsana New"/>
          <w:sz w:val="30"/>
          <w:szCs w:val="30"/>
          <w:cs/>
        </w:rPr>
        <w:t>เงินตราต่างประเทศล่วงหน้าและสัญญาแลกเปลี่ยนเงินตราต่างประเทศ ที่ถูกใช้ในการป้องกันความเสี่ยงของรายการที่เป็นเงินตราต่างประเทศที่คาดว่าจะเกิดขึ้นในอนาคต จะถูกบันทึก</w:t>
      </w:r>
      <w:r w:rsidRPr="00A30865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5210E570" w14:textId="77777777" w:rsidR="004D5CDB" w:rsidRPr="00A30865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D3EC9EF" w14:textId="77777777" w:rsidR="004D5CDB" w:rsidRPr="00A30865" w:rsidRDefault="004D5CDB" w:rsidP="00263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A30865">
        <w:rPr>
          <w:rFonts w:ascii="Angsana New" w:hAnsi="Angsana New" w:hint="cs"/>
          <w:sz w:val="30"/>
          <w:szCs w:val="30"/>
          <w:cs/>
        </w:rPr>
        <w:t>ส่วนเกินหรือส่วนลดที่เกิดจากการทำสัญญาซื้อขายเงินตราต่างประเทศล่วงหน้า รับรู้ในกำไรหรือขาดทุนตลอด</w:t>
      </w:r>
      <w:r w:rsidRPr="00A30865">
        <w:rPr>
          <w:rFonts w:ascii="Angsana New" w:hAnsi="Angsana New"/>
          <w:sz w:val="30"/>
          <w:szCs w:val="30"/>
          <w:cs/>
        </w:rPr>
        <w:br/>
      </w:r>
      <w:r w:rsidRPr="00A30865">
        <w:rPr>
          <w:rFonts w:ascii="Angsana New" w:hAnsi="Angsana New" w:hint="cs"/>
          <w:sz w:val="30"/>
          <w:szCs w:val="30"/>
          <w:cs/>
        </w:rPr>
        <w:t>อายุสัญญา</w:t>
      </w:r>
    </w:p>
    <w:p w14:paraId="59512018" w14:textId="77777777" w:rsidR="00A30865" w:rsidRDefault="00A30865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40510C00" w14:textId="45F4BF06" w:rsidR="00077CEA" w:rsidRPr="00D31193" w:rsidRDefault="00077CEA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จ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เงินสดและรายการเทียบเท่าเงินสด</w:t>
      </w:r>
    </w:p>
    <w:p w14:paraId="13CB7B07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03B7577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3F691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3F6911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3F6911">
        <w:rPr>
          <w:rFonts w:ascii="Angsana New" w:hAnsi="Angsana New"/>
          <w:spacing w:val="8"/>
          <w:sz w:val="30"/>
          <w:szCs w:val="30"/>
          <w:cs/>
        </w:rPr>
        <w:t>ประกอบด้วย ยอดเงินสด</w:t>
      </w:r>
      <w:r w:rsidRPr="003F6911">
        <w:rPr>
          <w:rFonts w:ascii="Angsana New" w:hAnsi="Angsana New"/>
          <w:sz w:val="30"/>
          <w:szCs w:val="30"/>
          <w:cs/>
        </w:rPr>
        <w:t xml:space="preserve"> </w:t>
      </w:r>
      <w:r w:rsidRPr="003F6911">
        <w:rPr>
          <w:rFonts w:ascii="Angsana New" w:hAnsi="Angsana New"/>
          <w:spacing w:val="8"/>
          <w:sz w:val="30"/>
          <w:szCs w:val="30"/>
          <w:cs/>
        </w:rPr>
        <w:t>ยอดเงินฝากธนาคารประเภท</w:t>
      </w:r>
      <w:r w:rsidRPr="003F6911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3F6911">
        <w:rPr>
          <w:rFonts w:ascii="Angsana New" w:hAnsi="Angsana New" w:hint="cs"/>
          <w:sz w:val="30"/>
          <w:szCs w:val="30"/>
          <w:cs/>
        </w:rPr>
        <w:t>ส่วนหนึ่งของกิจกรรมจัดหาเงินในงบกระแสเงินสด</w:t>
      </w:r>
    </w:p>
    <w:p w14:paraId="0416195F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5ED7FB66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F005DD" w:rsidRPr="003F69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ฉ</w:t>
      </w: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3F69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ลูกหนี้การค้า ลูกหนี้อื่นและสินทรัพย์ที่เกิดจากสัญญา</w:t>
      </w:r>
    </w:p>
    <w:p w14:paraId="1ED44E83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1D4ABBD" w14:textId="77777777" w:rsidR="004D5CDB" w:rsidRPr="003F6911" w:rsidRDefault="004D5CDB" w:rsidP="004D5C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6911">
        <w:rPr>
          <w:rFonts w:asciiTheme="majorBidi" w:hAnsiTheme="majorBidi" w:cstheme="majorBidi"/>
          <w:sz w:val="30"/>
          <w:szCs w:val="30"/>
          <w:cs/>
        </w:rPr>
        <w:t>ลูกหนี้รับรู้เมื่</w:t>
      </w:r>
      <w:r w:rsidRPr="003F6911">
        <w:rPr>
          <w:rFonts w:asciiTheme="majorBidi" w:hAnsiTheme="majorBidi" w:cstheme="majorBidi" w:hint="cs"/>
          <w:sz w:val="30"/>
          <w:szCs w:val="30"/>
          <w:cs/>
        </w:rPr>
        <w:t>อกลุ่มบริษัท</w:t>
      </w:r>
      <w:r w:rsidRPr="003F6911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หา</w:t>
      </w:r>
      <w:r w:rsidRPr="003F6911">
        <w:rPr>
          <w:rFonts w:asciiTheme="majorBidi" w:hAnsiTheme="majorBidi" w:cstheme="majorBidi" w:hint="cs"/>
          <w:sz w:val="30"/>
          <w:szCs w:val="30"/>
          <w:cs/>
        </w:rPr>
        <w:t>กกลุ่มบริษัท</w:t>
      </w:r>
      <w:r w:rsidRPr="003F6911">
        <w:rPr>
          <w:rFonts w:asciiTheme="majorBidi" w:hAnsiTheme="majorBidi" w:cstheme="majorBidi"/>
          <w:sz w:val="30"/>
          <w:szCs w:val="30"/>
          <w:cs/>
        </w:rPr>
        <w:t xml:space="preserve"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66CD5BAF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F43233C" w14:textId="66287920" w:rsidR="004D5CDB" w:rsidRPr="003F6911" w:rsidRDefault="004D5CDB" w:rsidP="004D5C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691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FB43CB" w:rsidRPr="003F6911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Pr="003F69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43CB" w:rsidRPr="003F691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6443C" w:rsidRPr="003F6911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FB43CB" w:rsidRPr="003F691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B43CB" w:rsidRPr="003F6911">
        <w:rPr>
          <w:rFonts w:asciiTheme="majorBidi" w:hAnsiTheme="majorBidi" w:cstheme="majorBidi"/>
          <w:i/>
          <w:iCs/>
          <w:sz w:val="30"/>
          <w:szCs w:val="30"/>
          <w:cs/>
        </w:rPr>
        <w:t>ค่าเผื่อหนี้สงสัยจะสูญ)</w:t>
      </w:r>
      <w:r w:rsidR="00FB43CB" w:rsidRPr="003F6911">
        <w:rPr>
          <w:rFonts w:ascii="Angsana New" w:hAnsi="Angsana New"/>
          <w:sz w:val="30"/>
          <w:szCs w:val="30"/>
          <w:cs/>
        </w:rPr>
        <w:t xml:space="preserve"> </w:t>
      </w:r>
      <w:r w:rsidRPr="003F6911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7DABACC1" w14:textId="77777777" w:rsidR="004D5CDB" w:rsidRPr="003F6911" w:rsidRDefault="004D5CDB" w:rsidP="004D5C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8B5F3" w14:textId="63D918BF" w:rsidR="003F6911" w:rsidRDefault="004D5CDB" w:rsidP="003F691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F6911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3F6911">
        <w:rPr>
          <w:rFonts w:asciiTheme="majorBidi" w:hAnsiTheme="majorBidi" w:cstheme="majorBidi" w:hint="cs"/>
          <w:sz w:val="30"/>
          <w:szCs w:val="30"/>
          <w:cs/>
        </w:rPr>
        <w:t>วัดมูลค่าด้วยมูลค่าของสิ่งตอบแทนที่กลุ่ม</w:t>
      </w:r>
      <w:r w:rsidRPr="003F691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F6911">
        <w:rPr>
          <w:rFonts w:asciiTheme="majorBidi" w:hAnsiTheme="majorBidi" w:cstheme="majorBidi" w:hint="cs"/>
          <w:sz w:val="30"/>
          <w:szCs w:val="30"/>
          <w:cs/>
        </w:rPr>
        <w:t>คาดว่าจะได้รับหักขาดทุนจากการด้อยค่า</w:t>
      </w:r>
      <w:r w:rsidR="003F691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6E980F" w14:textId="3775F6A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FB43CB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ช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สินค้าคงเหลือ</w:t>
      </w:r>
    </w:p>
    <w:p w14:paraId="07CC4335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23AEDDE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สินค้าคงเหลือ</w:t>
      </w:r>
      <w:r w:rsidRPr="003F691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F691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9C43E87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89FBBED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ต้นทุนของสินค้าคำนวณโดยใช้วิธีถัวเฉลี่ยแบบเคลื่อนที่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3F6911">
        <w:rPr>
          <w:rFonts w:ascii="Angsana New" w:hAnsi="Angsana New"/>
          <w:sz w:val="30"/>
          <w:szCs w:val="30"/>
        </w:rPr>
        <w:br/>
      </w:r>
      <w:r w:rsidRPr="003F6911">
        <w:rPr>
          <w:rFonts w:ascii="Angsana New" w:hAnsi="Angsana New" w:hint="cs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2F948BE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107FB6F" w14:textId="082D31D8" w:rsidR="00347055" w:rsidRPr="003F6911" w:rsidRDefault="004D5CDB" w:rsidP="00464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3F6911">
        <w:rPr>
          <w:rFonts w:ascii="Angsana New" w:hAnsi="Angsana New" w:hint="cs"/>
          <w:sz w:val="30"/>
          <w:szCs w:val="30"/>
          <w:cs/>
        </w:rPr>
        <w:t>โดยประมาณ</w:t>
      </w:r>
      <w:r w:rsidRPr="003F6911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1065D38D" w14:textId="77777777" w:rsidR="003F6911" w:rsidRPr="003F6911" w:rsidRDefault="003F691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A45B0EF" w14:textId="64B50AA2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FB43CB" w:rsidRPr="003F69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ซ</w:t>
      </w: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3F69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อสังหาริมทรัพย์เพื่อการลงทุน</w:t>
      </w:r>
    </w:p>
    <w:p w14:paraId="0EA1A05C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1B399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3F6911">
        <w:rPr>
          <w:rFonts w:ascii="Angsana New" w:hAnsi="Angsana New"/>
          <w:sz w:val="30"/>
          <w:szCs w:val="30"/>
          <w:cs/>
        </w:rPr>
        <w:t>ได้แ</w:t>
      </w:r>
      <w:r w:rsidRPr="003F6911">
        <w:rPr>
          <w:rFonts w:ascii="Angsana New" w:hAnsi="Angsana New" w:hint="cs"/>
          <w:sz w:val="30"/>
          <w:szCs w:val="30"/>
          <w:cs/>
        </w:rPr>
        <w:t>ก่อสังหาริม</w:t>
      </w:r>
      <w:r w:rsidRPr="003F6911">
        <w:rPr>
          <w:rFonts w:ascii="Angsana New" w:hAnsi="Angsana New"/>
          <w:sz w:val="30"/>
          <w:szCs w:val="30"/>
          <w:cs/>
        </w:rPr>
        <w:t>ทรัพย์</w:t>
      </w:r>
      <w:r w:rsidRPr="003F6911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3F6911">
        <w:rPr>
          <w:rFonts w:ascii="Angsana New" w:hAnsi="Angsana New"/>
          <w:sz w:val="30"/>
          <w:szCs w:val="30"/>
          <w:cs/>
        </w:rPr>
        <w:t>จากมู</w:t>
      </w:r>
      <w:r w:rsidRPr="003F6911">
        <w:rPr>
          <w:rFonts w:ascii="Angsana New" w:hAnsi="Angsana New" w:hint="cs"/>
          <w:sz w:val="30"/>
          <w:szCs w:val="30"/>
          <w:cs/>
        </w:rPr>
        <w:t>ล</w:t>
      </w:r>
      <w:r w:rsidRPr="003F6911">
        <w:rPr>
          <w:rFonts w:ascii="Angsana New" w:hAnsi="Angsana New"/>
          <w:sz w:val="30"/>
          <w:szCs w:val="30"/>
          <w:cs/>
        </w:rPr>
        <w:t>ค่า</w:t>
      </w:r>
      <w:r w:rsidRPr="003F6911">
        <w:rPr>
          <w:rFonts w:ascii="Angsana New" w:hAnsi="Angsana New"/>
          <w:sz w:val="30"/>
          <w:szCs w:val="30"/>
          <w:cs/>
        </w:rPr>
        <w:br/>
        <w:t>ที่เพิ่มขึ้น</w:t>
      </w:r>
      <w:r w:rsidRPr="003F6911">
        <w:rPr>
          <w:rFonts w:ascii="Angsana New" w:hAnsi="Angsana New" w:hint="cs"/>
          <w:sz w:val="30"/>
          <w:szCs w:val="30"/>
          <w:cs/>
        </w:rPr>
        <w:t>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15A3EE0B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EFE055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3F6911">
        <w:rPr>
          <w:rFonts w:ascii="Angsana New" w:hAnsi="Angsana New"/>
          <w:sz w:val="30"/>
          <w:szCs w:val="30"/>
          <w:cs/>
        </w:rPr>
        <w:t>ราคาทุนหักขาดทุนจากการด้อยค่า</w:t>
      </w:r>
    </w:p>
    <w:p w14:paraId="297DE988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74D947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43C04E96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93A982" w14:textId="77777777" w:rsidR="00962A77" w:rsidRPr="003F6911" w:rsidRDefault="00962A7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กำไร</w:t>
      </w:r>
      <w:r w:rsidRPr="003F6911">
        <w:rPr>
          <w:rFonts w:ascii="Angsana New" w:hAnsi="Angsana New" w:hint="cs"/>
          <w:sz w:val="30"/>
          <w:szCs w:val="30"/>
          <w:cs/>
        </w:rPr>
        <w:t>หรือ</w:t>
      </w:r>
      <w:r w:rsidRPr="003F6911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3F6911">
        <w:rPr>
          <w:rFonts w:ascii="Angsana New" w:hAnsi="Angsana New" w:hint="cs"/>
          <w:sz w:val="30"/>
          <w:szCs w:val="30"/>
          <w:cs/>
        </w:rPr>
        <w:t>คือผลต่าง</w:t>
      </w:r>
      <w:r w:rsidRPr="003F6911">
        <w:rPr>
          <w:rFonts w:ascii="Angsana New" w:hAnsi="Angsana New"/>
          <w:sz w:val="30"/>
          <w:szCs w:val="30"/>
          <w:cs/>
        </w:rPr>
        <w:t>ระหว่าง</w:t>
      </w:r>
      <w:r w:rsidRPr="003F6911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3F6911">
        <w:rPr>
          <w:rFonts w:ascii="Angsana New" w:hAnsi="Angsana New"/>
          <w:sz w:val="30"/>
          <w:szCs w:val="30"/>
          <w:cs/>
        </w:rPr>
        <w:t>ได้รับจากการ</w:t>
      </w:r>
      <w:r w:rsidRPr="003F6911">
        <w:rPr>
          <w:rFonts w:ascii="Angsana New" w:hAnsi="Angsana New" w:hint="cs"/>
          <w:sz w:val="30"/>
          <w:szCs w:val="30"/>
          <w:cs/>
        </w:rPr>
        <w:t>จำหน่าย</w:t>
      </w:r>
      <w:r w:rsidRPr="003F6911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3F6911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12DAB1FA" w14:textId="77777777" w:rsidR="00962A77" w:rsidRPr="003F6911" w:rsidRDefault="00962A7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AEA7DD0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D058E96" w14:textId="2D7194E0" w:rsidR="003F6911" w:rsidRDefault="003F6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59A1501B" w14:textId="0EBAC24E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962A77" w:rsidRPr="003F69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ฌ</w:t>
      </w: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3F69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ที่ดิน อาคารและอุปกรณ์</w:t>
      </w:r>
    </w:p>
    <w:p w14:paraId="1C8B1199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EE2BE" w14:textId="291F5D9F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6911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335776FA" w14:textId="3D7C22F9" w:rsidR="003F6911" w:rsidRPr="003F6911" w:rsidRDefault="003F691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E566F3D" w14:textId="7C4B0730" w:rsidR="003F6911" w:rsidRPr="003F6911" w:rsidRDefault="003F6911" w:rsidP="003F6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3F6911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6B671DC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3AC3C9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6911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975F613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6DFAB6" w14:textId="2FF0473C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6911">
        <w:rPr>
          <w:rFonts w:ascii="Angsana New" w:hAnsi="Angsana New"/>
          <w:sz w:val="30"/>
          <w:szCs w:val="30"/>
          <w:cs/>
        </w:rPr>
        <w:t>ราคาทุน</w:t>
      </w:r>
      <w:r w:rsidRPr="003F6911">
        <w:rPr>
          <w:rFonts w:ascii="Angsana New" w:hAnsi="Angsana New" w:hint="cs"/>
          <w:sz w:val="30"/>
          <w:szCs w:val="30"/>
          <w:cs/>
        </w:rPr>
        <w:t>รวมถึง</w:t>
      </w:r>
      <w:r w:rsidRPr="003F6911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F6911">
        <w:rPr>
          <w:rFonts w:ascii="Angsana New" w:hAnsi="Angsana New" w:hint="cs"/>
          <w:sz w:val="30"/>
          <w:szCs w:val="30"/>
          <w:cs/>
        </w:rPr>
        <w:t>ได้มาของ</w:t>
      </w:r>
      <w:r w:rsidRPr="003F6911">
        <w:rPr>
          <w:rFonts w:ascii="Angsana New" w:hAnsi="Angsana New"/>
          <w:sz w:val="30"/>
          <w:szCs w:val="30"/>
          <w:cs/>
        </w:rPr>
        <w:t>สินทรัพย์</w:t>
      </w:r>
      <w:r w:rsidRPr="003F6911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</w:t>
      </w:r>
      <w:r w:rsidR="00536D12"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 w:hint="cs"/>
          <w:sz w:val="30"/>
          <w:szCs w:val="30"/>
          <w:cs/>
        </w:rPr>
        <w:t xml:space="preserve"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3F6911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/>
          <w:sz w:val="30"/>
          <w:szCs w:val="30"/>
          <w:cs/>
        </w:rPr>
        <w:t>การขนย้าย</w:t>
      </w:r>
      <w:r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F6911">
        <w:rPr>
          <w:rFonts w:ascii="Angsana New" w:hAnsi="Angsana New" w:hint="cs"/>
          <w:sz w:val="30"/>
          <w:szCs w:val="30"/>
          <w:cs/>
        </w:rPr>
        <w:t>ตั้งของสินทรัพย์และต้นทุนการกู้ยืม</w:t>
      </w:r>
      <w:r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F6911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F6911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F6911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F6911">
        <w:rPr>
          <w:rFonts w:ascii="Angsana New" w:hAnsi="Angsana New"/>
          <w:sz w:val="30"/>
          <w:szCs w:val="30"/>
          <w:cs/>
        </w:rPr>
        <w:t>นั้นให้ถือว่า</w:t>
      </w:r>
      <w:r w:rsidRPr="003F6911">
        <w:rPr>
          <w:rFonts w:ascii="Angsana New" w:hAnsi="Angsana New" w:hint="cs"/>
          <w:sz w:val="30"/>
          <w:szCs w:val="30"/>
          <w:cs/>
        </w:rPr>
        <w:t xml:space="preserve"> ลิขสิทธิ์ซอฟต์แวร์</w:t>
      </w:r>
      <w:r w:rsidRPr="003F6911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F6911">
        <w:rPr>
          <w:rFonts w:ascii="Angsana New" w:hAnsi="Angsana New" w:hint="cs"/>
          <w:sz w:val="30"/>
          <w:szCs w:val="30"/>
          <w:cs/>
        </w:rPr>
        <w:t>ุปกรณ์</w:t>
      </w:r>
    </w:p>
    <w:p w14:paraId="5F3800B7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CBCAB1" w14:textId="26729EB4" w:rsidR="001548C9" w:rsidRPr="003F6911" w:rsidRDefault="004D5CDB" w:rsidP="0015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/>
          <w:sz w:val="30"/>
          <w:szCs w:val="30"/>
          <w:cs/>
        </w:rPr>
        <w:t>อาคารและอุปกรณ์แต่ละรายการ</w:t>
      </w:r>
      <w:r w:rsidRPr="003F6911">
        <w:rPr>
          <w:rFonts w:ascii="Angsana New" w:hAnsi="Angsana New" w:hint="cs"/>
          <w:sz w:val="30"/>
          <w:szCs w:val="30"/>
          <w:cs/>
        </w:rPr>
        <w:t>ที่</w:t>
      </w:r>
      <w:r w:rsidRPr="003F6911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3F6911">
        <w:rPr>
          <w:rFonts w:ascii="Angsana New" w:hAnsi="Angsana New" w:hint="cs"/>
          <w:sz w:val="30"/>
          <w:szCs w:val="30"/>
          <w:cs/>
        </w:rPr>
        <w:t>ต้อง</w:t>
      </w:r>
      <w:r w:rsidRPr="003F6911">
        <w:rPr>
          <w:rFonts w:ascii="Angsana New" w:hAnsi="Angsana New"/>
          <w:sz w:val="30"/>
          <w:szCs w:val="30"/>
          <w:cs/>
        </w:rPr>
        <w:t>บันทึก</w:t>
      </w:r>
      <w:r w:rsidRPr="003F6911">
        <w:rPr>
          <w:rFonts w:ascii="Angsana New" w:hAnsi="Angsana New"/>
          <w:sz w:val="30"/>
          <w:szCs w:val="30"/>
          <w:cs/>
        </w:rPr>
        <w:br/>
        <w:t>แต่ละส่วน</w:t>
      </w:r>
      <w:r w:rsidRPr="003F6911">
        <w:rPr>
          <w:rFonts w:ascii="Angsana New" w:hAnsi="Angsana New" w:hint="cs"/>
          <w:sz w:val="30"/>
          <w:szCs w:val="30"/>
          <w:cs/>
        </w:rPr>
        <w:t>ประกอบ</w:t>
      </w:r>
      <w:r w:rsidRPr="003F6911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14:paraId="163F2DC5" w14:textId="77777777" w:rsidR="003F6911" w:rsidRPr="003F6911" w:rsidRDefault="003F6911" w:rsidP="0015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F51555" w14:textId="77777777" w:rsidR="004D5CDB" w:rsidRPr="003F6911" w:rsidRDefault="004D5CDB" w:rsidP="004D5CDB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6E56307A" w14:textId="77777777" w:rsidR="00536D12" w:rsidRPr="003F6911" w:rsidRDefault="00536D12" w:rsidP="00536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6B553C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6911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5B194E5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8A9F493" w14:textId="6BF7F0F3" w:rsidR="00464714" w:rsidRPr="003F6911" w:rsidRDefault="004D5CDB" w:rsidP="004D5CDB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ถ้า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ตามบัญชี 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3F6911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3F6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21E3905E" w14:textId="10CB91E5" w:rsidR="003F6911" w:rsidRDefault="003F6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0CBE11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6911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5BE455C2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1BAED88" w14:textId="212482BB" w:rsidR="004D5CDB" w:rsidRPr="003F6911" w:rsidRDefault="004D5CDB" w:rsidP="004D5CDB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6911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3F6911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3F6911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3F6911">
        <w:rPr>
          <w:rFonts w:ascii="Angsana New" w:hAnsi="Angsana New" w:cs="Angsana New"/>
          <w:sz w:val="30"/>
          <w:szCs w:val="30"/>
        </w:rPr>
        <w:t xml:space="preserve"> </w:t>
      </w:r>
      <w:r w:rsidRPr="003F6911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B37767C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9C96B74" w14:textId="77777777" w:rsidR="004D5CDB" w:rsidRPr="003F6911" w:rsidRDefault="004D5CDB" w:rsidP="004D5CDB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6911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3F6911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3F6911">
        <w:rPr>
          <w:rFonts w:ascii="Angsana New" w:hAnsi="Angsana New" w:cs="Angsana New"/>
          <w:sz w:val="30"/>
          <w:szCs w:val="30"/>
          <w:cs/>
        </w:rPr>
        <w:t>ขาดทุน คำนวณโดยวิธีเส้นตรงตามเกณฑ์อายุการใ</w:t>
      </w:r>
      <w:r w:rsidRPr="003F6911">
        <w:rPr>
          <w:rFonts w:ascii="Angsana New" w:hAnsi="Angsana New" w:cs="Angsana New" w:hint="cs"/>
          <w:sz w:val="30"/>
          <w:szCs w:val="30"/>
          <w:cs/>
        </w:rPr>
        <w:t>ห้ประโยชน์</w:t>
      </w:r>
      <w:r w:rsidRPr="003F6911">
        <w:rPr>
          <w:rFonts w:ascii="Angsana New" w:hAnsi="Angsana New" w:cs="Angsana New"/>
          <w:sz w:val="30"/>
          <w:szCs w:val="30"/>
          <w:cs/>
        </w:rPr>
        <w:t>โดยประมาณของ</w:t>
      </w:r>
      <w:r w:rsidRPr="003F6911">
        <w:rPr>
          <w:rFonts w:ascii="Angsana New" w:hAnsi="Angsana New" w:cs="Angsana New" w:hint="cs"/>
          <w:sz w:val="30"/>
          <w:szCs w:val="30"/>
          <w:cs/>
        </w:rPr>
        <w:t>ส่วนประกอบของ</w:t>
      </w:r>
      <w:r w:rsidRPr="003F6911">
        <w:rPr>
          <w:rFonts w:ascii="Angsana New" w:hAnsi="Angsana New" w:cs="Angsana New"/>
          <w:sz w:val="30"/>
          <w:szCs w:val="30"/>
          <w:cs/>
        </w:rPr>
        <w:t>สินทรัพย์แต่ละรายการ ประมาณการอายุการ</w:t>
      </w:r>
      <w:r w:rsidRPr="003F6911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  <w:r w:rsidRPr="003F6911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14:paraId="3F2C3D5F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7268" w:type="dxa"/>
        <w:tblInd w:w="540" w:type="dxa"/>
        <w:tblLook w:val="0000" w:firstRow="0" w:lastRow="0" w:firstColumn="0" w:lastColumn="0" w:noHBand="0" w:noVBand="0"/>
      </w:tblPr>
      <w:tblGrid>
        <w:gridCol w:w="5398"/>
        <w:gridCol w:w="1195"/>
        <w:gridCol w:w="675"/>
      </w:tblGrid>
      <w:tr w:rsidR="004D5CDB" w:rsidRPr="003F6911" w14:paraId="400C1964" w14:textId="77777777" w:rsidTr="00B2547A">
        <w:tc>
          <w:tcPr>
            <w:tcW w:w="5398" w:type="dxa"/>
            <w:vAlign w:val="bottom"/>
          </w:tcPr>
          <w:p w14:paraId="1F3B45A6" w14:textId="77777777" w:rsidR="004D5CDB" w:rsidRPr="003F6911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1195" w:type="dxa"/>
          </w:tcPr>
          <w:p w14:paraId="3FEBA681" w14:textId="471889D7" w:rsidR="004D5CDB" w:rsidRPr="003F6911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</w:rPr>
              <w:t>5</w:t>
            </w:r>
            <w:r w:rsidR="004D5CDB"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D5CDB" w:rsidRPr="003F6911">
              <w:rPr>
                <w:rFonts w:ascii="Angsana New" w:hAnsi="Angsana New"/>
                <w:sz w:val="30"/>
                <w:szCs w:val="30"/>
              </w:rPr>
              <w:t>-</w:t>
            </w:r>
            <w:r w:rsidR="004D5CDB"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E5F7B5A" w14:textId="77777777" w:rsidR="004D5CDB" w:rsidRPr="003F6911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5CDB" w:rsidRPr="003F6911" w14:paraId="6A7DE367" w14:textId="77777777" w:rsidTr="00B2547A">
        <w:tc>
          <w:tcPr>
            <w:tcW w:w="5398" w:type="dxa"/>
            <w:vAlign w:val="bottom"/>
          </w:tcPr>
          <w:p w14:paraId="2B36E82C" w14:textId="77777777" w:rsidR="004D5CDB" w:rsidRPr="003F6911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475A777" w14:textId="4F768AFE" w:rsidR="004D5CDB" w:rsidRPr="003F6911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</w:rPr>
              <w:t>5</w:t>
            </w:r>
            <w:r w:rsidR="004D5CDB"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D5CDB" w:rsidRPr="003F6911">
              <w:rPr>
                <w:rFonts w:ascii="Angsana New" w:hAnsi="Angsana New"/>
                <w:sz w:val="30"/>
                <w:szCs w:val="30"/>
              </w:rPr>
              <w:t>-</w:t>
            </w:r>
            <w:r w:rsidR="004D5CDB"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0A66502" w14:textId="77777777" w:rsidR="004D5CDB" w:rsidRPr="003F6911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5CDB" w:rsidRPr="003F6911" w14:paraId="1CB46F40" w14:textId="77777777" w:rsidTr="00B2547A">
        <w:tc>
          <w:tcPr>
            <w:tcW w:w="5398" w:type="dxa"/>
            <w:vAlign w:val="bottom"/>
          </w:tcPr>
          <w:p w14:paraId="7A89D2E9" w14:textId="77777777" w:rsidR="004D5CDB" w:rsidRPr="003F6911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146D3573" w14:textId="6BBBC9A0" w:rsidR="004D5CDB" w:rsidRPr="003F6911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</w:rPr>
              <w:t>3</w:t>
            </w:r>
            <w:r w:rsidR="004D5CDB"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D5CDB" w:rsidRPr="003F6911">
              <w:rPr>
                <w:rFonts w:ascii="Angsana New" w:hAnsi="Angsana New"/>
                <w:sz w:val="30"/>
                <w:szCs w:val="30"/>
              </w:rPr>
              <w:t>-</w:t>
            </w:r>
            <w:r w:rsidR="004D5CDB"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CA8398B" w14:textId="77777777" w:rsidR="004D5CDB" w:rsidRPr="003F6911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5CDB" w:rsidRPr="003F6911" w14:paraId="6736C594" w14:textId="77777777" w:rsidTr="00B2547A">
        <w:tc>
          <w:tcPr>
            <w:tcW w:w="5398" w:type="dxa"/>
            <w:shd w:val="clear" w:color="auto" w:fill="auto"/>
            <w:vAlign w:val="bottom"/>
          </w:tcPr>
          <w:p w14:paraId="511CB75A" w14:textId="77777777" w:rsidR="004D5CDB" w:rsidRPr="003F6911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5B2CE03" w14:textId="21275D21" w:rsidR="004D5CDB" w:rsidRPr="003F6911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47962C85" w14:textId="77777777" w:rsidR="004D5CDB" w:rsidRPr="003F6911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B46A1BF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FB7F434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3F6911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6F20443B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3E6875D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3F6911">
        <w:rPr>
          <w:rFonts w:ascii="Angsana New" w:hAnsi="Angsana New"/>
          <w:sz w:val="30"/>
          <w:szCs w:val="30"/>
        </w:rPr>
        <w:br/>
      </w:r>
      <w:r w:rsidRPr="003F6911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14:paraId="67370B49" w14:textId="77777777" w:rsidR="003F6911" w:rsidRPr="003F6911" w:rsidRDefault="003F691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AE4B2D4" w14:textId="55062144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962A77" w:rsidRPr="003F69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ญ</w:t>
      </w: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 w:rsidRPr="003F691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Pr="003F69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สินทรัพย์ไม่มีตัวตน</w:t>
      </w:r>
    </w:p>
    <w:p w14:paraId="22AD4629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C694FE2" w14:textId="77777777" w:rsidR="004D5CDB" w:rsidRPr="003F6911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Pr="003F69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F6911">
        <w:rPr>
          <w:rFonts w:ascii="Angsana New" w:hAnsi="Angsana New"/>
          <w:sz w:val="30"/>
          <w:szCs w:val="30"/>
          <w:cs/>
        </w:rPr>
        <w:t>ซื้อมา</w:t>
      </w:r>
      <w:r w:rsidRPr="003F6911">
        <w:rPr>
          <w:rFonts w:ascii="Angsana New" w:hAnsi="Angsana New" w:hint="cs"/>
          <w:sz w:val="30"/>
          <w:szCs w:val="30"/>
          <w:cs/>
        </w:rPr>
        <w:t>และมีอายุการใช้งานจำกัด วัดมูลค่าด้วย</w:t>
      </w:r>
      <w:r w:rsidRPr="003F6911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Pr="003F6911">
        <w:rPr>
          <w:rFonts w:ascii="Angsana New" w:hAnsi="Angsana New"/>
          <w:sz w:val="30"/>
          <w:szCs w:val="30"/>
        </w:rPr>
        <w:br/>
      </w:r>
      <w:r w:rsidRPr="003F6911">
        <w:rPr>
          <w:rFonts w:ascii="Angsana New" w:hAnsi="Angsana New" w:hint="cs"/>
          <w:sz w:val="30"/>
          <w:szCs w:val="30"/>
          <w:cs/>
        </w:rPr>
        <w:t>ผล</w:t>
      </w:r>
      <w:r w:rsidRPr="003F691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3F6911">
        <w:rPr>
          <w:rFonts w:ascii="Angsana New" w:hAnsi="Angsana New" w:hint="cs"/>
          <w:sz w:val="30"/>
          <w:szCs w:val="30"/>
          <w:cs/>
        </w:rPr>
        <w:t>สะสม</w:t>
      </w:r>
    </w:p>
    <w:p w14:paraId="1F2A8BC3" w14:textId="77777777" w:rsidR="004D5CDB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E4078A7" w14:textId="77777777" w:rsidR="004D5CDB" w:rsidRPr="003F6911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6911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A617D14" w14:textId="77777777" w:rsidR="004D5CDB" w:rsidRPr="003F6911" w:rsidRDefault="004D5CDB" w:rsidP="00060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="Angsana New" w:hAnsi="Angsana New"/>
          <w:sz w:val="30"/>
          <w:szCs w:val="30"/>
        </w:rPr>
      </w:pPr>
    </w:p>
    <w:p w14:paraId="19083D03" w14:textId="00531EC9" w:rsidR="00464714" w:rsidRPr="003F691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6911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3F6911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3F6911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3F6911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3F6911">
        <w:rPr>
          <w:rFonts w:ascii="Angsana New" w:eastAsia="Calibri" w:hAnsi="Angsana New" w:hint="cs"/>
          <w:sz w:val="30"/>
          <w:szCs w:val="30"/>
          <w:cs/>
        </w:rPr>
        <w:t>ที่เกี่ยวข้องนั้น ค่าใช้จ่ายอื่น รวมถึงค่าความนิยมและตราผลิตภัณฑ์ที่เกิดขึ้นภายในรับรู้</w:t>
      </w:r>
      <w:r w:rsidRPr="003F6911">
        <w:rPr>
          <w:rFonts w:ascii="Angsana New" w:hAnsi="Angsana New"/>
          <w:sz w:val="30"/>
          <w:szCs w:val="30"/>
          <w:cs/>
        </w:rPr>
        <w:t>ในกำไรหรือขาดทุนเมื่อเกิดขึ้น</w:t>
      </w:r>
    </w:p>
    <w:p w14:paraId="34CD234C" w14:textId="45B8EAB4" w:rsidR="003F6911" w:rsidRDefault="003F6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48F4283" w14:textId="6F33E460" w:rsidR="004D5CDB" w:rsidRPr="002A5419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5419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ค่าตัดจำหน่าย</w:t>
      </w:r>
    </w:p>
    <w:p w14:paraId="26F7506B" w14:textId="77777777" w:rsidR="004D5CDB" w:rsidRPr="002A5419" w:rsidRDefault="004D5CDB" w:rsidP="00060E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03A042" w14:textId="1A00B649" w:rsidR="004D5CDB" w:rsidRPr="002A5419" w:rsidRDefault="004D5CDB" w:rsidP="00A5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A5419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2A5419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85DD7E0" w14:textId="77777777" w:rsidR="00060E2D" w:rsidRPr="002A5419" w:rsidRDefault="00060E2D" w:rsidP="00A5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265C1F4" w14:textId="39A7A019" w:rsidR="004D5CDB" w:rsidRPr="002A5419" w:rsidRDefault="004D5CDB" w:rsidP="00F4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2A5419">
        <w:rPr>
          <w:rFonts w:ascii="Angsana New" w:hAnsi="Angsana New"/>
          <w:sz w:val="30"/>
          <w:szCs w:val="30"/>
          <w:cs/>
        </w:rPr>
        <w:t>โดยวิธีเส้นตรง</w:t>
      </w:r>
      <w:r w:rsidRPr="002A5419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2A5419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2A5419">
        <w:rPr>
          <w:rFonts w:ascii="Angsana New" w:hAnsi="Angsana New"/>
          <w:spacing w:val="-8"/>
          <w:sz w:val="30"/>
          <w:szCs w:val="30"/>
          <w:cs/>
        </w:rPr>
        <w:t>ประโยชน์</w:t>
      </w:r>
      <w:r w:rsidRPr="002A5419">
        <w:rPr>
          <w:rFonts w:ascii="Angsana New" w:hAnsi="Angsana New" w:hint="cs"/>
          <w:spacing w:val="-8"/>
          <w:sz w:val="30"/>
          <w:szCs w:val="30"/>
          <w:cs/>
        </w:rPr>
        <w:t>เชิงเศรษฐกิจ</w:t>
      </w:r>
      <w:r w:rsidRPr="002A5419">
        <w:rPr>
          <w:rFonts w:ascii="Angsana New" w:hAnsi="Angsana New"/>
          <w:spacing w:val="-8"/>
          <w:sz w:val="30"/>
          <w:szCs w:val="30"/>
          <w:cs/>
        </w:rPr>
        <w:t>ในอนาคตจากสินทรัพย์นั้นตาม</w:t>
      </w:r>
      <w:r w:rsidRPr="002A5419">
        <w:rPr>
          <w:rFonts w:ascii="Angsana New" w:hAnsi="Angsana New" w:hint="cs"/>
          <w:spacing w:val="-8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Pr="002A5419">
        <w:rPr>
          <w:rFonts w:ascii="Angsana New" w:hAnsi="Angsana New"/>
          <w:spacing w:val="-8"/>
          <w:sz w:val="30"/>
          <w:szCs w:val="30"/>
          <w:cs/>
        </w:rPr>
        <w:br/>
      </w:r>
      <w:r w:rsidRPr="002A5419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F455F5" w:rsidRPr="002A5419">
        <w:rPr>
          <w:rFonts w:ascii="Angsana New" w:hAnsi="Angsana New" w:hint="cs"/>
          <w:sz w:val="30"/>
          <w:szCs w:val="30"/>
          <w:cs/>
        </w:rPr>
        <w:t xml:space="preserve"> </w:t>
      </w:r>
      <w:r w:rsidRPr="002A5419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2A5419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2A5419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34CE6F81" w14:textId="77777777" w:rsidR="004D5CDB" w:rsidRPr="002A5419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482"/>
        <w:gridCol w:w="1080"/>
        <w:gridCol w:w="3303"/>
      </w:tblGrid>
      <w:tr w:rsidR="004D5CDB" w:rsidRPr="002A5419" w14:paraId="414910E8" w14:textId="77777777" w:rsidTr="00B2547A">
        <w:tc>
          <w:tcPr>
            <w:tcW w:w="4482" w:type="dxa"/>
          </w:tcPr>
          <w:p w14:paraId="6E9874BD" w14:textId="77777777" w:rsidR="004D5CDB" w:rsidRPr="002A5419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5419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ค่าสิทธิและการช่วยเหลือทางเทคนิครอการตัดบัญชี</w:t>
            </w:r>
          </w:p>
        </w:tc>
        <w:tc>
          <w:tcPr>
            <w:tcW w:w="1080" w:type="dxa"/>
          </w:tcPr>
          <w:p w14:paraId="69C35E6F" w14:textId="7FA42453" w:rsidR="004D5CDB" w:rsidRPr="002A5419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541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070AB832" w14:textId="77777777" w:rsidR="004D5CDB" w:rsidRPr="002A5419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541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D5CDB" w:rsidRPr="002A5419" w14:paraId="3947C462" w14:textId="77777777" w:rsidTr="00B2547A">
        <w:tc>
          <w:tcPr>
            <w:tcW w:w="4482" w:type="dxa"/>
          </w:tcPr>
          <w:p w14:paraId="2B1A7DB5" w14:textId="77777777" w:rsidR="004D5CDB" w:rsidRPr="002A5419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5419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14:paraId="32555209" w14:textId="7D10415B" w:rsidR="004D5CDB" w:rsidRPr="002A5419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41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0E38EF7A" w14:textId="77777777" w:rsidR="004D5CDB" w:rsidRPr="002A5419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A541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145ABC3" w14:textId="77777777" w:rsidR="004D5CDB" w:rsidRPr="002A5419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C974DC2" w14:textId="77777777" w:rsidR="009D2272" w:rsidRPr="002A5419" w:rsidRDefault="004D5CDB" w:rsidP="00A5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 w:hint="cs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2A5419" w:rsidDel="00E44C55">
        <w:rPr>
          <w:rFonts w:ascii="Angsana New" w:hAnsi="Angsana New"/>
          <w:sz w:val="30"/>
          <w:szCs w:val="30"/>
        </w:rPr>
        <w:t xml:space="preserve"> </w:t>
      </w:r>
    </w:p>
    <w:p w14:paraId="30C00F8B" w14:textId="77777777" w:rsidR="009D2272" w:rsidRPr="002A5419" w:rsidRDefault="009D2272" w:rsidP="00060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BD5E3DF" w14:textId="538F0502" w:rsidR="002C2544" w:rsidRPr="002A5419" w:rsidRDefault="002C2544" w:rsidP="00B76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A33A6F" w:rsidRPr="002A54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ฎ</w:t>
      </w:r>
      <w:r w:rsidRPr="002A541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B767FF" w:rsidRPr="002A54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Pr="002A54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793A4B3" w14:textId="77777777" w:rsidR="002C2544" w:rsidRPr="002A5419" w:rsidRDefault="002C2544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2233D5" w14:textId="70D06E7B" w:rsidR="002C2544" w:rsidRPr="002A5419" w:rsidRDefault="002C2544" w:rsidP="002C2544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541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6443C" w:rsidRPr="002A541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2A541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A541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D6443C" w:rsidRPr="002A5419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2A541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92B2CD2" w14:textId="77777777" w:rsidR="002C2544" w:rsidRPr="002A5419" w:rsidRDefault="002C2544" w:rsidP="002C254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F588D0" w14:textId="7FCA25DA" w:rsidR="001548C9" w:rsidRDefault="002C2544" w:rsidP="00060E2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2A5419">
        <w:rPr>
          <w:rFonts w:ascii="Angsana New" w:hAnsi="Angsana New" w:hint="cs"/>
          <w:sz w:val="30"/>
          <w:szCs w:val="30"/>
          <w:cs/>
        </w:rPr>
        <w:t xml:space="preserve"> </w:t>
      </w:r>
      <w:r w:rsidRPr="002A5419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2A5419">
        <w:rPr>
          <w:rFonts w:ascii="Angsana New" w:hAnsi="Angsana New"/>
          <w:sz w:val="30"/>
          <w:szCs w:val="30"/>
        </w:rPr>
        <w:t xml:space="preserve">TFRS </w:t>
      </w:r>
      <w:r w:rsidR="00D6443C" w:rsidRPr="002A5419">
        <w:rPr>
          <w:rFonts w:ascii="Angsana New" w:hAnsi="Angsana New"/>
          <w:sz w:val="30"/>
          <w:szCs w:val="30"/>
        </w:rPr>
        <w:t>16</w:t>
      </w:r>
      <w:r w:rsidRPr="002A5419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91B21A5" w14:textId="77777777" w:rsidR="002A5419" w:rsidRPr="00D31193" w:rsidRDefault="002A5419" w:rsidP="00060E2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D233BC" w14:textId="77777777" w:rsidR="002C2544" w:rsidRPr="00D31193" w:rsidRDefault="002C2544" w:rsidP="002C254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21790CE" w14:textId="77777777" w:rsidR="002C2544" w:rsidRPr="00D31193" w:rsidRDefault="002C2544" w:rsidP="002C254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1B230E" w14:textId="77777777" w:rsidR="002C2544" w:rsidRPr="00D31193" w:rsidRDefault="002C2544" w:rsidP="002C254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51C7912" w14:textId="77777777" w:rsidR="002C2544" w:rsidRPr="00D31193" w:rsidRDefault="002C2544" w:rsidP="002C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  <w:cs/>
        </w:rPr>
      </w:pPr>
    </w:p>
    <w:p w14:paraId="14BBAAEC" w14:textId="371AD1AD" w:rsidR="002A5419" w:rsidRDefault="002C2544" w:rsidP="001548C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EABC02" w14:textId="77777777" w:rsidR="002A5419" w:rsidRDefault="002A5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787106" w14:textId="63FCEAD9" w:rsidR="002C2544" w:rsidRPr="00D31193" w:rsidRDefault="002C2544" w:rsidP="002C254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D31193">
        <w:rPr>
          <w:rFonts w:ascii="Angsana New" w:hAnsi="Angsana New" w:hint="cs"/>
          <w:sz w:val="30"/>
          <w:szCs w:val="30"/>
          <w:cs/>
        </w:rPr>
        <w:t>และ</w:t>
      </w:r>
      <w:r w:rsidRPr="00D31193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D31193">
        <w:rPr>
          <w:rFonts w:ascii="Angsana New" w:hAnsi="Angsana New" w:hint="cs"/>
          <w:sz w:val="30"/>
          <w:szCs w:val="30"/>
          <w:cs/>
        </w:rPr>
        <w:t xml:space="preserve">  </w:t>
      </w:r>
      <w:r w:rsidRPr="00D31193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CA76EC" w14:textId="77777777" w:rsidR="00F455F5" w:rsidRPr="002A5419" w:rsidRDefault="00F455F5" w:rsidP="002C254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52EA7D" w14:textId="64833479" w:rsidR="002C2544" w:rsidRPr="002A5419" w:rsidRDefault="002C2544" w:rsidP="00F455F5">
      <w:pPr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2A5419">
        <w:rPr>
          <w:rFonts w:ascii="Angsana New" w:hAnsi="Angsana New" w:hint="cs"/>
          <w:sz w:val="30"/>
          <w:szCs w:val="30"/>
          <w:cs/>
        </w:rPr>
        <w:t>ค่า</w:t>
      </w:r>
      <w:r w:rsidRPr="002A5419">
        <w:rPr>
          <w:rFonts w:ascii="Angsana New" w:hAnsi="Angsana New"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2A5419">
        <w:rPr>
          <w:rFonts w:ascii="Angsana New" w:hAnsi="Angsana New"/>
          <w:sz w:val="30"/>
          <w:szCs w:val="30"/>
        </w:rPr>
        <w:t xml:space="preserve"> </w:t>
      </w:r>
      <w:r w:rsidRPr="002A5419">
        <w:rPr>
          <w:rFonts w:ascii="Angsana New" w:hAnsi="Angsana New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F455F5" w:rsidRPr="002A5419">
        <w:rPr>
          <w:rFonts w:ascii="Angsana New" w:hAnsi="Angsana New" w:hint="cs"/>
          <w:sz w:val="30"/>
          <w:szCs w:val="30"/>
          <w:cs/>
        </w:rPr>
        <w:t xml:space="preserve"> </w:t>
      </w:r>
      <w:r w:rsidRPr="002A5419">
        <w:rPr>
          <w:rFonts w:ascii="Angsana New" w:hAnsi="Angsana New" w:hint="cs"/>
          <w:sz w:val="30"/>
          <w:szCs w:val="30"/>
          <w:cs/>
        </w:rPr>
        <w:t>ค่าเช่ารวมถึงค่าเช่า</w:t>
      </w:r>
      <w:r w:rsidRPr="002A5419">
        <w:rPr>
          <w:rFonts w:ascii="Angsana New" w:hAnsi="Angsana New"/>
          <w:sz w:val="30"/>
          <w:szCs w:val="30"/>
          <w:cs/>
        </w:rPr>
        <w:t>คงที่หักสิ่งจูงใจตาม</w:t>
      </w:r>
      <w:r w:rsidRPr="00596682">
        <w:rPr>
          <w:rFonts w:ascii="Angsana New" w:hAnsi="Angsana New"/>
          <w:sz w:val="30"/>
          <w:szCs w:val="30"/>
          <w:cs/>
        </w:rPr>
        <w:t>สัญญาเช่าค้างรับ</w:t>
      </w:r>
      <w:r w:rsidRPr="002A5419">
        <w:rPr>
          <w:rFonts w:ascii="Angsana New" w:hAnsi="Angsana New"/>
          <w:sz w:val="30"/>
          <w:szCs w:val="30"/>
          <w:cs/>
        </w:rPr>
        <w:t xml:space="preserve"> </w:t>
      </w:r>
      <w:r w:rsidR="00D1784B">
        <w:rPr>
          <w:rFonts w:ascii="Angsana New" w:hAnsi="Angsana New" w:hint="cs"/>
          <w:sz w:val="30"/>
          <w:szCs w:val="30"/>
          <w:cs/>
        </w:rPr>
        <w:t>และ</w:t>
      </w:r>
      <w:r w:rsidR="00596682" w:rsidRPr="00596682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</w:t>
      </w:r>
      <w:r w:rsidR="00D1784B">
        <w:rPr>
          <w:rFonts w:ascii="Angsana New" w:hAnsi="Angsana New" w:hint="cs"/>
          <w:sz w:val="30"/>
          <w:szCs w:val="30"/>
          <w:cs/>
        </w:rPr>
        <w:t xml:space="preserve"> </w:t>
      </w:r>
      <w:r w:rsidR="00D1784B" w:rsidRPr="00D1784B">
        <w:rPr>
          <w:rFonts w:ascii="Angsana New" w:hAnsi="Angsana New"/>
          <w:sz w:val="30"/>
          <w:szCs w:val="30"/>
          <w:cs/>
        </w:rPr>
        <w:t>ค่าเช่าผันแปรที่ไม่ขึ้นอยู่กับดัชนีหรืออัตรา</w:t>
      </w:r>
      <w:r w:rsidR="00D1784B" w:rsidRPr="00D1784B">
        <w:rPr>
          <w:rFonts w:ascii="Angsana New" w:hAnsi="Angsana New" w:hint="cs"/>
          <w:sz w:val="30"/>
          <w:szCs w:val="30"/>
          <w:cs/>
        </w:rPr>
        <w:t>จะ</w:t>
      </w:r>
      <w:r w:rsidR="00D1784B" w:rsidRPr="00D1784B">
        <w:rPr>
          <w:rFonts w:ascii="Angsana New" w:hAnsi="Angsana New"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14:paraId="00FAAB8F" w14:textId="77777777" w:rsidR="002C2544" w:rsidRPr="002A5419" w:rsidRDefault="002C2544" w:rsidP="002C254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sz w:val="30"/>
          <w:szCs w:val="30"/>
        </w:rPr>
      </w:pPr>
    </w:p>
    <w:p w14:paraId="2B9440E0" w14:textId="77777777" w:rsidR="002C2544" w:rsidRPr="002A5419" w:rsidRDefault="002C2544" w:rsidP="002C25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189A67E" w14:textId="77777777" w:rsidR="002C2544" w:rsidRPr="002A5419" w:rsidRDefault="002C2544" w:rsidP="002C254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sz w:val="30"/>
          <w:szCs w:val="30"/>
        </w:rPr>
      </w:pPr>
    </w:p>
    <w:p w14:paraId="48C5224D" w14:textId="41199A48" w:rsidR="002C2544" w:rsidRPr="002A5419" w:rsidRDefault="002C2544" w:rsidP="002C254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2A5419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2A5419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Pr="002A5419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วัดมูลค่าใหม่เมื่อมีการเปลี่ยนแปลงอายุสัญญาเช่า</w:t>
      </w:r>
      <w:r w:rsidR="00F455F5" w:rsidRPr="002A5419">
        <w:rPr>
          <w:rFonts w:ascii="Angsana New" w:hAnsi="Angsana New" w:hint="cs"/>
          <w:sz w:val="30"/>
          <w:szCs w:val="30"/>
          <w:cs/>
        </w:rPr>
        <w:t>หรือ</w:t>
      </w:r>
      <w:r w:rsidRPr="002A5419">
        <w:rPr>
          <w:rFonts w:ascii="Angsana New" w:hAnsi="Angsana New"/>
          <w:sz w:val="30"/>
          <w:szCs w:val="30"/>
          <w:cs/>
        </w:rPr>
        <w:t>การเปลี่ยนแปลง</w:t>
      </w:r>
      <w:r w:rsidRPr="002A5419">
        <w:rPr>
          <w:rFonts w:ascii="Angsana New" w:hAnsi="Angsana New" w:hint="cs"/>
          <w:sz w:val="30"/>
          <w:szCs w:val="30"/>
          <w:cs/>
        </w:rPr>
        <w:t>ค่า</w:t>
      </w:r>
      <w:r w:rsidRPr="002A5419">
        <w:rPr>
          <w:rFonts w:ascii="Angsana New" w:hAnsi="Angsana New"/>
          <w:sz w:val="30"/>
          <w:szCs w:val="30"/>
          <w:cs/>
        </w:rPr>
        <w:t>เช่า เมื่อมีการวัดมูลค่าหนี้สินตามสัญญาเช่าใหม่ จะปรับปรุง</w:t>
      </w:r>
      <w:r w:rsidRPr="002A5419">
        <w:rPr>
          <w:rFonts w:ascii="Angsana New" w:hAnsi="Angsana New" w:hint="cs"/>
          <w:sz w:val="30"/>
          <w:szCs w:val="30"/>
          <w:cs/>
        </w:rPr>
        <w:t>กับ</w:t>
      </w:r>
      <w:r w:rsidRPr="002A5419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2A5419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2A5419">
        <w:rPr>
          <w:rFonts w:ascii="Angsana New" w:hAnsi="Angsana New"/>
          <w:sz w:val="30"/>
          <w:szCs w:val="30"/>
          <w:cs/>
        </w:rPr>
        <w:t xml:space="preserve">ลงจนเป็นศูนย์แล้ว </w:t>
      </w:r>
    </w:p>
    <w:p w14:paraId="4B8C332E" w14:textId="77777777" w:rsidR="00666754" w:rsidRDefault="00666754" w:rsidP="001857E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6A9CED" w14:textId="5C3DD7C9" w:rsidR="001857EB" w:rsidRPr="00D31193" w:rsidRDefault="001857EB" w:rsidP="001857E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D6443C" w:rsidRPr="00D3119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D3119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D6443C" w:rsidRPr="00D31193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D3119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E12ED51" w14:textId="77777777" w:rsidR="001857EB" w:rsidRPr="00666754" w:rsidRDefault="001857EB" w:rsidP="001857E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26FF43" w14:textId="0E40A356" w:rsidR="001857EB" w:rsidRPr="00666754" w:rsidRDefault="001857EB" w:rsidP="0018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F455F5" w:rsidRPr="00666754">
        <w:rPr>
          <w:rFonts w:ascii="Angsana New" w:hAnsi="Angsana New" w:hint="cs"/>
          <w:sz w:val="30"/>
          <w:szCs w:val="30"/>
          <w:cs/>
        </w:rPr>
        <w:t xml:space="preserve"> </w:t>
      </w:r>
      <w:r w:rsidRPr="00666754">
        <w:rPr>
          <w:rFonts w:ascii="Angsana New" w:hAnsi="Angsana New"/>
          <w:sz w:val="30"/>
          <w:szCs w:val="30"/>
          <w:cs/>
        </w:rPr>
        <w:t xml:space="preserve">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666754">
        <w:rPr>
          <w:rFonts w:ascii="Angsana New" w:hAnsi="Angsana New" w:hint="cs"/>
          <w:sz w:val="30"/>
          <w:szCs w:val="30"/>
          <w:cs/>
        </w:rPr>
        <w:t xml:space="preserve"> </w:t>
      </w:r>
      <w:r w:rsidRPr="00666754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  <w:r w:rsidRPr="0066675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1B8815" w14:textId="77777777" w:rsidR="001857EB" w:rsidRPr="00666754" w:rsidRDefault="001857EB" w:rsidP="001857E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403FD5" w14:textId="77777777" w:rsidR="001857EB" w:rsidRPr="00D31193" w:rsidRDefault="001857EB" w:rsidP="001857E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666754">
        <w:rPr>
          <w:rFonts w:ascii="Angsana New" w:hAnsi="Angsana New" w:hint="cs"/>
          <w:sz w:val="30"/>
          <w:szCs w:val="30"/>
          <w:cs/>
        </w:rPr>
        <w:t>ค่าเช่าจ่าย</w:t>
      </w:r>
      <w:r w:rsidRPr="00666754">
        <w:rPr>
          <w:rFonts w:ascii="Angsana New" w:hAnsi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</w:t>
      </w:r>
      <w:r w:rsidRPr="00D31193">
        <w:rPr>
          <w:rFonts w:ascii="Angsana New" w:hAnsi="Angsana New"/>
          <w:sz w:val="30"/>
          <w:szCs w:val="30"/>
          <w:cs/>
        </w:rPr>
        <w:t>ของสัญญาเช่า เมื่อได้รับการยืนยันการปรับค่าเช่า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057944" w14:textId="5C943A89" w:rsidR="00666754" w:rsidRDefault="0066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  <w:r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  <w:br w:type="page"/>
      </w:r>
    </w:p>
    <w:p w14:paraId="58D091EE" w14:textId="05CDB18D" w:rsidR="001857EB" w:rsidRPr="00D31193" w:rsidRDefault="001857EB" w:rsidP="0018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A33A6F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ฏ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การด้อยค่าสินทรัพย์ทางการเงิน</w:t>
      </w:r>
    </w:p>
    <w:p w14:paraId="547B45AE" w14:textId="77777777" w:rsidR="001857EB" w:rsidRPr="00666754" w:rsidRDefault="001857EB" w:rsidP="002C25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2D0578" w14:textId="7837D842" w:rsidR="001857EB" w:rsidRPr="00666754" w:rsidRDefault="001857EB" w:rsidP="0018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675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6443C" w:rsidRPr="00666754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6675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66675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D6443C" w:rsidRPr="00666754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12379D98" w14:textId="77777777" w:rsidR="001857EB" w:rsidRPr="00666754" w:rsidRDefault="001857EB" w:rsidP="001857E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A59141" w14:textId="7EFE71BE" w:rsidR="001857EB" w:rsidRPr="00666754" w:rsidRDefault="001857EB" w:rsidP="001857E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66754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666754">
        <w:rPr>
          <w:rFonts w:ascii="Angsana New" w:hAnsi="Angsana New" w:hint="cs"/>
          <w:sz w:val="30"/>
          <w:szCs w:val="30"/>
          <w:cs/>
        </w:rPr>
        <w:t xml:space="preserve"> รวมถึง เงินสดและรายการเทียบเท่าเงินสด ลูกหนี้การค้า</w:t>
      </w:r>
      <w:r w:rsidR="00060E2D" w:rsidRPr="00666754">
        <w:rPr>
          <w:rFonts w:ascii="Angsana New" w:hAnsi="Angsana New" w:hint="cs"/>
          <w:sz w:val="30"/>
          <w:szCs w:val="30"/>
          <w:cs/>
        </w:rPr>
        <w:t xml:space="preserve"> </w:t>
      </w:r>
      <w:r w:rsidRPr="00666754">
        <w:rPr>
          <w:rFonts w:ascii="Angsana New" w:hAnsi="Angsana New" w:hint="cs"/>
          <w:sz w:val="30"/>
          <w:szCs w:val="30"/>
          <w:cs/>
        </w:rPr>
        <w:t>ลูกหนี้อื่น</w:t>
      </w:r>
      <w:r w:rsidR="00A50F06" w:rsidRPr="00666754">
        <w:rPr>
          <w:rFonts w:ascii="Angsana New" w:hAnsi="Angsana New"/>
          <w:sz w:val="30"/>
          <w:szCs w:val="30"/>
        </w:rPr>
        <w:t xml:space="preserve"> </w:t>
      </w:r>
      <w:r w:rsidR="00060E2D" w:rsidRPr="00666754">
        <w:rPr>
          <w:rFonts w:ascii="Angsana New" w:hAnsi="Angsana New" w:hint="cs"/>
          <w:sz w:val="30"/>
          <w:szCs w:val="30"/>
          <w:cs/>
        </w:rPr>
        <w:t>และ</w:t>
      </w:r>
      <w:r w:rsidRPr="00666754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 </w:t>
      </w:r>
    </w:p>
    <w:p w14:paraId="3CC25DEE" w14:textId="77777777" w:rsidR="001857EB" w:rsidRPr="00666754" w:rsidRDefault="001857EB" w:rsidP="001857E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9A3BEC" w14:textId="77777777" w:rsidR="001857EB" w:rsidRPr="00666754" w:rsidRDefault="001857EB" w:rsidP="001857E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6754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42F972A6" w14:textId="77777777" w:rsidR="001857EB" w:rsidRPr="00666754" w:rsidRDefault="001857EB" w:rsidP="001857E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B020B2" w14:textId="2B4B4D44" w:rsidR="001857EB" w:rsidRPr="00666754" w:rsidRDefault="001857EB" w:rsidP="001857E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666754">
        <w:rPr>
          <w:rFonts w:ascii="Angsana New" w:hAnsi="Angsana New" w:hint="cs"/>
          <w:sz w:val="30"/>
          <w:szCs w:val="30"/>
          <w:cs/>
        </w:rPr>
        <w:t>คาดว่าจะ</w:t>
      </w:r>
      <w:r w:rsidRPr="00666754">
        <w:rPr>
          <w:rFonts w:ascii="Angsana New" w:hAnsi="Angsana New"/>
          <w:sz w:val="30"/>
          <w:szCs w:val="30"/>
          <w:cs/>
        </w:rPr>
        <w:t>ไม่ได้รับ (เช่น ผลต่างระหว่างกระแสเงินสดที่ก</w:t>
      </w:r>
      <w:r w:rsidR="00F455F5" w:rsidRPr="00666754">
        <w:rPr>
          <w:rFonts w:ascii="Angsana New" w:hAnsi="Angsana New" w:hint="cs"/>
          <w:sz w:val="30"/>
          <w:szCs w:val="30"/>
          <w:cs/>
        </w:rPr>
        <w:t>ลุ่มบริษัท</w:t>
      </w:r>
      <w:r w:rsidRPr="00666754">
        <w:rPr>
          <w:rFonts w:ascii="Angsana New" w:hAnsi="Angsana New"/>
          <w:sz w:val="30"/>
          <w:szCs w:val="30"/>
          <w:cs/>
        </w:rPr>
        <w:t>จะต้องจ่ายตามสัญญาและกระแสเงินสดที่กลุ่มบริษัทคาดว่าจะได้รับ)</w:t>
      </w:r>
      <w:r w:rsidRPr="00666754">
        <w:rPr>
          <w:rFonts w:ascii="Angsana New" w:hAnsi="Angsana New" w:hint="cs"/>
          <w:sz w:val="30"/>
          <w:szCs w:val="30"/>
          <w:cs/>
        </w:rPr>
        <w:t xml:space="preserve"> ผลขาดทุนด้านเครดิตที่คาดว่าจะเกิดขึ้น</w:t>
      </w:r>
      <w:r w:rsidRPr="00666754">
        <w:rPr>
          <w:rFonts w:ascii="Angsana New" w:hAnsi="Angsana New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66675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E33710" w14:textId="77777777" w:rsidR="001857EB" w:rsidRPr="00666754" w:rsidRDefault="001857EB" w:rsidP="001857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C437F4" w14:textId="77777777" w:rsidR="001857EB" w:rsidRPr="00666754" w:rsidRDefault="001857EB" w:rsidP="001857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การ</w:t>
      </w:r>
      <w:r w:rsidRPr="00666754">
        <w:rPr>
          <w:rFonts w:ascii="Angsana New" w:hAnsi="Angsana New" w:hint="cs"/>
          <w:sz w:val="30"/>
          <w:szCs w:val="30"/>
          <w:cs/>
        </w:rPr>
        <w:t>วัดมูลค่า</w:t>
      </w:r>
      <w:r w:rsidRPr="00666754">
        <w:rPr>
          <w:rFonts w:ascii="Angsana New" w:hAnsi="Angsana New"/>
          <w:sz w:val="30"/>
          <w:szCs w:val="30"/>
          <w:cs/>
        </w:rPr>
        <w:t>ผลขาดทุนด้านเครดิต</w:t>
      </w:r>
      <w:r w:rsidRPr="00666754">
        <w:rPr>
          <w:rFonts w:ascii="Angsana New" w:hAnsi="Angsana New" w:hint="cs"/>
          <w:sz w:val="30"/>
          <w:szCs w:val="30"/>
          <w:cs/>
        </w:rPr>
        <w:t>นั้นคำนวณดังต่อไปนี้</w:t>
      </w:r>
    </w:p>
    <w:p w14:paraId="32A36EFF" w14:textId="3CE811A4" w:rsidR="001857EB" w:rsidRPr="00666754" w:rsidRDefault="001857EB" w:rsidP="007E08B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 w:hint="cs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D6443C" w:rsidRPr="00666754">
        <w:rPr>
          <w:rFonts w:ascii="Angsana New" w:hAnsi="Angsana New"/>
          <w:sz w:val="30"/>
          <w:szCs w:val="30"/>
        </w:rPr>
        <w:t>12</w:t>
      </w:r>
      <w:r w:rsidRPr="00666754">
        <w:rPr>
          <w:rFonts w:ascii="Angsana New" w:hAnsi="Angsana New"/>
          <w:sz w:val="30"/>
          <w:szCs w:val="30"/>
        </w:rPr>
        <w:t xml:space="preserve"> </w:t>
      </w:r>
      <w:r w:rsidRPr="00666754">
        <w:rPr>
          <w:rFonts w:ascii="Angsana New" w:hAnsi="Angsana New" w:hint="cs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D6443C" w:rsidRPr="00666754">
        <w:rPr>
          <w:rFonts w:ascii="Angsana New" w:hAnsi="Angsana New"/>
          <w:sz w:val="30"/>
          <w:szCs w:val="30"/>
        </w:rPr>
        <w:t>12</w:t>
      </w:r>
      <w:r w:rsidRPr="00666754">
        <w:rPr>
          <w:rFonts w:ascii="Angsana New" w:hAnsi="Angsana New"/>
          <w:sz w:val="30"/>
          <w:szCs w:val="30"/>
        </w:rPr>
        <w:t xml:space="preserve"> </w:t>
      </w:r>
      <w:r w:rsidRPr="00666754">
        <w:rPr>
          <w:rFonts w:ascii="Angsana New" w:hAnsi="Angsana New" w:hint="cs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666754">
        <w:rPr>
          <w:rFonts w:ascii="Angsana New" w:hAnsi="Angsana New"/>
          <w:sz w:val="30"/>
          <w:szCs w:val="30"/>
        </w:rPr>
        <w:t xml:space="preserve"> </w:t>
      </w:r>
      <w:r w:rsidRPr="00666754">
        <w:rPr>
          <w:rFonts w:ascii="Angsana New" w:hAnsi="Angsana New" w:hint="cs"/>
          <w:sz w:val="30"/>
          <w:szCs w:val="30"/>
          <w:cs/>
        </w:rPr>
        <w:t>หรือ</w:t>
      </w:r>
    </w:p>
    <w:p w14:paraId="42E60115" w14:textId="77777777" w:rsidR="001857EB" w:rsidRPr="00D31193" w:rsidRDefault="001857EB" w:rsidP="007E08B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</w:t>
      </w:r>
      <w:r w:rsidRPr="00D31193">
        <w:rPr>
          <w:rFonts w:ascii="Angsana New" w:hAnsi="Angsana New" w:hint="cs"/>
          <w:sz w:val="30"/>
          <w:szCs w:val="30"/>
          <w:cs/>
        </w:rPr>
        <w:t>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5D1794A" w14:textId="77777777" w:rsidR="00666754" w:rsidRPr="00666754" w:rsidRDefault="00666754" w:rsidP="001857EB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6FEC89" w14:textId="3F212692" w:rsidR="001857EB" w:rsidRPr="00666754" w:rsidRDefault="001857EB" w:rsidP="001857EB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ค่าเผื่อผลขาดทุน</w:t>
      </w:r>
      <w:r w:rsidRPr="00666754">
        <w:rPr>
          <w:rFonts w:ascii="Angsana New" w:hAnsi="Angsana New" w:hint="cs"/>
          <w:sz w:val="30"/>
          <w:szCs w:val="30"/>
          <w:cs/>
        </w:rPr>
        <w:t>สำหรับลูกหนี้การค้า และ</w:t>
      </w:r>
      <w:r w:rsidRPr="00666754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666754">
        <w:rPr>
          <w:rFonts w:ascii="Angsana New" w:hAnsi="Angsana New" w:hint="cs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E5FDCB6" w14:textId="77777777" w:rsidR="001548C9" w:rsidRPr="00666754" w:rsidRDefault="001548C9" w:rsidP="001857E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9BE1BBB" w14:textId="5A8EF916" w:rsidR="001857EB" w:rsidRPr="00666754" w:rsidRDefault="001857EB" w:rsidP="001857E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66754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666754">
        <w:rPr>
          <w:rFonts w:ascii="Angsana New" w:hAnsi="Angsana New"/>
          <w:sz w:val="30"/>
          <w:szCs w:val="30"/>
        </w:rPr>
        <w:t xml:space="preserve"> </w:t>
      </w:r>
      <w:r w:rsidRPr="00666754">
        <w:rPr>
          <w:rFonts w:ascii="Angsana New" w:hAnsi="Angsana New"/>
          <w:sz w:val="30"/>
          <w:szCs w:val="30"/>
          <w:cs/>
        </w:rPr>
        <w:t>กลุ่มบริษัทรับรู้ผล</w:t>
      </w:r>
      <w:r w:rsidRPr="00666754">
        <w:rPr>
          <w:rFonts w:ascii="Angsana New" w:hAnsi="Angsana New" w:hint="cs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6443C" w:rsidRPr="00666754">
        <w:rPr>
          <w:rFonts w:ascii="Angsana New" w:hAnsi="Angsana New"/>
          <w:sz w:val="30"/>
          <w:szCs w:val="30"/>
        </w:rPr>
        <w:t>12</w:t>
      </w:r>
      <w:r w:rsidRPr="00666754">
        <w:rPr>
          <w:rFonts w:ascii="Angsana New" w:hAnsi="Angsana New"/>
          <w:sz w:val="30"/>
          <w:szCs w:val="30"/>
        </w:rPr>
        <w:t xml:space="preserve"> </w:t>
      </w:r>
      <w:r w:rsidRPr="00666754">
        <w:rPr>
          <w:rFonts w:ascii="Angsana New" w:hAnsi="Angsana New" w:hint="cs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66754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</w:t>
      </w:r>
      <w:r w:rsidRPr="00666754">
        <w:rPr>
          <w:rFonts w:asciiTheme="majorBidi" w:eastAsia="EucrosiaUPCBold" w:hAnsiTheme="majorBidi" w:cstheme="majorBidi"/>
          <w:sz w:val="30"/>
          <w:szCs w:val="30"/>
        </w:rPr>
        <w:t xml:space="preserve">         </w:t>
      </w:r>
      <w:r w:rsidRPr="00666754">
        <w:rPr>
          <w:rFonts w:ascii="Angsana New" w:hAnsi="Angsana New"/>
          <w:sz w:val="30"/>
          <w:szCs w:val="30"/>
          <w:cs/>
        </w:rPr>
        <w:t>ด้านเครดิต</w:t>
      </w:r>
      <w:r w:rsidRPr="00666754">
        <w:rPr>
          <w:rFonts w:ascii="Angsana New" w:hAnsi="Angsana New" w:hint="cs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66675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C1BF786" w14:textId="00270C50" w:rsidR="00666754" w:rsidRDefault="0066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0000FF"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color w:val="0000FF"/>
          <w:sz w:val="28"/>
          <w:szCs w:val="28"/>
          <w:cs/>
        </w:rPr>
        <w:br w:type="page"/>
      </w:r>
    </w:p>
    <w:p w14:paraId="3D3ABAC3" w14:textId="77777777" w:rsidR="001857EB" w:rsidRPr="00D31193" w:rsidRDefault="001857EB" w:rsidP="001857E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111B9EEA" w14:textId="10258370" w:rsidR="001857EB" w:rsidRPr="00D31193" w:rsidRDefault="001857EB" w:rsidP="001857EB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AC22D7" w14:textId="7E47970F" w:rsidR="001857EB" w:rsidRPr="00D31193" w:rsidRDefault="001857EB" w:rsidP="001857EB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6443C" w:rsidRPr="00D31193">
        <w:rPr>
          <w:rFonts w:ascii="Angsana New" w:hAnsi="Angsana New"/>
          <w:sz w:val="30"/>
          <w:szCs w:val="30"/>
        </w:rPr>
        <w:t>30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วัน มีการเปลี่ยนแปลงของ</w:t>
      </w:r>
      <w:r w:rsidRPr="00D31193">
        <w:rPr>
          <w:rFonts w:ascii="Angsana New" w:hAnsi="Angsana New" w:hint="cs"/>
          <w:sz w:val="30"/>
          <w:szCs w:val="30"/>
          <w:cs/>
        </w:rPr>
        <w:t>อันดับ</w:t>
      </w:r>
      <w:r w:rsidRPr="00D31193">
        <w:rPr>
          <w:rFonts w:ascii="Angsana New" w:hAnsi="Angsana New"/>
          <w:sz w:val="30"/>
          <w:szCs w:val="30"/>
          <w:cs/>
        </w:rPr>
        <w:t>ความน่าเชื่อถือที่</w:t>
      </w:r>
      <w:r w:rsidRPr="00D31193">
        <w:rPr>
          <w:rFonts w:ascii="Angsana New" w:hAnsi="Angsana New" w:hint="cs"/>
          <w:sz w:val="30"/>
          <w:szCs w:val="30"/>
          <w:cs/>
        </w:rPr>
        <w:t>ลดระดับลง</w:t>
      </w:r>
      <w:r w:rsidRPr="00D31193">
        <w:rPr>
          <w:rFonts w:ascii="Angsana New" w:hAnsi="Angsana New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D31193">
        <w:rPr>
          <w:rFonts w:ascii="Angsana New" w:hAnsi="Angsana New" w:hint="cs"/>
          <w:sz w:val="30"/>
          <w:szCs w:val="30"/>
          <w:cs/>
        </w:rPr>
        <w:t>หรือคาดการณ์การเปลี่ยนแปลง</w:t>
      </w:r>
      <w:r w:rsidRPr="00D31193">
        <w:rPr>
          <w:rFonts w:ascii="Angsana New" w:hAnsi="Angsana New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D31193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45C175E9" w14:textId="77777777" w:rsidR="001857EB" w:rsidRPr="00D31193" w:rsidRDefault="001857EB" w:rsidP="001857EB">
      <w:pPr>
        <w:ind w:left="540"/>
        <w:jc w:val="thaiDistribute"/>
        <w:rPr>
          <w:rFonts w:asciiTheme="majorBidi" w:hAnsiTheme="majorBidi" w:cstheme="majorBidi"/>
          <w:sz w:val="28"/>
          <w:szCs w:val="24"/>
        </w:rPr>
      </w:pPr>
    </w:p>
    <w:p w14:paraId="29D54363" w14:textId="77777777" w:rsidR="001857EB" w:rsidRPr="00D31193" w:rsidRDefault="001857EB" w:rsidP="001857E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sz w:val="30"/>
          <w:szCs w:val="30"/>
          <w:cs/>
        </w:rPr>
        <w:t>พิจารณาว่า</w:t>
      </w:r>
      <w:r w:rsidRPr="00D31193">
        <w:rPr>
          <w:rFonts w:ascii="Angsana New" w:hAnsi="Angsana New" w:hint="cs"/>
          <w:sz w:val="30"/>
          <w:szCs w:val="30"/>
          <w:cs/>
        </w:rPr>
        <w:t>สินทรัพย์ทางการเงินจะเกิดการ</w:t>
      </w:r>
      <w:r w:rsidRPr="00D31193">
        <w:rPr>
          <w:rFonts w:ascii="Angsana New" w:hAnsi="Angsana New"/>
          <w:sz w:val="30"/>
          <w:szCs w:val="30"/>
          <w:cs/>
        </w:rPr>
        <w:t>ผิด</w:t>
      </w:r>
      <w:r w:rsidRPr="00D31193">
        <w:rPr>
          <w:rFonts w:ascii="Angsana New" w:hAnsi="Angsana New" w:hint="cs"/>
          <w:sz w:val="30"/>
          <w:szCs w:val="30"/>
          <w:cs/>
        </w:rPr>
        <w:t>สัญญา</w:t>
      </w:r>
      <w:r w:rsidRPr="00D31193">
        <w:rPr>
          <w:rFonts w:ascii="Angsana New" w:hAnsi="Angsana New"/>
          <w:sz w:val="30"/>
          <w:szCs w:val="30"/>
          <w:cs/>
        </w:rPr>
        <w:t>เมื่อ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86FB56" w14:textId="77777777" w:rsidR="001857EB" w:rsidRPr="00D31193" w:rsidRDefault="001857EB" w:rsidP="007E08B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>ผู้กู้</w:t>
      </w:r>
      <w:r w:rsidRPr="00D31193">
        <w:rPr>
          <w:rFonts w:ascii="Angsana New" w:hAnsi="Angsana New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D3119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sz w:val="30"/>
          <w:szCs w:val="30"/>
          <w:cs/>
        </w:rPr>
        <w:t>ได้เต็มจำนวน</w:t>
      </w:r>
      <w:r w:rsidRPr="00D31193">
        <w:rPr>
          <w:rFonts w:ascii="Angsana New" w:hAnsi="Angsana New" w:hint="cs"/>
          <w:sz w:val="30"/>
          <w:szCs w:val="30"/>
          <w:cs/>
        </w:rPr>
        <w:t xml:space="preserve"> อีกทั้งกลุ่มบริษัทไม่มี</w:t>
      </w:r>
      <w:r w:rsidRPr="00D31193">
        <w:rPr>
          <w:rFonts w:ascii="Angsana New" w:hAnsi="Angsana New"/>
          <w:sz w:val="30"/>
          <w:szCs w:val="30"/>
          <w:cs/>
        </w:rPr>
        <w:t>สิทธิในการไล่เบี้ย เช่น การ</w:t>
      </w:r>
      <w:r w:rsidRPr="00D31193">
        <w:rPr>
          <w:rFonts w:ascii="Angsana New" w:hAnsi="Angsana New" w:hint="cs"/>
          <w:sz w:val="30"/>
          <w:szCs w:val="30"/>
          <w:cs/>
        </w:rPr>
        <w:t>ยึด</w:t>
      </w:r>
      <w:r w:rsidRPr="00D31193">
        <w:rPr>
          <w:rFonts w:ascii="Angsana New" w:hAnsi="Angsana New"/>
          <w:sz w:val="30"/>
          <w:szCs w:val="30"/>
          <w:cs/>
        </w:rPr>
        <w:t>หลักประกัน (</w:t>
      </w:r>
      <w:r w:rsidRPr="00D31193">
        <w:rPr>
          <w:rFonts w:ascii="Angsana New" w:hAnsi="Angsana New" w:hint="cs"/>
          <w:sz w:val="30"/>
          <w:szCs w:val="30"/>
          <w:cs/>
        </w:rPr>
        <w:t>หากมีการวางหลักประกัน</w:t>
      </w:r>
      <w:r w:rsidRPr="00D31193">
        <w:rPr>
          <w:rFonts w:ascii="Angsana New" w:hAnsi="Angsana New"/>
          <w:sz w:val="30"/>
          <w:szCs w:val="30"/>
          <w:cs/>
        </w:rPr>
        <w:t>)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หรือ </w:t>
      </w:r>
    </w:p>
    <w:p w14:paraId="5665124B" w14:textId="2CFE23D0" w:rsidR="001857EB" w:rsidRPr="00D31193" w:rsidRDefault="001857EB" w:rsidP="007E08B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D6443C" w:rsidRPr="00D31193">
        <w:rPr>
          <w:rFonts w:ascii="Angsana New" w:hAnsi="Angsana New"/>
          <w:sz w:val="30"/>
          <w:szCs w:val="30"/>
        </w:rPr>
        <w:t>90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วัน</w:t>
      </w:r>
    </w:p>
    <w:p w14:paraId="7E7BB16A" w14:textId="77777777" w:rsidR="001857EB" w:rsidRPr="00D31193" w:rsidRDefault="001857EB" w:rsidP="001857E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4"/>
        </w:rPr>
      </w:pPr>
    </w:p>
    <w:p w14:paraId="41D136C2" w14:textId="3CF57ACE" w:rsidR="001548C9" w:rsidRDefault="001857EB" w:rsidP="001548C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D31193">
        <w:rPr>
          <w:rFonts w:ascii="Angsana New" w:hAnsi="Angsana New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D31193">
        <w:rPr>
          <w:rFonts w:ascii="Angsana New" w:hAnsi="Angsana New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D31193">
        <w:rPr>
          <w:rFonts w:ascii="Angsana New" w:hAnsi="Angsana New" w:hint="cs"/>
          <w:sz w:val="30"/>
          <w:szCs w:val="30"/>
          <w:cs/>
        </w:rPr>
        <w:t>อันดับ</w:t>
      </w:r>
      <w:r w:rsidRPr="00D31193">
        <w:rPr>
          <w:rFonts w:ascii="Angsana New" w:hAnsi="Angsana New"/>
          <w:sz w:val="30"/>
          <w:szCs w:val="30"/>
          <w:cs/>
        </w:rPr>
        <w:t>ความน่าเชื่อถือ</w:t>
      </w:r>
    </w:p>
    <w:p w14:paraId="30751458" w14:textId="77777777" w:rsidR="00666754" w:rsidRPr="00D31193" w:rsidRDefault="00666754" w:rsidP="001548C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8EDD3D" w14:textId="44CEF6FD" w:rsidR="001857EB" w:rsidRPr="00D31193" w:rsidRDefault="001857EB" w:rsidP="001857E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 w:hint="cs"/>
          <w:sz w:val="30"/>
          <w:szCs w:val="30"/>
          <w:cs/>
        </w:rPr>
        <w:t>ผล</w:t>
      </w:r>
      <w:r w:rsidRPr="00D31193">
        <w:rPr>
          <w:rFonts w:ascii="Angsana New" w:hAnsi="Angsana New"/>
          <w:sz w:val="30"/>
          <w:szCs w:val="30"/>
          <w:cs/>
        </w:rPr>
        <w:t>ขาดทุนด้านเครดิต</w:t>
      </w:r>
      <w:r w:rsidRPr="00D31193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D31193">
        <w:rPr>
          <w:rFonts w:ascii="Angsana New" w:hAnsi="Angsana New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D31193">
        <w:rPr>
          <w:rFonts w:ascii="Angsana New" w:hAnsi="Angsana New" w:hint="cs"/>
          <w:sz w:val="30"/>
          <w:szCs w:val="30"/>
          <w:cs/>
        </w:rPr>
        <w:t>ของเครื่องมือทางการเงิน</w:t>
      </w:r>
      <w:r w:rsidRPr="00D31193">
        <w:rPr>
          <w:rFonts w:ascii="Angsana New" w:hAnsi="Angsana New"/>
          <w:sz w:val="30"/>
          <w:szCs w:val="30"/>
          <w:cs/>
        </w:rPr>
        <w:t>นับจากวันที่</w:t>
      </w:r>
      <w:r w:rsidRPr="00D31193">
        <w:rPr>
          <w:rFonts w:ascii="Angsana New" w:hAnsi="Angsana New" w:hint="cs"/>
          <w:sz w:val="30"/>
          <w:szCs w:val="30"/>
          <w:cs/>
        </w:rPr>
        <w:t>รับรู้รายการเมื่อเริ่มแรก</w:t>
      </w:r>
      <w:r w:rsidRPr="00D31193">
        <w:rPr>
          <w:rFonts w:ascii="Angsana New" w:hAnsi="Angsana New" w:hint="cs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ค่า</w:t>
      </w:r>
      <w:r w:rsidRPr="00D31193">
        <w:rPr>
          <w:rFonts w:ascii="Angsana New" w:hAnsi="Angsana New" w:hint="cs"/>
          <w:sz w:val="30"/>
          <w:szCs w:val="30"/>
          <w:cs/>
        </w:rPr>
        <w:t>เ</w:t>
      </w:r>
      <w:r w:rsidRPr="00D31193">
        <w:rPr>
          <w:rFonts w:ascii="Angsana New" w:hAnsi="Angsana New"/>
          <w:sz w:val="30"/>
          <w:szCs w:val="30"/>
          <w:cs/>
        </w:rPr>
        <w:t>ผื่อ</w:t>
      </w:r>
      <w:r w:rsidRPr="00D31193">
        <w:rPr>
          <w:rFonts w:ascii="Angsana New" w:hAnsi="Angsana New" w:hint="cs"/>
          <w:sz w:val="30"/>
          <w:szCs w:val="30"/>
          <w:cs/>
        </w:rPr>
        <w:t>ผลขาดทุน</w:t>
      </w:r>
      <w:r w:rsidRPr="00D31193">
        <w:rPr>
          <w:rFonts w:ascii="Angsana New" w:hAnsi="Angsana New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025A278A" w14:textId="77777777" w:rsidR="00666754" w:rsidRDefault="00666754" w:rsidP="001857EB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7A2AF7B7" w14:textId="4AD90323" w:rsidR="001857EB" w:rsidRPr="00D31193" w:rsidRDefault="001857EB" w:rsidP="001857EB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5D6E2458" w14:textId="77777777" w:rsidR="001857EB" w:rsidRPr="00D31193" w:rsidRDefault="001857EB" w:rsidP="00A33A6F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5751E1B" w14:textId="11BD1E2A" w:rsidR="001857EB" w:rsidRPr="00D31193" w:rsidRDefault="001857EB" w:rsidP="001857E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ณ วันที่รายงาน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เกิด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หนึ่งเหตุการณ์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ซึ่งส่งผลกระทบ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เชิงลบ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ต่อกระแสเงินสด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ที่คาดว่าจะ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เกิดขึ้นในอนาคตของสินทรัพย์ทางการเงิน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ด้อยค่าด้านเครดิตรวมถึง 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การที่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เช่น 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การค้างชำระเกินกว่า </w:t>
      </w:r>
      <w:r w:rsidR="00D6443C" w:rsidRPr="00D31193">
        <w:rPr>
          <w:rFonts w:ascii="Angsana New" w:eastAsia="Times New Roman" w:hAnsi="Angsana New" w:cs="Angsana New"/>
          <w:color w:val="auto"/>
          <w:sz w:val="30"/>
          <w:szCs w:val="30"/>
        </w:rPr>
        <w:t>90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วัน 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มีความเป็นไปได้ที่ลูกหนี้จะเข้าสู่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การล้มละลาย</w:t>
      </w:r>
      <w:r w:rsidRPr="00D311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1193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เป็นต้น</w:t>
      </w:r>
    </w:p>
    <w:p w14:paraId="5910DF5A" w14:textId="57AB9A18" w:rsidR="00666754" w:rsidRDefault="0066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7556EF6" w14:textId="77777777" w:rsidR="001857EB" w:rsidRPr="00D31193" w:rsidRDefault="001857EB" w:rsidP="001857EB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การตัดจำหน่าย</w:t>
      </w:r>
      <w:r w:rsidRPr="00D3119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38EC975" w14:textId="77777777" w:rsidR="001857EB" w:rsidRPr="00596682" w:rsidRDefault="001857EB" w:rsidP="001857E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37D34B2C" w14:textId="77777777" w:rsidR="001857EB" w:rsidRPr="00666754" w:rsidRDefault="001857EB" w:rsidP="001857EB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666754">
        <w:rPr>
          <w:rFonts w:ascii="Angsana New" w:hAnsi="Angsana New" w:hint="cs"/>
          <w:sz w:val="30"/>
          <w:szCs w:val="30"/>
          <w:cs/>
        </w:rPr>
        <w:t>เงิน</w:t>
      </w:r>
      <w:r w:rsidRPr="00666754">
        <w:rPr>
          <w:rFonts w:ascii="Angsana New" w:hAnsi="Angsana New"/>
          <w:sz w:val="30"/>
          <w:szCs w:val="30"/>
        </w:rPr>
        <w:t xml:space="preserve"> </w:t>
      </w:r>
      <w:r w:rsidRPr="00666754">
        <w:rPr>
          <w:rFonts w:ascii="Angsana New" w:hAnsi="Angsana New" w:hint="cs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666754">
        <w:rPr>
          <w:rFonts w:ascii="Angsana New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FF79D44" w14:textId="77777777" w:rsidR="001857EB" w:rsidRPr="00596682" w:rsidRDefault="001857EB" w:rsidP="001857EB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96682" w:rsidDel="00DE5E64"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19592215" w14:textId="1C11DF1E" w:rsidR="001857EB" w:rsidRPr="00666754" w:rsidRDefault="001857EB" w:rsidP="0018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675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66675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D6443C" w:rsidRPr="00666754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6675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66675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D6443C" w:rsidRPr="00666754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0B7D3415" w14:textId="77777777" w:rsidR="001857EB" w:rsidRPr="00596682" w:rsidRDefault="001857EB" w:rsidP="001857EB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D43C2CC" w14:textId="7ECA0C23" w:rsidR="001857EB" w:rsidRPr="00666754" w:rsidRDefault="001857EB" w:rsidP="00185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3161F1" w:rsidRPr="00666754">
        <w:rPr>
          <w:rFonts w:ascii="Angsana New" w:hAnsi="Angsana New"/>
          <w:sz w:val="30"/>
          <w:szCs w:val="30"/>
        </w:rPr>
        <w:t xml:space="preserve"> </w:t>
      </w:r>
      <w:r w:rsidRPr="00666754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0B94FCA8" w14:textId="77777777" w:rsidR="001857EB" w:rsidRPr="00596682" w:rsidRDefault="001857EB" w:rsidP="0018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5A7B7E4" w14:textId="3C99D1D4" w:rsidR="001857EB" w:rsidRPr="00666754" w:rsidRDefault="001857EB" w:rsidP="003161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74137DFD" w14:textId="77777777" w:rsidR="001548C9" w:rsidRPr="00596682" w:rsidRDefault="001548C9" w:rsidP="003161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E467BA0" w14:textId="77777777" w:rsidR="001857EB" w:rsidRPr="00666754" w:rsidRDefault="001857EB" w:rsidP="00185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6754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1015BC8" w14:textId="77777777" w:rsidR="001857EB" w:rsidRPr="00596682" w:rsidRDefault="001857EB" w:rsidP="00185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C2AB309" w14:textId="77777777" w:rsidR="001857EB" w:rsidRPr="00D31193" w:rsidRDefault="001857EB" w:rsidP="00185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66754">
        <w:rPr>
          <w:rFonts w:ascii="Angsana New" w:hAnsi="Angsana New"/>
          <w:sz w:val="30"/>
          <w:szCs w:val="30"/>
          <w:cs/>
        </w:rPr>
        <w:t>มูลค่าที่คาดว่าจะได้</w:t>
      </w:r>
      <w:r w:rsidRPr="00D31193">
        <w:rPr>
          <w:rFonts w:ascii="Angsana New" w:hAnsi="Angsana New"/>
          <w:sz w:val="30"/>
          <w:szCs w:val="30"/>
          <w:cs/>
        </w:rPr>
        <w:t>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D31193">
        <w:rPr>
          <w:rFonts w:ascii="Angsana New" w:hAnsi="Angsana New"/>
          <w:sz w:val="30"/>
          <w:szCs w:val="30"/>
        </w:rPr>
        <w:t xml:space="preserve"> </w:t>
      </w:r>
    </w:p>
    <w:p w14:paraId="1C0FB772" w14:textId="77777777" w:rsidR="00666754" w:rsidRPr="00596682" w:rsidRDefault="00666754" w:rsidP="00185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673BB62" w14:textId="503BAAAE" w:rsidR="001857EB" w:rsidRPr="00D31193" w:rsidRDefault="001857EB" w:rsidP="00185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00E891FF" w14:textId="77777777" w:rsidR="001857EB" w:rsidRPr="00596682" w:rsidRDefault="001857EB" w:rsidP="0018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5358C9F" w14:textId="06993D8E" w:rsidR="001857EB" w:rsidRPr="00D31193" w:rsidRDefault="001857EB" w:rsidP="00185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  </w:t>
      </w:r>
    </w:p>
    <w:p w14:paraId="22609751" w14:textId="77777777" w:rsidR="001857EB" w:rsidRPr="00596682" w:rsidRDefault="001857EB" w:rsidP="002C25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E99BE7D" w14:textId="77777777" w:rsidR="00A33A6F" w:rsidRPr="00D31193" w:rsidRDefault="00A33A6F" w:rsidP="00A33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ฐ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B2DA6DE" w14:textId="77777777" w:rsidR="00A33A6F" w:rsidRPr="00596682" w:rsidRDefault="00A33A6F" w:rsidP="00A33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41674407" w14:textId="4D19B805" w:rsidR="00A33A6F" w:rsidRPr="007D14A6" w:rsidRDefault="00A33A6F" w:rsidP="007D14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D31193">
        <w:rPr>
          <w:rFonts w:ascii="Angsana New" w:hAnsi="Angsana New"/>
          <w:spacing w:val="4"/>
          <w:sz w:val="30"/>
          <w:szCs w:val="30"/>
          <w:cs/>
        </w:rPr>
        <w:t>ยอดสินทรัพย์ตามบัญชีของ</w:t>
      </w:r>
      <w:r w:rsidRPr="00D31193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spacing w:val="4"/>
          <w:sz w:val="30"/>
          <w:szCs w:val="30"/>
          <w:cs/>
        </w:rPr>
        <w:t>ได้รับการทบทวน ณ ทุกวันที่</w:t>
      </w:r>
      <w:r w:rsidRPr="00D31193">
        <w:rPr>
          <w:rFonts w:ascii="Angsana New" w:hAnsi="Angsana New" w:hint="cs"/>
          <w:spacing w:val="4"/>
          <w:sz w:val="30"/>
          <w:szCs w:val="30"/>
          <w:cs/>
        </w:rPr>
        <w:t>รายงาน</w:t>
      </w:r>
      <w:r w:rsidRPr="00D31193">
        <w:rPr>
          <w:rFonts w:ascii="Angsana New" w:hAnsi="Angsana New"/>
          <w:spacing w:val="4"/>
          <w:sz w:val="30"/>
          <w:szCs w:val="30"/>
          <w:cs/>
        </w:rPr>
        <w:t>ว่ามีข้อบ่งชี้เรื่องการด้อยค่าหรือไม่</w:t>
      </w:r>
      <w:r w:rsidRPr="00D31193">
        <w:rPr>
          <w:rFonts w:ascii="Angsana New" w:hAnsi="Angsana New"/>
          <w:sz w:val="30"/>
          <w:szCs w:val="30"/>
          <w:cs/>
        </w:rPr>
        <w:t>ใ</w:t>
      </w:r>
      <w:r w:rsidR="003161F1" w:rsidRPr="00D31193">
        <w:rPr>
          <w:rFonts w:ascii="Angsana New" w:hAnsi="Angsana New" w:hint="cs"/>
          <w:sz w:val="30"/>
          <w:szCs w:val="30"/>
          <w:cs/>
        </w:rPr>
        <w:t>น</w:t>
      </w:r>
      <w:r w:rsidRPr="00D31193">
        <w:rPr>
          <w:rFonts w:ascii="Angsana New" w:hAnsi="Angsana New"/>
          <w:sz w:val="30"/>
          <w:szCs w:val="30"/>
          <w:cs/>
        </w:rPr>
        <w:t>กรณีที่มีข้อบ่งชี้จะทำการประมาณมูลค่าสินทรัพย์ที่คาดว่าจะได้รับคืน</w:t>
      </w:r>
      <w:r w:rsidRPr="00D31193">
        <w:rPr>
          <w:rFonts w:ascii="Angsana New" w:hAnsi="Angsana New" w:hint="cs"/>
          <w:sz w:val="30"/>
          <w:szCs w:val="30"/>
          <w:cs/>
        </w:rPr>
        <w:t xml:space="preserve"> สำหรับสินทรัพย์ไม่มีตัวตนที่มีอายุการให</w:t>
      </w:r>
      <w:r w:rsidR="003161F1" w:rsidRPr="00D31193">
        <w:rPr>
          <w:rFonts w:ascii="Angsana New" w:hAnsi="Angsana New" w:hint="cs"/>
          <w:sz w:val="30"/>
          <w:szCs w:val="30"/>
          <w:cs/>
        </w:rPr>
        <w:t>้</w:t>
      </w:r>
      <w:r w:rsidRPr="00D31193">
        <w:rPr>
          <w:rFonts w:ascii="Angsana New" w:hAnsi="Angsana New" w:hint="cs"/>
          <w:sz w:val="30"/>
          <w:szCs w:val="30"/>
          <w:cs/>
        </w:rPr>
        <w:t>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FB7FEA9" w14:textId="77777777" w:rsidR="00596682" w:rsidRPr="00596682" w:rsidRDefault="00596682" w:rsidP="00A33A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D358D31" w14:textId="1A766A45" w:rsidR="00596682" w:rsidRDefault="00A33A6F" w:rsidP="005966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D31193">
        <w:rPr>
          <w:rFonts w:ascii="Angsana New" w:hAnsi="Angsana New" w:hint="cs"/>
          <w:sz w:val="30"/>
          <w:szCs w:val="30"/>
          <w:cs/>
        </w:rPr>
        <w:t>รับรู้เมื่อ</w:t>
      </w:r>
      <w:r w:rsidRPr="00D31193">
        <w:rPr>
          <w:rFonts w:ascii="Angsana New" w:hAnsi="Angsana New"/>
          <w:sz w:val="30"/>
          <w:szCs w:val="30"/>
          <w:cs/>
        </w:rPr>
        <w:t>มูลค่าตามบัญชีของสินทรัพย์สูงกว่ามูลค่าที่จะได้รับคืน ขาดทุนจากการด้อยค่าบันทึกในกำไร</w:t>
      </w:r>
      <w:r w:rsidRPr="00D31193">
        <w:rPr>
          <w:rFonts w:ascii="Angsana New" w:hAnsi="Angsana New" w:hint="cs"/>
          <w:sz w:val="30"/>
          <w:szCs w:val="30"/>
          <w:cs/>
        </w:rPr>
        <w:t>หรือ</w:t>
      </w:r>
      <w:r w:rsidRPr="00D31193">
        <w:rPr>
          <w:rFonts w:ascii="Angsana New" w:hAnsi="Angsana New"/>
          <w:sz w:val="30"/>
          <w:szCs w:val="30"/>
          <w:cs/>
        </w:rPr>
        <w:t>ขาดทุน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="00596682">
        <w:rPr>
          <w:rFonts w:ascii="Angsana New" w:hAnsi="Angsana New"/>
          <w:sz w:val="30"/>
          <w:szCs w:val="30"/>
          <w:cs/>
        </w:rPr>
        <w:br w:type="page"/>
      </w:r>
    </w:p>
    <w:p w14:paraId="2D43E07E" w14:textId="77777777" w:rsidR="00A33A6F" w:rsidRPr="00D31193" w:rsidRDefault="00A33A6F" w:rsidP="00A33A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20080F40" w14:textId="77777777" w:rsidR="00A33A6F" w:rsidRPr="00D31193" w:rsidRDefault="00A33A6F" w:rsidP="00A33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03DDD0B" w14:textId="77777777" w:rsidR="00A33A6F" w:rsidRPr="00D31193" w:rsidRDefault="00A33A6F" w:rsidP="00A33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D31193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D31193">
        <w:rPr>
          <w:rFonts w:ascii="Angsana New" w:hAnsi="Angsana New"/>
          <w:sz w:val="30"/>
          <w:szCs w:val="30"/>
          <w:cs/>
        </w:rPr>
        <w:t xml:space="preserve"> หมายถึง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D31193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D31193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</w:t>
      </w:r>
      <w:r w:rsidRPr="00D31193">
        <w:rPr>
          <w:rFonts w:ascii="Angsana New" w:hAnsi="Angsana New"/>
          <w:sz w:val="30"/>
          <w:szCs w:val="30"/>
          <w:cs/>
        </w:rPr>
        <w:br/>
        <w:t>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D31193">
        <w:rPr>
          <w:rFonts w:ascii="Angsana New" w:hAnsi="Angsana New"/>
          <w:sz w:val="30"/>
          <w:szCs w:val="30"/>
          <w:cs/>
        </w:rPr>
        <w:br/>
        <w:t>ก่อนคำนึงภาษีเงินได้เพื่อให้สะท้อนมูลค่าที่อาจประเมินได้ในตลาดปัจจุบัน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D31193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D31193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D31193">
        <w:rPr>
          <w:rFonts w:ascii="Angsana New" w:hAnsi="Angsana New" w:hint="cs"/>
          <w:sz w:val="30"/>
          <w:szCs w:val="30"/>
          <w:cs/>
        </w:rPr>
        <w:t>จะ</w:t>
      </w:r>
      <w:r w:rsidRPr="00D31193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D31193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D31193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D31193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5C05E7D4" w14:textId="77777777" w:rsidR="0002619D" w:rsidRPr="00D31193" w:rsidRDefault="0002619D" w:rsidP="00C0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0"/>
        </w:tabs>
        <w:spacing w:line="240" w:lineRule="auto"/>
        <w:ind w:left="540" w:hanging="540"/>
        <w:rPr>
          <w:rFonts w:ascii="Angsana New" w:hAnsi="Angsana New"/>
          <w:iCs/>
          <w:sz w:val="30"/>
          <w:szCs w:val="30"/>
        </w:rPr>
      </w:pPr>
    </w:p>
    <w:p w14:paraId="1055E430" w14:textId="767E0800" w:rsidR="00A33A6F" w:rsidRPr="00D31193" w:rsidRDefault="00A33A6F" w:rsidP="0002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0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4A1FBC36" w14:textId="77777777" w:rsidR="00A33A6F" w:rsidRPr="00D31193" w:rsidRDefault="00A33A6F" w:rsidP="00A33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E8434FD" w14:textId="24C69B6E" w:rsidR="001548C9" w:rsidRPr="00D31193" w:rsidRDefault="00A33A6F" w:rsidP="00A33A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</w:t>
      </w:r>
      <w:r w:rsidRPr="00D31193">
        <w:rPr>
          <w:rFonts w:ascii="Angsana New" w:hAnsi="Angsana New"/>
          <w:sz w:val="30"/>
          <w:szCs w:val="30"/>
          <w:cs/>
        </w:rPr>
        <w:br/>
      </w:r>
      <w:r w:rsidRPr="00D31193">
        <w:rPr>
          <w:rFonts w:ascii="Angsana New" w:hAnsi="Angsana New" w:hint="cs"/>
          <w:sz w:val="30"/>
          <w:szCs w:val="30"/>
          <w:cs/>
        </w:rPr>
        <w:t xml:space="preserve">ที่ออกรายงานว่ามีข้อบ่งชี้เรื่องการด้อยค่าหรือไม่ </w:t>
      </w:r>
      <w:r w:rsidRPr="00D3119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D31193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D31193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D31193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D31193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D31193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D31193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BD0A1C3" w14:textId="77777777" w:rsidR="00666754" w:rsidRDefault="0066675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033E7119" w14:textId="1CCFD2A4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28646A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ฑ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ผลประโยชน์ของพนักงาน</w:t>
      </w:r>
    </w:p>
    <w:p w14:paraId="0D856FFA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3257D86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D3119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04D54E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1BEBF8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3119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DC5FB20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F3FE21B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D3119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0D1D35E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CA68169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3119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D31193">
        <w:rPr>
          <w:rFonts w:ascii="Angsana New" w:hAnsi="Angsana New" w:hint="cs"/>
          <w:i/>
          <w:sz w:val="30"/>
          <w:szCs w:val="30"/>
          <w:cs/>
        </w:rPr>
        <w:t>งวด</w:t>
      </w:r>
      <w:r w:rsidRPr="00D31193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D3119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</w:t>
      </w:r>
      <w:r w:rsidRPr="00D31193">
        <w:rPr>
          <w:rFonts w:ascii="Angsana New" w:hAnsi="Angsana New" w:hint="cs"/>
          <w:i/>
          <w:sz w:val="30"/>
          <w:szCs w:val="30"/>
          <w:cs/>
        </w:rPr>
        <w:t>ส</w:t>
      </w:r>
      <w:r w:rsidRPr="00D31193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0ABF5ED5" w14:textId="3DDA9AEB" w:rsidR="00666754" w:rsidRDefault="0066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6AA5C201" w14:textId="5E5D3B51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D31193">
        <w:rPr>
          <w:rFonts w:ascii="Angsana New" w:hAnsi="Angsana New"/>
          <w:i/>
          <w:sz w:val="30"/>
          <w:szCs w:val="30"/>
          <w:cs/>
        </w:rPr>
        <w:lastRenderedPageBreak/>
        <w:t>การคำนวณ</w:t>
      </w:r>
      <w:r w:rsidRPr="00D31193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D31193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</w:t>
      </w:r>
      <w:r w:rsidRPr="00D31193">
        <w:rPr>
          <w:rFonts w:ascii="Angsana New" w:hAnsi="Angsana New" w:hint="cs"/>
          <w:i/>
          <w:sz w:val="30"/>
          <w:szCs w:val="30"/>
          <w:cs/>
        </w:rPr>
        <w:t>บ</w:t>
      </w:r>
      <w:r w:rsidRPr="00D31193">
        <w:rPr>
          <w:rFonts w:ascii="Angsana New" w:hAnsi="Angsana New"/>
          <w:i/>
          <w:sz w:val="30"/>
          <w:szCs w:val="30"/>
          <w:cs/>
        </w:rPr>
        <w:t>อนุญาตเป็นประจำ โดยวิธีคิดลดแต่ละหน่วยที่ประมาณการไว้</w:t>
      </w:r>
      <w:r w:rsidRPr="00D31193">
        <w:rPr>
          <w:rFonts w:ascii="Angsana New" w:hAnsi="Angsana New" w:hint="cs"/>
          <w:i/>
          <w:sz w:val="30"/>
          <w:szCs w:val="30"/>
          <w:cs/>
        </w:rPr>
        <w:t xml:space="preserve"> ผลจาก</w:t>
      </w:r>
      <w:r w:rsidRPr="00D31193">
        <w:rPr>
          <w:rFonts w:ascii="Angsana New" w:hAnsi="Angsana New"/>
          <w:i/>
          <w:sz w:val="30"/>
          <w:szCs w:val="30"/>
          <w:cs/>
        </w:rPr>
        <w:t>การคำนวณ</w:t>
      </w:r>
      <w:r w:rsidRPr="00D31193">
        <w:rPr>
          <w:rFonts w:ascii="Angsana New" w:hAnsi="Angsana New" w:hint="cs"/>
          <w:i/>
          <w:sz w:val="30"/>
          <w:szCs w:val="30"/>
          <w:cs/>
        </w:rPr>
        <w:t>อาจทำให้</w:t>
      </w:r>
      <w:r w:rsidRPr="00D31193">
        <w:rPr>
          <w:rFonts w:ascii="Angsana New" w:hAnsi="Angsana New"/>
          <w:i/>
          <w:sz w:val="30"/>
          <w:szCs w:val="30"/>
          <w:cs/>
        </w:rPr>
        <w:t>กลุ่มบริษัทมี</w:t>
      </w:r>
      <w:r w:rsidRPr="00D31193">
        <w:rPr>
          <w:rFonts w:ascii="Angsana New" w:hAnsi="Angsana New" w:hint="cs"/>
          <w:i/>
          <w:sz w:val="30"/>
          <w:szCs w:val="30"/>
          <w:cs/>
        </w:rPr>
        <w:t>สินทรัพย์เกิดขึ้น</w:t>
      </w:r>
      <w:r w:rsidRPr="00D31193">
        <w:rPr>
          <w:rFonts w:ascii="Angsana New" w:hAnsi="Angsana New"/>
          <w:i/>
          <w:sz w:val="30"/>
          <w:szCs w:val="30"/>
          <w:cs/>
        </w:rPr>
        <w:t xml:space="preserve"> ซึ่งการรับรู้เป็นสินทรัพย์</w:t>
      </w:r>
      <w:r w:rsidRPr="00D31193">
        <w:rPr>
          <w:rFonts w:ascii="Angsana New" w:hAnsi="Angsana New" w:hint="cs"/>
          <w:i/>
          <w:sz w:val="30"/>
          <w:szCs w:val="30"/>
          <w:cs/>
        </w:rPr>
        <w:t>จะใช้</w:t>
      </w:r>
      <w:r w:rsidRPr="00D31193">
        <w:rPr>
          <w:rFonts w:ascii="Angsana New" w:hAnsi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D31193">
        <w:rPr>
          <w:rFonts w:ascii="Angsana New" w:hAnsi="Angsana New" w:hint="cs"/>
          <w:i/>
          <w:sz w:val="30"/>
          <w:szCs w:val="30"/>
          <w:cs/>
        </w:rPr>
        <w:t>ต</w:t>
      </w:r>
      <w:r w:rsidRPr="00D31193">
        <w:rPr>
          <w:rFonts w:ascii="Angsana New" w:hAnsi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D31193">
        <w:rPr>
          <w:rFonts w:ascii="Angsana New" w:hAnsi="Angsana New" w:hint="cs"/>
          <w:i/>
          <w:sz w:val="30"/>
          <w:szCs w:val="30"/>
          <w:cs/>
        </w:rPr>
        <w:t>ได้</w:t>
      </w:r>
      <w:r w:rsidRPr="00D31193">
        <w:rPr>
          <w:rFonts w:ascii="Angsana New" w:hAnsi="Angsana New"/>
          <w:i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</w:t>
      </w:r>
      <w:r w:rsidR="003161F1" w:rsidRPr="00D3119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ๆ ขอ</w:t>
      </w:r>
      <w:r w:rsidRPr="00D31193">
        <w:rPr>
          <w:rFonts w:ascii="Angsana New" w:hAnsi="Angsana New" w:hint="cs"/>
          <w:i/>
          <w:sz w:val="30"/>
          <w:szCs w:val="30"/>
          <w:cs/>
        </w:rPr>
        <w:t>งกลุ่มบริษัท</w:t>
      </w:r>
    </w:p>
    <w:p w14:paraId="74109C24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C4313FA" w14:textId="61B4FC44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31193">
        <w:rPr>
          <w:rFonts w:ascii="Angsana New" w:hAnsi="Angsana New" w:hint="cs"/>
          <w:i/>
          <w:sz w:val="30"/>
          <w:szCs w:val="30"/>
          <w:cs/>
        </w:rPr>
        <w:t>ใน</w:t>
      </w:r>
      <w:r w:rsidRPr="00D31193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31193">
        <w:rPr>
          <w:rFonts w:ascii="Angsana New" w:hAnsi="Angsana New"/>
          <w:i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กำไร</w:t>
      </w:r>
      <w:r w:rsidRPr="00D31193">
        <w:rPr>
          <w:rFonts w:ascii="Angsana New" w:hAnsi="Angsana New" w:hint="cs"/>
          <w:i/>
          <w:sz w:val="30"/>
          <w:szCs w:val="30"/>
          <w:cs/>
        </w:rPr>
        <w:t>หรือ</w:t>
      </w:r>
      <w:r w:rsidRPr="00D31193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Pr="00D31193">
        <w:rPr>
          <w:rFonts w:ascii="Angsana New" w:hAnsi="Angsana New"/>
          <w:i/>
          <w:sz w:val="30"/>
          <w:szCs w:val="30"/>
        </w:rPr>
        <w:br/>
      </w:r>
      <w:r w:rsidRPr="00D31193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D31193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31193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31193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D31193">
        <w:rPr>
          <w:rFonts w:ascii="Angsana New" w:hAnsi="Angsana New"/>
          <w:iCs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31193">
        <w:rPr>
          <w:rFonts w:ascii="Angsana New" w:hAnsi="Angsana New" w:hint="cs"/>
          <w:i/>
          <w:sz w:val="30"/>
          <w:szCs w:val="30"/>
          <w:cs/>
        </w:rPr>
        <w:t>ของ</w:t>
      </w:r>
      <w:r w:rsidRPr="00D31193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D31193">
        <w:rPr>
          <w:rFonts w:ascii="Angsana New" w:hAnsi="Angsana New"/>
          <w:i/>
          <w:sz w:val="30"/>
          <w:szCs w:val="30"/>
          <w:cs/>
        </w:rPr>
        <w:br/>
        <w:t>ณ ต้นปี โดยคำนึงถึงการเปลี่ยนแปลงใด</w:t>
      </w:r>
      <w:r w:rsidR="003161F1" w:rsidRPr="00D3119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ๆ</w:t>
      </w:r>
      <w:r w:rsidRPr="00D3119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161F1" w:rsidRPr="00D3119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ๆ</w:t>
      </w:r>
      <w:r w:rsidRPr="00D3119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773EAD8B" w14:textId="77777777" w:rsidR="001548C9" w:rsidRPr="00D31193" w:rsidRDefault="001548C9" w:rsidP="004D5CD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462443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31193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31193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31193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D31193">
        <w:rPr>
          <w:rFonts w:ascii="Angsana New" w:hAnsi="Angsana New"/>
          <w:i/>
          <w:sz w:val="30"/>
          <w:szCs w:val="30"/>
        </w:rPr>
        <w:br/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กำไร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หรือ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31193">
        <w:rPr>
          <w:rFonts w:ascii="Angsana New" w:hAnsi="Angsana New"/>
          <w:i/>
          <w:sz w:val="30"/>
          <w:szCs w:val="30"/>
        </w:rPr>
        <w:br/>
      </w:r>
      <w:r w:rsidRPr="00D3119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31193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31193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3D19624E" w14:textId="77777777" w:rsidR="00666754" w:rsidRDefault="00666754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568358" w14:textId="7899BDF5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4DF9BBC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0A5C86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31193">
        <w:rPr>
          <w:rFonts w:ascii="Angsana New" w:hAnsi="Angsana New"/>
          <w:i/>
          <w:spacing w:val="-6"/>
          <w:sz w:val="30"/>
          <w:szCs w:val="30"/>
          <w:cs/>
        </w:rPr>
        <w:t>ผลประโยชน์ระยะสั้นของพนักงาน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รับรู้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เป็นค่าใช้จ่ายเมื่อพนักงานทำงานให้</w:t>
      </w:r>
      <w:r w:rsidRPr="00D31193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D31193">
        <w:rPr>
          <w:rFonts w:ascii="Angsana New" w:hAnsi="Angsana New"/>
          <w:i/>
          <w:sz w:val="30"/>
          <w:szCs w:val="30"/>
          <w:cs/>
        </w:rPr>
        <w:t xml:space="preserve"> หาก</w:t>
      </w:r>
      <w:r w:rsidRPr="00D3119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3056AE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31E34A8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28646A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ฒ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ประมาณการหนี้สิน</w:t>
      </w:r>
    </w:p>
    <w:p w14:paraId="77AF1959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136C5249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D31193">
        <w:rPr>
          <w:rFonts w:ascii="Angsana New" w:hAnsi="Angsana New"/>
          <w:i/>
          <w:spacing w:val="-6"/>
          <w:sz w:val="30"/>
          <w:szCs w:val="30"/>
          <w:cs/>
        </w:rPr>
        <w:t>ประมาณการหนี้สินจะรับรู้ก็ต่อเมื่อ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มีภาระผูกพัน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ตาม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กฎหมายหรือภาระผูกพันจากการอนุมาน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ที่เกิดขึ้น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ในปัจจุบัน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อัน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หนี้สินพิจารณาจากการคิดลด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ถึง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ภาษีเงินได้  เพื่อให้สะท้อน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จำนวน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D31193">
        <w:rPr>
          <w:rFonts w:ascii="Angsana New" w:hAnsi="Angsana New"/>
          <w:i/>
          <w:spacing w:val="-6"/>
          <w:sz w:val="30"/>
          <w:szCs w:val="30"/>
        </w:rPr>
        <w:t xml:space="preserve"> </w:t>
      </w:r>
    </w:p>
    <w:p w14:paraId="3D9D842D" w14:textId="11DD1F62" w:rsidR="00666754" w:rsidRDefault="0066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pacing w:val="-6"/>
          <w:sz w:val="30"/>
          <w:szCs w:val="30"/>
          <w:cs/>
        </w:rPr>
      </w:pPr>
      <w:r>
        <w:rPr>
          <w:rFonts w:ascii="Angsana New" w:hAnsi="Angsana New"/>
          <w:i/>
          <w:spacing w:val="-6"/>
          <w:sz w:val="30"/>
          <w:szCs w:val="30"/>
          <w:cs/>
        </w:rPr>
        <w:br w:type="page"/>
      </w:r>
    </w:p>
    <w:p w14:paraId="5EE47B07" w14:textId="0DC50B95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28646A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ณ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7E509CB9" w14:textId="77777777" w:rsidR="004D5CDB" w:rsidRPr="00666754" w:rsidRDefault="004D5CDB" w:rsidP="004D5CD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5995599" w14:textId="4CD34103" w:rsidR="0028646A" w:rsidRPr="00666754" w:rsidRDefault="0028646A" w:rsidP="002864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666754">
        <w:rPr>
          <w:rFonts w:ascii="Angsana New" w:hAnsi="Angsana New"/>
          <w:i/>
          <w:spacing w:val="-6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666754">
        <w:rPr>
          <w:rFonts w:ascii="Angsana New" w:hAnsi="Angsana New" w:hint="cs"/>
          <w:i/>
          <w:spacing w:val="-6"/>
          <w:sz w:val="30"/>
          <w:szCs w:val="30"/>
          <w:cs/>
        </w:rPr>
        <w:t>ชำระ</w:t>
      </w:r>
      <w:r w:rsidRPr="00666754">
        <w:rPr>
          <w:rFonts w:ascii="Angsana New" w:hAnsi="Angsana New"/>
          <w:i/>
          <w:spacing w:val="-6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675BA1B" w14:textId="77777777" w:rsidR="0028646A" w:rsidRPr="00666754" w:rsidRDefault="0028646A" w:rsidP="00286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16A76" w14:textId="315313AF" w:rsidR="0028646A" w:rsidRPr="00666754" w:rsidRDefault="0028646A" w:rsidP="003161F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666754">
        <w:rPr>
          <w:rFonts w:ascii="Angsana New" w:hAnsi="Angsana New"/>
          <w:i/>
          <w:spacing w:val="-6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</w:t>
      </w:r>
      <w:r w:rsidR="003161F1" w:rsidRPr="00666754">
        <w:rPr>
          <w:rFonts w:ascii="Angsana New" w:hAnsi="Angsana New" w:hint="cs"/>
          <w:i/>
          <w:spacing w:val="-6"/>
          <w:sz w:val="30"/>
          <w:szCs w:val="30"/>
          <w:cs/>
        </w:rPr>
        <w:t>ะ</w:t>
      </w:r>
      <w:r w:rsidRPr="00666754">
        <w:rPr>
          <w:rFonts w:ascii="Angsana New" w:hAnsi="Angsana New"/>
          <w:i/>
          <w:spacing w:val="-6"/>
          <w:sz w:val="30"/>
          <w:szCs w:val="30"/>
          <w:cs/>
        </w:rPr>
        <w:t xml:space="preserve">หนี้สินทางการเงิน และสินทรัพย์และหนี้สินที่ไม่ใช่ทางการเงิน </w:t>
      </w:r>
    </w:p>
    <w:p w14:paraId="430E03BD" w14:textId="77777777" w:rsidR="0028646A" w:rsidRPr="00666754" w:rsidRDefault="0028646A" w:rsidP="00286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23F75" w14:textId="5D5CB5C9" w:rsidR="0028646A" w:rsidRPr="00666754" w:rsidRDefault="0028646A" w:rsidP="002864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666754">
        <w:rPr>
          <w:rFonts w:ascii="Angsana New" w:hAnsi="Angsana New"/>
          <w:i/>
          <w:spacing w:val="-6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="003161F1" w:rsidRPr="00666754">
        <w:rPr>
          <w:rFonts w:ascii="Angsana New" w:hAnsi="Angsana New"/>
          <w:iCs/>
          <w:spacing w:val="-6"/>
          <w:sz w:val="30"/>
          <w:szCs w:val="30"/>
        </w:rPr>
        <w:t>‘</w:t>
      </w:r>
      <w:r w:rsidRPr="00666754">
        <w:rPr>
          <w:rFonts w:ascii="Angsana New" w:hAnsi="Angsana New"/>
          <w:i/>
          <w:spacing w:val="-6"/>
          <w:sz w:val="30"/>
          <w:szCs w:val="30"/>
          <w:cs/>
        </w:rPr>
        <w:t>สภาพคล่อง</w:t>
      </w:r>
      <w:r w:rsidR="003161F1" w:rsidRPr="00666754">
        <w:rPr>
          <w:rFonts w:ascii="Angsana New" w:hAnsi="Angsana New"/>
          <w:iCs/>
          <w:spacing w:val="-6"/>
          <w:sz w:val="30"/>
          <w:szCs w:val="30"/>
        </w:rPr>
        <w:t>’</w:t>
      </w:r>
      <w:r w:rsidRPr="00666754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666754">
        <w:rPr>
          <w:rFonts w:ascii="Angsana New" w:hAnsi="Angsana New"/>
          <w:i/>
          <w:spacing w:val="-6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50391E28" w14:textId="77777777" w:rsidR="0028646A" w:rsidRPr="00666754" w:rsidRDefault="0028646A" w:rsidP="00286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6B647" w14:textId="48B6C6D2" w:rsidR="0028646A" w:rsidRPr="00D31193" w:rsidRDefault="0028646A" w:rsidP="002864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666754">
        <w:rPr>
          <w:rFonts w:ascii="Angsana New" w:hAnsi="Angsana New"/>
          <w:i/>
          <w:spacing w:val="-6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3161F1" w:rsidRPr="00666754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666754">
        <w:rPr>
          <w:rFonts w:ascii="Angsana New" w:hAnsi="Angsana New"/>
          <w:i/>
          <w:spacing w:val="-6"/>
          <w:sz w:val="30"/>
          <w:szCs w:val="30"/>
          <w:cs/>
        </w:rPr>
        <w:t xml:space="preserve">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666754">
        <w:rPr>
          <w:rFonts w:ascii="Angsana New" w:hAnsi="Angsana New" w:hint="cs"/>
          <w:i/>
          <w:spacing w:val="-6"/>
          <w:sz w:val="30"/>
          <w:szCs w:val="30"/>
          <w:cs/>
        </w:rPr>
        <w:t>การเลือก</w:t>
      </w:r>
      <w:r w:rsidRPr="00666754">
        <w:rPr>
          <w:rFonts w:ascii="Angsana New" w:hAnsi="Angsana New"/>
          <w:i/>
          <w:spacing w:val="-6"/>
          <w:sz w:val="30"/>
          <w:szCs w:val="30"/>
          <w:cs/>
        </w:rPr>
        <w:t>เทคนิคการประเมินมูลค่า</w:t>
      </w:r>
      <w:r w:rsidRPr="00666754">
        <w:rPr>
          <w:rFonts w:ascii="Angsana New" w:hAnsi="Angsana New" w:hint="cs"/>
          <w:i/>
          <w:spacing w:val="-6"/>
          <w:sz w:val="30"/>
          <w:szCs w:val="30"/>
          <w:cs/>
        </w:rPr>
        <w:t>จะ</w:t>
      </w:r>
      <w:r w:rsidRPr="00666754">
        <w:rPr>
          <w:rFonts w:ascii="Angsana New" w:hAnsi="Angsana New"/>
          <w:i/>
          <w:spacing w:val="-6"/>
          <w:sz w:val="30"/>
          <w:szCs w:val="30"/>
          <w:cs/>
        </w:rPr>
        <w:t>พิจารณาปัจจัย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 xml:space="preserve">ทั้งหมดที่ผู้ร่วมตลาดคำนึงถึงในการกำหนดราคาของรายการ </w:t>
      </w:r>
    </w:p>
    <w:p w14:paraId="26854A30" w14:textId="77777777" w:rsidR="00596682" w:rsidRDefault="00596682" w:rsidP="002864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</w:p>
    <w:p w14:paraId="30187C46" w14:textId="4BD787E5" w:rsidR="0028646A" w:rsidRPr="00D31193" w:rsidRDefault="0028646A" w:rsidP="002864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D31193">
        <w:rPr>
          <w:rFonts w:ascii="Angsana New" w:hAnsi="Angsana New"/>
          <w:i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161F1" w:rsidRPr="00D31193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 xml:space="preserve"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3664558F" w14:textId="77777777" w:rsidR="0028646A" w:rsidRPr="00596682" w:rsidRDefault="0028646A" w:rsidP="00286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31768" w14:textId="513D75B1" w:rsidR="004D5CDB" w:rsidRPr="00596682" w:rsidRDefault="0028646A" w:rsidP="00433FE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596682">
        <w:rPr>
          <w:rFonts w:ascii="Angsana New" w:hAnsi="Angsana New"/>
          <w:i/>
          <w:spacing w:val="-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</w:t>
      </w:r>
      <w:r w:rsidR="003161F1" w:rsidRPr="00596682">
        <w:rPr>
          <w:rFonts w:ascii="Angsana New" w:hAnsi="Angsana New" w:hint="cs"/>
          <w:i/>
          <w:spacing w:val="-4"/>
          <w:sz w:val="30"/>
          <w:szCs w:val="30"/>
          <w:cs/>
        </w:rPr>
        <w:t>น</w:t>
      </w:r>
      <w:r w:rsidR="00433FE7" w:rsidRPr="00596682">
        <w:rPr>
          <w:rFonts w:ascii="Angsana New" w:hAnsi="Angsana New" w:hint="cs"/>
          <w:i/>
          <w:spacing w:val="-4"/>
          <w:sz w:val="30"/>
          <w:szCs w:val="30"/>
          <w:cs/>
        </w:rPr>
        <w:t xml:space="preserve"> ณ </w:t>
      </w:r>
      <w:r w:rsidRPr="00596682">
        <w:rPr>
          <w:rFonts w:ascii="Angsana New" w:hAnsi="Angsana New"/>
          <w:i/>
          <w:spacing w:val="-4"/>
          <w:sz w:val="30"/>
          <w:szCs w:val="30"/>
          <w:cs/>
        </w:rPr>
        <w:t>วั</w:t>
      </w:r>
      <w:r w:rsidRPr="00596682">
        <w:rPr>
          <w:rFonts w:ascii="Angsana New" w:hAnsi="Angsana New"/>
          <w:i/>
          <w:spacing w:val="-6"/>
          <w:sz w:val="30"/>
          <w:szCs w:val="30"/>
          <w:cs/>
        </w:rPr>
        <w:t>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596682">
        <w:rPr>
          <w:rFonts w:ascii="Angsana New" w:hAnsi="Angsana New" w:hint="cs"/>
          <w:i/>
          <w:spacing w:val="-6"/>
          <w:sz w:val="30"/>
          <w:szCs w:val="30"/>
          <w:cs/>
        </w:rPr>
        <w:t>ได้มาจาก</w:t>
      </w:r>
      <w:r w:rsidRPr="00596682">
        <w:rPr>
          <w:rFonts w:ascii="Angsana New" w:hAnsi="Angsana New"/>
          <w:i/>
          <w:spacing w:val="-6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596682">
        <w:rPr>
          <w:rFonts w:ascii="Angsana New" w:hAnsi="Angsana New" w:hint="cs"/>
          <w:i/>
          <w:spacing w:val="-6"/>
          <w:sz w:val="30"/>
          <w:szCs w:val="30"/>
          <w:cs/>
        </w:rPr>
        <w:t>า</w:t>
      </w:r>
      <w:r w:rsidRPr="00596682">
        <w:rPr>
          <w:rFonts w:ascii="Angsana New" w:hAnsi="Angsana New"/>
          <w:i/>
          <w:spacing w:val="-6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596682">
        <w:rPr>
          <w:rFonts w:ascii="Angsana New" w:hAnsi="Angsana New" w:hint="cs"/>
          <w:i/>
          <w:spacing w:val="-6"/>
          <w:sz w:val="30"/>
          <w:szCs w:val="30"/>
          <w:cs/>
        </w:rPr>
        <w:t>และรับรู้เป็นรายการรอตัดบัญชีซึ่ง</w:t>
      </w:r>
      <w:r w:rsidRPr="00596682">
        <w:rPr>
          <w:rFonts w:ascii="Angsana New" w:hAnsi="Angsana New"/>
          <w:i/>
          <w:spacing w:val="-6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596682">
        <w:rPr>
          <w:rFonts w:ascii="Angsana New" w:hAnsi="Angsana New" w:hint="cs"/>
          <w:i/>
          <w:spacing w:val="-6"/>
          <w:sz w:val="30"/>
          <w:szCs w:val="30"/>
          <w:cs/>
        </w:rPr>
        <w:t>ทางการเงิน</w:t>
      </w:r>
      <w:r w:rsidRPr="00596682">
        <w:rPr>
          <w:rFonts w:ascii="Angsana New" w:hAnsi="Angsana New"/>
          <w:i/>
          <w:spacing w:val="-6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D15BD0F" w14:textId="627BDFCA" w:rsidR="00596682" w:rsidRDefault="00596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0602BED8" w14:textId="77777777" w:rsidR="004D5CDB" w:rsidRPr="00596682" w:rsidRDefault="004D5CDB" w:rsidP="004D5C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96682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การวัดมูลค่ายุติธรรมของสินทรัพย์หรือหนี้สิน</w:t>
      </w:r>
      <w:r w:rsidRPr="0059668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9668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9668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96682">
        <w:rPr>
          <w:rFonts w:asciiTheme="majorBidi" w:hAnsiTheme="majorBidi" w:cstheme="majorBidi"/>
          <w:sz w:val="30"/>
          <w:szCs w:val="30"/>
          <w:cs/>
          <w:lang w:val="en-GB"/>
        </w:rPr>
        <w:t xml:space="preserve">ดังนี้ </w:t>
      </w:r>
    </w:p>
    <w:p w14:paraId="32602881" w14:textId="77777777" w:rsidR="004D5CDB" w:rsidRPr="00596682" w:rsidRDefault="004D5CDB" w:rsidP="004D5C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FEB402" w14:textId="1D11983E" w:rsidR="004D5CDB" w:rsidRPr="00596682" w:rsidRDefault="004D5CDB" w:rsidP="007E08B1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966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6443C" w:rsidRPr="0059668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966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9668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4C6DB8" w14:textId="6BD12423" w:rsidR="004D5CDB" w:rsidRPr="00596682" w:rsidRDefault="004D5CDB" w:rsidP="007E08B1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9668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966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6443C" w:rsidRPr="0059668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966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966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6443C" w:rsidRPr="00596682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521A0023" w14:textId="75BF7567" w:rsidR="004D5CDB" w:rsidRPr="00596682" w:rsidRDefault="004D5CDB" w:rsidP="007E08B1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9668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966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6443C" w:rsidRPr="0059668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966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9668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A8425D1" w14:textId="77777777" w:rsidR="004D5CDB" w:rsidRPr="00596682" w:rsidRDefault="004D5CDB" w:rsidP="004D5CDB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AAB9A5E" w14:textId="77777777" w:rsidR="004D5CDB" w:rsidRPr="00596682" w:rsidRDefault="004D5CDB" w:rsidP="004D5C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96682">
        <w:rPr>
          <w:rFonts w:asciiTheme="majorBidi" w:hAnsiTheme="majorBidi" w:cstheme="majorBidi"/>
          <w:sz w:val="30"/>
          <w:szCs w:val="30"/>
          <w:cs/>
          <w:lang w:val="en-GB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44DE104" w14:textId="77777777" w:rsidR="004D5CDB" w:rsidRPr="00596682" w:rsidRDefault="004D5CDB" w:rsidP="004D5C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ABE1A44" w14:textId="77777777" w:rsidR="004D5CDB" w:rsidRPr="00596682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59668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F0D60E" w14:textId="77777777" w:rsidR="001548C9" w:rsidRPr="00596682" w:rsidRDefault="001548C9" w:rsidP="0031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0C50228" w14:textId="259FC90E" w:rsidR="00BE3C94" w:rsidRPr="00596682" w:rsidRDefault="004D5CDB" w:rsidP="0031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66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6C7512" w:rsidRPr="0059668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ด</w:t>
      </w:r>
      <w:r w:rsidRPr="005966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5966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6F44C3" w:rsidRPr="0059668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หุ้นทุนซื้อคืน</w:t>
      </w:r>
    </w:p>
    <w:p w14:paraId="00F0B12C" w14:textId="77777777" w:rsidR="006F44C3" w:rsidRPr="00596682" w:rsidRDefault="006F44C3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A7FA32F" w14:textId="27D4F17E" w:rsidR="001548C9" w:rsidRDefault="004D5CDB" w:rsidP="00154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96682">
        <w:rPr>
          <w:rFonts w:ascii="Angsana New" w:hAnsi="Angsana New" w:hint="cs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596682">
        <w:rPr>
          <w:rFonts w:ascii="Angsana New" w:hAnsi="Angsana New" w:hint="cs"/>
          <w:spacing w:val="-6"/>
          <w:sz w:val="30"/>
          <w:szCs w:val="30"/>
          <w:cs/>
        </w:rPr>
        <w:t>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</w:t>
      </w:r>
      <w:r w:rsidRPr="00596682">
        <w:rPr>
          <w:rFonts w:ascii="Angsana New" w:hAnsi="Angsana New"/>
          <w:spacing w:val="-6"/>
          <w:sz w:val="30"/>
          <w:szCs w:val="30"/>
        </w:rPr>
        <w:t xml:space="preserve"> </w:t>
      </w:r>
      <w:r w:rsidRPr="00596682">
        <w:rPr>
          <w:rFonts w:ascii="Angsana New" w:hAnsi="Angsana New" w:hint="cs"/>
          <w:spacing w:val="-6"/>
          <w:sz w:val="30"/>
          <w:szCs w:val="30"/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596682">
        <w:rPr>
          <w:rFonts w:ascii="Angsana New" w:hAnsi="Angsana New" w:hint="cs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</w:t>
      </w:r>
      <w:r w:rsidRPr="00596682">
        <w:rPr>
          <w:rFonts w:ascii="Angsana New" w:hAnsi="Angsana New"/>
          <w:sz w:val="30"/>
          <w:szCs w:val="30"/>
        </w:rPr>
        <w:br/>
      </w:r>
      <w:r w:rsidRPr="00596682">
        <w:rPr>
          <w:rFonts w:ascii="Angsana New" w:hAnsi="Angsana New" w:hint="cs"/>
          <w:sz w:val="30"/>
          <w:szCs w:val="30"/>
          <w:cs/>
        </w:rPr>
        <w:t>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596682">
        <w:rPr>
          <w:rFonts w:ascii="Angsana New" w:hAnsi="Angsana New" w:hint="cs"/>
          <w:sz w:val="30"/>
          <w:szCs w:val="30"/>
        </w:rPr>
        <w:t>“</w:t>
      </w:r>
      <w:r w:rsidRPr="00596682">
        <w:rPr>
          <w:rFonts w:ascii="Angsana New" w:hAnsi="Angsana New" w:hint="cs"/>
          <w:sz w:val="30"/>
          <w:szCs w:val="30"/>
          <w:cs/>
        </w:rPr>
        <w:t>ส่วนเกินทุนหุ้นทุนซื้อคืน</w:t>
      </w:r>
      <w:r w:rsidRPr="00596682">
        <w:rPr>
          <w:rFonts w:ascii="Angsana New" w:hAnsi="Angsana New" w:hint="cs"/>
          <w:sz w:val="30"/>
          <w:szCs w:val="30"/>
        </w:rPr>
        <w:t>”</w:t>
      </w:r>
      <w:r w:rsidRPr="00596682">
        <w:rPr>
          <w:rFonts w:ascii="Angsana New" w:hAnsi="Angsana New" w:hint="cs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</w:t>
      </w:r>
      <w:r w:rsidRPr="00D31193">
        <w:rPr>
          <w:rFonts w:ascii="Angsana New" w:hAnsi="Angsana New" w:hint="cs"/>
          <w:sz w:val="30"/>
          <w:szCs w:val="30"/>
          <w:cs/>
        </w:rPr>
        <w:t>หักจากกำไรสะสมหลังจากที่หักจากส่วนเกินทุนหุ้นทุนซื้อคืนหมดแล้ว</w:t>
      </w:r>
    </w:p>
    <w:p w14:paraId="2F41283F" w14:textId="77777777" w:rsidR="00596682" w:rsidRPr="00D31193" w:rsidRDefault="00596682" w:rsidP="00154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310C1E4C" w14:textId="7FD5DB6A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6F44C3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ต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รายได้</w:t>
      </w:r>
    </w:p>
    <w:p w14:paraId="38F3081A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E8A93A7" w14:textId="77777777" w:rsidR="004D5CDB" w:rsidRPr="00D31193" w:rsidRDefault="004D5CD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054F4F14" w14:textId="71B1B893" w:rsidR="00596682" w:rsidRDefault="00596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E996AD6" w14:textId="77777777" w:rsidR="004D5CDB" w:rsidRPr="00D31193" w:rsidRDefault="004D5CD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6EA472E6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D8D59F" w14:textId="77777777" w:rsidR="004D5CDB" w:rsidRPr="00D31193" w:rsidRDefault="004D5CD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D31193">
        <w:rPr>
          <w:rFonts w:ascii="Angsana New" w:hAnsi="Angsana New"/>
          <w:sz w:val="30"/>
          <w:szCs w:val="30"/>
        </w:rPr>
        <w:t xml:space="preserve"> </w:t>
      </w:r>
    </w:p>
    <w:p w14:paraId="5A87F62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CFBE5C7" w14:textId="77777777" w:rsidR="004D5CDB" w:rsidRPr="00D31193" w:rsidRDefault="004D5CD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31A6A9CF" w14:textId="77777777" w:rsidR="003161F1" w:rsidRPr="00D31193" w:rsidRDefault="003161F1" w:rsidP="0031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FDB281" w14:textId="4ACCE62A" w:rsidR="004D5CDB" w:rsidRPr="00D31193" w:rsidRDefault="004D5CDB" w:rsidP="0031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D31193">
        <w:rPr>
          <w:rFonts w:ascii="Angsana New" w:hAnsi="Angsana New"/>
          <w:sz w:val="30"/>
          <w:szCs w:val="30"/>
        </w:rPr>
        <w:t xml:space="preserve"> (</w:t>
      </w:r>
      <w:r w:rsidRPr="00D31193">
        <w:rPr>
          <w:rFonts w:ascii="Angsana New" w:hAnsi="Angsana New"/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D31193">
        <w:rPr>
          <w:rFonts w:ascii="Angsana New" w:hAnsi="Angsana New"/>
          <w:sz w:val="30"/>
          <w:szCs w:val="30"/>
        </w:rPr>
        <w:t>)</w:t>
      </w:r>
      <w:r w:rsidRPr="00D31193">
        <w:rPr>
          <w:rFonts w:ascii="Angsana New" w:hAnsi="Angsana New"/>
          <w:sz w:val="30"/>
          <w:szCs w:val="30"/>
          <w:cs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 กลุ่มบริษัทขายสินค้าและบริการเป็นเอกเทศแยกต่างหาก </w:t>
      </w:r>
    </w:p>
    <w:p w14:paraId="66B5EE21" w14:textId="61CD27CA" w:rsidR="00C02A1E" w:rsidRPr="00D31193" w:rsidRDefault="00C02A1E" w:rsidP="004D5CDB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E81EAA" w14:textId="63F56E6F" w:rsidR="000C4EDF" w:rsidRPr="00D31193" w:rsidRDefault="000C4EDF" w:rsidP="000C4EDF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ถ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ดอกเบี้ย</w:t>
      </w:r>
    </w:p>
    <w:p w14:paraId="299B4CCD" w14:textId="45DE1D61" w:rsidR="001724D5" w:rsidRPr="00D31193" w:rsidRDefault="001724D5" w:rsidP="004D5CDB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7AD9CB5" w14:textId="1AF88F79" w:rsidR="001724D5" w:rsidRPr="00D31193" w:rsidRDefault="001724D5" w:rsidP="001724D5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A617AF5" w14:textId="77777777" w:rsidR="001724D5" w:rsidRPr="00D31193" w:rsidRDefault="001724D5" w:rsidP="001724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6F37B" w14:textId="4D9D6DAD" w:rsidR="001724D5" w:rsidRPr="00D31193" w:rsidRDefault="001724D5" w:rsidP="001724D5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6DA76D81" w14:textId="77777777" w:rsidR="001724D5" w:rsidRPr="00D31193" w:rsidRDefault="001724D5" w:rsidP="001724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0D411" w14:textId="77777777" w:rsidR="001724D5" w:rsidRPr="00D31193" w:rsidRDefault="001724D5" w:rsidP="001724D5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57460B9" w14:textId="77777777" w:rsidR="001724D5" w:rsidRPr="00D31193" w:rsidRDefault="001724D5" w:rsidP="007E08B1">
      <w:pPr>
        <w:pStyle w:val="NoSpacing"/>
        <w:numPr>
          <w:ilvl w:val="0"/>
          <w:numId w:val="29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1CAF7D2A" w14:textId="77777777" w:rsidR="001724D5" w:rsidRPr="00D31193" w:rsidRDefault="001724D5" w:rsidP="007E08B1">
      <w:pPr>
        <w:pStyle w:val="NoSpacing"/>
        <w:numPr>
          <w:ilvl w:val="0"/>
          <w:numId w:val="29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38F3256" w14:textId="77777777" w:rsidR="00596682" w:rsidRDefault="00596682" w:rsidP="001724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B948A" w14:textId="67CDF725" w:rsidR="001724D5" w:rsidRPr="00D31193" w:rsidRDefault="001724D5" w:rsidP="001724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79E2636" w14:textId="078AFCAA" w:rsidR="00596682" w:rsidRDefault="00596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92CA250" w14:textId="6853DFE0" w:rsidR="001724D5" w:rsidRPr="00D31193" w:rsidRDefault="001724D5" w:rsidP="001724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519E1F6" w14:textId="2372A067" w:rsidR="001724D5" w:rsidRPr="00D31193" w:rsidRDefault="001724D5" w:rsidP="004D5CDB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7A9F051" w14:textId="77777777" w:rsidR="001724D5" w:rsidRPr="00D31193" w:rsidRDefault="001724D5" w:rsidP="001724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4D754325" w14:textId="77777777" w:rsidR="001724D5" w:rsidRPr="00D31193" w:rsidRDefault="001724D5" w:rsidP="001724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DB5B0" w14:textId="77777777" w:rsidR="001724D5" w:rsidRPr="00D31193" w:rsidRDefault="001724D5" w:rsidP="001724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60779163" w14:textId="77777777" w:rsidR="004D5CDB" w:rsidRPr="00D31193" w:rsidRDefault="004D5CDB" w:rsidP="004D5CDB">
      <w:pPr>
        <w:ind w:left="540"/>
        <w:rPr>
          <w:rFonts w:asciiTheme="majorBidi" w:eastAsia="Calibri" w:hAnsiTheme="majorBidi" w:cstheme="majorBidi"/>
          <w:sz w:val="30"/>
          <w:szCs w:val="30"/>
          <w:cs/>
        </w:rPr>
      </w:pPr>
    </w:p>
    <w:p w14:paraId="66115A41" w14:textId="14201929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0C4EDF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) 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ภาษีเงินได้</w:t>
      </w:r>
    </w:p>
    <w:p w14:paraId="42C060E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6952705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hint="cs"/>
          <w:sz w:val="30"/>
          <w:szCs w:val="30"/>
          <w:cs/>
        </w:rPr>
        <w:t>ค่าใช้จ่าย</w:t>
      </w:r>
      <w:r w:rsidRPr="00D31193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D31193">
        <w:rPr>
          <w:rFonts w:hint="cs"/>
          <w:sz w:val="30"/>
          <w:szCs w:val="30"/>
          <w:cs/>
        </w:rPr>
        <w:t>ของงวด</w:t>
      </w:r>
      <w:r w:rsidRPr="00D31193">
        <w:rPr>
          <w:sz w:val="30"/>
          <w:szCs w:val="30"/>
          <w:cs/>
        </w:rPr>
        <w:t>ปัจจุบันและภาษีเงินได้รอการตัดบัญชี</w:t>
      </w:r>
      <w:r w:rsidRPr="00D31193">
        <w:rPr>
          <w:sz w:val="30"/>
          <w:szCs w:val="30"/>
        </w:rPr>
        <w:t xml:space="preserve"> </w:t>
      </w:r>
      <w:r w:rsidRPr="00D31193">
        <w:rPr>
          <w:sz w:val="30"/>
          <w:szCs w:val="30"/>
          <w:cs/>
        </w:rPr>
        <w:t>ภาษีเงินได้</w:t>
      </w:r>
      <w:r w:rsidRPr="00D31193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D31193">
        <w:rPr>
          <w:sz w:val="30"/>
          <w:szCs w:val="30"/>
          <w:cs/>
        </w:rPr>
        <w:t>รับรู้ในกำไร</w:t>
      </w:r>
      <w:r w:rsidRPr="00D31193">
        <w:rPr>
          <w:rFonts w:hint="cs"/>
          <w:sz w:val="30"/>
          <w:szCs w:val="30"/>
          <w:cs/>
        </w:rPr>
        <w:t>หรือ</w:t>
      </w:r>
      <w:r w:rsidRPr="00D31193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D31193">
        <w:rPr>
          <w:rFonts w:hint="cs"/>
          <w:sz w:val="30"/>
          <w:szCs w:val="30"/>
          <w:cs/>
        </w:rPr>
        <w:t>ที่รับรู้โดยตรง</w:t>
      </w:r>
      <w:r w:rsidRPr="00D31193">
        <w:rPr>
          <w:sz w:val="30"/>
          <w:szCs w:val="30"/>
          <w:cs/>
        </w:rPr>
        <w:t>ในส่วนของผู้ถือหุ้น</w:t>
      </w:r>
      <w:r w:rsidRPr="00D31193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1AAC54BB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3B5A54" w14:textId="54CAE8EE" w:rsidR="004D5CDB" w:rsidRPr="00D31193" w:rsidRDefault="004D5CDB" w:rsidP="00707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D31193">
        <w:rPr>
          <w:rFonts w:ascii="Times New Roman" w:hAnsi="Times New Roman" w:hint="cs"/>
          <w:sz w:val="30"/>
          <w:szCs w:val="30"/>
          <w:cs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8140C0"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ๆ</w:t>
      </w:r>
    </w:p>
    <w:p w14:paraId="600544E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30F31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D31193">
        <w:rPr>
          <w:rFonts w:ascii="Angsana New" w:hAnsi="Angsana New"/>
          <w:sz w:val="30"/>
          <w:szCs w:val="30"/>
          <w:cs/>
        </w:rPr>
        <w:t>บันทึกโ</w:t>
      </w:r>
      <w:r w:rsidRPr="00D31193">
        <w:rPr>
          <w:rFonts w:ascii="Angsana New" w:hAnsi="Angsana New" w:hint="cs"/>
          <w:sz w:val="30"/>
          <w:szCs w:val="30"/>
          <w:cs/>
        </w:rPr>
        <w:t>ดย</w:t>
      </w:r>
      <w:r w:rsidRPr="00D31193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D3119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D31193">
        <w:rPr>
          <w:rFonts w:ascii="Angsana New" w:hAnsi="Angsana New"/>
          <w:sz w:val="30"/>
          <w:szCs w:val="30"/>
          <w:cs/>
        </w:rPr>
        <w:t>ไม่</w:t>
      </w:r>
      <w:r w:rsidRPr="00D31193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Pr="00D31193">
        <w:rPr>
          <w:rFonts w:ascii="Angsana New" w:hAnsi="Angsana New"/>
          <w:sz w:val="30"/>
          <w:szCs w:val="30"/>
          <w:cs/>
        </w:rPr>
        <w:br/>
      </w:r>
      <w:r w:rsidRPr="00D31193">
        <w:rPr>
          <w:rFonts w:ascii="Angsana New" w:hAnsi="Angsana New" w:hint="cs"/>
          <w:sz w:val="30"/>
          <w:szCs w:val="30"/>
          <w:cs/>
        </w:rPr>
        <w:t>ผลแตก</w:t>
      </w:r>
      <w:r w:rsidRPr="00D31193">
        <w:rPr>
          <w:rFonts w:ascii="Angsana New" w:hAnsi="Angsana New"/>
          <w:sz w:val="30"/>
          <w:szCs w:val="30"/>
          <w:cs/>
        </w:rPr>
        <w:t>ต่างชั่วคราวต่อไปนี้</w:t>
      </w:r>
      <w:r w:rsidRPr="00D31193">
        <w:rPr>
          <w:rFonts w:ascii="Angsana New" w:hAnsi="Angsana New" w:hint="cs"/>
          <w:sz w:val="30"/>
          <w:szCs w:val="30"/>
          <w:cs/>
        </w:rPr>
        <w:t xml:space="preserve"> การรับรู้</w:t>
      </w:r>
      <w:r w:rsidRPr="00D31193">
        <w:rPr>
          <w:rFonts w:ascii="Angsana New" w:hAnsi="Angsana New"/>
          <w:sz w:val="30"/>
          <w:szCs w:val="30"/>
          <w:cs/>
        </w:rPr>
        <w:t>ค่าความนิยม</w:t>
      </w:r>
      <w:r w:rsidRPr="00D31193">
        <w:rPr>
          <w:rFonts w:ascii="Angsana New" w:hAnsi="Angsana New" w:hint="cs"/>
          <w:sz w:val="30"/>
          <w:szCs w:val="30"/>
          <w:cs/>
        </w:rPr>
        <w:t xml:space="preserve"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01EB64EC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E8B6CDA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การวัดม</w:t>
      </w:r>
      <w:r w:rsidRPr="00D31193">
        <w:rPr>
          <w:rFonts w:ascii="Angsana New" w:hAnsi="Angsana New" w:hint="cs"/>
          <w:sz w:val="30"/>
          <w:szCs w:val="30"/>
          <w:cs/>
        </w:rPr>
        <w:t>ู</w:t>
      </w:r>
      <w:r w:rsidRPr="00D31193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D31193">
        <w:rPr>
          <w:rFonts w:ascii="Angsana New" w:hAnsi="Angsana New"/>
          <w:sz w:val="30"/>
          <w:szCs w:val="30"/>
        </w:rPr>
        <w:t xml:space="preserve"> </w:t>
      </w:r>
    </w:p>
    <w:p w14:paraId="2895617C" w14:textId="77777777" w:rsidR="00596682" w:rsidRDefault="00596682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C582A1F" w14:textId="2F609DE0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D31193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D31193">
        <w:rPr>
          <w:rFonts w:ascii="Angsana New" w:hAnsi="Angsana New"/>
          <w:sz w:val="30"/>
          <w:szCs w:val="30"/>
          <w:cs/>
        </w:rPr>
        <w:t>ใช้อัตราภาษี</w:t>
      </w:r>
      <w:r w:rsidRPr="00D31193">
        <w:rPr>
          <w:rFonts w:ascii="Angsana New" w:hAnsi="Angsana New" w:hint="cs"/>
          <w:sz w:val="30"/>
          <w:szCs w:val="30"/>
          <w:cs/>
        </w:rPr>
        <w:t xml:space="preserve"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3179BA5E" w14:textId="05C993FD" w:rsidR="00596682" w:rsidRDefault="00596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A2175DA" w14:textId="0FF47D5B" w:rsidR="004D5CDB" w:rsidRPr="00D31193" w:rsidRDefault="004D5CDB" w:rsidP="00307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 w:hint="cs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>ประเมินผลกระทบจากหลายปัจจัย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D31193">
        <w:rPr>
          <w:rFonts w:ascii="Angsana New" w:hAnsi="Angsana New"/>
          <w:spacing w:val="-6"/>
          <w:sz w:val="30"/>
          <w:szCs w:val="30"/>
        </w:rPr>
        <w:br/>
      </w:r>
      <w:r w:rsidRPr="00D31193">
        <w:rPr>
          <w:rFonts w:ascii="Angsana New" w:hAnsi="Angsana New" w:hint="cs"/>
          <w:sz w:val="30"/>
          <w:szCs w:val="30"/>
          <w:cs/>
        </w:rPr>
        <w:t>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</w:t>
      </w:r>
      <w:r w:rsidR="00274DE7"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0B326B3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3E0A0A2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D31193">
        <w:rPr>
          <w:rFonts w:ascii="Angsana New" w:hAnsi="Angsana New" w:hint="cs"/>
          <w:sz w:val="30"/>
          <w:szCs w:val="30"/>
          <w:cs/>
        </w:rPr>
        <w:t>การ</w:t>
      </w:r>
      <w:r w:rsidRPr="00D31193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ตาม</w:t>
      </w:r>
      <w:r w:rsidRPr="00D31193">
        <w:rPr>
          <w:rFonts w:ascii="Angsana New" w:hAnsi="Angsana New"/>
          <w:spacing w:val="10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D31193">
        <w:rPr>
          <w:rFonts w:ascii="Angsana New" w:hAnsi="Angsana New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B7F2736" w14:textId="25EF655E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581043F1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Pr="00D31193">
        <w:rPr>
          <w:rFonts w:ascii="Angsana New" w:hAnsi="Angsana New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30B622D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6C201DB" w14:textId="5B6730A6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1724D5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ธ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กำไรต่อหุ้น</w:t>
      </w:r>
    </w:p>
    <w:p w14:paraId="3BCE208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rPr>
          <w:rFonts w:ascii="Angsana New" w:hAnsi="Angsana New"/>
          <w:b/>
          <w:sz w:val="30"/>
          <w:szCs w:val="30"/>
          <w:cs/>
        </w:rPr>
      </w:pPr>
    </w:p>
    <w:p w14:paraId="6DC2B016" w14:textId="64E4C1EF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D31193">
        <w:rPr>
          <w:rFonts w:hint="cs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กำไรต่อหุ้นขั้นพื้นฐานคำนวณโดยการหารกำไรหรือขาดทุนของผู้ถือหุ้นสามัญของกลุ่มบริษัท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D31193">
        <w:rPr>
          <w:b/>
          <w:sz w:val="30"/>
          <w:szCs w:val="30"/>
        </w:rPr>
        <w:t xml:space="preserve"> </w:t>
      </w:r>
    </w:p>
    <w:p w14:paraId="686FB8E7" w14:textId="49EDBA92" w:rsidR="001548C9" w:rsidRPr="00D31193" w:rsidRDefault="0015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sz w:val="30"/>
          <w:szCs w:val="30"/>
        </w:rPr>
      </w:pPr>
      <w:r w:rsidRPr="00D31193">
        <w:rPr>
          <w:b/>
          <w:sz w:val="30"/>
          <w:szCs w:val="30"/>
        </w:rPr>
        <w:br w:type="page"/>
      </w:r>
    </w:p>
    <w:p w14:paraId="44FD8A67" w14:textId="6598D4AA" w:rsidR="0002619D" w:rsidRPr="00D31193" w:rsidRDefault="0002619D" w:rsidP="0002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บุคคลหรือกิจการที่เกี่ยวข้องกัน</w:t>
      </w:r>
    </w:p>
    <w:p w14:paraId="738306C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4A7E560" w14:textId="77777777" w:rsidR="004D5CDB" w:rsidRPr="00D31193" w:rsidRDefault="004D5CDB" w:rsidP="004D5CDB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D31193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81748B3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04CD709" w14:textId="4754F73A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1724D5"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บ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รายงานทางการเงินจำแนกตามส่วนงาน</w:t>
      </w:r>
    </w:p>
    <w:p w14:paraId="4EE27692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EB9415" w14:textId="46398535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="00250318">
        <w:rPr>
          <w:rFonts w:ascii="Angsana New" w:hAnsi="Angsana New" w:hint="cs"/>
          <w:color w:val="000000"/>
          <w:sz w:val="30"/>
          <w:szCs w:val="30"/>
          <w:cs/>
        </w:rPr>
        <w:t xml:space="preserve"> ของกลุ่มบริษัท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89CC9B0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1F23988" w14:textId="679D84B5" w:rsidR="00570AD4" w:rsidRPr="00D31193" w:rsidRDefault="00570AD4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D6443C" w:rsidRPr="00D31193">
        <w:rPr>
          <w:rFonts w:ascii="Angsana New" w:hAnsi="Angsana New"/>
          <w:b/>
          <w:bCs/>
          <w:color w:val="000000"/>
          <w:sz w:val="30"/>
          <w:szCs w:val="30"/>
        </w:rPr>
        <w:t>2019</w:t>
      </w:r>
      <w:r w:rsidRPr="00D31193">
        <w:rPr>
          <w:rFonts w:ascii="Angsana New" w:hAnsi="Angsana New"/>
          <w:b/>
          <w:bCs/>
          <w:color w:val="000000"/>
          <w:sz w:val="30"/>
          <w:szCs w:val="30"/>
        </w:rPr>
        <w:t xml:space="preserve"> (C</w:t>
      </w:r>
      <w:r w:rsidR="00274DE7" w:rsidRPr="00D31193">
        <w:rPr>
          <w:rFonts w:ascii="Angsana New" w:hAnsi="Angsana New"/>
          <w:b/>
          <w:bCs/>
          <w:color w:val="000000"/>
          <w:sz w:val="30"/>
          <w:szCs w:val="30"/>
        </w:rPr>
        <w:t>OVID</w:t>
      </w: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="00D6443C" w:rsidRPr="00D31193">
        <w:rPr>
          <w:rFonts w:ascii="Angsana New" w:hAnsi="Angsana New"/>
          <w:b/>
          <w:bCs/>
          <w:color w:val="000000"/>
          <w:sz w:val="30"/>
          <w:szCs w:val="30"/>
        </w:rPr>
        <w:t>19</w:t>
      </w: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0495F306" w14:textId="77777777" w:rsidR="006F44C3" w:rsidRPr="00D31193" w:rsidRDefault="006F44C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798CDC7" w14:textId="479F0C37" w:rsidR="00570AD4" w:rsidRPr="00D31193" w:rsidRDefault="00570AD4" w:rsidP="00570AD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ใน</w:t>
      </w:r>
      <w:r w:rsidRPr="00D31193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D31193">
        <w:rPr>
          <w:rFonts w:ascii="Angsana New" w:hAnsi="Angsana New"/>
          <w:sz w:val="30"/>
          <w:szCs w:val="30"/>
          <w:cs/>
        </w:rPr>
        <w:t>โรค</w:t>
      </w:r>
      <w:r w:rsidRPr="00D3119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D6443C" w:rsidRPr="00D31193">
        <w:rPr>
          <w:rFonts w:ascii="Angsana New" w:hAnsi="Angsana New"/>
          <w:sz w:val="30"/>
          <w:szCs w:val="30"/>
        </w:rPr>
        <w:t>2019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</w:rPr>
        <w:t>(COVID-</w:t>
      </w:r>
      <w:r w:rsidR="00D6443C" w:rsidRPr="00D31193">
        <w:rPr>
          <w:rFonts w:ascii="Angsana New" w:hAnsi="Angsana New"/>
          <w:sz w:val="30"/>
          <w:szCs w:val="30"/>
        </w:rPr>
        <w:t>19</w:t>
      </w:r>
      <w:r w:rsidRPr="00D31193">
        <w:rPr>
          <w:rFonts w:ascii="Angsana New" w:hAnsi="Angsana New"/>
          <w:sz w:val="30"/>
          <w:szCs w:val="30"/>
        </w:rPr>
        <w:t>)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D31193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D31193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D31193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การผลิต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D31193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D31193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0C1AFF4C" w14:textId="77777777" w:rsidR="00570AD4" w:rsidRPr="00D31193" w:rsidRDefault="00570AD4" w:rsidP="00570AD4">
      <w:pPr>
        <w:rPr>
          <w:rFonts w:ascii="Angsana New" w:hAnsi="Angsana New"/>
          <w:sz w:val="30"/>
          <w:szCs w:val="30"/>
        </w:rPr>
      </w:pPr>
    </w:p>
    <w:p w14:paraId="3705EBC9" w14:textId="58D2E7CE" w:rsidR="00C02A1E" w:rsidRPr="00D31193" w:rsidRDefault="00570AD4" w:rsidP="0002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D31193">
        <w:rPr>
          <w:rFonts w:ascii="Angsana New" w:hAnsi="Angsana New"/>
          <w:sz w:val="30"/>
          <w:szCs w:val="30"/>
          <w:cs/>
        </w:rPr>
        <w:t xml:space="preserve">วันที่ </w:t>
      </w:r>
      <w:r w:rsidR="00D6443C" w:rsidRPr="00D31193">
        <w:rPr>
          <w:rFonts w:ascii="Angsana New" w:hAnsi="Angsana New"/>
          <w:sz w:val="30"/>
          <w:szCs w:val="30"/>
        </w:rPr>
        <w:t>31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ธันวาคม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D31193">
        <w:rPr>
          <w:rFonts w:ascii="Angsana New" w:hAnsi="Angsana New"/>
          <w:sz w:val="30"/>
          <w:szCs w:val="30"/>
          <w:cs/>
        </w:rPr>
        <w:t>กลุ่มบริษัท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2019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31193">
        <w:rPr>
          <w:rFonts w:ascii="Angsana New" w:hAnsi="Angsana New"/>
          <w:color w:val="000000"/>
          <w:sz w:val="30"/>
          <w:szCs w:val="30"/>
        </w:rPr>
        <w:t>COVID-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19</w:t>
      </w:r>
      <w:r w:rsidRPr="00D31193">
        <w:rPr>
          <w:rFonts w:ascii="Angsana New" w:hAnsi="Angsana New"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14:paraId="7A3DA74D" w14:textId="07E3C020" w:rsidR="000A38C1" w:rsidRPr="00D3119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</w:rPr>
        <w:br w:type="page"/>
      </w:r>
    </w:p>
    <w:p w14:paraId="474E5102" w14:textId="77777777" w:rsidR="0002619D" w:rsidRPr="00D31193" w:rsidRDefault="0002619D" w:rsidP="0002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334EDE" w14:textId="77777777" w:rsidR="00570AD4" w:rsidRPr="00D31193" w:rsidRDefault="00570AD4" w:rsidP="007E08B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40658B1E" w14:textId="77777777" w:rsidR="00570AD4" w:rsidRPr="00D31193" w:rsidRDefault="00570AD4" w:rsidP="00570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296CA1B" w14:textId="77777777" w:rsidR="00570AD4" w:rsidRPr="00D31193" w:rsidRDefault="00570AD4" w:rsidP="00570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กลุ่มบริษัท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31193">
        <w:rPr>
          <w:rFonts w:ascii="Angsana New" w:hAnsi="Angsana New"/>
          <w:color w:val="000000"/>
          <w:sz w:val="30"/>
          <w:szCs w:val="30"/>
        </w:rPr>
        <w:t>Simplified approach)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31193">
        <w:rPr>
          <w:rFonts w:ascii="Angsana New" w:hAnsi="Angsana New"/>
          <w:color w:val="000000"/>
          <w:sz w:val="30"/>
          <w:szCs w:val="30"/>
        </w:rPr>
        <w:t>loss rate)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D31193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D31193">
        <w:rPr>
          <w:rFonts w:ascii="Angsana New" w:hAnsi="Angsana New"/>
          <w:sz w:val="30"/>
          <w:szCs w:val="30"/>
        </w:rPr>
        <w:t xml:space="preserve">(Forward-looking information) </w:t>
      </w:r>
      <w:r w:rsidRPr="00D31193">
        <w:rPr>
          <w:rFonts w:ascii="Angsana New" w:hAnsi="Angsana New"/>
          <w:sz w:val="30"/>
          <w:szCs w:val="30"/>
          <w:cs/>
        </w:rPr>
        <w:t>มา</w:t>
      </w:r>
      <w:r w:rsidRPr="00D31193">
        <w:rPr>
          <w:rFonts w:ascii="Angsana New" w:hAnsi="Angsana New" w:hint="cs"/>
          <w:sz w:val="30"/>
          <w:szCs w:val="30"/>
          <w:cs/>
        </w:rPr>
        <w:t>พิจารณา</w:t>
      </w:r>
    </w:p>
    <w:p w14:paraId="3DD416DF" w14:textId="77777777" w:rsidR="00570AD4" w:rsidRPr="00D31193" w:rsidRDefault="00570AD4" w:rsidP="00570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F76AE54" w14:textId="69579499" w:rsidR="001548C9" w:rsidRPr="00D31193" w:rsidRDefault="00570AD4" w:rsidP="0015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กลุ่มบริษั</w:t>
      </w:r>
      <w:r w:rsidRPr="00D31193">
        <w:rPr>
          <w:rFonts w:ascii="Angsana New" w:hAnsi="Angsana New" w:hint="cs"/>
          <w:sz w:val="30"/>
          <w:szCs w:val="30"/>
          <w:cs/>
        </w:rPr>
        <w:t xml:space="preserve">ทเลือกไม่นำสถานการณ์ </w:t>
      </w:r>
      <w:r w:rsidRPr="00D31193">
        <w:rPr>
          <w:rFonts w:ascii="Angsana New" w:hAnsi="Angsana New"/>
          <w:sz w:val="30"/>
          <w:szCs w:val="30"/>
        </w:rPr>
        <w:t>COVID-</w:t>
      </w:r>
      <w:r w:rsidR="00D6443C" w:rsidRPr="00D31193">
        <w:rPr>
          <w:rFonts w:ascii="Angsana New" w:hAnsi="Angsana New"/>
          <w:sz w:val="30"/>
          <w:szCs w:val="30"/>
        </w:rPr>
        <w:t>19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มาถือเป็น</w:t>
      </w:r>
      <w:r w:rsidRPr="00D31193">
        <w:rPr>
          <w:rFonts w:ascii="Angsana New" w:hAnsi="Angsana New"/>
          <w:sz w:val="30"/>
          <w:szCs w:val="30"/>
          <w:cs/>
        </w:rPr>
        <w:t>ข้อบ่งชี้การด้อยค่</w:t>
      </w:r>
      <w:r w:rsidR="00250318">
        <w:rPr>
          <w:rFonts w:ascii="Angsana New" w:hAnsi="Angsana New" w:hint="cs"/>
          <w:sz w:val="30"/>
          <w:szCs w:val="30"/>
          <w:cs/>
        </w:rPr>
        <w:t>าของ</w:t>
      </w:r>
      <w:r w:rsidRPr="00D31193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และสินทรัพย์ไม่มีตัวตน</w:t>
      </w:r>
      <w:r w:rsidRPr="00D31193">
        <w:rPr>
          <w:sz w:val="30"/>
          <w:szCs w:val="30"/>
          <w:cs/>
        </w:rPr>
        <w:t xml:space="preserve"> </w:t>
      </w:r>
    </w:p>
    <w:p w14:paraId="2AADA792" w14:textId="77777777" w:rsidR="000A38C1" w:rsidRPr="00D31193" w:rsidRDefault="000A38C1" w:rsidP="0015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sz w:val="30"/>
          <w:szCs w:val="30"/>
          <w:cs/>
        </w:rPr>
      </w:pPr>
    </w:p>
    <w:p w14:paraId="560E5DD7" w14:textId="77777777" w:rsidR="00570AD4" w:rsidRPr="00D31193" w:rsidRDefault="00570AD4" w:rsidP="007E08B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0032EA02" w14:textId="77777777" w:rsidR="00570AD4" w:rsidRPr="00D31193" w:rsidRDefault="00570AD4" w:rsidP="00570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3C480D98" w14:textId="17AF24A8" w:rsidR="00570AD4" w:rsidRPr="00D31193" w:rsidRDefault="00570AD4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</w:rPr>
        <w:t>COVID-</w:t>
      </w:r>
      <w:r w:rsidR="00D6443C" w:rsidRPr="00D31193">
        <w:rPr>
          <w:rFonts w:ascii="Angsana New" w:hAnsi="Angsana New"/>
          <w:sz w:val="30"/>
          <w:szCs w:val="30"/>
        </w:rPr>
        <w:t>19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มาเป็นข้อมูลในการประมาณการความเพียงพอของกำไร</w:t>
      </w:r>
      <w:r w:rsidRPr="00D31193">
        <w:rPr>
          <w:rFonts w:ascii="Angsana New" w:hAnsi="Angsana New" w:hint="cs"/>
          <w:spacing w:val="-2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D6443C" w:rsidRPr="00D31193">
        <w:rPr>
          <w:rFonts w:ascii="Angsana New" w:hAnsi="Angsana New"/>
          <w:spacing w:val="-2"/>
          <w:sz w:val="30"/>
          <w:szCs w:val="30"/>
        </w:rPr>
        <w:t>31</w:t>
      </w:r>
      <w:r w:rsidRPr="00D31193">
        <w:rPr>
          <w:rFonts w:ascii="Angsana New" w:hAnsi="Angsana New"/>
          <w:spacing w:val="-2"/>
          <w:sz w:val="30"/>
          <w:szCs w:val="30"/>
        </w:rPr>
        <w:t xml:space="preserve"> </w:t>
      </w:r>
      <w:r w:rsidRPr="00D31193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hAnsi="Angsana New"/>
          <w:spacing w:val="-2"/>
          <w:sz w:val="30"/>
          <w:szCs w:val="30"/>
        </w:rPr>
        <w:t>2563</w:t>
      </w:r>
    </w:p>
    <w:p w14:paraId="333E42E8" w14:textId="77777777" w:rsidR="006F44C3" w:rsidRPr="00D31193" w:rsidRDefault="006F44C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6999977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7DA16C9A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D0523F" w14:textId="342614CC" w:rsidR="004D5CDB" w:rsidRPr="00D31193" w:rsidRDefault="004D5CDB" w:rsidP="004D5CDB">
      <w:pPr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10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36F00FEE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67" w:type="dxa"/>
        <w:tblInd w:w="360" w:type="dxa"/>
        <w:tblLook w:val="0000" w:firstRow="0" w:lastRow="0" w:firstColumn="0" w:lastColumn="0" w:noHBand="0" w:noVBand="0"/>
      </w:tblPr>
      <w:tblGrid>
        <w:gridCol w:w="3488"/>
        <w:gridCol w:w="1462"/>
        <w:gridCol w:w="4217"/>
      </w:tblGrid>
      <w:tr w:rsidR="00AA12FD" w:rsidRPr="00D31193" w14:paraId="76D29C70" w14:textId="77777777" w:rsidTr="00AA12FD">
        <w:trPr>
          <w:trHeight w:val="337"/>
        </w:trPr>
        <w:tc>
          <w:tcPr>
            <w:tcW w:w="3488" w:type="dxa"/>
          </w:tcPr>
          <w:p w14:paraId="51910465" w14:textId="3B519AEF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62" w:type="dxa"/>
          </w:tcPr>
          <w:p w14:paraId="4362757A" w14:textId="6CA319A0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17" w:type="dxa"/>
          </w:tcPr>
          <w:p w14:paraId="33419A8B" w14:textId="5016C779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A12FD" w:rsidRPr="00D31193" w14:paraId="6E60C2E3" w14:textId="77777777" w:rsidTr="00AA12FD">
        <w:trPr>
          <w:trHeight w:val="337"/>
        </w:trPr>
        <w:tc>
          <w:tcPr>
            <w:tcW w:w="3488" w:type="dxa"/>
          </w:tcPr>
          <w:p w14:paraId="590DABE2" w14:textId="421606E1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พหล </w:t>
            </w:r>
            <w:r w:rsidR="00D6443C"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7C87F548" w14:textId="64CF9B66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06D9D8D9" w14:textId="0B89951D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มีกรรมการร่วมกัน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A12FD" w:rsidRPr="00D31193" w14:paraId="2A6CE381" w14:textId="77777777" w:rsidTr="00AA12FD">
        <w:trPr>
          <w:trHeight w:val="411"/>
        </w:trPr>
        <w:tc>
          <w:tcPr>
            <w:tcW w:w="3488" w:type="dxa"/>
          </w:tcPr>
          <w:p w14:paraId="08C85BA5" w14:textId="77777777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วิสดอม เอ็นเตอร์ไพร์ส จำกัด</w:t>
            </w:r>
          </w:p>
        </w:tc>
        <w:tc>
          <w:tcPr>
            <w:tcW w:w="1462" w:type="dxa"/>
          </w:tcPr>
          <w:p w14:paraId="09706C3C" w14:textId="77777777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38F5027A" w14:textId="77777777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A12FD" w:rsidRPr="00D31193" w14:paraId="0AFAFD56" w14:textId="77777777" w:rsidTr="00AA12FD">
        <w:trPr>
          <w:trHeight w:val="449"/>
        </w:trPr>
        <w:tc>
          <w:tcPr>
            <w:tcW w:w="3488" w:type="dxa"/>
          </w:tcPr>
          <w:p w14:paraId="2E6095E5" w14:textId="2FC4A2B9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" w:name="_Hlk7182998"/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พัทยา แกรนด์ วิลเลจ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  <w:bookmarkEnd w:id="2"/>
          </w:p>
        </w:tc>
        <w:tc>
          <w:tcPr>
            <w:tcW w:w="1462" w:type="dxa"/>
          </w:tcPr>
          <w:p w14:paraId="4A63375A" w14:textId="77777777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5B4F4445" w14:textId="77777777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9D57FCB" w14:textId="77777777" w:rsidR="004D5CDB" w:rsidRPr="00D31193" w:rsidRDefault="004D5CDB" w:rsidP="004D5CDB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olor w:val="000000"/>
          <w:cs/>
        </w:rPr>
      </w:pPr>
    </w:p>
    <w:p w14:paraId="4E4F163C" w14:textId="169FE56B" w:rsidR="004D5CDB" w:rsidRPr="00D31193" w:rsidRDefault="004D5CDB" w:rsidP="004D5CDB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color w:val="000000"/>
          <w:lang w:val="en-US"/>
        </w:rPr>
      </w:pPr>
      <w:r w:rsidRPr="00D31193">
        <w:rPr>
          <w:rFonts w:ascii="Angsana New" w:hAnsi="Angsana New" w:cs="Angsana New"/>
          <w:color w:val="000000"/>
          <w:cs/>
        </w:rPr>
        <w:t>นโยบายการกำหนดราคาสำหรับรายการ</w:t>
      </w:r>
      <w:r w:rsidRPr="00D31193">
        <w:rPr>
          <w:rFonts w:ascii="Angsana New" w:hAnsi="Angsana New" w:cs="Angsana New" w:hint="cs"/>
          <w:color w:val="000000"/>
          <w:cs/>
        </w:rPr>
        <w:t>กับ</w:t>
      </w:r>
      <w:r w:rsidR="00211E35" w:rsidRPr="00D31193">
        <w:rPr>
          <w:rFonts w:ascii="Angsana New" w:hAnsi="Angsana New" w:cs="Angsana New" w:hint="cs"/>
          <w:color w:val="000000"/>
          <w:cs/>
        </w:rPr>
        <w:t>แต่ละประเภทมี</w:t>
      </w:r>
      <w:r w:rsidRPr="00D31193">
        <w:rPr>
          <w:rFonts w:ascii="Angsana New" w:hAnsi="Angsana New" w:cs="Angsana New"/>
          <w:color w:val="000000"/>
          <w:cs/>
        </w:rPr>
        <w:t>ดังต่อไปนี้</w:t>
      </w:r>
    </w:p>
    <w:p w14:paraId="4B14CA8C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8489" w:type="dxa"/>
        <w:tblInd w:w="450" w:type="dxa"/>
        <w:tblLook w:val="0000" w:firstRow="0" w:lastRow="0" w:firstColumn="0" w:lastColumn="0" w:noHBand="0" w:noVBand="0"/>
      </w:tblPr>
      <w:tblGrid>
        <w:gridCol w:w="4068"/>
        <w:gridCol w:w="4410"/>
        <w:gridCol w:w="11"/>
      </w:tblGrid>
      <w:tr w:rsidR="004D5CDB" w:rsidRPr="00D31193" w14:paraId="65B761D9" w14:textId="77777777" w:rsidTr="00B2547A">
        <w:tc>
          <w:tcPr>
            <w:tcW w:w="4068" w:type="dxa"/>
          </w:tcPr>
          <w:p w14:paraId="77AB330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4421" w:type="dxa"/>
            <w:gridSpan w:val="2"/>
            <w:tcBorders>
              <w:left w:val="nil"/>
            </w:tcBorders>
          </w:tcPr>
          <w:p w14:paraId="7DD16908" w14:textId="77777777" w:rsidR="004D5CDB" w:rsidRPr="00D31193" w:rsidRDefault="004D5CDB" w:rsidP="00B2547A">
            <w:pPr>
              <w:tabs>
                <w:tab w:val="left" w:pos="360"/>
              </w:tabs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D5CDB" w:rsidRPr="00D31193" w14:paraId="6935B2F0" w14:textId="77777777" w:rsidTr="00B2547A">
        <w:trPr>
          <w:gridAfter w:val="1"/>
          <w:wAfter w:w="11" w:type="dxa"/>
          <w:trHeight w:val="119"/>
        </w:trPr>
        <w:tc>
          <w:tcPr>
            <w:tcW w:w="4068" w:type="dxa"/>
          </w:tcPr>
          <w:p w14:paraId="4731AB1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  <w:p w14:paraId="577E0C8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  <w:p w14:paraId="19B2F86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4410" w:type="dxa"/>
          </w:tcPr>
          <w:p w14:paraId="01F02FB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663E82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1CD39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</w:tc>
      </w:tr>
    </w:tbl>
    <w:p w14:paraId="4C1E84EB" w14:textId="1E9DB6B4" w:rsidR="000A38C1" w:rsidRPr="00D31193" w:rsidRDefault="000A38C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376D12A" w14:textId="77777777" w:rsidR="000A38C1" w:rsidRPr="00D3119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D31193">
        <w:rPr>
          <w:rFonts w:ascii="Angsana New" w:hAnsi="Angsana New"/>
          <w:sz w:val="28"/>
          <w:szCs w:val="28"/>
        </w:rPr>
        <w:br w:type="page"/>
      </w:r>
    </w:p>
    <w:p w14:paraId="49DDFC25" w14:textId="66CC4AF0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</w:t>
      </w:r>
      <w:r w:rsidRPr="00D31193">
        <w:rPr>
          <w:rFonts w:ascii="Angsana New" w:hAnsi="Angsana New" w:hint="cs"/>
          <w:sz w:val="30"/>
          <w:szCs w:val="30"/>
          <w:cs/>
        </w:rPr>
        <w:t>หรือ</w:t>
      </w:r>
      <w:r w:rsidRPr="00D31193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D31193">
        <w:rPr>
          <w:rFonts w:ascii="Angsana New" w:hAnsi="Angsana New" w:hint="cs"/>
          <w:sz w:val="30"/>
          <w:szCs w:val="30"/>
          <w:cs/>
        </w:rPr>
        <w:t>แต่ละปี</w:t>
      </w:r>
      <w:r w:rsidRPr="00D3119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6443C" w:rsidRPr="00D31193">
        <w:rPr>
          <w:rFonts w:ascii="Angsana New" w:hAnsi="Angsana New"/>
          <w:sz w:val="30"/>
          <w:szCs w:val="30"/>
        </w:rPr>
        <w:t>31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ธันวาคม</w:t>
      </w:r>
      <w:r w:rsidRPr="00D3119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641EE9F0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3"/>
        <w:gridCol w:w="1172"/>
        <w:gridCol w:w="270"/>
        <w:gridCol w:w="1082"/>
        <w:gridCol w:w="270"/>
        <w:gridCol w:w="992"/>
        <w:gridCol w:w="270"/>
        <w:gridCol w:w="1069"/>
      </w:tblGrid>
      <w:tr w:rsidR="004D5CDB" w:rsidRPr="00D31193" w14:paraId="56FCA5B1" w14:textId="77777777" w:rsidTr="00B2547A">
        <w:trPr>
          <w:tblHeader/>
        </w:trPr>
        <w:tc>
          <w:tcPr>
            <w:tcW w:w="2214" w:type="pct"/>
          </w:tcPr>
          <w:p w14:paraId="11017581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2" w:type="pct"/>
            <w:gridSpan w:val="3"/>
          </w:tcPr>
          <w:p w14:paraId="00059D2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2697E22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14:paraId="5418D05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CDB" w:rsidRPr="00D31193" w14:paraId="6E2211DC" w14:textId="77777777" w:rsidTr="00B2547A">
        <w:trPr>
          <w:trHeight w:val="434"/>
          <w:tblHeader/>
        </w:trPr>
        <w:tc>
          <w:tcPr>
            <w:tcW w:w="2214" w:type="pct"/>
          </w:tcPr>
          <w:p w14:paraId="356D5137" w14:textId="7CA684E1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hanging="3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14:paraId="3DD1839F" w14:textId="75A5AA6C" w:rsidR="004D5CDB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9B34008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AC4181" w14:textId="4D012A8A" w:rsidR="004D5CDB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759E07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2E04C63E" w14:textId="16E637AF" w:rsidR="004D5CDB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835F4E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019E49" w14:textId="3DFB9B83" w:rsidR="004D5CDB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5CDB" w:rsidRPr="00D31193" w14:paraId="20236ABE" w14:textId="77777777" w:rsidTr="00B2547A">
        <w:trPr>
          <w:trHeight w:val="317"/>
          <w:tblHeader/>
        </w:trPr>
        <w:tc>
          <w:tcPr>
            <w:tcW w:w="2214" w:type="pct"/>
          </w:tcPr>
          <w:p w14:paraId="2C141FB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6" w:type="pct"/>
            <w:gridSpan w:val="7"/>
          </w:tcPr>
          <w:p w14:paraId="1B1217B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D5CDB" w:rsidRPr="00D31193" w14:paraId="4137B9E0" w14:textId="77777777" w:rsidTr="00B2547A">
        <w:tc>
          <w:tcPr>
            <w:tcW w:w="2214" w:type="pct"/>
          </w:tcPr>
          <w:p w14:paraId="09C2D085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37" w:type="pct"/>
          </w:tcPr>
          <w:p w14:paraId="11C63B7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E3D9B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24E028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B836D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F1DE8C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77ACA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27496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422F" w:rsidRPr="00D31193" w14:paraId="4FA1F997" w14:textId="77777777" w:rsidTr="00B2547A">
        <w:tc>
          <w:tcPr>
            <w:tcW w:w="2214" w:type="pct"/>
          </w:tcPr>
          <w:p w14:paraId="11E2AED4" w14:textId="77777777" w:rsidR="0043422F" w:rsidRPr="00D31193" w:rsidRDefault="0043422F" w:rsidP="0043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7" w:type="pct"/>
          </w:tcPr>
          <w:p w14:paraId="4059B66F" w14:textId="77777777" w:rsidR="0043422F" w:rsidRPr="00D31193" w:rsidRDefault="00D53403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4CB89BBC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3B6C36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3FB3498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C19A2AD" w14:textId="5950EFDD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5E82BBBC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86902EC" w14:textId="0851054C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834</w:t>
            </w:r>
          </w:p>
        </w:tc>
      </w:tr>
      <w:tr w:rsidR="0043422F" w:rsidRPr="00D31193" w14:paraId="7F100852" w14:textId="77777777" w:rsidTr="00B2547A">
        <w:tc>
          <w:tcPr>
            <w:tcW w:w="2214" w:type="pct"/>
          </w:tcPr>
          <w:p w14:paraId="13F0F83D" w14:textId="77777777" w:rsidR="0043422F" w:rsidRPr="00D31193" w:rsidRDefault="0043422F" w:rsidP="0043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1E700298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4A20512B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</w:tcPr>
          <w:p w14:paraId="54D6B131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4B588515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" w:type="pct"/>
          </w:tcPr>
          <w:p w14:paraId="1DF66021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FD2A23D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1EA6C63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3422F" w:rsidRPr="00D31193" w14:paraId="31D6E646" w14:textId="77777777" w:rsidTr="00B2547A">
        <w:tc>
          <w:tcPr>
            <w:tcW w:w="2214" w:type="pct"/>
          </w:tcPr>
          <w:p w14:paraId="251C1CCA" w14:textId="77777777" w:rsidR="0043422F" w:rsidRPr="00D31193" w:rsidRDefault="0043422F" w:rsidP="0043422F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37" w:type="pct"/>
          </w:tcPr>
          <w:p w14:paraId="4289338B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8B443F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C5FC2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83BA3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CC4CEA1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37DE6B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5C5FE0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422F" w:rsidRPr="00D31193" w14:paraId="6D1BA323" w14:textId="77777777" w:rsidTr="00B2547A">
        <w:tc>
          <w:tcPr>
            <w:tcW w:w="2214" w:type="pct"/>
          </w:tcPr>
          <w:p w14:paraId="1C4CD35D" w14:textId="77777777" w:rsidR="0043422F" w:rsidRPr="00D31193" w:rsidRDefault="0043422F" w:rsidP="0043422F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7" w:type="pct"/>
          </w:tcPr>
          <w:p w14:paraId="4A5558A6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6A52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66BBD7D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512DD7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4B586B3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71712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DCD673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422F" w:rsidRPr="00D31193" w14:paraId="6087B108" w14:textId="77777777" w:rsidTr="00B2547A">
        <w:tc>
          <w:tcPr>
            <w:tcW w:w="2214" w:type="pct"/>
          </w:tcPr>
          <w:p w14:paraId="584E59BF" w14:textId="77777777" w:rsidR="0043422F" w:rsidRPr="00D31193" w:rsidRDefault="0043422F" w:rsidP="0043422F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</w:t>
            </w:r>
            <w:r w:rsidRPr="00D31193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37" w:type="pct"/>
          </w:tcPr>
          <w:p w14:paraId="50D5D1AC" w14:textId="194648A4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802</w:t>
            </w:r>
          </w:p>
        </w:tc>
        <w:tc>
          <w:tcPr>
            <w:tcW w:w="147" w:type="pct"/>
          </w:tcPr>
          <w:p w14:paraId="35D992CB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E15161" w14:textId="005113C4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796</w:t>
            </w:r>
          </w:p>
        </w:tc>
        <w:tc>
          <w:tcPr>
            <w:tcW w:w="147" w:type="pct"/>
          </w:tcPr>
          <w:p w14:paraId="3CFBFC10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2A01B52D" w14:textId="761DBF5D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802</w:t>
            </w:r>
          </w:p>
        </w:tc>
        <w:tc>
          <w:tcPr>
            <w:tcW w:w="147" w:type="pct"/>
          </w:tcPr>
          <w:p w14:paraId="1E903E24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EACA6CC" w14:textId="7F34E09B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796</w:t>
            </w:r>
          </w:p>
        </w:tc>
      </w:tr>
      <w:tr w:rsidR="0043422F" w:rsidRPr="00D31193" w14:paraId="4D9DABF5" w14:textId="77777777" w:rsidTr="00B2547A">
        <w:tc>
          <w:tcPr>
            <w:tcW w:w="2214" w:type="pct"/>
          </w:tcPr>
          <w:p w14:paraId="509F6057" w14:textId="77777777" w:rsidR="0043422F" w:rsidRPr="00D31193" w:rsidRDefault="0043422F" w:rsidP="0043422F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</w:t>
            </w:r>
            <w:r w:rsidRPr="00D31193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D3FBAAE" w14:textId="0E129E1D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60E96D37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60FC62C" w14:textId="265AF687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147" w:type="pct"/>
          </w:tcPr>
          <w:p w14:paraId="5632751A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8C34EAB" w14:textId="35EDD90D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27ADE95D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5DE5632" w14:textId="28D057DA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</w:tr>
      <w:tr w:rsidR="0043422F" w:rsidRPr="00D31193" w14:paraId="5B7D3275" w14:textId="77777777" w:rsidTr="00B2547A">
        <w:tc>
          <w:tcPr>
            <w:tcW w:w="2214" w:type="pct"/>
          </w:tcPr>
          <w:p w14:paraId="34DAB025" w14:textId="58B175EF" w:rsidR="0043422F" w:rsidRPr="00D31193" w:rsidRDefault="00211E35" w:rsidP="0043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3422F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4A442A0" w14:textId="7E8FA8AF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="00D5340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</w:t>
            </w:r>
          </w:p>
        </w:tc>
        <w:tc>
          <w:tcPr>
            <w:tcW w:w="147" w:type="pct"/>
          </w:tcPr>
          <w:p w14:paraId="6C9CBD07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40CABA1" w14:textId="4531D417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</w:t>
            </w:r>
            <w:r w:rsidR="0043422F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646</w:t>
            </w:r>
          </w:p>
        </w:tc>
        <w:tc>
          <w:tcPr>
            <w:tcW w:w="147" w:type="pct"/>
          </w:tcPr>
          <w:p w14:paraId="05212385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35C6B99" w14:textId="0EF2D538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="00D5340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</w:t>
            </w:r>
          </w:p>
        </w:tc>
        <w:tc>
          <w:tcPr>
            <w:tcW w:w="147" w:type="pct"/>
          </w:tcPr>
          <w:p w14:paraId="6B98B4F4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C62F5D1" w14:textId="15CA2A8E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</w:t>
            </w:r>
            <w:r w:rsidR="0043422F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646</w:t>
            </w:r>
          </w:p>
        </w:tc>
      </w:tr>
      <w:tr w:rsidR="0043422F" w:rsidRPr="00D31193" w14:paraId="0FCCF2D2" w14:textId="77777777" w:rsidTr="00B2547A">
        <w:tc>
          <w:tcPr>
            <w:tcW w:w="2214" w:type="pct"/>
          </w:tcPr>
          <w:p w14:paraId="6D05A30B" w14:textId="77777777" w:rsidR="0043422F" w:rsidRPr="00D31193" w:rsidRDefault="0043422F" w:rsidP="0043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C4CD675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C0AE9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00CB86A2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AF89D3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4EB50354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4D8E83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761036A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422F" w:rsidRPr="00D31193" w14:paraId="22FA81F5" w14:textId="77777777" w:rsidTr="00B2547A">
        <w:tc>
          <w:tcPr>
            <w:tcW w:w="2214" w:type="pct"/>
          </w:tcPr>
          <w:p w14:paraId="448C18B0" w14:textId="77777777" w:rsidR="0043422F" w:rsidRPr="00D31193" w:rsidRDefault="0043422F" w:rsidP="0043422F">
            <w:pPr>
              <w:ind w:left="-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D9BECD5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D9797F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170056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74BF2D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49D71CA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41873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DADA6D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422F" w:rsidRPr="00D31193" w14:paraId="4B6E3765" w14:textId="77777777" w:rsidTr="00B2547A">
        <w:trPr>
          <w:trHeight w:val="247"/>
        </w:trPr>
        <w:tc>
          <w:tcPr>
            <w:tcW w:w="2214" w:type="pct"/>
          </w:tcPr>
          <w:p w14:paraId="7F585F4E" w14:textId="77777777" w:rsidR="0043422F" w:rsidRPr="00D31193" w:rsidRDefault="0043422F" w:rsidP="0043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7C4D223A" w14:textId="515EF1D1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266</w:t>
            </w:r>
          </w:p>
        </w:tc>
        <w:tc>
          <w:tcPr>
            <w:tcW w:w="147" w:type="pct"/>
          </w:tcPr>
          <w:p w14:paraId="362704A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EB598F" w14:textId="01BF86C0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147" w:type="pct"/>
          </w:tcPr>
          <w:p w14:paraId="0CD78E55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447BFC04" w14:textId="66ED0FB9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266</w:t>
            </w:r>
          </w:p>
        </w:tc>
        <w:tc>
          <w:tcPr>
            <w:tcW w:w="147" w:type="pct"/>
          </w:tcPr>
          <w:p w14:paraId="637FF493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D6A469" w14:textId="60341033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</w:tr>
      <w:tr w:rsidR="0043422F" w:rsidRPr="00D31193" w14:paraId="655A6DD2" w14:textId="77777777" w:rsidTr="00B2547A">
        <w:tc>
          <w:tcPr>
            <w:tcW w:w="2214" w:type="pct"/>
          </w:tcPr>
          <w:p w14:paraId="5E500311" w14:textId="77777777" w:rsidR="0043422F" w:rsidRPr="00D31193" w:rsidRDefault="0043422F" w:rsidP="0043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37" w:type="pct"/>
          </w:tcPr>
          <w:p w14:paraId="3E929A2A" w14:textId="617EA8B3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193101D2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1F907C" w14:textId="12B514BB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468</w:t>
            </w:r>
          </w:p>
        </w:tc>
        <w:tc>
          <w:tcPr>
            <w:tcW w:w="147" w:type="pct"/>
          </w:tcPr>
          <w:p w14:paraId="3DF6AB8E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3B203D81" w14:textId="4262DCC7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5340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5EE44C50" w14:textId="77777777" w:rsidR="0043422F" w:rsidRPr="00D31193" w:rsidRDefault="0043422F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75079B8" w14:textId="0A931E5C" w:rsidR="0043422F" w:rsidRPr="00D31193" w:rsidRDefault="00D6443C" w:rsidP="0043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3422F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468</w:t>
            </w:r>
          </w:p>
        </w:tc>
      </w:tr>
    </w:tbl>
    <w:p w14:paraId="02BF8F62" w14:textId="34BA094A" w:rsidR="00C80163" w:rsidRPr="00D31193" w:rsidRDefault="00C80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</w:p>
    <w:p w14:paraId="390C546F" w14:textId="054741F8" w:rsidR="004D5CDB" w:rsidRPr="00D31193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lang w:val="en-US"/>
        </w:rPr>
      </w:pPr>
      <w:r w:rsidRPr="00D31193">
        <w:rPr>
          <w:rFonts w:ascii="Angsana New" w:hAnsi="Angsana New" w:cs="Angsana New"/>
          <w:color w:val="000000"/>
          <w:cs/>
          <w:lang w:val="en-US"/>
        </w:rPr>
        <w:t xml:space="preserve">ยอดคงเหลือกับกิจการที่เกี่ยวข้องกัน ณ วันที่ </w:t>
      </w:r>
      <w:r w:rsidR="00D6443C" w:rsidRPr="00D31193">
        <w:rPr>
          <w:rFonts w:ascii="Angsana New" w:hAnsi="Angsana New"/>
          <w:lang w:val="en-US"/>
        </w:rPr>
        <w:t>31</w:t>
      </w:r>
      <w:r w:rsidRPr="00D31193">
        <w:rPr>
          <w:rFonts w:ascii="Angsana New" w:hAnsi="Angsana New" w:cs="Angsana New"/>
          <w:color w:val="000000"/>
          <w:cs/>
          <w:lang w:val="en-US"/>
        </w:rPr>
        <w:t xml:space="preserve"> ธันวาคม มีดังนี้</w:t>
      </w:r>
    </w:p>
    <w:p w14:paraId="291006C2" w14:textId="77777777" w:rsidR="004D5CDB" w:rsidRPr="00D31193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sz w:val="28"/>
          <w:szCs w:val="28"/>
          <w:lang w:val="en-US"/>
        </w:rPr>
      </w:pPr>
    </w:p>
    <w:tbl>
      <w:tblPr>
        <w:tblW w:w="91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5"/>
        <w:gridCol w:w="896"/>
        <w:gridCol w:w="1174"/>
        <w:gridCol w:w="270"/>
        <w:gridCol w:w="1081"/>
        <w:gridCol w:w="270"/>
        <w:gridCol w:w="989"/>
        <w:gridCol w:w="270"/>
        <w:gridCol w:w="1081"/>
      </w:tblGrid>
      <w:tr w:rsidR="004D5CDB" w:rsidRPr="00D31193" w14:paraId="0B7939F1" w14:textId="77777777" w:rsidTr="00B2547A">
        <w:tc>
          <w:tcPr>
            <w:tcW w:w="1696" w:type="pct"/>
          </w:tcPr>
          <w:p w14:paraId="66E0118C" w14:textId="7DA4FFF9" w:rsidR="004D5CDB" w:rsidRPr="00D3119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3D0E163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60779E4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7FF5F7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4AFDF3A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065" w:rsidRPr="00D31193" w14:paraId="205C6CAC" w14:textId="77777777" w:rsidTr="00B2547A">
        <w:tc>
          <w:tcPr>
            <w:tcW w:w="1696" w:type="pct"/>
          </w:tcPr>
          <w:p w14:paraId="44B09816" w14:textId="037E5230" w:rsidR="008E2065" w:rsidRPr="00D31193" w:rsidRDefault="008E2065" w:rsidP="008E2065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45C74D0C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09E3A306" w14:textId="492B9250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CF1D29A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4294B57" w14:textId="302F41A0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1F3C29F1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6221B427" w14:textId="2274EE03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2091F73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084C1A" w14:textId="5A3408C1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5CDB" w:rsidRPr="00D31193" w14:paraId="1F24B21C" w14:textId="77777777" w:rsidTr="00B2547A">
        <w:tc>
          <w:tcPr>
            <w:tcW w:w="1696" w:type="pct"/>
          </w:tcPr>
          <w:p w14:paraId="14C1B344" w14:textId="77777777" w:rsidR="004D5CDB" w:rsidRPr="00D3119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6606F4B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33E624F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163" w:rsidRPr="00D31193" w14:paraId="1051979B" w14:textId="77777777" w:rsidTr="00B2547A">
        <w:tc>
          <w:tcPr>
            <w:tcW w:w="1696" w:type="pct"/>
          </w:tcPr>
          <w:p w14:paraId="032011DC" w14:textId="4FDD9A89" w:rsidR="00C80163" w:rsidRPr="00D31193" w:rsidRDefault="00C80163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491" w:type="pct"/>
          </w:tcPr>
          <w:p w14:paraId="0059E0DE" w14:textId="77777777" w:rsidR="00C80163" w:rsidRPr="00D31193" w:rsidRDefault="00C8016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1314641E" w14:textId="77777777" w:rsidR="00C80163" w:rsidRPr="00D31193" w:rsidRDefault="00C80163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D5CDB" w:rsidRPr="00D31193" w14:paraId="4DE47984" w14:textId="77777777" w:rsidTr="00B2547A">
        <w:tc>
          <w:tcPr>
            <w:tcW w:w="1696" w:type="pct"/>
          </w:tcPr>
          <w:p w14:paraId="5DD18D40" w14:textId="77777777" w:rsidR="004D5CDB" w:rsidRPr="00D3119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491" w:type="pct"/>
          </w:tcPr>
          <w:p w14:paraId="4B24A91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5878A7B5" w14:textId="77777777" w:rsidR="004D5CDB" w:rsidRPr="00D31193" w:rsidRDefault="004D5CDB" w:rsidP="00B2547A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27C6B35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DB736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E77CA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0A6EA8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7F927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23724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065" w:rsidRPr="00D31193" w14:paraId="0EE778DB" w14:textId="77777777" w:rsidTr="00B2547A">
        <w:tc>
          <w:tcPr>
            <w:tcW w:w="1696" w:type="pct"/>
          </w:tcPr>
          <w:p w14:paraId="5116A7BA" w14:textId="77777777" w:rsidR="008E2065" w:rsidRPr="00D31193" w:rsidRDefault="008E2065" w:rsidP="008E2065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491" w:type="pct"/>
          </w:tcPr>
          <w:p w14:paraId="6D2D5E30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0834C8E" w14:textId="77777777" w:rsidR="008E2065" w:rsidRPr="00D31193" w:rsidRDefault="00D53403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1C9377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B5218B2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8A2925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A597165" w14:textId="2FB399A8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78</w:t>
            </w:r>
            <w:r w:rsidR="00D5340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8" w:type="pct"/>
          </w:tcPr>
          <w:p w14:paraId="145FFA53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112F255" w14:textId="473BC303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68</w:t>
            </w:r>
            <w:r w:rsidR="008E2065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</w:tbl>
    <w:p w14:paraId="737F0867" w14:textId="77777777" w:rsidR="000A38C1" w:rsidRPr="00D31193" w:rsidRDefault="000A38C1">
      <w:r w:rsidRPr="00D31193">
        <w:br w:type="page"/>
      </w:r>
    </w:p>
    <w:tbl>
      <w:tblPr>
        <w:tblW w:w="91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5"/>
        <w:gridCol w:w="896"/>
        <w:gridCol w:w="1174"/>
        <w:gridCol w:w="270"/>
        <w:gridCol w:w="1081"/>
        <w:gridCol w:w="270"/>
        <w:gridCol w:w="989"/>
        <w:gridCol w:w="270"/>
        <w:gridCol w:w="1081"/>
      </w:tblGrid>
      <w:tr w:rsidR="0002619D" w:rsidRPr="00D31193" w14:paraId="616F9AE0" w14:textId="77777777" w:rsidTr="0002619D">
        <w:tc>
          <w:tcPr>
            <w:tcW w:w="1696" w:type="pct"/>
          </w:tcPr>
          <w:p w14:paraId="25FC2E10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567FEE4F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04E62605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C4D2EB7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0805CBFF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19D" w:rsidRPr="00D31193" w14:paraId="5D121F90" w14:textId="77777777" w:rsidTr="0002619D">
        <w:tc>
          <w:tcPr>
            <w:tcW w:w="1696" w:type="pct"/>
          </w:tcPr>
          <w:p w14:paraId="119567C8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2BBB266B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45BDAAA4" w14:textId="36CD3138" w:rsidR="0002619D" w:rsidRPr="00D31193" w:rsidRDefault="00D6443C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8483244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4BD28A1" w14:textId="2C19DDD1" w:rsidR="0002619D" w:rsidRPr="00D31193" w:rsidRDefault="00D6443C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7CC7EBC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4B26A865" w14:textId="2265E804" w:rsidR="0002619D" w:rsidRPr="00D31193" w:rsidRDefault="00D6443C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25170A14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A5D81" w14:textId="43B70529" w:rsidR="0002619D" w:rsidRPr="00D31193" w:rsidRDefault="00D6443C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2619D" w:rsidRPr="00D31193" w14:paraId="50B4D529" w14:textId="77777777" w:rsidTr="0002619D">
        <w:tc>
          <w:tcPr>
            <w:tcW w:w="1696" w:type="pct"/>
          </w:tcPr>
          <w:p w14:paraId="1B51C157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2A72DAE8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1344C7E2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19D" w:rsidRPr="00D31193" w14:paraId="11C85303" w14:textId="77777777" w:rsidTr="0002619D">
        <w:tc>
          <w:tcPr>
            <w:tcW w:w="1696" w:type="pct"/>
          </w:tcPr>
          <w:p w14:paraId="64C5A072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หนี้สินตามสัญญาเช่าที่ถึงกำหนด</w:t>
            </w:r>
          </w:p>
        </w:tc>
        <w:tc>
          <w:tcPr>
            <w:tcW w:w="491" w:type="pct"/>
          </w:tcPr>
          <w:p w14:paraId="0CA91819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4E0E3306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2619D" w:rsidRPr="00D31193" w14:paraId="390FE7D2" w14:textId="77777777" w:rsidTr="0002619D">
        <w:tc>
          <w:tcPr>
            <w:tcW w:w="1696" w:type="pct"/>
          </w:tcPr>
          <w:p w14:paraId="4D2547CC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ชำระภายในหนึ่งปี</w:t>
            </w:r>
          </w:p>
        </w:tc>
        <w:tc>
          <w:tcPr>
            <w:tcW w:w="491" w:type="pct"/>
          </w:tcPr>
          <w:p w14:paraId="2A402F4F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7B63A723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2619D" w:rsidRPr="00D31193" w14:paraId="150F1DAF" w14:textId="77777777" w:rsidTr="0002619D">
        <w:tc>
          <w:tcPr>
            <w:tcW w:w="1696" w:type="pct"/>
          </w:tcPr>
          <w:p w14:paraId="323D31BD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91" w:type="pct"/>
          </w:tcPr>
          <w:p w14:paraId="70AA0051" w14:textId="77777777" w:rsidR="0002619D" w:rsidRPr="00D31193" w:rsidRDefault="0002619D" w:rsidP="0002619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44DB0967" w14:textId="77777777" w:rsidR="0002619D" w:rsidRPr="00D31193" w:rsidRDefault="0002619D" w:rsidP="0002619D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22049680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50E7D6D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EE78AB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980931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A58B2C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2D8DFD1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9D" w:rsidRPr="00D31193" w14:paraId="6966E92E" w14:textId="77777777" w:rsidTr="0002619D">
        <w:tc>
          <w:tcPr>
            <w:tcW w:w="1696" w:type="pct"/>
          </w:tcPr>
          <w:p w14:paraId="7FF2845C" w14:textId="71054094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บริษัท พหล </w:t>
            </w:r>
            <w:r w:rsidR="00D6443C" w:rsidRPr="00D31193">
              <w:rPr>
                <w:rFonts w:ascii="Angsana New" w:hAnsi="Angsana New" w:cs="Angsana New" w:hint="cs"/>
                <w:lang w:val="en-US"/>
              </w:rPr>
              <w:t>8</w:t>
            </w: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 จำกัด</w:t>
            </w:r>
          </w:p>
        </w:tc>
        <w:tc>
          <w:tcPr>
            <w:tcW w:w="491" w:type="pct"/>
          </w:tcPr>
          <w:p w14:paraId="15CCA9B2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6796D745" w14:textId="472CF0B6" w:rsidR="0002619D" w:rsidRPr="00D31193" w:rsidRDefault="00D6443C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2619D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056</w:t>
            </w:r>
          </w:p>
        </w:tc>
        <w:tc>
          <w:tcPr>
            <w:tcW w:w="148" w:type="pct"/>
          </w:tcPr>
          <w:p w14:paraId="20CD6875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32D03AF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F3065F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6485463" w14:textId="0B89CAAE" w:rsidR="0002619D" w:rsidRPr="00D31193" w:rsidRDefault="00D6443C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="0002619D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148" w:type="pct"/>
          </w:tcPr>
          <w:p w14:paraId="0FDA3DB3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27DA670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17D7E69" w14:textId="77777777" w:rsidR="00570AD4" w:rsidRPr="00D31193" w:rsidRDefault="00570AD4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5"/>
        <w:gridCol w:w="896"/>
        <w:gridCol w:w="1174"/>
        <w:gridCol w:w="270"/>
        <w:gridCol w:w="1081"/>
        <w:gridCol w:w="270"/>
        <w:gridCol w:w="989"/>
        <w:gridCol w:w="270"/>
        <w:gridCol w:w="1081"/>
      </w:tblGrid>
      <w:tr w:rsidR="00723D56" w:rsidRPr="00D31193" w14:paraId="4C602EBF" w14:textId="77777777" w:rsidTr="001F1847">
        <w:tc>
          <w:tcPr>
            <w:tcW w:w="1696" w:type="pct"/>
          </w:tcPr>
          <w:p w14:paraId="76678019" w14:textId="77777777" w:rsidR="00723D56" w:rsidRPr="00D31193" w:rsidRDefault="00723D56" w:rsidP="001F1847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491" w:type="pct"/>
          </w:tcPr>
          <w:p w14:paraId="7BAA25F5" w14:textId="77777777" w:rsidR="00723D56" w:rsidRPr="00D31193" w:rsidRDefault="00723D56" w:rsidP="001F18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497F10FA" w14:textId="77777777" w:rsidR="00723D56" w:rsidRPr="00D31193" w:rsidRDefault="00723D56" w:rsidP="001F1847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2ABB3318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A3E540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9EB7AB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FF8F8C8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6CEC71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6B79873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D56" w:rsidRPr="00D31193" w14:paraId="0AFCDC1D" w14:textId="77777777" w:rsidTr="001F1847">
        <w:tc>
          <w:tcPr>
            <w:tcW w:w="1696" w:type="pct"/>
          </w:tcPr>
          <w:p w14:paraId="20EE2D5B" w14:textId="77777777" w:rsidR="00723D56" w:rsidRPr="00D31193" w:rsidRDefault="00723D56" w:rsidP="001F1847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91" w:type="pct"/>
          </w:tcPr>
          <w:p w14:paraId="6C4EB8F9" w14:textId="77777777" w:rsidR="00723D56" w:rsidRPr="00D31193" w:rsidRDefault="00723D56" w:rsidP="001F18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231B1C26" w14:textId="77777777" w:rsidR="00723D56" w:rsidRPr="00D31193" w:rsidRDefault="00723D56" w:rsidP="001F1847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6213A2A9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6542AD4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FBBD0B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590010D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851017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BC6F6F5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D56" w:rsidRPr="00D31193" w14:paraId="2A66D85A" w14:textId="77777777" w:rsidTr="001F1847">
        <w:tc>
          <w:tcPr>
            <w:tcW w:w="1696" w:type="pct"/>
          </w:tcPr>
          <w:p w14:paraId="21950679" w14:textId="0DF24A3D" w:rsidR="00723D56" w:rsidRPr="00D31193" w:rsidRDefault="00723D56" w:rsidP="001F1847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บริษัท พหล </w:t>
            </w:r>
            <w:r w:rsidR="00D6443C" w:rsidRPr="00D31193">
              <w:rPr>
                <w:rFonts w:ascii="Angsana New" w:hAnsi="Angsana New" w:cs="Angsana New" w:hint="cs"/>
                <w:lang w:val="en-US"/>
              </w:rPr>
              <w:t>8</w:t>
            </w: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 จำกัด</w:t>
            </w:r>
          </w:p>
        </w:tc>
        <w:tc>
          <w:tcPr>
            <w:tcW w:w="491" w:type="pct"/>
          </w:tcPr>
          <w:p w14:paraId="6D2623CD" w14:textId="77777777" w:rsidR="00723D56" w:rsidRPr="00D31193" w:rsidRDefault="00723D56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6B385320" w14:textId="3BF31BD5" w:rsidR="00723D56" w:rsidRPr="00D31193" w:rsidRDefault="00D6443C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148" w:type="pct"/>
          </w:tcPr>
          <w:p w14:paraId="6AD9E2F1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3E41C2E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119E874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9F77883" w14:textId="5171797F" w:rsidR="00723D56" w:rsidRPr="00D31193" w:rsidRDefault="00D6443C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148" w:type="pct"/>
          </w:tcPr>
          <w:p w14:paraId="25D739A5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CCB32C0" w14:textId="77777777" w:rsidR="00723D56" w:rsidRPr="00D31193" w:rsidRDefault="00D53403" w:rsidP="0021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686BE0D" w14:textId="77777777" w:rsidR="00723D56" w:rsidRPr="00D31193" w:rsidRDefault="00723D56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A35CBE5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เงินสดและรายการเทียบเท่าเงินสด</w:t>
      </w:r>
    </w:p>
    <w:p w14:paraId="3CDBDB7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278"/>
        <w:gridCol w:w="1166"/>
        <w:gridCol w:w="269"/>
        <w:gridCol w:w="1087"/>
        <w:gridCol w:w="270"/>
        <w:gridCol w:w="1003"/>
        <w:gridCol w:w="259"/>
        <w:gridCol w:w="1067"/>
      </w:tblGrid>
      <w:tr w:rsidR="004D5CDB" w:rsidRPr="00D31193" w14:paraId="7BE1C50F" w14:textId="77777777" w:rsidTr="008E2065">
        <w:tc>
          <w:tcPr>
            <w:tcW w:w="2065" w:type="pct"/>
          </w:tcPr>
          <w:p w14:paraId="59805FAB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1" w:type="pct"/>
          </w:tcPr>
          <w:p w14:paraId="2CE2F65E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1" w:type="pct"/>
            <w:gridSpan w:val="3"/>
          </w:tcPr>
          <w:p w14:paraId="1A12466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A2461A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70C2CA8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065" w:rsidRPr="00D31193" w14:paraId="12D43D67" w14:textId="77777777" w:rsidTr="008E2065">
        <w:trPr>
          <w:trHeight w:val="434"/>
        </w:trPr>
        <w:tc>
          <w:tcPr>
            <w:tcW w:w="2065" w:type="pct"/>
          </w:tcPr>
          <w:p w14:paraId="1F51CD0F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0346EA0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1684B01E" w14:textId="3B87DBDD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7B652704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96C687" w14:textId="3E8C95AD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D4B0F79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639D541F" w14:textId="483FFC6C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25B107D3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385E5F9" w14:textId="419C3028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5CDB" w:rsidRPr="00D31193" w14:paraId="4B447F42" w14:textId="77777777" w:rsidTr="008E2065">
        <w:trPr>
          <w:trHeight w:val="434"/>
        </w:trPr>
        <w:tc>
          <w:tcPr>
            <w:tcW w:w="2065" w:type="pct"/>
          </w:tcPr>
          <w:p w14:paraId="734457E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FEC4D2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4759635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2065" w:rsidRPr="00D31193" w14:paraId="7474B05B" w14:textId="77777777" w:rsidTr="008E2065">
        <w:tc>
          <w:tcPr>
            <w:tcW w:w="2065" w:type="pct"/>
          </w:tcPr>
          <w:p w14:paraId="1DD2D67A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1" w:type="pct"/>
          </w:tcPr>
          <w:p w14:paraId="3C7AD572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4F5B490F" w14:textId="626095F7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7C0EABB2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DDD767" w14:textId="1F0B5D5A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7" w:type="pct"/>
          </w:tcPr>
          <w:p w14:paraId="2E9D817B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B7D1736" w14:textId="01371187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1" w:type="pct"/>
          </w:tcPr>
          <w:p w14:paraId="38F0500E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BF00A" w14:textId="2151D03A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E2065" w:rsidRPr="00D31193" w14:paraId="36F37967" w14:textId="77777777" w:rsidTr="008E2065">
        <w:tc>
          <w:tcPr>
            <w:tcW w:w="2065" w:type="pct"/>
          </w:tcPr>
          <w:p w14:paraId="3B9E95A9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1" w:type="pct"/>
          </w:tcPr>
          <w:p w14:paraId="4DE03EF3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EDBBFDA" w14:textId="0F504016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146" w:type="pct"/>
          </w:tcPr>
          <w:p w14:paraId="3F5BE44A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351B968" w14:textId="5735774E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="008E2065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47" w:type="pct"/>
          </w:tcPr>
          <w:p w14:paraId="3142B269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C321A3" w14:textId="4F7778A9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141" w:type="pct"/>
          </w:tcPr>
          <w:p w14:paraId="66EE4C98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EFD5003" w14:textId="53C7B014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="008E2065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8E2065" w:rsidRPr="00D31193" w14:paraId="673550A8" w14:textId="77777777" w:rsidTr="008E2065">
        <w:tc>
          <w:tcPr>
            <w:tcW w:w="2065" w:type="pct"/>
          </w:tcPr>
          <w:p w14:paraId="358536FD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1" w:type="pct"/>
          </w:tcPr>
          <w:p w14:paraId="529B6831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EF9094D" w14:textId="245FC869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15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46" w:type="pct"/>
          </w:tcPr>
          <w:p w14:paraId="22E69F39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47715CB" w14:textId="3B849B15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5</w:t>
            </w:r>
            <w:r w:rsidR="008E2065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47" w:type="pct"/>
          </w:tcPr>
          <w:p w14:paraId="678BB62E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75D8EDB5" w14:textId="2877CDFE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15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1" w:type="pct"/>
          </w:tcPr>
          <w:p w14:paraId="1E242148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B1D899E" w14:textId="0659A411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="008E2065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8E2065" w:rsidRPr="00D31193" w14:paraId="78A2932B" w14:textId="77777777" w:rsidTr="008E2065">
        <w:tc>
          <w:tcPr>
            <w:tcW w:w="2065" w:type="pct"/>
          </w:tcPr>
          <w:p w14:paraId="03642A5B" w14:textId="38F0CCAB" w:rsidR="008E2065" w:rsidRPr="00D31193" w:rsidRDefault="00C80163" w:rsidP="00B619FC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1" w:type="pct"/>
          </w:tcPr>
          <w:p w14:paraId="34B9990F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F31B089" w14:textId="33D5E13F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FA2F3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146" w:type="pct"/>
          </w:tcPr>
          <w:p w14:paraId="404E5AAD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8F96FB3" w14:textId="5ACDB57D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E2065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7" w:type="pct"/>
          </w:tcPr>
          <w:p w14:paraId="343ED921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6A1C9C2E" w14:textId="3A92F8E1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FA2F3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141" w:type="pct"/>
          </w:tcPr>
          <w:p w14:paraId="66A07EB4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629B21B" w14:textId="6C2FD781" w:rsidR="008E2065" w:rsidRPr="00D31193" w:rsidRDefault="00D6443C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E2065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</w:tr>
    </w:tbl>
    <w:p w14:paraId="0C11B5AF" w14:textId="53BEC416" w:rsidR="00C80163" w:rsidRPr="00D31193" w:rsidRDefault="00C80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3B4C5525" w14:textId="48031E50" w:rsidR="00A2705B" w:rsidRPr="00D31193" w:rsidRDefault="00A2705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ลูกหนี้</w:t>
      </w:r>
      <w:r w:rsidR="00CD5666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หมุนเวียน</w:t>
      </w: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7A6B533D" w14:textId="77777777" w:rsidR="00A2705B" w:rsidRPr="00D31193" w:rsidRDefault="00A2705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08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890"/>
        <w:gridCol w:w="808"/>
        <w:gridCol w:w="1170"/>
        <w:gridCol w:w="271"/>
        <w:gridCol w:w="1170"/>
        <w:gridCol w:w="271"/>
        <w:gridCol w:w="1155"/>
        <w:gridCol w:w="273"/>
        <w:gridCol w:w="1076"/>
      </w:tblGrid>
      <w:tr w:rsidR="00A2705B" w:rsidRPr="00D31193" w14:paraId="111EA284" w14:textId="77777777" w:rsidTr="00C02A1E">
        <w:tc>
          <w:tcPr>
            <w:tcW w:w="1591" w:type="pct"/>
          </w:tcPr>
          <w:p w14:paraId="02655375" w14:textId="77777777" w:rsidR="00A2705B" w:rsidRPr="00D31193" w:rsidRDefault="00A2705B" w:rsidP="00C02A1E">
            <w:pPr>
              <w:pStyle w:val="a"/>
              <w:tabs>
                <w:tab w:val="clear" w:pos="1080"/>
              </w:tabs>
              <w:ind w:left="-126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445" w:type="pct"/>
          </w:tcPr>
          <w:p w14:paraId="043F7292" w14:textId="77777777" w:rsidR="00A2705B" w:rsidRPr="00D31193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37" w:type="pct"/>
            <w:gridSpan w:val="3"/>
          </w:tcPr>
          <w:p w14:paraId="111AEDF6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127B333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7B1288FF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05B" w:rsidRPr="00D31193" w14:paraId="74748F65" w14:textId="77777777" w:rsidTr="00C02A1E">
        <w:trPr>
          <w:trHeight w:val="434"/>
        </w:trPr>
        <w:tc>
          <w:tcPr>
            <w:tcW w:w="1591" w:type="pct"/>
          </w:tcPr>
          <w:p w14:paraId="5F4D4970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33074353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38AEA7BC" w14:textId="5DAA562C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1F65B64F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C0FB477" w14:textId="4F1D8B32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218B02D0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6CF7A746" w14:textId="1B6E7AB9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73D90DBB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F0AEF3" w14:textId="1D3D1CBE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2705B" w:rsidRPr="00D31193" w14:paraId="6A49D3C4" w14:textId="77777777" w:rsidTr="00C02A1E">
        <w:trPr>
          <w:trHeight w:val="70"/>
        </w:trPr>
        <w:tc>
          <w:tcPr>
            <w:tcW w:w="1591" w:type="pct"/>
          </w:tcPr>
          <w:p w14:paraId="36ADFDD8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4BF00D87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14:paraId="5343C783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2705B" w:rsidRPr="00D31193" w14:paraId="3143FB0C" w14:textId="77777777" w:rsidTr="00C02A1E">
        <w:tc>
          <w:tcPr>
            <w:tcW w:w="1591" w:type="pct"/>
            <w:vAlign w:val="bottom"/>
          </w:tcPr>
          <w:p w14:paraId="2D4DE49D" w14:textId="77777777" w:rsidR="00A2705B" w:rsidRPr="00D31193" w:rsidDel="00D60FB5" w:rsidRDefault="00A2705B" w:rsidP="00C02A1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445" w:type="pct"/>
          </w:tcPr>
          <w:p w14:paraId="20482FC8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C5DCFD8" w14:textId="2E2799E5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36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49" w:type="pct"/>
          </w:tcPr>
          <w:p w14:paraId="05FB5030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14:paraId="153FF631" w14:textId="24A31D09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35</w:t>
            </w:r>
            <w:r w:rsidR="00A2705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9" w:type="pct"/>
          </w:tcPr>
          <w:p w14:paraId="51D4647B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1FA2BE" w14:textId="1B7C4622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36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50" w:type="pct"/>
          </w:tcPr>
          <w:p w14:paraId="44B3279E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03B503" w14:textId="03DCA125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35</w:t>
            </w:r>
            <w:r w:rsidR="00A2705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A2705B" w:rsidRPr="00D31193" w14:paraId="7EFCC633" w14:textId="77777777" w:rsidTr="00C02A1E">
        <w:tc>
          <w:tcPr>
            <w:tcW w:w="1591" w:type="pct"/>
            <w:vAlign w:val="bottom"/>
          </w:tcPr>
          <w:p w14:paraId="1802D5BA" w14:textId="77777777" w:rsidR="00A2705B" w:rsidRPr="00D31193" w:rsidDel="00D60FB5" w:rsidRDefault="00A2705B" w:rsidP="00C02A1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445" w:type="pct"/>
          </w:tcPr>
          <w:p w14:paraId="3FCDF64B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B6E7E26" w14:textId="64EB9CD7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9" w:type="pct"/>
          </w:tcPr>
          <w:p w14:paraId="38EA6F04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14:paraId="14B1C5EC" w14:textId="249E7953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="00A2705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149" w:type="pct"/>
          </w:tcPr>
          <w:p w14:paraId="03029D92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16638B4F" w14:textId="39737989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150" w:type="pct"/>
          </w:tcPr>
          <w:p w14:paraId="03E4220F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1FB4116" w14:textId="6A617FD7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="00A2705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A2705B" w:rsidRPr="00D31193" w14:paraId="1581312F" w14:textId="77777777" w:rsidTr="00C02A1E">
        <w:tc>
          <w:tcPr>
            <w:tcW w:w="1591" w:type="pct"/>
            <w:vAlign w:val="bottom"/>
          </w:tcPr>
          <w:p w14:paraId="424C913B" w14:textId="77777777" w:rsidR="00A2705B" w:rsidRPr="00D31193" w:rsidDel="00D60FB5" w:rsidRDefault="00A2705B" w:rsidP="00C02A1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5" w:type="pct"/>
          </w:tcPr>
          <w:p w14:paraId="0E6C6445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6F4F6AC1" w14:textId="0B5F0ABB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14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49" w:type="pct"/>
          </w:tcPr>
          <w:p w14:paraId="54BF5716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14:paraId="4B7CD343" w14:textId="710C468E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20</w:t>
            </w:r>
            <w:r w:rsidR="00A2705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49" w:type="pct"/>
          </w:tcPr>
          <w:p w14:paraId="0EC19D3D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34B9F637" w14:textId="03F67553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14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50" w:type="pct"/>
          </w:tcPr>
          <w:p w14:paraId="5D2779A4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E72645D" w14:textId="279D9FF9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20</w:t>
            </w:r>
            <w:r w:rsidR="00A2705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A2705B" w:rsidRPr="00D31193" w14:paraId="2C111011" w14:textId="77777777" w:rsidTr="00C02A1E">
        <w:tc>
          <w:tcPr>
            <w:tcW w:w="1591" w:type="pct"/>
            <w:vAlign w:val="bottom"/>
          </w:tcPr>
          <w:p w14:paraId="1848930C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45" w:type="pct"/>
          </w:tcPr>
          <w:p w14:paraId="333DE4F7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88594A5" w14:textId="188E22BD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9" w:type="pct"/>
          </w:tcPr>
          <w:p w14:paraId="67A471A1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AA818B6" w14:textId="14A3654E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="00A2705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149" w:type="pct"/>
          </w:tcPr>
          <w:p w14:paraId="0DC8D530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CA74875" w14:textId="6B4356AE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="00FA2F3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50" w:type="pct"/>
          </w:tcPr>
          <w:p w14:paraId="6893AF48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4B843E3" w14:textId="11CEE349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="00A2705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980</w:t>
            </w:r>
          </w:p>
        </w:tc>
      </w:tr>
      <w:tr w:rsidR="00A2705B" w:rsidRPr="00D31193" w14:paraId="12EB65C8" w14:textId="77777777" w:rsidTr="00C02A1E">
        <w:tc>
          <w:tcPr>
            <w:tcW w:w="1591" w:type="pct"/>
          </w:tcPr>
          <w:p w14:paraId="25A22349" w14:textId="77777777" w:rsidR="00A2705B" w:rsidRPr="00D31193" w:rsidRDefault="00A2705B" w:rsidP="00C02A1E">
            <w:pPr>
              <w:pStyle w:val="a"/>
              <w:tabs>
                <w:tab w:val="clear" w:pos="1080"/>
                <w:tab w:val="left" w:pos="147"/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45" w:type="pct"/>
          </w:tcPr>
          <w:p w14:paraId="58306975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44A8159" w14:textId="6FB2A356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</w:t>
            </w:r>
            <w:r w:rsidR="00FA2F31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177</w:t>
            </w:r>
          </w:p>
        </w:tc>
        <w:tc>
          <w:tcPr>
            <w:tcW w:w="149" w:type="pct"/>
          </w:tcPr>
          <w:p w14:paraId="495116FD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6EBB1B7" w14:textId="0D136284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  <w:r w:rsidR="00A2705B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600</w:t>
            </w:r>
          </w:p>
        </w:tc>
        <w:tc>
          <w:tcPr>
            <w:tcW w:w="149" w:type="pct"/>
          </w:tcPr>
          <w:p w14:paraId="5B0D9019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25DE806" w14:textId="7B059FE3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  <w:r w:rsidR="00FA2F31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847</w:t>
            </w:r>
          </w:p>
        </w:tc>
        <w:tc>
          <w:tcPr>
            <w:tcW w:w="150" w:type="pct"/>
          </w:tcPr>
          <w:p w14:paraId="579AF8F5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F4DB37B" w14:textId="53244DF0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  <w:r w:rsidR="00A2705B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161</w:t>
            </w:r>
          </w:p>
        </w:tc>
      </w:tr>
    </w:tbl>
    <w:p w14:paraId="4CF6C49C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14:paraId="31E1859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034"/>
        <w:gridCol w:w="40"/>
        <w:gridCol w:w="695"/>
        <w:gridCol w:w="1169"/>
        <w:gridCol w:w="269"/>
        <w:gridCol w:w="1176"/>
        <w:gridCol w:w="271"/>
        <w:gridCol w:w="1163"/>
        <w:gridCol w:w="283"/>
        <w:gridCol w:w="1044"/>
      </w:tblGrid>
      <w:tr w:rsidR="004D5CDB" w:rsidRPr="00D31193" w14:paraId="17A7729D" w14:textId="77777777" w:rsidTr="00C80163">
        <w:trPr>
          <w:tblHeader/>
        </w:trPr>
        <w:tc>
          <w:tcPr>
            <w:tcW w:w="1659" w:type="pct"/>
          </w:tcPr>
          <w:p w14:paraId="33CEC16E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402" w:type="pct"/>
            <w:gridSpan w:val="2"/>
          </w:tcPr>
          <w:p w14:paraId="1DDF6F0E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29" w:type="pct"/>
            <w:gridSpan w:val="3"/>
          </w:tcPr>
          <w:p w14:paraId="1FB43A9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0395A4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1349F778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1B1" w:rsidRPr="00D31193" w14:paraId="478A84EB" w14:textId="77777777" w:rsidTr="00C80163">
        <w:trPr>
          <w:trHeight w:val="434"/>
          <w:tblHeader/>
        </w:trPr>
        <w:tc>
          <w:tcPr>
            <w:tcW w:w="1659" w:type="pct"/>
          </w:tcPr>
          <w:p w14:paraId="0DE4B779" w14:textId="77777777" w:rsidR="001411B1" w:rsidRPr="00D31193" w:rsidRDefault="001411B1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2" w:type="pct"/>
            <w:gridSpan w:val="2"/>
          </w:tcPr>
          <w:p w14:paraId="1A5F468B" w14:textId="77777777" w:rsidR="001411B1" w:rsidRPr="00D31193" w:rsidRDefault="001411B1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54221511" w14:textId="77E6B4DB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A8F0D76" w14:textId="77777777" w:rsidR="001411B1" w:rsidRPr="00D31193" w:rsidRDefault="001411B1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042B01" w14:textId="0ACDEC50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43F2959D" w14:textId="77777777" w:rsidR="001411B1" w:rsidRPr="00D31193" w:rsidRDefault="001411B1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C62701E" w14:textId="337FE32D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7773FEB2" w14:textId="77777777" w:rsidR="001411B1" w:rsidRPr="00D31193" w:rsidRDefault="001411B1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FEDDAA" w14:textId="11664EBE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5CDB" w:rsidRPr="00D31193" w14:paraId="5695DE01" w14:textId="77777777" w:rsidTr="00B619FC">
        <w:trPr>
          <w:trHeight w:val="434"/>
          <w:tblHeader/>
        </w:trPr>
        <w:tc>
          <w:tcPr>
            <w:tcW w:w="1659" w:type="pct"/>
          </w:tcPr>
          <w:p w14:paraId="281A141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2" w:type="pct"/>
            <w:gridSpan w:val="2"/>
          </w:tcPr>
          <w:p w14:paraId="0B82C08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39" w:type="pct"/>
            <w:gridSpan w:val="7"/>
          </w:tcPr>
          <w:p w14:paraId="3221D28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411B1" w:rsidRPr="00D31193" w14:paraId="1F92B91F" w14:textId="77777777" w:rsidTr="00C80163">
        <w:tc>
          <w:tcPr>
            <w:tcW w:w="1659" w:type="pct"/>
          </w:tcPr>
          <w:p w14:paraId="4E72B437" w14:textId="77777777" w:rsidR="001411B1" w:rsidRPr="00D31193" w:rsidRDefault="001411B1" w:rsidP="001411B1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02" w:type="pct"/>
            <w:gridSpan w:val="2"/>
          </w:tcPr>
          <w:p w14:paraId="21787261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24C8C942" w14:textId="082DBA09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158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7" w:type="pct"/>
          </w:tcPr>
          <w:p w14:paraId="45DDB088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64CA3D27" w14:textId="52F56E31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187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8" w:type="pct"/>
          </w:tcPr>
          <w:p w14:paraId="3D98E2A6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2D3BE035" w14:textId="57CF1C91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144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55" w:type="pct"/>
          </w:tcPr>
          <w:p w14:paraId="6D152C4A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60510752" w14:textId="7A6CE9BC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179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  <w:tr w:rsidR="001411B1" w:rsidRPr="00D31193" w14:paraId="4588BAEF" w14:textId="77777777" w:rsidTr="00C80163">
        <w:tc>
          <w:tcPr>
            <w:tcW w:w="1659" w:type="pct"/>
          </w:tcPr>
          <w:p w14:paraId="5AD4960E" w14:textId="77777777" w:rsidR="001411B1" w:rsidRPr="00D31193" w:rsidRDefault="001411B1" w:rsidP="001411B1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ซื้อมา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402" w:type="pct"/>
            <w:gridSpan w:val="2"/>
          </w:tcPr>
          <w:p w14:paraId="288D6EFB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54E74922" w14:textId="77BFE318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12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</w:tcPr>
          <w:p w14:paraId="47ED6ECC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7AC072F4" w14:textId="5AA16E1B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18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8" w:type="pct"/>
          </w:tcPr>
          <w:p w14:paraId="4406FB98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5AEEC0EC" w14:textId="52F5BD1C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12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55" w:type="pct"/>
          </w:tcPr>
          <w:p w14:paraId="146BFB3F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926DBE" w14:textId="5ED9D755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18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673</w:t>
            </w:r>
          </w:p>
        </w:tc>
      </w:tr>
      <w:tr w:rsidR="001411B1" w:rsidRPr="00D31193" w14:paraId="61ECC678" w14:textId="77777777" w:rsidTr="00C80163">
        <w:tc>
          <w:tcPr>
            <w:tcW w:w="1659" w:type="pct"/>
          </w:tcPr>
          <w:p w14:paraId="29784369" w14:textId="77777777" w:rsidR="001411B1" w:rsidRPr="00D31193" w:rsidRDefault="001411B1" w:rsidP="001411B1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402" w:type="pct"/>
            <w:gridSpan w:val="2"/>
          </w:tcPr>
          <w:p w14:paraId="05BECBCB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039CEA84" w14:textId="090747DF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107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47" w:type="pct"/>
          </w:tcPr>
          <w:p w14:paraId="35DD6D2C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AB1F2B3" w14:textId="73B4D236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98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48" w:type="pct"/>
          </w:tcPr>
          <w:p w14:paraId="67B87BF7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2B78A2C0" w14:textId="2FA1045F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107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55" w:type="pct"/>
          </w:tcPr>
          <w:p w14:paraId="4E08686E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339B2525" w14:textId="1A481B58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98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1411B1" w:rsidRPr="00D31193" w14:paraId="34AFEA3B" w14:textId="77777777" w:rsidTr="00C80163">
        <w:tc>
          <w:tcPr>
            <w:tcW w:w="1659" w:type="pct"/>
            <w:vAlign w:val="bottom"/>
          </w:tcPr>
          <w:p w14:paraId="5386D51D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02" w:type="pct"/>
            <w:gridSpan w:val="2"/>
          </w:tcPr>
          <w:p w14:paraId="76AAAC79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0CA7903A" w14:textId="52166ACE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47" w:type="pct"/>
          </w:tcPr>
          <w:p w14:paraId="1354B4B3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33A4F046" w14:textId="349B17A1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48" w:type="pct"/>
          </w:tcPr>
          <w:p w14:paraId="59A27E93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49DEC2BD" w14:textId="0E4D83D9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55" w:type="pct"/>
          </w:tcPr>
          <w:p w14:paraId="01E1B7BD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B52706D" w14:textId="66A93BCA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1411B1" w:rsidRPr="00D31193" w14:paraId="2CED26B6" w14:textId="77777777" w:rsidTr="00C80163">
        <w:tc>
          <w:tcPr>
            <w:tcW w:w="1659" w:type="pct"/>
            <w:vAlign w:val="bottom"/>
          </w:tcPr>
          <w:p w14:paraId="5BB9A1BD" w14:textId="77777777" w:rsidR="001411B1" w:rsidRPr="00D31193" w:rsidDel="00D60FB5" w:rsidRDefault="001411B1" w:rsidP="001411B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02" w:type="pct"/>
            <w:gridSpan w:val="2"/>
          </w:tcPr>
          <w:p w14:paraId="7B7EB45C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6DA326B" w14:textId="1680F000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290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47" w:type="pct"/>
          </w:tcPr>
          <w:p w14:paraId="3BCD1C98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46CED85F" w14:textId="2F2DF8F3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414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48" w:type="pct"/>
          </w:tcPr>
          <w:p w14:paraId="084F9699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70511624" w14:textId="5838E070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287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55" w:type="pct"/>
          </w:tcPr>
          <w:p w14:paraId="71CB4382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1DE9C9BD" w14:textId="3F460C34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410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087</w:t>
            </w:r>
          </w:p>
        </w:tc>
      </w:tr>
      <w:tr w:rsidR="001411B1" w:rsidRPr="00D31193" w14:paraId="160E21BB" w14:textId="77777777" w:rsidTr="00C80163">
        <w:tc>
          <w:tcPr>
            <w:tcW w:w="1659" w:type="pct"/>
            <w:vAlign w:val="bottom"/>
          </w:tcPr>
          <w:p w14:paraId="20F2DFCC" w14:textId="77777777" w:rsidR="001411B1" w:rsidRPr="00D31193" w:rsidDel="00D60FB5" w:rsidRDefault="001411B1" w:rsidP="001411B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402" w:type="pct"/>
            <w:gridSpan w:val="2"/>
          </w:tcPr>
          <w:p w14:paraId="20805A1F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770E15E6" w14:textId="27E2C75C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72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7" w:type="pct"/>
          </w:tcPr>
          <w:p w14:paraId="726B130F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10C7260E" w14:textId="554ABAC5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60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48" w:type="pct"/>
          </w:tcPr>
          <w:p w14:paraId="430BA773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3123C1BE" w14:textId="7A46B97A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70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55" w:type="pct"/>
          </w:tcPr>
          <w:p w14:paraId="43CC5D21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121DA34B" w14:textId="5AAAF9CD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58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1411B1" w:rsidRPr="00D31193" w14:paraId="56C0E2BE" w14:textId="77777777" w:rsidTr="00C80163">
        <w:tc>
          <w:tcPr>
            <w:tcW w:w="1659" w:type="pct"/>
            <w:vAlign w:val="bottom"/>
          </w:tcPr>
          <w:p w14:paraId="3730C03A" w14:textId="77777777" w:rsidR="001411B1" w:rsidRPr="00D31193" w:rsidDel="00D60FB5" w:rsidRDefault="001411B1" w:rsidP="001411B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02" w:type="pct"/>
            <w:gridSpan w:val="2"/>
          </w:tcPr>
          <w:p w14:paraId="644B3ADF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51E79FE" w14:textId="58A396ED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16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47" w:type="pct"/>
          </w:tcPr>
          <w:p w14:paraId="6D3ADE36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66BAEC3" w14:textId="0587C073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27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48" w:type="pct"/>
          </w:tcPr>
          <w:p w14:paraId="6C1C2D1A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FFB3C7A" w14:textId="740C9D58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16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55" w:type="pct"/>
          </w:tcPr>
          <w:p w14:paraId="344BDBE1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D3F0C1F" w14:textId="395864AC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27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1411B1" w:rsidRPr="00D31193" w14:paraId="2A2920E9" w14:textId="77777777" w:rsidTr="00C80163">
        <w:tc>
          <w:tcPr>
            <w:tcW w:w="1659" w:type="pct"/>
            <w:vAlign w:val="bottom"/>
          </w:tcPr>
          <w:p w14:paraId="40C778ED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  <w:gridSpan w:val="2"/>
          </w:tcPr>
          <w:p w14:paraId="3F76F723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1F3C7CA" w14:textId="275CE3AE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722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47" w:type="pct"/>
          </w:tcPr>
          <w:p w14:paraId="10447491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D388C89" w14:textId="12A4D4EC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870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8" w:type="pct"/>
          </w:tcPr>
          <w:p w14:paraId="6D741D89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A9E12B3" w14:textId="7DAE9722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703</w:t>
            </w:r>
            <w:r w:rsidR="00C02A1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155" w:type="pct"/>
          </w:tcPr>
          <w:p w14:paraId="3D400F4E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D97F89A" w14:textId="67564101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855</w:t>
            </w:r>
            <w:r w:rsidR="001411B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1411B1" w:rsidRPr="00D31193" w14:paraId="24E85181" w14:textId="77777777" w:rsidTr="00C80163">
        <w:tc>
          <w:tcPr>
            <w:tcW w:w="1659" w:type="pct"/>
            <w:vAlign w:val="bottom"/>
          </w:tcPr>
          <w:p w14:paraId="06E052E1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ค่าเผื่อสินค้ามูลค่าลดลง</w:t>
            </w:r>
          </w:p>
        </w:tc>
        <w:tc>
          <w:tcPr>
            <w:tcW w:w="402" w:type="pct"/>
            <w:gridSpan w:val="2"/>
          </w:tcPr>
          <w:p w14:paraId="66D8391C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1013C9EE" w14:textId="217FA0F8" w:rsidR="001411B1" w:rsidRPr="00D31193" w:rsidRDefault="00C02A1E" w:rsidP="006F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450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236725F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DCE8837" w14:textId="2D8939CC" w:rsidR="001411B1" w:rsidRPr="00D31193" w:rsidRDefault="001411B1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896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74CA0C9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1C1340F" w14:textId="75EF1887" w:rsidR="001411B1" w:rsidRPr="00D31193" w:rsidRDefault="00C02A1E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18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855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BF6F2A6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BC7A3EC" w14:textId="3459E06F" w:rsidR="001411B1" w:rsidRPr="00D31193" w:rsidRDefault="001411B1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12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388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11B1" w:rsidRPr="00D31193" w14:paraId="3E72F4AC" w14:textId="77777777" w:rsidTr="00C80163">
        <w:tc>
          <w:tcPr>
            <w:tcW w:w="1659" w:type="pct"/>
          </w:tcPr>
          <w:p w14:paraId="7F8B8140" w14:textId="77777777" w:rsidR="001411B1" w:rsidRPr="00D31193" w:rsidRDefault="001411B1" w:rsidP="001411B1">
            <w:pPr>
              <w:pStyle w:val="a"/>
              <w:tabs>
                <w:tab w:val="clear" w:pos="1080"/>
                <w:tab w:val="left" w:pos="342"/>
              </w:tabs>
              <w:ind w:left="140" w:hanging="10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02" w:type="pct"/>
            <w:gridSpan w:val="2"/>
          </w:tcPr>
          <w:p w14:paraId="25EA67B7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C99ADE0" w14:textId="65D25197" w:rsidR="001411B1" w:rsidRPr="00D31193" w:rsidRDefault="00D6443C" w:rsidP="009A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  <w:r w:rsidR="00C02A1E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147" w:type="pct"/>
          </w:tcPr>
          <w:p w14:paraId="1EB02E6A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7F14949" w14:textId="67DAE6DC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  <w:r w:rsidR="001411B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48" w:type="pct"/>
          </w:tcPr>
          <w:p w14:paraId="2E9558E0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27F5DAC" w14:textId="0CF3DA4D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  <w:r w:rsidR="00C02A1E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55" w:type="pct"/>
          </w:tcPr>
          <w:p w14:paraId="5B395039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0C77226" w14:textId="7E284FEF" w:rsidR="001411B1" w:rsidRPr="00D31193" w:rsidRDefault="00D6443C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  <w:r w:rsidR="001411B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</w:p>
        </w:tc>
      </w:tr>
      <w:tr w:rsidR="006F2EC0" w:rsidRPr="00D31193" w14:paraId="0F3DAD7E" w14:textId="77777777" w:rsidTr="006F2EC0">
        <w:tc>
          <w:tcPr>
            <w:tcW w:w="1659" w:type="pct"/>
          </w:tcPr>
          <w:p w14:paraId="433616A1" w14:textId="77777777" w:rsidR="006F2EC0" w:rsidRPr="00D31193" w:rsidRDefault="006F2EC0" w:rsidP="001411B1">
            <w:pPr>
              <w:pStyle w:val="a"/>
              <w:tabs>
                <w:tab w:val="clear" w:pos="1080"/>
                <w:tab w:val="left" w:pos="342"/>
              </w:tabs>
              <w:ind w:left="140" w:hanging="10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2" w:type="pct"/>
            <w:gridSpan w:val="2"/>
          </w:tcPr>
          <w:p w14:paraId="0D0F013F" w14:textId="77777777" w:rsidR="006F2EC0" w:rsidRPr="00D31193" w:rsidRDefault="006F2EC0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3AF90CD" w14:textId="77777777" w:rsidR="006F2EC0" w:rsidRPr="00D31193" w:rsidRDefault="006F2EC0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152C3D1" w14:textId="77777777" w:rsidR="006F2EC0" w:rsidRPr="00D31193" w:rsidRDefault="006F2EC0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F2EFD5E" w14:textId="77777777" w:rsidR="006F2EC0" w:rsidRPr="00D31193" w:rsidRDefault="006F2EC0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8BAF42F" w14:textId="77777777" w:rsidR="006F2EC0" w:rsidRPr="00D31193" w:rsidRDefault="006F2EC0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3736A4CA" w14:textId="77777777" w:rsidR="006F2EC0" w:rsidRPr="00D31193" w:rsidRDefault="006F2EC0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65C9AA5" w14:textId="77777777" w:rsidR="006F2EC0" w:rsidRPr="00D31193" w:rsidRDefault="006F2EC0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9A58DCC" w14:textId="77777777" w:rsidR="006F2EC0" w:rsidRPr="00D31193" w:rsidRDefault="006F2EC0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163" w:rsidRPr="00D31193" w14:paraId="3B779CDC" w14:textId="77777777" w:rsidTr="00C80163">
        <w:tc>
          <w:tcPr>
            <w:tcW w:w="2061" w:type="pct"/>
            <w:gridSpan w:val="3"/>
          </w:tcPr>
          <w:p w14:paraId="6BA6CE21" w14:textId="71CDD596" w:rsidR="00C80163" w:rsidRPr="00D31193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b/>
                <w:sz w:val="30"/>
                <w:szCs w:val="30"/>
              </w:rPr>
            </w:pPr>
            <w:r w:rsidRPr="00D31193">
              <w:br w:type="page"/>
            </w:r>
            <w:r w:rsidRPr="00D3119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375D9BFA" w14:textId="7FDC9A32" w:rsidR="00C80163" w:rsidRPr="00D31193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9" w:type="pct"/>
          </w:tcPr>
          <w:p w14:paraId="1D35A714" w14:textId="77777777" w:rsidR="00C80163" w:rsidRPr="00D31193" w:rsidRDefault="00C80163" w:rsidP="00C8016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577B44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6D20A0BD" w14:textId="77777777" w:rsidR="00C80163" w:rsidRPr="00D31193" w:rsidRDefault="00C80163" w:rsidP="00C80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C365FA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3E2BF047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ADA012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3DE2A8EF" w14:textId="77777777" w:rsidR="00C80163" w:rsidRPr="00D31193" w:rsidRDefault="00C80163" w:rsidP="00C80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C80163" w:rsidRPr="00D31193" w14:paraId="6D92162A" w14:textId="77777777" w:rsidTr="00C80163">
        <w:tc>
          <w:tcPr>
            <w:tcW w:w="2061" w:type="pct"/>
            <w:gridSpan w:val="3"/>
          </w:tcPr>
          <w:p w14:paraId="76C97B0F" w14:textId="191E3B60" w:rsidR="00C80163" w:rsidRPr="00D31193" w:rsidRDefault="00C80163" w:rsidP="007E08B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9" w:type="pct"/>
          </w:tcPr>
          <w:p w14:paraId="2A82F82B" w14:textId="17D7AE2C" w:rsidR="00C80163" w:rsidRPr="00D31193" w:rsidRDefault="00D6443C" w:rsidP="006F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8016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A209B">
              <w:rPr>
                <w:rFonts w:ascii="Angsana New" w:hAnsi="Angsana New"/>
                <w:sz w:val="30"/>
                <w:szCs w:val="30"/>
              </w:rPr>
              <w:t>801,483</w:t>
            </w:r>
          </w:p>
        </w:tc>
        <w:tc>
          <w:tcPr>
            <w:tcW w:w="147" w:type="pct"/>
          </w:tcPr>
          <w:p w14:paraId="7D775E10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676080D9" w14:textId="456A236B" w:rsidR="00C80163" w:rsidRPr="00D31193" w:rsidRDefault="00D6443C" w:rsidP="009A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C8016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059</w:t>
            </w:r>
            <w:r w:rsidR="00C80163"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259</w:t>
            </w:r>
          </w:p>
        </w:tc>
        <w:tc>
          <w:tcPr>
            <w:tcW w:w="148" w:type="pct"/>
          </w:tcPr>
          <w:p w14:paraId="7C3BFA8B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 w:line="240" w:lineRule="auto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24078E0D" w14:textId="307376A5" w:rsidR="00C80163" w:rsidRPr="00D31193" w:rsidRDefault="00D6443C" w:rsidP="006F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="00C8016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819</w:t>
            </w:r>
            <w:r w:rsidR="00C8016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55" w:type="pct"/>
          </w:tcPr>
          <w:p w14:paraId="50E13D66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6BFD4021" w14:textId="2BF30C77" w:rsidR="00C80163" w:rsidRPr="00D31193" w:rsidRDefault="00D6443C" w:rsidP="006F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</w:t>
            </w:r>
            <w:r w:rsidR="00C8016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084</w:t>
            </w:r>
            <w:r w:rsidR="00C8016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C80163" w:rsidRPr="00D31193" w14:paraId="15A672D2" w14:textId="77777777" w:rsidTr="00C80163">
        <w:tc>
          <w:tcPr>
            <w:tcW w:w="2061" w:type="pct"/>
            <w:gridSpan w:val="3"/>
          </w:tcPr>
          <w:p w14:paraId="186943EB" w14:textId="77777777" w:rsidR="00C80163" w:rsidRPr="00D31193" w:rsidRDefault="00C80163" w:rsidP="007E08B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639" w:type="pct"/>
          </w:tcPr>
          <w:p w14:paraId="195F4F30" w14:textId="77777777" w:rsidR="00C80163" w:rsidRPr="00D31193" w:rsidRDefault="00C80163" w:rsidP="00C80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line="240" w:lineRule="auto"/>
              <w:ind w:right="-17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6D9C7B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201915CB" w14:textId="77777777" w:rsidR="00C80163" w:rsidRPr="00D31193" w:rsidRDefault="00C80163" w:rsidP="006F2E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line="240" w:lineRule="auto"/>
              <w:ind w:right="-17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65D101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 w:line="240" w:lineRule="auto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460FFF69" w14:textId="77777777" w:rsidR="00C80163" w:rsidRPr="00D31193" w:rsidRDefault="00C80163" w:rsidP="00C80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49"/>
              </w:tabs>
              <w:spacing w:line="240" w:lineRule="auto"/>
              <w:ind w:right="-17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6EC63649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51D71E0" w14:textId="77777777" w:rsidR="00C80163" w:rsidRPr="00D31193" w:rsidRDefault="00C80163" w:rsidP="00C80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49"/>
              </w:tabs>
              <w:spacing w:line="240" w:lineRule="auto"/>
              <w:ind w:right="-17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C80163" w:rsidRPr="00D31193" w14:paraId="02D99732" w14:textId="77777777" w:rsidTr="00C80163">
        <w:tc>
          <w:tcPr>
            <w:tcW w:w="2061" w:type="pct"/>
            <w:gridSpan w:val="3"/>
          </w:tcPr>
          <w:p w14:paraId="2D8FB0F7" w14:textId="0496AB1C" w:rsidR="00C80163" w:rsidRPr="00D31193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639" w:type="pct"/>
          </w:tcPr>
          <w:p w14:paraId="7C84C2ED" w14:textId="18EFC4E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14:paraId="0C36FE14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34BE0209" w14:textId="5FC98BB2" w:rsidR="00C80163" w:rsidRPr="00D31193" w:rsidRDefault="00D6443C" w:rsidP="006F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48" w:type="pct"/>
          </w:tcPr>
          <w:p w14:paraId="7860D2A8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 w:line="240" w:lineRule="auto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357E6A7F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DC86087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1B2C0572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80163" w:rsidRPr="00D31193" w14:paraId="22AC1D7A" w14:textId="77777777" w:rsidTr="00C80163">
        <w:tc>
          <w:tcPr>
            <w:tcW w:w="1681" w:type="pct"/>
            <w:gridSpan w:val="2"/>
          </w:tcPr>
          <w:p w14:paraId="708A1627" w14:textId="77777777" w:rsidR="00C80163" w:rsidRPr="00D31193" w:rsidRDefault="00C80163" w:rsidP="007E08B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="Angsana New" w:hAnsi="Angsana New"/>
                <w:b/>
                <w:bCs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380" w:type="pct"/>
          </w:tcPr>
          <w:p w14:paraId="7C80D0D3" w14:textId="77777777" w:rsidR="00C80163" w:rsidRPr="00D31193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4D82CC1" w14:textId="14DC2B5C" w:rsidR="00C80163" w:rsidRPr="00D31193" w:rsidRDefault="00C80163" w:rsidP="006F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885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439DCEE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ADD50D4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72C1F5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887D842" w14:textId="14689B16" w:rsidR="00C80163" w:rsidRPr="00D31193" w:rsidRDefault="00C80163" w:rsidP="006F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757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E800004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F8D8173" w14:textId="369834E9" w:rsidR="00C80163" w:rsidRPr="00D31193" w:rsidRDefault="00C80163" w:rsidP="006F2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760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0163" w:rsidRPr="00D31193" w14:paraId="28E1D37F" w14:textId="77777777" w:rsidTr="00C80163">
        <w:tc>
          <w:tcPr>
            <w:tcW w:w="1681" w:type="pct"/>
            <w:gridSpan w:val="2"/>
          </w:tcPr>
          <w:p w14:paraId="3FF39F2C" w14:textId="77777777" w:rsidR="00C80163" w:rsidRPr="00D31193" w:rsidRDefault="00C80163" w:rsidP="00C80163">
            <w:pPr>
              <w:pStyle w:val="a"/>
              <w:tabs>
                <w:tab w:val="clear" w:pos="1080"/>
                <w:tab w:val="left" w:pos="342"/>
              </w:tabs>
              <w:ind w:left="4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380" w:type="pct"/>
          </w:tcPr>
          <w:p w14:paraId="002E2A43" w14:textId="77777777" w:rsidR="00C80163" w:rsidRPr="00D31193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6180690" w14:textId="3FA15CDB" w:rsidR="00C80163" w:rsidRPr="00D31193" w:rsidRDefault="00D6443C" w:rsidP="009A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8016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9A20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799,598</w:t>
            </w:r>
          </w:p>
        </w:tc>
        <w:tc>
          <w:tcPr>
            <w:tcW w:w="147" w:type="pct"/>
          </w:tcPr>
          <w:p w14:paraId="62C07AF5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D39FD82" w14:textId="7411AE97" w:rsidR="00C80163" w:rsidRPr="00D31193" w:rsidRDefault="00D6443C" w:rsidP="009A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7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C8016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059</w:t>
            </w:r>
            <w:r w:rsidR="00C8016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995</w:t>
            </w:r>
          </w:p>
        </w:tc>
        <w:tc>
          <w:tcPr>
            <w:tcW w:w="148" w:type="pct"/>
          </w:tcPr>
          <w:p w14:paraId="04BF1229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1286FA2" w14:textId="3FBD28F6" w:rsidR="00C80163" w:rsidRPr="00D31193" w:rsidRDefault="00D6443C" w:rsidP="009A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8016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819</w:t>
            </w:r>
            <w:r w:rsidR="00C8016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227</w:t>
            </w:r>
          </w:p>
        </w:tc>
        <w:tc>
          <w:tcPr>
            <w:tcW w:w="155" w:type="pct"/>
          </w:tcPr>
          <w:p w14:paraId="774F714A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DBA231D" w14:textId="517D5F16" w:rsidR="00C80163" w:rsidRPr="00D31193" w:rsidRDefault="00D6443C" w:rsidP="009A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9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C8016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083</w:t>
            </w:r>
            <w:r w:rsidR="00C80163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560</w:t>
            </w:r>
          </w:p>
        </w:tc>
      </w:tr>
    </w:tbl>
    <w:p w14:paraId="7A7B7F4F" w14:textId="77777777" w:rsidR="00C02A1E" w:rsidRPr="00D31193" w:rsidRDefault="00C02A1E">
      <w:r w:rsidRPr="00D31193">
        <w:br w:type="page"/>
      </w:r>
    </w:p>
    <w:p w14:paraId="50FA269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color w:val="000000"/>
          <w:sz w:val="30"/>
          <w:szCs w:val="30"/>
        </w:rPr>
        <w:sectPr w:rsidR="004D5CDB" w:rsidRPr="00D31193" w:rsidSect="00B619FC">
          <w:headerReference w:type="default" r:id="rId9"/>
          <w:footerReference w:type="default" r:id="rId10"/>
          <w:pgSz w:w="11909" w:h="16834" w:code="9"/>
          <w:pgMar w:top="691" w:right="1109" w:bottom="576" w:left="1152" w:header="720" w:footer="590" w:gutter="0"/>
          <w:pgNumType w:start="19"/>
          <w:cols w:space="720"/>
        </w:sectPr>
      </w:pPr>
    </w:p>
    <w:p w14:paraId="075D2E54" w14:textId="77777777" w:rsidR="000532B7" w:rsidRPr="00D31193" w:rsidRDefault="000532B7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</w:t>
      </w:r>
    </w:p>
    <w:p w14:paraId="3E411D8B" w14:textId="77777777" w:rsidR="000532B7" w:rsidRPr="00D31193" w:rsidRDefault="000532B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tbl>
      <w:tblPr>
        <w:tblW w:w="144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8"/>
        <w:gridCol w:w="1259"/>
        <w:gridCol w:w="1170"/>
        <w:gridCol w:w="810"/>
        <w:gridCol w:w="180"/>
        <w:gridCol w:w="810"/>
        <w:gridCol w:w="180"/>
        <w:gridCol w:w="902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</w:tblGrid>
      <w:tr w:rsidR="004D5CDB" w:rsidRPr="00D31193" w:rsidDel="00685444" w14:paraId="4FB02E56" w14:textId="77777777" w:rsidTr="00B2547A">
        <w:trPr>
          <w:cantSplit/>
          <w:tblHeader/>
        </w:trPr>
        <w:tc>
          <w:tcPr>
            <w:tcW w:w="1608" w:type="dxa"/>
          </w:tcPr>
          <w:p w14:paraId="688C65A0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23981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DC86E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F4EC80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15"/>
          </w:tcPr>
          <w:p w14:paraId="2C5B900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CDB" w:rsidRPr="00D31193" w:rsidDel="00685444" w14:paraId="7F95D7A8" w14:textId="77777777" w:rsidTr="00B2547A">
        <w:trPr>
          <w:cantSplit/>
          <w:tblHeader/>
        </w:trPr>
        <w:tc>
          <w:tcPr>
            <w:tcW w:w="1608" w:type="dxa"/>
          </w:tcPr>
          <w:p w14:paraId="34EE6705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8F2F31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5D0F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6C0E725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462" w:type="dxa"/>
            <w:gridSpan w:val="15"/>
          </w:tcPr>
          <w:p w14:paraId="0146437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D5CDB" w:rsidRPr="00D31193" w:rsidDel="00685444" w14:paraId="0111682A" w14:textId="77777777" w:rsidTr="00B2547A">
        <w:trPr>
          <w:cantSplit/>
          <w:trHeight w:val="363"/>
          <w:tblHeader/>
        </w:trPr>
        <w:tc>
          <w:tcPr>
            <w:tcW w:w="1608" w:type="dxa"/>
          </w:tcPr>
          <w:p w14:paraId="327F3C2C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63437D4" w14:textId="48A720A9" w:rsidR="004D5CDB" w:rsidRPr="00D31193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1170" w:type="dxa"/>
          </w:tcPr>
          <w:p w14:paraId="2C4EA3AC" w14:textId="0A1E0E63" w:rsidR="004D5CDB" w:rsidRPr="00D31193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980" w:type="dxa"/>
            <w:gridSpan w:val="4"/>
          </w:tcPr>
          <w:p w14:paraId="5FE9C74A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2" w:type="dxa"/>
            <w:gridSpan w:val="3"/>
          </w:tcPr>
          <w:p w14:paraId="268F3880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5F775F70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14:paraId="01953CD5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54B757E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4AE752DE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2762E9C3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18AEB2E3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1411B1" w:rsidRPr="00D31193" w14:paraId="3C1C7E8D" w14:textId="77777777" w:rsidTr="00B2547A">
        <w:trPr>
          <w:cantSplit/>
          <w:trHeight w:val="389"/>
          <w:tblHeader/>
        </w:trPr>
        <w:tc>
          <w:tcPr>
            <w:tcW w:w="1608" w:type="dxa"/>
          </w:tcPr>
          <w:p w14:paraId="7268D8AE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4D8DF6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170" w:type="dxa"/>
          </w:tcPr>
          <w:p w14:paraId="294BEEDC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810" w:type="dxa"/>
          </w:tcPr>
          <w:p w14:paraId="61173540" w14:textId="54B52A8C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262D574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3B0FD" w14:textId="13F0254A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6C99854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14:paraId="7EE58DC0" w14:textId="0962410B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77C0AA4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11436" w14:textId="7A5F3296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30614544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AB200A" w14:textId="66FFC4B3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5F8ED69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B89D73" w14:textId="4F252276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1A7D297C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4EAD3251" w14:textId="6932911D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5703713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DB217" w14:textId="1EA34837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BA5DC32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FD3AB7" w14:textId="63B842B0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C23C12" w14:textId="77777777" w:rsidR="001411B1" w:rsidRPr="00D31193" w:rsidRDefault="001411B1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76438" w14:textId="5D7FA860" w:rsidR="001411B1" w:rsidRPr="00D31193" w:rsidRDefault="00D6443C" w:rsidP="001411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</w:tr>
      <w:tr w:rsidR="004D5CDB" w:rsidRPr="00D31193" w14:paraId="6B9E2CF3" w14:textId="77777777" w:rsidTr="00B2547A">
        <w:trPr>
          <w:cantSplit/>
          <w:tblHeader/>
        </w:trPr>
        <w:tc>
          <w:tcPr>
            <w:tcW w:w="1608" w:type="dxa"/>
          </w:tcPr>
          <w:p w14:paraId="2C2FC8A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30A76C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593B96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F3C256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1735508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14:paraId="3091D65E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7560" w:type="dxa"/>
            <w:gridSpan w:val="14"/>
          </w:tcPr>
          <w:p w14:paraId="65D9B268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5CDB" w:rsidRPr="00D31193" w14:paraId="45F9B6EF" w14:textId="77777777" w:rsidTr="00B2547A">
        <w:trPr>
          <w:cantSplit/>
          <w:trHeight w:val="197"/>
        </w:trPr>
        <w:tc>
          <w:tcPr>
            <w:tcW w:w="1608" w:type="dxa"/>
          </w:tcPr>
          <w:p w14:paraId="2E2F591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9" w:type="dxa"/>
          </w:tcPr>
          <w:p w14:paraId="6978C581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3DC805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22F3FB5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ABDF10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960A0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1C9E9C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14:paraId="38FDA143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52051F7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F56DA2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97BD843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0F245849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5BA91D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7360AD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050ADF6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322E6174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85D63A1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C3DA19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92DD48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7A3FD1B8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D5D736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05F6E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780DFA" w:rsidRPr="00D31193" w14:paraId="31FE224C" w14:textId="77777777" w:rsidTr="001411B1">
        <w:trPr>
          <w:cantSplit/>
          <w:trHeight w:val="197"/>
        </w:trPr>
        <w:tc>
          <w:tcPr>
            <w:tcW w:w="1608" w:type="dxa"/>
            <w:vAlign w:val="bottom"/>
          </w:tcPr>
          <w:p w14:paraId="17EBBC9A" w14:textId="77777777" w:rsidR="00780DFA" w:rsidRPr="00D31193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</w:p>
          <w:p w14:paraId="49AF2840" w14:textId="77777777" w:rsidR="00780DFA" w:rsidRPr="00D31193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วัสดุ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9" w:type="dxa"/>
          </w:tcPr>
          <w:p w14:paraId="5FA803F4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14:paraId="4BAC8646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มวลเบา</w:t>
            </w:r>
          </w:p>
        </w:tc>
        <w:tc>
          <w:tcPr>
            <w:tcW w:w="1170" w:type="dxa"/>
          </w:tcPr>
          <w:p w14:paraId="34A81514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2F3D7E74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6528E7FA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6D5858BB" w14:textId="7789F4C3" w:rsidR="00780DFA" w:rsidRPr="00D31193" w:rsidRDefault="00D6443C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D42876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7150E1E3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F6A74B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461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7F7CBC63" w14:textId="66198B2F" w:rsidR="00780DFA" w:rsidRPr="00D31193" w:rsidRDefault="00D6443C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</w:t>
            </w:r>
            <w:r w:rsidR="00780DFA" w:rsidRPr="00D3119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6F54217E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995BE9C" w14:textId="51E4F9E5" w:rsidR="00780DFA" w:rsidRPr="00D31193" w:rsidRDefault="00D6443C" w:rsidP="00780D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0BE266F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626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D56045" w14:textId="1B5D2283" w:rsidR="00780DFA" w:rsidRPr="00D31193" w:rsidRDefault="00D6443C" w:rsidP="00780D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9DAF8C6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086CF98" w14:textId="60329F00" w:rsidR="00780DFA" w:rsidRPr="00D31193" w:rsidRDefault="00D6443C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ED6EA3D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E4EED8" w14:textId="60212AEA" w:rsidR="00780DFA" w:rsidRPr="00D31193" w:rsidRDefault="00D6443C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AAB8F4A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2A4D3E9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68627D2A" w14:textId="5033BF7F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568A733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E31B6E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35A024E0" w14:textId="5CF0F21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5BB37E04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FF634BA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73516BCE" w14:textId="2DD5BCB7" w:rsidR="00780DFA" w:rsidRPr="00D31193" w:rsidRDefault="00D6443C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="00780DFA"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15A1AC6F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60D5B1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7BF2F06B" w14:textId="7D739FB6" w:rsidR="00780DFA" w:rsidRPr="00D31193" w:rsidRDefault="00D6443C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="00780DFA"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</w:tr>
      <w:tr w:rsidR="00780DFA" w:rsidRPr="00D31193" w14:paraId="2A06AEAF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7D7686F6" w14:textId="77777777" w:rsidR="00780DFA" w:rsidRPr="00D31193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</w:tcPr>
          <w:p w14:paraId="472484E7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B5D5F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209DBFA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8F72F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3FBF76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A0CF3B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13B0191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B81088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5F3128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5EDC033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10E3" w14:textId="642994D4" w:rsidR="00780DFA" w:rsidRPr="00D31193" w:rsidRDefault="00D6443C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3DB9C52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D70B" w14:textId="620D0030" w:rsidR="00780DFA" w:rsidRPr="00D31193" w:rsidRDefault="00D6443C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1D2EB85C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4636289" w14:textId="44B8727E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D311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="00D6443C"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3C7F5B1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294B8F" w14:textId="5994134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D311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="00D6443C"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04498FF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2AE45C8" w14:textId="6F1E6DFC" w:rsidR="00780DFA" w:rsidRPr="00D31193" w:rsidRDefault="00D6443C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="00780DFA" w:rsidRPr="00D311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12B7C6A7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CA29A" w14:textId="0A204F28" w:rsidR="00780DFA" w:rsidRPr="00D31193" w:rsidRDefault="00D6443C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="00780DFA" w:rsidRPr="00D311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780DFA" w:rsidRPr="00D31193" w14:paraId="729C7AB3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5D684704" w14:textId="77777777" w:rsidR="00780DFA" w:rsidRPr="00D31193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4793D52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32369A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365742F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26F86E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156722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224EA8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F304B8F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FA68E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358E4D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0A0C510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52B4CD47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340E28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1100DEA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FF2ADBC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BFFFC6F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8400F9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1261159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2C744259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32220F6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572710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828105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781C15B7" w14:textId="7FF8425C" w:rsidR="004D5CDB" w:rsidRPr="00D31193" w:rsidRDefault="004D5CDB" w:rsidP="004D5CDB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บริษัทย่อย</w:t>
      </w:r>
      <w:r w:rsidR="00755B84"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จัดตั้งและ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ดำเนินธุรกิจในประเทศไทย</w:t>
      </w:r>
      <w:r w:rsidRPr="00D31193">
        <w:rPr>
          <w:rFonts w:ascii="Angsana New" w:hAnsi="Angsana New"/>
          <w:color w:val="000000"/>
          <w:sz w:val="30"/>
          <w:szCs w:val="30"/>
          <w:lang w:bidi="th-TH"/>
        </w:rPr>
        <w:t xml:space="preserve"> </w:t>
      </w:r>
      <w:r w:rsidR="00755B84"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บริษัทไม่ได้รับ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เงินปันผล</w:t>
      </w:r>
      <w:r w:rsidR="00D42876"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รับ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สำหรับปี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2563</w:t>
      </w:r>
      <w:r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</w:p>
    <w:p w14:paraId="687A14E0" w14:textId="77777777" w:rsidR="004D5CDB" w:rsidRPr="00D31193" w:rsidRDefault="004D5CDB" w:rsidP="004D5CDB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color w:val="000000"/>
          <w:spacing w:val="-6"/>
          <w:sz w:val="16"/>
          <w:szCs w:val="16"/>
          <w:lang w:val="en-US" w:bidi="th-TH"/>
        </w:rPr>
      </w:pPr>
    </w:p>
    <w:p w14:paraId="2E7FB7E8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4D5CDB" w:rsidRPr="00D31193" w:rsidSect="004B15A0">
          <w:footerReference w:type="default" r:id="rId11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14:paraId="74BF13A6" w14:textId="12BED913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lastRenderedPageBreak/>
        <w:t>มูลค่าที่คาดว่าจะได้รับคืนของ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หน่วยสินทรัพย์ที่ก่อให้เกิดเงินสดนี้เป็น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มูลค่าจากการใช้ ซึ่งวัดมูลค่าโดย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คิดลดกระแสเงินสดในอนาคตที่คาดว่าจะได้รับจากการดำเนินงานต่อเนื่อง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E9A6354" w14:textId="77777777" w:rsidR="00517F60" w:rsidRPr="00D31193" w:rsidRDefault="00517F60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80"/>
        <w:gridCol w:w="270"/>
        <w:gridCol w:w="1080"/>
      </w:tblGrid>
      <w:tr w:rsidR="00517F60" w:rsidRPr="00D31193" w14:paraId="347544B3" w14:textId="77777777" w:rsidTr="00744073">
        <w:trPr>
          <w:tblHeader/>
        </w:trPr>
        <w:tc>
          <w:tcPr>
            <w:tcW w:w="4158" w:type="dxa"/>
          </w:tcPr>
          <w:p w14:paraId="59961D85" w14:textId="0580B901" w:rsidR="00517F60" w:rsidRPr="00D31193" w:rsidRDefault="0002619D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ข้อสมมติที่สำคัญในการประมาณมูลค่าการใช้</w:t>
            </w:r>
          </w:p>
        </w:tc>
        <w:tc>
          <w:tcPr>
            <w:tcW w:w="2430" w:type="dxa"/>
            <w:gridSpan w:val="3"/>
          </w:tcPr>
          <w:p w14:paraId="6EF7526D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221B02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72D57F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F60" w:rsidRPr="00D31193" w14:paraId="6A21D7AE" w14:textId="77777777" w:rsidTr="00744073">
        <w:trPr>
          <w:tblHeader/>
        </w:trPr>
        <w:tc>
          <w:tcPr>
            <w:tcW w:w="4158" w:type="dxa"/>
          </w:tcPr>
          <w:p w14:paraId="11D95F85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238A6" w14:textId="6F475844" w:rsidR="00517F60" w:rsidRPr="00D31193" w:rsidRDefault="00D6443C" w:rsidP="00744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B40F26" w14:textId="77777777" w:rsidR="00517F60" w:rsidRPr="00D31193" w:rsidRDefault="00517F60" w:rsidP="00744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5EC4A" w14:textId="130F0831" w:rsidR="00517F60" w:rsidRPr="00D31193" w:rsidRDefault="00D6443C" w:rsidP="00744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36914D" w14:textId="77777777" w:rsidR="00517F60" w:rsidRPr="00D31193" w:rsidRDefault="00517F60" w:rsidP="00744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70F637" w14:textId="73CD8FEB" w:rsidR="00517F60" w:rsidRPr="00D31193" w:rsidRDefault="00D6443C" w:rsidP="00744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CA25B26" w14:textId="77777777" w:rsidR="00517F60" w:rsidRPr="00D31193" w:rsidRDefault="00517F60" w:rsidP="00744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F7901" w14:textId="014DD7CF" w:rsidR="00517F60" w:rsidRPr="00D31193" w:rsidRDefault="00D6443C" w:rsidP="00744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7F60" w:rsidRPr="00D31193" w14:paraId="66D035B9" w14:textId="77777777" w:rsidTr="00744073">
        <w:trPr>
          <w:tblHeader/>
        </w:trPr>
        <w:tc>
          <w:tcPr>
            <w:tcW w:w="4158" w:type="dxa"/>
          </w:tcPr>
          <w:p w14:paraId="2F5C1085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9F27DC7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17F60" w:rsidRPr="00D31193" w14:paraId="1820A159" w14:textId="77777777" w:rsidTr="00744073">
        <w:tc>
          <w:tcPr>
            <w:tcW w:w="4158" w:type="dxa"/>
            <w:shd w:val="clear" w:color="auto" w:fill="auto"/>
          </w:tcPr>
          <w:p w14:paraId="5CA9F2EA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7ED8ECBF" w14:textId="24A063A0" w:rsidR="00517F60" w:rsidRPr="00D31193" w:rsidRDefault="00D6443C" w:rsidP="0074407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517F60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2FF513F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DCD372" w14:textId="71A7F3ED" w:rsidR="00517F60" w:rsidRPr="00D31193" w:rsidRDefault="00D6443C" w:rsidP="0074407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517F60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DA8BC64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502B74" w14:textId="33568B9B" w:rsidR="00517F60" w:rsidRPr="00D31193" w:rsidRDefault="00D6443C" w:rsidP="0074407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517F60" w:rsidRPr="00D3119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7A00D56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C4A07" w14:textId="396D595A" w:rsidR="00517F60" w:rsidRPr="00D31193" w:rsidRDefault="00D6443C" w:rsidP="0074407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517F60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17F60" w:rsidRPr="00D31193" w14:paraId="7CD0A350" w14:textId="77777777" w:rsidTr="00744073">
        <w:tc>
          <w:tcPr>
            <w:tcW w:w="4158" w:type="dxa"/>
            <w:shd w:val="clear" w:color="auto" w:fill="auto"/>
          </w:tcPr>
          <w:p w14:paraId="36DA8CA7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952BAC8" w14:textId="5CE483EB" w:rsidR="00517F60" w:rsidRPr="00D31193" w:rsidRDefault="00D6443C" w:rsidP="0074407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17F60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5D47BDF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A10588" w14:textId="5EB87F71" w:rsidR="00517F60" w:rsidRPr="00D31193" w:rsidRDefault="00D6443C" w:rsidP="0074407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17F60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35E256D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CE732E" w14:textId="7EDF9509" w:rsidR="00517F60" w:rsidRPr="00D31193" w:rsidRDefault="00D6443C" w:rsidP="0074407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17F60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425887A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15EDA" w14:textId="37AF7B9F" w:rsidR="00517F60" w:rsidRPr="00D31193" w:rsidRDefault="00D6443C" w:rsidP="00744073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17F60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</w:tbl>
    <w:p w14:paraId="6161B55F" w14:textId="77777777" w:rsidR="004D5CDB" w:rsidRPr="00D31193" w:rsidRDefault="004D5CDB" w:rsidP="004D5CD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77F744" w14:textId="1E42F9B5" w:rsidR="004D5CDB" w:rsidRPr="00D31193" w:rsidRDefault="004D5CDB" w:rsidP="00E81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58" w:hanging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อัตราคิดลดที่ใช้เป็นอัตราโดยประมาณ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ก่อน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หักภาษีเงินได้ที่อ้างอิง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อัตรา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ดอกเบี้ยพันธบัตรรัฐบาลอายุ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10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17F60" w:rsidRPr="00D31193">
        <w:rPr>
          <w:rFonts w:ascii="Angsana New" w:hAnsi="Angsana New"/>
          <w:color w:val="000000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2155F247" w14:textId="17AB8949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58" w:firstLine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BE786F" w14:textId="2CF94E17" w:rsidR="00517F60" w:rsidRPr="00D31193" w:rsidRDefault="00517F60" w:rsidP="00E81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558" w:hanging="18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กระแสเงินสดสำหรับระยะเวลา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5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GDP)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ที่หน่วยสินทรัพย์ที่ก่อให้เกิดเงินสดดำเนินกิจการอยู่ </w:t>
      </w:r>
    </w:p>
    <w:p w14:paraId="18EE36BD" w14:textId="062A132B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D18136" w14:textId="733588B7" w:rsidR="004D5CDB" w:rsidRPr="00D31193" w:rsidRDefault="00517F60" w:rsidP="00E81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ประมาณการอัตราการเติบโตของกำไร 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EBITDA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ซึ่งคาดการณ์การเติบโตของรายได้จากอัตราเติบโตถัวเฉลี่ยของ </w:t>
      </w:r>
      <w:r w:rsidR="00E81BF8" w:rsidRPr="00D31193">
        <w:rPr>
          <w:rFonts w:ascii="Angsana New" w:hAnsi="Angsana New"/>
          <w:color w:val="000000"/>
          <w:sz w:val="30"/>
          <w:szCs w:val="30"/>
        </w:rPr>
        <w:t>3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ปีที่ผ่านมารวมกับประมาณการยอดขายและราคาขายที่จะเพิ่มขึ้นในอีก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5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ปีข้างหน้า </w:t>
      </w:r>
    </w:p>
    <w:p w14:paraId="111A38CB" w14:textId="77777777" w:rsidR="00517F60" w:rsidRPr="00D31193" w:rsidRDefault="00517F60" w:rsidP="00517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56C59D" w14:textId="77777777" w:rsidR="004D5CDB" w:rsidRPr="00D31193" w:rsidRDefault="004D5CDB" w:rsidP="004D5CD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>จากการบันทึก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ของเงินลงทุนทำให้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มูลค่าที่คาดว่าจะได้รับเท่า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กับ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มูลค่า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ตามบัญชี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br/>
        <w:t>ทั้งนี้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หาก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สมมติฐานที่สำคัญ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การเปลี่ยนแปลง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ในทางตรงข้าม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อาจ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ทำให้มี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การด้อยค่าเพิ่มขึ้น</w:t>
      </w:r>
    </w:p>
    <w:p w14:paraId="276CB3F6" w14:textId="77777777" w:rsidR="004D5CDB" w:rsidRPr="00D31193" w:rsidRDefault="004D5CDB" w:rsidP="004D5CDB">
      <w:pPr>
        <w:rPr>
          <w:rFonts w:ascii="Angsana New" w:hAnsi="Angsana New"/>
          <w:sz w:val="30"/>
          <w:szCs w:val="30"/>
        </w:rPr>
      </w:pPr>
    </w:p>
    <w:p w14:paraId="6866BBCD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sz w:val="30"/>
          <w:szCs w:val="30"/>
        </w:rPr>
        <w:br w:type="page"/>
      </w: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83F8F53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190"/>
        <w:gridCol w:w="1076"/>
        <w:gridCol w:w="272"/>
        <w:gridCol w:w="1080"/>
        <w:gridCol w:w="243"/>
        <w:gridCol w:w="24"/>
        <w:gridCol w:w="977"/>
        <w:gridCol w:w="296"/>
        <w:gridCol w:w="1072"/>
      </w:tblGrid>
      <w:tr w:rsidR="004D5CDB" w:rsidRPr="00D31193" w14:paraId="29D005F1" w14:textId="77777777" w:rsidTr="00B2547A">
        <w:tc>
          <w:tcPr>
            <w:tcW w:w="1613" w:type="pct"/>
          </w:tcPr>
          <w:p w14:paraId="496A338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47" w:type="pct"/>
          </w:tcPr>
          <w:p w14:paraId="0A487E3E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0" w:type="pct"/>
            <w:gridSpan w:val="3"/>
          </w:tcPr>
          <w:p w14:paraId="1A1FD81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52B1630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7A304B9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47A" w:rsidRPr="00D31193" w14:paraId="4904551C" w14:textId="77777777" w:rsidTr="00B2547A">
        <w:trPr>
          <w:trHeight w:val="70"/>
        </w:trPr>
        <w:tc>
          <w:tcPr>
            <w:tcW w:w="1613" w:type="pct"/>
          </w:tcPr>
          <w:p w14:paraId="2C80C997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63C273EE" w14:textId="360177D2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5E655A4" w14:textId="733A22F2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07048CC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A59A3E" w14:textId="0A415F84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</w:tcPr>
          <w:p w14:paraId="421B1816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477DC7C" w14:textId="7A4C2C00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1" w:type="pct"/>
          </w:tcPr>
          <w:p w14:paraId="25524861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AF8814" w14:textId="71159FB6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5CDB" w:rsidRPr="00D31193" w14:paraId="159FF257" w14:textId="77777777" w:rsidTr="00B2547A">
        <w:trPr>
          <w:trHeight w:val="290"/>
        </w:trPr>
        <w:tc>
          <w:tcPr>
            <w:tcW w:w="1613" w:type="pct"/>
          </w:tcPr>
          <w:p w14:paraId="4641F7F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6BD20AE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8"/>
          </w:tcPr>
          <w:p w14:paraId="73F83F4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D5CDB" w:rsidRPr="00D31193" w14:paraId="5037209B" w14:textId="77777777" w:rsidTr="00B2547A">
        <w:tc>
          <w:tcPr>
            <w:tcW w:w="1613" w:type="pct"/>
          </w:tcPr>
          <w:p w14:paraId="3420B6F8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647" w:type="pct"/>
          </w:tcPr>
          <w:p w14:paraId="661806E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2CCEE2F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DA51F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888412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743F779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41DC8A0B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14:paraId="44A890E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CBBDA5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B2547A" w:rsidRPr="00D31193" w14:paraId="7862037A" w14:textId="77777777" w:rsidTr="00B2547A">
        <w:tc>
          <w:tcPr>
            <w:tcW w:w="1613" w:type="pct"/>
          </w:tcPr>
          <w:p w14:paraId="6DEAC6F4" w14:textId="5D1BD32C" w:rsidR="00B2547A" w:rsidRPr="00D31193" w:rsidRDefault="00B2547A" w:rsidP="00B2547A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ณ วันที่ </w:t>
            </w:r>
            <w:r w:rsidR="00D6443C" w:rsidRPr="00D3119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</w:t>
            </w:r>
          </w:p>
        </w:tc>
        <w:tc>
          <w:tcPr>
            <w:tcW w:w="647" w:type="pct"/>
          </w:tcPr>
          <w:p w14:paraId="62DF6704" w14:textId="77777777" w:rsidR="00B2547A" w:rsidRPr="00D31193" w:rsidRDefault="00B2547A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F7FDF58" w14:textId="565B0AD2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="00B2547A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8" w:type="pct"/>
          </w:tcPr>
          <w:p w14:paraId="57A7F31B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263F3A" w14:textId="176E5766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="00B2547A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32" w:type="pct"/>
          </w:tcPr>
          <w:p w14:paraId="13548DE8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2DD4BE18" w14:textId="0E903F16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="00B2547A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61" w:type="pct"/>
          </w:tcPr>
          <w:p w14:paraId="558D7D21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062FBC" w14:textId="1ACD3C30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="00B2547A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202069" w:rsidRPr="00D31193" w14:paraId="73F52F92" w14:textId="77777777" w:rsidTr="00B2547A">
        <w:tc>
          <w:tcPr>
            <w:tcW w:w="1613" w:type="pct"/>
          </w:tcPr>
          <w:p w14:paraId="26EA49EE" w14:textId="77777777" w:rsidR="00202069" w:rsidRPr="00D31193" w:rsidRDefault="00202069" w:rsidP="00202069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จำหน่าย</w:t>
            </w:r>
          </w:p>
        </w:tc>
        <w:tc>
          <w:tcPr>
            <w:tcW w:w="647" w:type="pct"/>
          </w:tcPr>
          <w:p w14:paraId="052308DB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17616C" w14:textId="4FFAB478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246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80137FD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CDB0E4" w14:textId="77777777" w:rsidR="00202069" w:rsidRPr="00D31193" w:rsidRDefault="00202069" w:rsidP="00773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B07D559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6908BDB" w14:textId="3A1FACAD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246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61" w:type="pct"/>
          </w:tcPr>
          <w:p w14:paraId="725216D7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431E7B" w14:textId="77777777" w:rsidR="00202069" w:rsidRPr="00D31193" w:rsidRDefault="00202069" w:rsidP="00773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02069" w:rsidRPr="00D31193" w14:paraId="04C28A2A" w14:textId="77777777" w:rsidTr="00B2547A">
        <w:tc>
          <w:tcPr>
            <w:tcW w:w="1613" w:type="pct"/>
          </w:tcPr>
          <w:p w14:paraId="202EDA8B" w14:textId="6D5B270C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7" w:type="pct"/>
          </w:tcPr>
          <w:p w14:paraId="4082CC8E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4EE370E" w14:textId="113DC407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48" w:type="pct"/>
          </w:tcPr>
          <w:p w14:paraId="71C2FB42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602E17D3" w14:textId="46F13AB1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32" w:type="pct"/>
          </w:tcPr>
          <w:p w14:paraId="6354D570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D1715" w14:textId="59D608F1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61" w:type="pct"/>
          </w:tcPr>
          <w:p w14:paraId="67BB61F5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AA9F256" w14:textId="3C8C9306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202069" w:rsidRPr="00D31193" w14:paraId="346ADD48" w14:textId="77777777" w:rsidTr="00B2547A">
        <w:tc>
          <w:tcPr>
            <w:tcW w:w="1613" w:type="pct"/>
          </w:tcPr>
          <w:p w14:paraId="363B1439" w14:textId="77777777" w:rsidR="00202069" w:rsidRPr="00D31193" w:rsidRDefault="00202069" w:rsidP="00202069">
            <w:pPr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3839392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9C0F8BE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136D69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3592D8F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3F35ADAD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14:paraId="0954A0E4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14:paraId="0EACF28B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BE17C51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02069" w:rsidRPr="00D31193" w14:paraId="571CAB47" w14:textId="77777777" w:rsidTr="00B2547A">
        <w:tc>
          <w:tcPr>
            <w:tcW w:w="1613" w:type="pct"/>
          </w:tcPr>
          <w:p w14:paraId="02B7F34B" w14:textId="77777777" w:rsidR="00202069" w:rsidRPr="00D31193" w:rsidRDefault="00202069" w:rsidP="00202069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647" w:type="pct"/>
          </w:tcPr>
          <w:p w14:paraId="65FD3971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E91A2E8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237C9D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70872D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47FE91CE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C2C581E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14:paraId="1C3D26EE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0B3C7E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02069" w:rsidRPr="00D31193" w14:paraId="0D80AC34" w14:textId="77777777" w:rsidTr="001A5D1C">
        <w:tc>
          <w:tcPr>
            <w:tcW w:w="1613" w:type="pct"/>
          </w:tcPr>
          <w:p w14:paraId="01E3A63A" w14:textId="02E9F920" w:rsidR="00202069" w:rsidRPr="00D31193" w:rsidRDefault="00202069" w:rsidP="00202069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ณ วันที่ </w:t>
            </w:r>
            <w:r w:rsidR="00D6443C" w:rsidRPr="00D3119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</w:t>
            </w:r>
          </w:p>
        </w:tc>
        <w:tc>
          <w:tcPr>
            <w:tcW w:w="647" w:type="pct"/>
          </w:tcPr>
          <w:p w14:paraId="156CB3F9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6411415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AC0BBA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4A847C" w14:textId="7B66E5FB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500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4DC95F70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415F3616" w14:textId="77777777" w:rsidR="00202069" w:rsidRPr="00D31193" w:rsidRDefault="00202069" w:rsidP="00773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7CAAC121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DC018B5" w14:textId="375C6A0E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500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2069" w:rsidRPr="00D31193" w14:paraId="22CE61BD" w14:textId="77777777" w:rsidTr="001A5D1C">
        <w:tc>
          <w:tcPr>
            <w:tcW w:w="1613" w:type="pct"/>
          </w:tcPr>
          <w:p w14:paraId="1C5AEF34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647" w:type="pct"/>
          </w:tcPr>
          <w:p w14:paraId="67976D16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740E4F8" w14:textId="77777777" w:rsidR="00202069" w:rsidRPr="00D31193" w:rsidRDefault="00202069" w:rsidP="00773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9CE139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0792D75" w14:textId="6E72A43E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="00202069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32" w:type="pct"/>
          </w:tcPr>
          <w:p w14:paraId="53D1D4F8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33E4046A" w14:textId="77777777" w:rsidR="00202069" w:rsidRPr="00D31193" w:rsidRDefault="00202069" w:rsidP="00773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4D8A1393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1DC9AA" w14:textId="768E2BBF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="00202069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202069" w:rsidRPr="00D31193" w14:paraId="78B6619D" w14:textId="77777777" w:rsidTr="00B2547A">
        <w:tc>
          <w:tcPr>
            <w:tcW w:w="1613" w:type="pct"/>
            <w:vAlign w:val="bottom"/>
          </w:tcPr>
          <w:p w14:paraId="62886779" w14:textId="7C822EBC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7" w:type="pct"/>
          </w:tcPr>
          <w:p w14:paraId="25F688AA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DE5B753" w14:textId="77777777" w:rsidR="00202069" w:rsidRPr="00D31193" w:rsidRDefault="00202069" w:rsidP="00773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B6D59F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12E3950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55971FA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5B56" w14:textId="77777777" w:rsidR="00202069" w:rsidRPr="00D31193" w:rsidRDefault="00202069" w:rsidP="00773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4E9AD213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47A08F5" w14:textId="77777777" w:rsidR="00202069" w:rsidRPr="00D31193" w:rsidRDefault="00202069" w:rsidP="00773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02069" w:rsidRPr="00D31193" w14:paraId="0CA85E83" w14:textId="77777777" w:rsidTr="00B2547A">
        <w:tc>
          <w:tcPr>
            <w:tcW w:w="1613" w:type="pct"/>
            <w:vAlign w:val="bottom"/>
          </w:tcPr>
          <w:p w14:paraId="07CBB03C" w14:textId="77777777" w:rsidR="00202069" w:rsidRPr="00D31193" w:rsidDel="00D60FB5" w:rsidRDefault="00202069" w:rsidP="002020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C34AC5D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BC538F5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2712A7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E03700D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4EE8555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14:paraId="1D7DC2DB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14:paraId="7CA90F24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CB6D222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02069" w:rsidRPr="00D31193" w14:paraId="48978739" w14:textId="77777777" w:rsidTr="00B2547A">
        <w:tc>
          <w:tcPr>
            <w:tcW w:w="1613" w:type="pct"/>
          </w:tcPr>
          <w:p w14:paraId="323E7A51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47" w:type="pct"/>
          </w:tcPr>
          <w:p w14:paraId="21E74E25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1AD9751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92C8E8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3234E4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6623C2AD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4F05B5D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14:paraId="13EDC393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748824" w14:textId="77777777" w:rsidR="00202069" w:rsidRPr="00D31193" w:rsidRDefault="00202069" w:rsidP="002020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02069" w:rsidRPr="00D31193" w14:paraId="7F171A78" w14:textId="77777777" w:rsidTr="00B2547A">
        <w:tc>
          <w:tcPr>
            <w:tcW w:w="1613" w:type="pct"/>
          </w:tcPr>
          <w:p w14:paraId="782B6DBF" w14:textId="524D522D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47" w:type="pct"/>
          </w:tcPr>
          <w:p w14:paraId="351E22A3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0239091" w14:textId="4E414B5A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48" w:type="pct"/>
          </w:tcPr>
          <w:p w14:paraId="4F6E0435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AA456EB" w14:textId="437669E4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32" w:type="pct"/>
          </w:tcPr>
          <w:p w14:paraId="1DA76444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double" w:sz="4" w:space="0" w:color="auto"/>
            </w:tcBorders>
          </w:tcPr>
          <w:p w14:paraId="39BE57F3" w14:textId="054AAEE5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61" w:type="pct"/>
          </w:tcPr>
          <w:p w14:paraId="5640D78C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09A00A3" w14:textId="32C8BA58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</w:tr>
      <w:tr w:rsidR="00202069" w:rsidRPr="00D31193" w14:paraId="43F6C0B9" w14:textId="77777777" w:rsidTr="00B2547A">
        <w:tc>
          <w:tcPr>
            <w:tcW w:w="1613" w:type="pct"/>
          </w:tcPr>
          <w:p w14:paraId="345F62B5" w14:textId="1F2262F4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7" w:type="pct"/>
          </w:tcPr>
          <w:p w14:paraId="4A5A8FFF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0F53061A" w14:textId="48C84B5E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48" w:type="pct"/>
          </w:tcPr>
          <w:p w14:paraId="7F1DCC76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3539D3D6" w14:textId="5301A7FA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32" w:type="pct"/>
          </w:tcPr>
          <w:p w14:paraId="06809415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DBDAD38" w14:textId="6B87FA8F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61" w:type="pct"/>
          </w:tcPr>
          <w:p w14:paraId="40AAEAAD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14:paraId="77F9C490" w14:textId="09B99934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</w:tbl>
    <w:p w14:paraId="6C4C4F26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14:paraId="46854BC2" w14:textId="381562E0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อสังหาริมทรัพย์เพื่อการลงทุน ได้แก่ ที่ดิน ซึ่งถือครองเพื่อโครงการในอนาคต</w:t>
      </w:r>
      <w:r w:rsidRPr="00D3119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pacing w:val="-6"/>
          <w:sz w:val="30"/>
          <w:szCs w:val="30"/>
          <w:cs/>
        </w:rPr>
        <w:t>มูลค่ายุติธรรมของ</w:t>
      </w:r>
      <w:r w:rsidRPr="00D31193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อสังหาริมทรัพย์</w:t>
      </w:r>
      <w:r w:rsidRPr="00D31193">
        <w:rPr>
          <w:rFonts w:ascii="Angsana New" w:hAnsi="Angsana New"/>
          <w:color w:val="000000"/>
          <w:spacing w:val="-6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เพื่อการลงทุน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31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2563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มี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จำนว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นเงิน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50</w:t>
      </w:r>
      <w:r w:rsidR="00202069" w:rsidRPr="00D31193">
        <w:rPr>
          <w:rFonts w:ascii="Angsana New" w:hAnsi="Angsana New"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="00D6443C" w:rsidRPr="00D31193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63</w:t>
      </w:r>
      <w:r w:rsidR="00B2547A" w:rsidRPr="00D31193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ประเมินราคาโดย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ผู้ประเมินราคาอิสระ โดยวิธีมูลค่าตลาดสำหรับการใช้ประโยชน์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3</w:t>
      </w:r>
    </w:p>
    <w:p w14:paraId="02B81B23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4D5CDB" w:rsidRPr="00D31193" w:rsidSect="00805DCC">
          <w:footerReference w:type="default" r:id="rId12"/>
          <w:pgSz w:w="11909" w:h="16834" w:code="9"/>
          <w:pgMar w:top="691" w:right="1152" w:bottom="576" w:left="1152" w:header="720" w:footer="590" w:gutter="0"/>
          <w:cols w:space="720"/>
          <w:docGrid w:linePitch="245"/>
        </w:sectPr>
      </w:pPr>
    </w:p>
    <w:p w14:paraId="6BF5B008" w14:textId="5FEC9802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4B6F041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tbl>
      <w:tblPr>
        <w:tblW w:w="141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58"/>
        <w:gridCol w:w="230"/>
        <w:gridCol w:w="6"/>
        <w:gridCol w:w="1254"/>
        <w:gridCol w:w="6"/>
        <w:gridCol w:w="264"/>
        <w:gridCol w:w="6"/>
        <w:gridCol w:w="1254"/>
        <w:gridCol w:w="6"/>
        <w:gridCol w:w="264"/>
        <w:gridCol w:w="6"/>
        <w:gridCol w:w="1344"/>
        <w:gridCol w:w="6"/>
        <w:gridCol w:w="264"/>
        <w:gridCol w:w="6"/>
        <w:gridCol w:w="1254"/>
        <w:gridCol w:w="6"/>
        <w:gridCol w:w="264"/>
        <w:gridCol w:w="6"/>
        <w:gridCol w:w="1164"/>
        <w:gridCol w:w="6"/>
        <w:gridCol w:w="264"/>
        <w:gridCol w:w="6"/>
        <w:gridCol w:w="1254"/>
        <w:gridCol w:w="6"/>
        <w:gridCol w:w="264"/>
        <w:gridCol w:w="6"/>
        <w:gridCol w:w="1254"/>
        <w:gridCol w:w="6"/>
      </w:tblGrid>
      <w:tr w:rsidR="004D5CDB" w:rsidRPr="00D31193" w14:paraId="3B1DDFC9" w14:textId="77777777" w:rsidTr="005E3B32">
        <w:trPr>
          <w:cantSplit/>
        </w:trPr>
        <w:tc>
          <w:tcPr>
            <w:tcW w:w="3460" w:type="dxa"/>
            <w:gridSpan w:val="2"/>
          </w:tcPr>
          <w:p w14:paraId="7CFCC76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7A036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26"/>
            <w:tcBorders>
              <w:left w:val="nil"/>
            </w:tcBorders>
          </w:tcPr>
          <w:p w14:paraId="4BE213C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5CDB" w:rsidRPr="00D31193" w14:paraId="3194CEDB" w14:textId="77777777" w:rsidTr="005E3B32">
        <w:trPr>
          <w:cantSplit/>
          <w:trHeight w:val="66"/>
        </w:trPr>
        <w:tc>
          <w:tcPr>
            <w:tcW w:w="3460" w:type="dxa"/>
            <w:gridSpan w:val="2"/>
          </w:tcPr>
          <w:p w14:paraId="041EECB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16C52B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23AE2AB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BA8BDF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38B80C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59D7E4A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A6BA16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E1BB1E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783C6D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056F6E7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EC73B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020E43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DFE18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7FDCDAD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6C3D37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6E7059A1" w14:textId="77777777" w:rsidTr="005E3B32">
        <w:trPr>
          <w:cantSplit/>
        </w:trPr>
        <w:tc>
          <w:tcPr>
            <w:tcW w:w="3460" w:type="dxa"/>
            <w:gridSpan w:val="2"/>
          </w:tcPr>
          <w:p w14:paraId="34D071B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BA832C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EB000D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011BF83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90E28D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gridSpan w:val="2"/>
          </w:tcPr>
          <w:p w14:paraId="1F4208F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35FB66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9E653F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431181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0A75AB2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F34DD7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A215C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CD42FB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gridSpan w:val="2"/>
          </w:tcPr>
          <w:p w14:paraId="3336672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920127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6B668642" w14:textId="77777777" w:rsidTr="005E3B32">
        <w:trPr>
          <w:cantSplit/>
        </w:trPr>
        <w:tc>
          <w:tcPr>
            <w:tcW w:w="3460" w:type="dxa"/>
            <w:gridSpan w:val="2"/>
          </w:tcPr>
          <w:p w14:paraId="672B7AD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A15300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9E12C4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7E6D6E0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723A7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3DE3EE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C3E213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268C0F9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64010D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42D3E0C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562FAB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13A64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481C36E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14:paraId="7D74593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38FB6D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05A42762" w14:textId="77777777" w:rsidTr="005E3B32">
        <w:trPr>
          <w:cantSplit/>
        </w:trPr>
        <w:tc>
          <w:tcPr>
            <w:tcW w:w="3460" w:type="dxa"/>
            <w:gridSpan w:val="2"/>
          </w:tcPr>
          <w:p w14:paraId="573993A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6E33DD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6C96EA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8A7B47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C24BD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CE423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722F4B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13139FC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2E6244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20BC45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877143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2B4E818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DCD08B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14:paraId="3DD33B8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BA0748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5CDB" w:rsidRPr="00D31193" w14:paraId="14271D21" w14:textId="77777777" w:rsidTr="005E3B32">
        <w:trPr>
          <w:cantSplit/>
          <w:trHeight w:val="326"/>
        </w:trPr>
        <w:tc>
          <w:tcPr>
            <w:tcW w:w="3460" w:type="dxa"/>
            <w:gridSpan w:val="2"/>
          </w:tcPr>
          <w:p w14:paraId="05878C4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3C1D6A0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26"/>
          </w:tcPr>
          <w:p w14:paraId="4F79F13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CDB" w:rsidRPr="00D31193" w14:paraId="43A2E1AB" w14:textId="77777777" w:rsidTr="005E3B32">
        <w:trPr>
          <w:cantSplit/>
          <w:trHeight w:val="209"/>
        </w:trPr>
        <w:tc>
          <w:tcPr>
            <w:tcW w:w="3460" w:type="dxa"/>
            <w:gridSpan w:val="2"/>
          </w:tcPr>
          <w:p w14:paraId="3B95282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gridSpan w:val="2"/>
          </w:tcPr>
          <w:p w14:paraId="6432E7C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F2247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6ECAE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06A73D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EEB690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2934E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DEF8A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F4FE3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CCA94E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BFFA0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E6AAF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138AA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5EB3CF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8FCC7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48E" w:rsidRPr="00D31193" w14:paraId="286119F7" w14:textId="77777777" w:rsidTr="005E3B32">
        <w:trPr>
          <w:cantSplit/>
        </w:trPr>
        <w:tc>
          <w:tcPr>
            <w:tcW w:w="3460" w:type="dxa"/>
            <w:gridSpan w:val="2"/>
          </w:tcPr>
          <w:p w14:paraId="5AB8360F" w14:textId="4D0976E5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2"/>
          </w:tcPr>
          <w:p w14:paraId="67FECE97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5485B56" w14:textId="686C3EDD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230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270" w:type="dxa"/>
            <w:gridSpan w:val="2"/>
          </w:tcPr>
          <w:p w14:paraId="33E4BBF9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0C0F1B" w14:textId="242E908D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787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70" w:type="dxa"/>
            <w:gridSpan w:val="2"/>
          </w:tcPr>
          <w:p w14:paraId="0EAC5BDF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54D446B" w14:textId="79A19D67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908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270" w:type="dxa"/>
            <w:gridSpan w:val="2"/>
          </w:tcPr>
          <w:p w14:paraId="00467E83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701F90" w14:textId="1DF47DCA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87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270" w:type="dxa"/>
            <w:gridSpan w:val="2"/>
          </w:tcPr>
          <w:p w14:paraId="0777A518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053A0D" w14:textId="3DA1592D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66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  <w:gridSpan w:val="2"/>
          </w:tcPr>
          <w:p w14:paraId="2790BE45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E023B9" w14:textId="78DCFF3C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58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270" w:type="dxa"/>
            <w:gridSpan w:val="2"/>
          </w:tcPr>
          <w:p w14:paraId="0FC75510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D170D2B" w14:textId="7C2F459F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139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4A648E" w:rsidRPr="00D31193" w14:paraId="42417BE2" w14:textId="77777777" w:rsidTr="005E3B32">
        <w:trPr>
          <w:cantSplit/>
        </w:trPr>
        <w:tc>
          <w:tcPr>
            <w:tcW w:w="3460" w:type="dxa"/>
            <w:gridSpan w:val="2"/>
          </w:tcPr>
          <w:p w14:paraId="302DEF93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</w:tcPr>
          <w:p w14:paraId="6D4CA1E2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FEB3FE2" w14:textId="77777777" w:rsidR="004A648E" w:rsidRPr="00D31193" w:rsidRDefault="004A648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EFE806A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914F01" w14:textId="390BCA8B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270" w:type="dxa"/>
            <w:gridSpan w:val="2"/>
          </w:tcPr>
          <w:p w14:paraId="4590B3CD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B4EA287" w14:textId="515F7B9B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25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270" w:type="dxa"/>
            <w:gridSpan w:val="2"/>
          </w:tcPr>
          <w:p w14:paraId="72BDF3D3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C3FDD3C" w14:textId="500F939E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6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  <w:gridSpan w:val="2"/>
          </w:tcPr>
          <w:p w14:paraId="3917431B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C762379" w14:textId="16B24DB2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270" w:type="dxa"/>
            <w:gridSpan w:val="2"/>
          </w:tcPr>
          <w:p w14:paraId="6B3BA96D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ADFBDF2" w14:textId="6EE0EC67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304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270" w:type="dxa"/>
            <w:gridSpan w:val="2"/>
          </w:tcPr>
          <w:p w14:paraId="2486D6CA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EAD02F" w14:textId="215684E8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347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4A648E" w:rsidRPr="00D31193" w14:paraId="77825E52" w14:textId="77777777" w:rsidTr="005E3B32">
        <w:trPr>
          <w:cantSplit/>
        </w:trPr>
        <w:tc>
          <w:tcPr>
            <w:tcW w:w="3460" w:type="dxa"/>
            <w:gridSpan w:val="2"/>
          </w:tcPr>
          <w:p w14:paraId="653A5AA7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gridSpan w:val="2"/>
          </w:tcPr>
          <w:p w14:paraId="0AB49270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C627707" w14:textId="77777777" w:rsidR="004A648E" w:rsidRPr="00D31193" w:rsidRDefault="004A648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87D250D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0357EF" w14:textId="69DEDED9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37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270" w:type="dxa"/>
            <w:gridSpan w:val="2"/>
          </w:tcPr>
          <w:p w14:paraId="3F516189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017AC66" w14:textId="662128D5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132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270" w:type="dxa"/>
            <w:gridSpan w:val="2"/>
          </w:tcPr>
          <w:p w14:paraId="173D808D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D795D3E" w14:textId="6FF6DFF9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4A648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270" w:type="dxa"/>
            <w:gridSpan w:val="2"/>
          </w:tcPr>
          <w:p w14:paraId="23FAD9F5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9885BF3" w14:textId="77777777" w:rsidR="004A648E" w:rsidRPr="00D31193" w:rsidRDefault="004A648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F3C7237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CF661E7" w14:textId="7E41691B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174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469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3169E0E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5BA4F56" w14:textId="3C400251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089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648E" w:rsidRPr="00D31193" w14:paraId="6BBA6A04" w14:textId="77777777" w:rsidTr="005E3B32">
        <w:trPr>
          <w:cantSplit/>
        </w:trPr>
        <w:tc>
          <w:tcPr>
            <w:tcW w:w="3460" w:type="dxa"/>
            <w:gridSpan w:val="2"/>
          </w:tcPr>
          <w:p w14:paraId="5F6965F3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gridSpan w:val="2"/>
          </w:tcPr>
          <w:p w14:paraId="69790659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2F573D3" w14:textId="77777777" w:rsidR="004A648E" w:rsidRPr="00D31193" w:rsidRDefault="004A648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D694A47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B5383D2" w14:textId="535D54B2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352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DF4FD35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AA2C601" w14:textId="70448795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683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192CF7B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82E8796" w14:textId="4B360A0D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320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C146088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4C80F7B" w14:textId="380F8AE2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934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A06C5DE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0E18382" w14:textId="77777777" w:rsidR="004A648E" w:rsidRPr="00D31193" w:rsidRDefault="004A648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67ECBFF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964D133" w14:textId="5B469CCB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35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289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648E" w:rsidRPr="00D31193" w14:paraId="5D646F49" w14:textId="77777777" w:rsidTr="005E3B32">
        <w:trPr>
          <w:cantSplit/>
        </w:trPr>
        <w:tc>
          <w:tcPr>
            <w:tcW w:w="3460" w:type="dxa"/>
            <w:gridSpan w:val="2"/>
          </w:tcPr>
          <w:p w14:paraId="69820925" w14:textId="1095AAC9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2"/>
          </w:tcPr>
          <w:p w14:paraId="3CA5CDA6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3FCF20C9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829A3CD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07DAEB6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A461A5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2D42D581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805722D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3FA3105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374C48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4763A3A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6A49544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2FF3583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3B493F8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19D5F79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48E" w:rsidRPr="00D31193" w14:paraId="79308F57" w14:textId="77777777" w:rsidTr="005E3B32">
        <w:trPr>
          <w:cantSplit/>
        </w:trPr>
        <w:tc>
          <w:tcPr>
            <w:tcW w:w="3460" w:type="dxa"/>
            <w:gridSpan w:val="2"/>
          </w:tcPr>
          <w:p w14:paraId="710E248D" w14:textId="2FE9F1C8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B65F27"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469D17AE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3A23BC4" w14:textId="18003EC9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70" w:type="dxa"/>
            <w:gridSpan w:val="2"/>
          </w:tcPr>
          <w:p w14:paraId="51DB819A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D07E202" w14:textId="065EF557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70" w:type="dxa"/>
            <w:gridSpan w:val="2"/>
          </w:tcPr>
          <w:p w14:paraId="62766A99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3E463CB" w14:textId="2A51AF8A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044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70" w:type="dxa"/>
            <w:gridSpan w:val="2"/>
          </w:tcPr>
          <w:p w14:paraId="1BD55863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AC8855" w14:textId="1D3E0CE6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92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465</w:t>
            </w:r>
          </w:p>
        </w:tc>
        <w:tc>
          <w:tcPr>
            <w:tcW w:w="270" w:type="dxa"/>
            <w:gridSpan w:val="2"/>
          </w:tcPr>
          <w:p w14:paraId="0FF711D4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73A98A" w14:textId="655466D8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270" w:type="dxa"/>
            <w:gridSpan w:val="2"/>
          </w:tcPr>
          <w:p w14:paraId="343BDD76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ABD8E5" w14:textId="339C15C9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270" w:type="dxa"/>
            <w:gridSpan w:val="2"/>
          </w:tcPr>
          <w:p w14:paraId="16ACD203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018AA3" w14:textId="61B401F8" w:rsidR="004A648E" w:rsidRPr="00D31193" w:rsidRDefault="00D6443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448</w:t>
            </w:r>
            <w:r w:rsidR="004A648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811</w:t>
            </w:r>
          </w:p>
        </w:tc>
      </w:tr>
      <w:tr w:rsidR="001A5D1C" w:rsidRPr="00D31193" w14:paraId="216B41ED" w14:textId="77777777" w:rsidTr="005E3B32">
        <w:trPr>
          <w:cantSplit/>
        </w:trPr>
        <w:tc>
          <w:tcPr>
            <w:tcW w:w="3460" w:type="dxa"/>
            <w:gridSpan w:val="2"/>
          </w:tcPr>
          <w:p w14:paraId="7D77999C" w14:textId="77777777" w:rsidR="001B1B90" w:rsidRDefault="001A5D1C" w:rsidP="00B5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การรับรู้สินทรัพย์สิทธิการใช้จากการ</w:t>
            </w:r>
          </w:p>
          <w:p w14:paraId="1D9220C2" w14:textId="77777777" w:rsidR="001B1B90" w:rsidRDefault="001B1B90" w:rsidP="00B5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A5D1C" w:rsidRPr="00D31193">
              <w:rPr>
                <w:rFonts w:ascii="Angsana New" w:hAnsi="Angsana New" w:hint="cs"/>
                <w:sz w:val="28"/>
                <w:szCs w:val="28"/>
                <w:cs/>
              </w:rPr>
              <w:t xml:space="preserve">ถือปฏิบัติตาม </w:t>
            </w:r>
            <w:r w:rsidR="001A5D1C" w:rsidRPr="00D31193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16</w:t>
            </w:r>
            <w:r w:rsidR="001A5D1C" w:rsidRPr="00D311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5D1C" w:rsidRPr="00D31193">
              <w:rPr>
                <w:rFonts w:ascii="Angsana New" w:hAnsi="Angsana New" w:hint="cs"/>
                <w:sz w:val="28"/>
                <w:szCs w:val="28"/>
                <w:cs/>
              </w:rPr>
              <w:t>เป็นครั้งแร</w:t>
            </w:r>
            <w:r w:rsidR="00B54D51" w:rsidRPr="00D31193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773D46" w:rsidRPr="00D311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6F7EDD2" w14:textId="206A43CE" w:rsidR="001A5D1C" w:rsidRPr="00D31193" w:rsidRDefault="001B1B90" w:rsidP="00B5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73D46"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="00D6443C" w:rsidRPr="00D31193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773D46"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(ข))</w:t>
            </w:r>
          </w:p>
        </w:tc>
        <w:tc>
          <w:tcPr>
            <w:tcW w:w="236" w:type="dxa"/>
            <w:gridSpan w:val="2"/>
          </w:tcPr>
          <w:p w14:paraId="006B7CD1" w14:textId="77777777" w:rsidR="001A5D1C" w:rsidRPr="00D31193" w:rsidRDefault="001A5D1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36A00424" w14:textId="77777777" w:rsidR="001A5D1C" w:rsidRPr="00D31193" w:rsidRDefault="009D04B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3CBA4FC" w14:textId="77777777" w:rsidR="001A5D1C" w:rsidRPr="00D31193" w:rsidRDefault="001A5D1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6851690" w14:textId="7B170A99" w:rsidR="001A5D1C" w:rsidRPr="00D31193" w:rsidRDefault="00E2301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ABF62EF" w14:textId="77777777" w:rsidR="001A5D1C" w:rsidRPr="00D31193" w:rsidRDefault="001A5D1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B4355BE" w14:textId="3DFE9BC6" w:rsidR="001A5D1C" w:rsidRPr="00D31193" w:rsidRDefault="00E2301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13D61F1" w14:textId="77777777" w:rsidR="001A5D1C" w:rsidRPr="00D31193" w:rsidRDefault="001A5D1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0AE34793" w14:textId="6BAACF12" w:rsidR="001A5D1C" w:rsidRPr="00D31193" w:rsidRDefault="00E2301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C3D90E4" w14:textId="77777777" w:rsidR="001A5D1C" w:rsidRPr="00D31193" w:rsidRDefault="001A5D1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0EC6766" w14:textId="4F89390D" w:rsidR="001A5D1C" w:rsidRPr="00D31193" w:rsidRDefault="00E2301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737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8479576" w14:textId="77777777" w:rsidR="001A5D1C" w:rsidRPr="00D31193" w:rsidRDefault="001A5D1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D3DAECE" w14:textId="43C346FB" w:rsidR="001A5D1C" w:rsidRPr="00D31193" w:rsidRDefault="00E2301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267CDA2" w14:textId="77777777" w:rsidR="001A5D1C" w:rsidRPr="00D31193" w:rsidRDefault="001A5D1C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53488D8D" w14:textId="3FA7666C" w:rsidR="001A5D1C" w:rsidRPr="00D31193" w:rsidRDefault="00E2301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737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01E" w:rsidRPr="00D31193" w14:paraId="3A73BBE6" w14:textId="77777777" w:rsidTr="005E3B32">
        <w:trPr>
          <w:cantSplit/>
        </w:trPr>
        <w:tc>
          <w:tcPr>
            <w:tcW w:w="3460" w:type="dxa"/>
            <w:gridSpan w:val="2"/>
          </w:tcPr>
          <w:p w14:paraId="2ACCE390" w14:textId="0862868A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236" w:type="dxa"/>
            <w:gridSpan w:val="2"/>
          </w:tcPr>
          <w:p w14:paraId="1142C336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947B56D" w14:textId="4781D4C4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70" w:type="dxa"/>
            <w:gridSpan w:val="2"/>
          </w:tcPr>
          <w:p w14:paraId="5F07E306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C9D4182" w14:textId="460CFDE6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70" w:type="dxa"/>
            <w:gridSpan w:val="2"/>
          </w:tcPr>
          <w:p w14:paraId="47E6FA62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0320597F" w14:textId="58EF81A6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044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70" w:type="dxa"/>
            <w:gridSpan w:val="2"/>
          </w:tcPr>
          <w:p w14:paraId="0B161317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68E70470" w14:textId="674BEC4E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92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465</w:t>
            </w:r>
          </w:p>
        </w:tc>
        <w:tc>
          <w:tcPr>
            <w:tcW w:w="270" w:type="dxa"/>
            <w:gridSpan w:val="2"/>
          </w:tcPr>
          <w:p w14:paraId="01A23E8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845A9A5" w14:textId="7A720CA8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270" w:type="dxa"/>
            <w:gridSpan w:val="2"/>
          </w:tcPr>
          <w:p w14:paraId="3389E84C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CA18A3E" w14:textId="5717D291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270" w:type="dxa"/>
            <w:gridSpan w:val="2"/>
          </w:tcPr>
          <w:p w14:paraId="6C41562C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193B42C" w14:textId="2966C075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415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074</w:t>
            </w:r>
          </w:p>
        </w:tc>
      </w:tr>
      <w:tr w:rsidR="00E2301E" w:rsidRPr="00D31193" w14:paraId="27265840" w14:textId="77777777" w:rsidTr="005E3B32">
        <w:trPr>
          <w:cantSplit/>
        </w:trPr>
        <w:tc>
          <w:tcPr>
            <w:tcW w:w="3460" w:type="dxa"/>
            <w:gridSpan w:val="2"/>
          </w:tcPr>
          <w:p w14:paraId="04FC3E13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</w:tcPr>
          <w:p w14:paraId="5BE6185F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541DA91" w14:textId="77777777" w:rsidR="00E2301E" w:rsidRPr="00D31193" w:rsidRDefault="00E2301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A6AAF49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9D36FB8" w14:textId="3DCB069C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8</w:t>
            </w:r>
            <w:r w:rsidR="00E2301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70" w:type="dxa"/>
            <w:gridSpan w:val="2"/>
          </w:tcPr>
          <w:p w14:paraId="5F71A46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5BD1D53" w14:textId="13928D5C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37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270" w:type="dxa"/>
            <w:gridSpan w:val="2"/>
          </w:tcPr>
          <w:p w14:paraId="631AB013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1E1A837" w14:textId="296DBB8B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</w:t>
            </w:r>
            <w:r w:rsidR="00E2301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270" w:type="dxa"/>
            <w:gridSpan w:val="2"/>
          </w:tcPr>
          <w:p w14:paraId="18FEFB42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8F9CC13" w14:textId="0CFF2592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270" w:type="dxa"/>
            <w:gridSpan w:val="2"/>
          </w:tcPr>
          <w:p w14:paraId="7216B81C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CA207C0" w14:textId="388A2490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442</w:t>
            </w:r>
            <w:r w:rsidR="00E2301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270" w:type="dxa"/>
            <w:gridSpan w:val="2"/>
          </w:tcPr>
          <w:p w14:paraId="1F103B13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B71826" w14:textId="3884C93B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495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846</w:t>
            </w:r>
          </w:p>
        </w:tc>
      </w:tr>
      <w:tr w:rsidR="00E2301E" w:rsidRPr="00D31193" w14:paraId="443FAADE" w14:textId="77777777" w:rsidTr="005E3B32">
        <w:trPr>
          <w:cantSplit/>
        </w:trPr>
        <w:tc>
          <w:tcPr>
            <w:tcW w:w="3460" w:type="dxa"/>
            <w:gridSpan w:val="2"/>
          </w:tcPr>
          <w:p w14:paraId="05145F0D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gridSpan w:val="2"/>
          </w:tcPr>
          <w:p w14:paraId="798F3A5B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BE9D96" w14:textId="77777777" w:rsidR="00E2301E" w:rsidRPr="00D31193" w:rsidRDefault="00E2301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9B045F4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A787FE6" w14:textId="5053F228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48</w:t>
            </w:r>
            <w:r w:rsidR="00E2301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270" w:type="dxa"/>
            <w:gridSpan w:val="2"/>
          </w:tcPr>
          <w:p w14:paraId="5BCF87B9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396B6FF" w14:textId="0789C844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550</w:t>
            </w:r>
            <w:r w:rsidR="00E2301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270" w:type="dxa"/>
            <w:gridSpan w:val="2"/>
          </w:tcPr>
          <w:p w14:paraId="07F738F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513DE3" w14:textId="42E8E489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</w:t>
            </w:r>
            <w:r w:rsidR="00E2301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270" w:type="dxa"/>
            <w:gridSpan w:val="2"/>
          </w:tcPr>
          <w:p w14:paraId="71C0055A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E9A505E" w14:textId="4A76B2EF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70" w:type="dxa"/>
            <w:gridSpan w:val="2"/>
          </w:tcPr>
          <w:p w14:paraId="310A1DF6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C2C2AED" w14:textId="3177B063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604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859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577A7A7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FFFFFF"/>
          </w:tcPr>
          <w:p w14:paraId="0A679EB1" w14:textId="076967AB" w:rsidR="00E2301E" w:rsidRPr="00D31193" w:rsidRDefault="00223778" w:rsidP="0022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01E" w:rsidRPr="00D31193" w14:paraId="247AAD9F" w14:textId="77777777" w:rsidTr="005E3B32">
        <w:trPr>
          <w:cantSplit/>
        </w:trPr>
        <w:tc>
          <w:tcPr>
            <w:tcW w:w="3460" w:type="dxa"/>
            <w:gridSpan w:val="2"/>
          </w:tcPr>
          <w:p w14:paraId="598AD3D3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gridSpan w:val="2"/>
          </w:tcPr>
          <w:p w14:paraId="3DED22F0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D62307F" w14:textId="77777777" w:rsidR="00E2301E" w:rsidRPr="00D31193" w:rsidRDefault="00E2301E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AEB53C6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0F9B263" w14:textId="06F158D4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848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63D698A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D06AA5A" w14:textId="5B9939F2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86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734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3C202A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4ECB735" w14:textId="6F231CFF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040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83D2D5F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E024312" w14:textId="2E2D18CC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514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7D3CDCD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38AF729" w14:textId="03147F0C" w:rsidR="00E2301E" w:rsidRPr="00D31193" w:rsidRDefault="00E2301E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5389087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0D3A19" w14:textId="13993976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92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136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01E" w:rsidRPr="00D31193" w14:paraId="0F99866D" w14:textId="77777777" w:rsidTr="005E3B32">
        <w:trPr>
          <w:cantSplit/>
        </w:trPr>
        <w:tc>
          <w:tcPr>
            <w:tcW w:w="3460" w:type="dxa"/>
            <w:gridSpan w:val="2"/>
          </w:tcPr>
          <w:p w14:paraId="11636CC1" w14:textId="23AA4849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2E4FE03C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3982" w14:textId="00AAE14D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70" w:type="dxa"/>
            <w:gridSpan w:val="2"/>
          </w:tcPr>
          <w:p w14:paraId="255D16A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EA1E" w14:textId="446A177A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881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881</w:t>
            </w:r>
          </w:p>
        </w:tc>
        <w:tc>
          <w:tcPr>
            <w:tcW w:w="270" w:type="dxa"/>
            <w:gridSpan w:val="2"/>
          </w:tcPr>
          <w:p w14:paraId="12347EDB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5813" w14:textId="1872E8C4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546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  <w:gridSpan w:val="2"/>
          </w:tcPr>
          <w:p w14:paraId="4C869370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314EB" w14:textId="3B728B19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104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270" w:type="dxa"/>
            <w:gridSpan w:val="2"/>
          </w:tcPr>
          <w:p w14:paraId="79D6550F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0A8D" w14:textId="498CCA5B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270" w:type="dxa"/>
            <w:gridSpan w:val="2"/>
          </w:tcPr>
          <w:p w14:paraId="00C37E7F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753F" w14:textId="4B0516A7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270" w:type="dxa"/>
            <w:gridSpan w:val="2"/>
          </w:tcPr>
          <w:p w14:paraId="1916EB0D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405A6" w14:textId="0444C7BE" w:rsidR="00E2301E" w:rsidRPr="00D31193" w:rsidRDefault="00D6443C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818</w:t>
            </w:r>
            <w:r w:rsidR="00E2301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784</w:t>
            </w:r>
          </w:p>
        </w:tc>
      </w:tr>
      <w:tr w:rsidR="004D5CDB" w:rsidRPr="00D31193" w14:paraId="37AC7B27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57640ED0" w14:textId="116514EE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Times New Roman" w:hAnsi="Times New Roman" w:cs="Arial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88" w:type="dxa"/>
            <w:gridSpan w:val="2"/>
          </w:tcPr>
          <w:p w14:paraId="34991E8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26"/>
            <w:tcBorders>
              <w:left w:val="nil"/>
            </w:tcBorders>
          </w:tcPr>
          <w:p w14:paraId="7135CAA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4D5CDB" w:rsidRPr="00D31193" w14:paraId="296BCB71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6EFD653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0A20542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15495B7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A46FBB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0343FC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7F7F7F0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938D8D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4E31A2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76F1B8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0C80612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41C4E8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CFDEC8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67120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312BE92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C9CE0D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12C9C109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27686E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6C60B37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4D1F01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14F37E3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C3CD24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gridSpan w:val="2"/>
          </w:tcPr>
          <w:p w14:paraId="245AC0C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8A2A93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341DCA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0B9AA7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5DCD3D8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5BDEA3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CE093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844F57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gridSpan w:val="2"/>
          </w:tcPr>
          <w:p w14:paraId="68890E8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CFF220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54B85C4D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60FF433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BC2AA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603F9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518DC94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76F46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12E0BB0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27380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341234E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98560C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4CDFB09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C85ED4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8EC18D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4814F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14:paraId="3FD9EDB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681983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593CB87D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3FB9E14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5903F21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76BA7B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480DC9E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407AC7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4570FDC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AC4378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7493CC8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51B1D2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5C39680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157F99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70E8F5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49DB7A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14:paraId="019B3A3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B16155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5CDB" w:rsidRPr="00D31193" w14:paraId="31814263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097E869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55FD963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26"/>
          </w:tcPr>
          <w:p w14:paraId="7C78632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CDB" w:rsidRPr="00D31193" w14:paraId="4C5F9F29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46DC9AD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88" w:type="dxa"/>
            <w:gridSpan w:val="2"/>
          </w:tcPr>
          <w:p w14:paraId="182C2F6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223B7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50D41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E4901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C782B6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926DE7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33194B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021D7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D51CF2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86081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EF1B8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51CEA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F72688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21379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723" w:rsidRPr="00D31193" w14:paraId="68E748A7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0B69BDEA" w14:textId="22FFCDA0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gridSpan w:val="2"/>
          </w:tcPr>
          <w:p w14:paraId="72A78190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225D10" w14:textId="77777777" w:rsidR="004F2723" w:rsidRPr="00D31193" w:rsidRDefault="004F2723" w:rsidP="0003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458EA1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18F51A" w14:textId="57BB3576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473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903</w:t>
            </w:r>
          </w:p>
        </w:tc>
        <w:tc>
          <w:tcPr>
            <w:tcW w:w="270" w:type="dxa"/>
            <w:gridSpan w:val="2"/>
          </w:tcPr>
          <w:p w14:paraId="727FDF9A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B20C22" w14:textId="2E7CE733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847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270" w:type="dxa"/>
            <w:gridSpan w:val="2"/>
          </w:tcPr>
          <w:p w14:paraId="7F88517C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AAF9C9" w14:textId="201C6E07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74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270" w:type="dxa"/>
            <w:gridSpan w:val="2"/>
          </w:tcPr>
          <w:p w14:paraId="593D51AF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739339" w14:textId="0BBD6E3F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44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70" w:type="dxa"/>
            <w:gridSpan w:val="2"/>
          </w:tcPr>
          <w:p w14:paraId="0CE3B3B9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67274A9" w14:textId="77777777" w:rsidR="004F2723" w:rsidRPr="00D31193" w:rsidRDefault="004F2723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FF23091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3DF4DB" w14:textId="1F70633B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440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459</w:t>
            </w:r>
          </w:p>
        </w:tc>
      </w:tr>
      <w:tr w:rsidR="004F2723" w:rsidRPr="00D31193" w14:paraId="7428AEFE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0BDB195F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  <w:gridSpan w:val="2"/>
          </w:tcPr>
          <w:p w14:paraId="6F68F7CC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F74658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15273EA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3359899" w14:textId="061171E6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33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70" w:type="dxa"/>
            <w:gridSpan w:val="2"/>
          </w:tcPr>
          <w:p w14:paraId="7A2BEF15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280001A" w14:textId="2D689010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185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270" w:type="dxa"/>
            <w:gridSpan w:val="2"/>
          </w:tcPr>
          <w:p w14:paraId="0390A883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D4C82" w14:textId="657D0A49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6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270" w:type="dxa"/>
            <w:gridSpan w:val="2"/>
          </w:tcPr>
          <w:p w14:paraId="308CFA6C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B6FDEAC" w14:textId="2A8688EE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8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70" w:type="dxa"/>
            <w:gridSpan w:val="2"/>
          </w:tcPr>
          <w:p w14:paraId="7DBE335D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C5708C" w14:textId="77777777" w:rsidR="004F2723" w:rsidRPr="00D31193" w:rsidRDefault="004F2723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57B64C8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D60FCC" w14:textId="7AD7BDD5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232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907</w:t>
            </w:r>
          </w:p>
        </w:tc>
      </w:tr>
      <w:tr w:rsidR="004F2723" w:rsidRPr="00D31193" w14:paraId="5982B219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57CE34B7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88" w:type="dxa"/>
            <w:gridSpan w:val="2"/>
          </w:tcPr>
          <w:p w14:paraId="1CC946CB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0ADAC50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1B87FB5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E082C54" w14:textId="3B261140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868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A9969BC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A7A1542" w14:textId="29D707A9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427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88E552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7657A49" w14:textId="5E85B504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309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B10F02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3D9D366" w14:textId="511795D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6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997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68FB19E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19DD1C5" w14:textId="77777777" w:rsidR="004F2723" w:rsidRPr="00D31193" w:rsidRDefault="004F2723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E851E19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3E09361" w14:textId="30AEEB59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32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601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2723" w:rsidRPr="00D31193" w14:paraId="409087A2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05F75C53" w14:textId="079AE786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88" w:type="dxa"/>
            <w:gridSpan w:val="2"/>
          </w:tcPr>
          <w:p w14:paraId="7D9D9D90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2B28D1C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6DC1EF3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359C177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03CD2C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786EC5A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CA17BB2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6A134862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0CCC6F3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AF9089B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ECC0238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37DF078" w14:textId="77777777" w:rsidR="004F2723" w:rsidRPr="00D31193" w:rsidRDefault="004F2723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17EE212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BB3820A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F2723" w:rsidRPr="00D31193" w14:paraId="02DD2CF4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03B02F11" w14:textId="01E7166E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61550F"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88" w:type="dxa"/>
            <w:gridSpan w:val="2"/>
          </w:tcPr>
          <w:p w14:paraId="190A5128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D824ED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E0D772E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A20CCF" w14:textId="69BDE98B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506</w:t>
            </w:r>
            <w:r w:rsidR="004F272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70" w:type="dxa"/>
            <w:gridSpan w:val="2"/>
          </w:tcPr>
          <w:p w14:paraId="04D226A9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D21E37C" w14:textId="3C08BCA7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F272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011</w:t>
            </w:r>
            <w:r w:rsidR="004F272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70" w:type="dxa"/>
            <w:gridSpan w:val="2"/>
          </w:tcPr>
          <w:p w14:paraId="6820C77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90FBA4" w14:textId="48E9C57B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="004F272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270" w:type="dxa"/>
            <w:gridSpan w:val="2"/>
          </w:tcPr>
          <w:p w14:paraId="7112B37E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7CDEB5" w14:textId="09C92AB8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4F272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090</w:t>
            </w:r>
          </w:p>
        </w:tc>
        <w:tc>
          <w:tcPr>
            <w:tcW w:w="270" w:type="dxa"/>
            <w:gridSpan w:val="2"/>
          </w:tcPr>
          <w:p w14:paraId="5278C25C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DC51FF4" w14:textId="77777777" w:rsidR="004F2723" w:rsidRPr="00D31193" w:rsidRDefault="004F2723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E67E05C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216E1B1" w14:textId="69A0ED11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F272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640</w:t>
            </w:r>
            <w:r w:rsidR="004F272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765</w:t>
            </w:r>
          </w:p>
        </w:tc>
      </w:tr>
      <w:tr w:rsidR="005E3B32" w:rsidRPr="00D31193" w14:paraId="52566753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6A8433F1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การรับรู้ค่าเสื่อมราคาของสินทรัพย์สิทธิ</w:t>
            </w:r>
          </w:p>
          <w:p w14:paraId="6D5AE7E6" w14:textId="29EED760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การใช้จากการถือปฏิบัติตาม </w:t>
            </w:r>
            <w:r w:rsidRPr="00D31193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16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A124476" w14:textId="06E508E8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>เป็นครั้งแรก</w:t>
            </w: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(ดูหมายเหตุข้อ </w:t>
            </w:r>
            <w:r w:rsidR="00D6443C" w:rsidRPr="00D31193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(ข))</w:t>
            </w:r>
          </w:p>
        </w:tc>
        <w:tc>
          <w:tcPr>
            <w:tcW w:w="288" w:type="dxa"/>
            <w:gridSpan w:val="2"/>
          </w:tcPr>
          <w:p w14:paraId="29D94913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0FD51F2B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E19701C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30EEEAEB" w14:textId="70FF961A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8B6FFE1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F8331A7" w14:textId="182E46BA" w:rsidR="005E3B32" w:rsidRPr="00D31193" w:rsidRDefault="005E3B32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714C87B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35BF76B" w14:textId="425C1AF9" w:rsidR="005E3B32" w:rsidRPr="00D31193" w:rsidRDefault="005E3B32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A2F8A75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CDF6207" w14:textId="7A5AB73F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19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470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0C070E0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1B6FC0B" w14:textId="7EDD6AE7" w:rsidR="005E3B32" w:rsidRPr="00D31193" w:rsidRDefault="005E3B32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3F01474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C4D738B" w14:textId="5702062D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19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470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784F" w:rsidRPr="00D31193" w14:paraId="712A73F5" w14:textId="77777777" w:rsidTr="005E3B32">
        <w:trPr>
          <w:gridAfter w:val="1"/>
          <w:wAfter w:w="6" w:type="dxa"/>
          <w:cantSplit/>
        </w:trPr>
        <w:tc>
          <w:tcPr>
            <w:tcW w:w="3402" w:type="dxa"/>
          </w:tcPr>
          <w:p w14:paraId="57C6AE19" w14:textId="278A8C6C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288" w:type="dxa"/>
            <w:gridSpan w:val="2"/>
          </w:tcPr>
          <w:p w14:paraId="7C11D1D7" w14:textId="77777777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2AC205D" w14:textId="77777777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06261FC" w14:textId="77777777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955BDFD" w14:textId="26AC643C" w:rsidR="00B2784F" w:rsidRPr="00D31193" w:rsidRDefault="00D6443C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506</w:t>
            </w:r>
            <w:r w:rsidR="00B2784F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70" w:type="dxa"/>
            <w:gridSpan w:val="2"/>
          </w:tcPr>
          <w:p w14:paraId="79666AA6" w14:textId="77777777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916570A" w14:textId="6A89D7CF" w:rsidR="00B2784F" w:rsidRPr="00D31193" w:rsidRDefault="00D6443C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2784F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011</w:t>
            </w:r>
            <w:r w:rsidR="00B2784F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70" w:type="dxa"/>
            <w:gridSpan w:val="2"/>
          </w:tcPr>
          <w:p w14:paraId="19161AD6" w14:textId="77777777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010556B" w14:textId="6CF98DD8" w:rsidR="00B2784F" w:rsidRPr="00D31193" w:rsidRDefault="00D6443C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="00B2784F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270" w:type="dxa"/>
            <w:gridSpan w:val="2"/>
          </w:tcPr>
          <w:p w14:paraId="0DA99CE7" w14:textId="77777777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EF4F1C8" w14:textId="18E632E1" w:rsidR="00B2784F" w:rsidRPr="00D31193" w:rsidRDefault="00D6443C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B2784F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70" w:type="dxa"/>
            <w:gridSpan w:val="2"/>
          </w:tcPr>
          <w:p w14:paraId="55EC5F10" w14:textId="77777777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</w:tcPr>
          <w:p w14:paraId="6807D588" w14:textId="78AF69F1" w:rsidR="00B2784F" w:rsidRPr="00D31193" w:rsidRDefault="00B2784F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F97B1C1" w14:textId="77777777" w:rsidR="00B2784F" w:rsidRPr="00D31193" w:rsidRDefault="00B2784F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98AE971" w14:textId="6D8650E5" w:rsidR="00B2784F" w:rsidRPr="00D31193" w:rsidRDefault="00D6443C" w:rsidP="00B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2784F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621</w:t>
            </w:r>
            <w:r w:rsidR="00B2784F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295</w:t>
            </w:r>
          </w:p>
        </w:tc>
      </w:tr>
      <w:tr w:rsidR="008A6210" w:rsidRPr="00D31193" w14:paraId="3667EC96" w14:textId="77777777" w:rsidTr="000C4EDF">
        <w:trPr>
          <w:gridAfter w:val="1"/>
          <w:wAfter w:w="6" w:type="dxa"/>
          <w:cantSplit/>
        </w:trPr>
        <w:tc>
          <w:tcPr>
            <w:tcW w:w="3402" w:type="dxa"/>
          </w:tcPr>
          <w:p w14:paraId="3F92549E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  <w:gridSpan w:val="2"/>
          </w:tcPr>
          <w:p w14:paraId="6BC5181F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3B5E98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7A88E1D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60BE69" w14:textId="57926020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36</w:t>
            </w:r>
            <w:r w:rsidR="008A62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270" w:type="dxa"/>
            <w:gridSpan w:val="2"/>
          </w:tcPr>
          <w:p w14:paraId="7275A4BF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63E3517" w14:textId="32996188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202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70" w:type="dxa"/>
            <w:gridSpan w:val="2"/>
          </w:tcPr>
          <w:p w14:paraId="3B877704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EDAF1E" w14:textId="16F2A034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</w:t>
            </w:r>
            <w:r w:rsidR="008A62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270" w:type="dxa"/>
            <w:gridSpan w:val="2"/>
          </w:tcPr>
          <w:p w14:paraId="7763E37E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E1B518F" w14:textId="000E7744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270" w:type="dxa"/>
            <w:gridSpan w:val="2"/>
          </w:tcPr>
          <w:p w14:paraId="0914AD4D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4907FC" w14:textId="761EB5B6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C4446A" w14:textId="237BB1EB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813F58" w14:textId="2A836660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247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838</w:t>
            </w:r>
          </w:p>
        </w:tc>
      </w:tr>
      <w:tr w:rsidR="008A6210" w:rsidRPr="00D31193" w14:paraId="4A26D3D1" w14:textId="77777777" w:rsidTr="00BA50C8">
        <w:trPr>
          <w:gridAfter w:val="1"/>
          <w:wAfter w:w="6" w:type="dxa"/>
          <w:cantSplit/>
        </w:trPr>
        <w:tc>
          <w:tcPr>
            <w:tcW w:w="3402" w:type="dxa"/>
          </w:tcPr>
          <w:p w14:paraId="4BEC0A43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88" w:type="dxa"/>
            <w:gridSpan w:val="2"/>
          </w:tcPr>
          <w:p w14:paraId="39528907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E5F9F78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57594D7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ADBB235" w14:textId="2159D299" w:rsidR="008A6210" w:rsidRPr="00D31193" w:rsidRDefault="008A6210" w:rsidP="00615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848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9505446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9BDE409" w14:textId="71816D12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86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475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4E2089B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E710C42" w14:textId="2163258B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027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1F013D2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23542F2" w14:textId="56EDD098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514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05607DE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F78B434" w14:textId="1157CCAA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4A5FFBD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F50CF20" w14:textId="04A47772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91</w:t>
            </w:r>
            <w:r w:rsidR="007C0910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864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6210" w:rsidRPr="00D31193" w14:paraId="776709BF" w14:textId="77777777" w:rsidTr="00BA50C8">
        <w:trPr>
          <w:gridAfter w:val="1"/>
          <w:wAfter w:w="6" w:type="dxa"/>
          <w:cantSplit/>
        </w:trPr>
        <w:tc>
          <w:tcPr>
            <w:tcW w:w="3402" w:type="dxa"/>
          </w:tcPr>
          <w:p w14:paraId="4E98E6EC" w14:textId="2064B233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88" w:type="dxa"/>
            <w:gridSpan w:val="2"/>
          </w:tcPr>
          <w:p w14:paraId="5ADFB816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6015A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8EBFF9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8AF9" w14:textId="3AD271D2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541</w:t>
            </w:r>
            <w:r w:rsidR="008A6210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70" w:type="dxa"/>
            <w:gridSpan w:val="2"/>
          </w:tcPr>
          <w:p w14:paraId="744B524A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C6F0" w14:textId="762B67C3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A6210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127</w:t>
            </w:r>
            <w:r w:rsidR="008A6210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044</w:t>
            </w:r>
          </w:p>
        </w:tc>
        <w:tc>
          <w:tcPr>
            <w:tcW w:w="270" w:type="dxa"/>
            <w:gridSpan w:val="2"/>
          </w:tcPr>
          <w:p w14:paraId="1AFCA7F4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E90C" w14:textId="3B5524CC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  <w:r w:rsidR="008A6210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  <w:gridSpan w:val="2"/>
          </w:tcPr>
          <w:p w14:paraId="1BD04E0C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F049" w14:textId="39E477D6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8A6210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270" w:type="dxa"/>
            <w:gridSpan w:val="2"/>
          </w:tcPr>
          <w:p w14:paraId="6C64F6C2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B734C" w14:textId="7053634E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7633081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48B57B" w14:textId="67A681B0" w:rsidR="008A6210" w:rsidRPr="00D31193" w:rsidRDefault="00D6443C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A6210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777</w:t>
            </w:r>
            <w:r w:rsidR="008A6210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</w:p>
        </w:tc>
      </w:tr>
    </w:tbl>
    <w:p w14:paraId="121895D3" w14:textId="77777777" w:rsidR="00B92F8C" w:rsidRPr="00D31193" w:rsidRDefault="00B92F8C">
      <w:r w:rsidRPr="00D31193"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273"/>
        <w:gridCol w:w="15"/>
        <w:gridCol w:w="1245"/>
        <w:gridCol w:w="15"/>
        <w:gridCol w:w="254"/>
        <w:gridCol w:w="16"/>
        <w:gridCol w:w="1244"/>
        <w:gridCol w:w="16"/>
        <w:gridCol w:w="252"/>
        <w:gridCol w:w="1352"/>
        <w:gridCol w:w="16"/>
        <w:gridCol w:w="254"/>
        <w:gridCol w:w="16"/>
        <w:gridCol w:w="1242"/>
        <w:gridCol w:w="270"/>
        <w:gridCol w:w="1188"/>
        <w:gridCol w:w="270"/>
        <w:gridCol w:w="1260"/>
        <w:gridCol w:w="270"/>
        <w:gridCol w:w="1260"/>
      </w:tblGrid>
      <w:tr w:rsidR="00B92F8C" w:rsidRPr="00D31193" w14:paraId="05A56AA5" w14:textId="77777777" w:rsidTr="00A65D14">
        <w:trPr>
          <w:cantSplit/>
          <w:trHeight w:val="335"/>
        </w:trPr>
        <w:tc>
          <w:tcPr>
            <w:tcW w:w="3402" w:type="dxa"/>
          </w:tcPr>
          <w:p w14:paraId="004D98EF" w14:textId="7F09656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BF0C6B7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0" w:type="dxa"/>
            <w:gridSpan w:val="18"/>
            <w:tcBorders>
              <w:left w:val="nil"/>
            </w:tcBorders>
          </w:tcPr>
          <w:p w14:paraId="5F20BAA6" w14:textId="6D9A0626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B92F8C" w:rsidRPr="00D31193" w14:paraId="6B005F43" w14:textId="77777777" w:rsidTr="0061550F">
        <w:trPr>
          <w:cantSplit/>
          <w:trHeight w:val="335"/>
        </w:trPr>
        <w:tc>
          <w:tcPr>
            <w:tcW w:w="3402" w:type="dxa"/>
          </w:tcPr>
          <w:p w14:paraId="0EFD606B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296899F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2CE6D825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EFEC741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F2ECAD9" w14:textId="4DB0BE7C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52" w:type="dxa"/>
          </w:tcPr>
          <w:p w14:paraId="4128D68D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56BBB278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9BA77DD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01954410" w14:textId="10887A6F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660C725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59C4AC29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0D7E67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B729A2" w14:textId="5ECDB091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EC4FB21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E2DB36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92F8C" w:rsidRPr="00D31193" w14:paraId="6F106AFF" w14:textId="77777777" w:rsidTr="0061550F">
        <w:trPr>
          <w:cantSplit/>
          <w:trHeight w:val="335"/>
        </w:trPr>
        <w:tc>
          <w:tcPr>
            <w:tcW w:w="3402" w:type="dxa"/>
          </w:tcPr>
          <w:p w14:paraId="7C4FB67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1917459A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2CD5E71C" w14:textId="13FB8604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250FDF8F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00483D" w14:textId="33510B0A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52" w:type="dxa"/>
          </w:tcPr>
          <w:p w14:paraId="3EE03D74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3BA25732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DF7DAA6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088C0912" w14:textId="47215254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F44A731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07CEF0B9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5AEAB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3A9834" w14:textId="6460363B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06EE0B0A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2A33C1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92F8C" w:rsidRPr="00D31193" w14:paraId="7D1A8FBE" w14:textId="77777777" w:rsidTr="0061550F">
        <w:trPr>
          <w:cantSplit/>
          <w:trHeight w:val="335"/>
        </w:trPr>
        <w:tc>
          <w:tcPr>
            <w:tcW w:w="3402" w:type="dxa"/>
          </w:tcPr>
          <w:p w14:paraId="55EE8084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39C51E7F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5A2FC01B" w14:textId="5A0D6DD8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74E9C112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6A0B3A5" w14:textId="503BCD56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52" w:type="dxa"/>
          </w:tcPr>
          <w:p w14:paraId="1E188E32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2F13D20E" w14:textId="21413C3A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266E3E47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6E57DF70" w14:textId="5EB04AB2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3C23CDFD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4A237F4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496BB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586A0" w14:textId="2C2E6F66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FA5E60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034FD6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92F8C" w:rsidRPr="00D31193" w14:paraId="5EEA94DC" w14:textId="77777777" w:rsidTr="0061550F">
        <w:trPr>
          <w:cantSplit/>
          <w:trHeight w:val="335"/>
        </w:trPr>
        <w:tc>
          <w:tcPr>
            <w:tcW w:w="3402" w:type="dxa"/>
          </w:tcPr>
          <w:p w14:paraId="6C670215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46C7DBA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7C41C75D" w14:textId="0C7462A4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028A421C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D16E173" w14:textId="67F8E519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41D3B1E0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715BB894" w14:textId="5279E0C6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66C4EAFE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B77FB66" w14:textId="28B0ECF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34F44BD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1B0DBA57" w14:textId="267F7BD3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8B26987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875CA5" w14:textId="03BE1B0F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6FA28D8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FDA689" w14:textId="2F20B3EA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92F8C" w:rsidRPr="00D31193" w14:paraId="2F64E5E1" w14:textId="77777777" w:rsidTr="00A65D14">
        <w:trPr>
          <w:cantSplit/>
          <w:trHeight w:val="335"/>
        </w:trPr>
        <w:tc>
          <w:tcPr>
            <w:tcW w:w="3402" w:type="dxa"/>
          </w:tcPr>
          <w:p w14:paraId="08B47238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0D8E7589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0" w:type="dxa"/>
            <w:gridSpan w:val="18"/>
            <w:tcBorders>
              <w:left w:val="nil"/>
            </w:tcBorders>
          </w:tcPr>
          <w:p w14:paraId="32DEFB8C" w14:textId="178F2B82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2F8C" w:rsidRPr="00D31193" w14:paraId="4CB15C9B" w14:textId="77777777" w:rsidTr="0061550F">
        <w:trPr>
          <w:cantSplit/>
          <w:trHeight w:val="335"/>
        </w:trPr>
        <w:tc>
          <w:tcPr>
            <w:tcW w:w="3402" w:type="dxa"/>
          </w:tcPr>
          <w:p w14:paraId="7F553960" w14:textId="78EE3BED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88" w:type="dxa"/>
            <w:gridSpan w:val="2"/>
          </w:tcPr>
          <w:p w14:paraId="03870F04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6F57B8BC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356EB8D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973F64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D679787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A2CD25B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8EF5BB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B75C667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90B21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D3C9CD2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590817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985875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67551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4F8515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E3B32" w:rsidRPr="00D31193" w14:paraId="796C14D8" w14:textId="77777777" w:rsidTr="0061550F">
        <w:trPr>
          <w:cantSplit/>
          <w:trHeight w:val="335"/>
        </w:trPr>
        <w:tc>
          <w:tcPr>
            <w:tcW w:w="3402" w:type="dxa"/>
          </w:tcPr>
          <w:p w14:paraId="35F8E47B" w14:textId="55B88AC3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gridSpan w:val="2"/>
          </w:tcPr>
          <w:p w14:paraId="2862006D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B722D9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6C0C316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08FE2E" w14:textId="77777777" w:rsidR="005E3B32" w:rsidRPr="00D31193" w:rsidRDefault="005E3B32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00C06B9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86AC325" w14:textId="77777777" w:rsidR="005E3B32" w:rsidRPr="00D31193" w:rsidRDefault="005E3B32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CD376A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5D3903C" w14:textId="77777777" w:rsidR="005E3B32" w:rsidRPr="00D31193" w:rsidRDefault="005E3B32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512684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43F4BD4" w14:textId="77777777" w:rsidR="005E3B32" w:rsidRPr="00D31193" w:rsidRDefault="005E3B32" w:rsidP="0097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CCE7E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9AA6BE" w14:textId="0F08CE80" w:rsidR="005E3B32" w:rsidRPr="00D31193" w:rsidRDefault="00D6443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17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5E3B32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270" w:type="dxa"/>
          </w:tcPr>
          <w:p w14:paraId="43FBA13D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56F50" w14:textId="34883CD3" w:rsidR="005E3B32" w:rsidRPr="00D31193" w:rsidRDefault="00D6443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5E3B32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5E3B32" w:rsidRPr="00D31193" w14:paraId="48DD042B" w14:textId="77777777" w:rsidTr="0061550F">
        <w:trPr>
          <w:cantSplit/>
        </w:trPr>
        <w:tc>
          <w:tcPr>
            <w:tcW w:w="3402" w:type="dxa"/>
          </w:tcPr>
          <w:p w14:paraId="04373654" w14:textId="3DB8DCA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88" w:type="dxa"/>
            <w:gridSpan w:val="2"/>
          </w:tcPr>
          <w:p w14:paraId="552BF0E8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1C5DD8F" w14:textId="70935A1F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ED1724A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41A7BB0" w14:textId="3E4823D4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708040D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9903CF7" w14:textId="422C731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D7FAC31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5FDB32F" w14:textId="21046F3E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FF4AE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4EA928C" w14:textId="4AF7D71E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4EECF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A4EE5" w14:textId="13F8CDB2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17CE9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E1C8B1" w14:textId="2F5CBE2F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E3B32" w:rsidRPr="00D31193" w14:paraId="426BBED7" w14:textId="77777777" w:rsidTr="0061550F">
        <w:trPr>
          <w:cantSplit/>
        </w:trPr>
        <w:tc>
          <w:tcPr>
            <w:tcW w:w="3402" w:type="dxa"/>
          </w:tcPr>
          <w:p w14:paraId="61F5C59A" w14:textId="2D235859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="00B65F27"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65F27"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88" w:type="dxa"/>
            <w:gridSpan w:val="2"/>
          </w:tcPr>
          <w:p w14:paraId="2CAA98F0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B9E98F" w14:textId="5BD37A6B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41D989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343144A" w14:textId="5B0C3143" w:rsidR="005E3B32" w:rsidRPr="00D31193" w:rsidRDefault="005E3B32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F6E4B93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556276F" w14:textId="7DCAC1BC" w:rsidR="005E3B32" w:rsidRPr="00D31193" w:rsidRDefault="005E3B32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533AFC7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AEB5910" w14:textId="667746CD" w:rsidR="005E3B32" w:rsidRPr="00D31193" w:rsidRDefault="005E3B32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C46048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5AE56BD" w14:textId="08E409E8" w:rsidR="005E3B32" w:rsidRPr="00D31193" w:rsidRDefault="005E3B32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426D6C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6CB421" w14:textId="2A99D01D" w:rsidR="005E3B32" w:rsidRPr="00D31193" w:rsidRDefault="00D6443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1365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851</w:t>
            </w:r>
          </w:p>
        </w:tc>
        <w:tc>
          <w:tcPr>
            <w:tcW w:w="270" w:type="dxa"/>
          </w:tcPr>
          <w:p w14:paraId="24474569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3E8471" w14:textId="2A6C047A" w:rsidR="005E3B32" w:rsidRPr="00D31193" w:rsidRDefault="00D6443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1365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851</w:t>
            </w:r>
          </w:p>
        </w:tc>
      </w:tr>
      <w:tr w:rsidR="005E3B32" w:rsidRPr="00D31193" w14:paraId="3E679661" w14:textId="77777777" w:rsidTr="0061550F">
        <w:trPr>
          <w:cantSplit/>
        </w:trPr>
        <w:tc>
          <w:tcPr>
            <w:tcW w:w="3402" w:type="dxa"/>
          </w:tcPr>
          <w:p w14:paraId="3A850523" w14:textId="07E84A41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8" w:type="dxa"/>
            <w:gridSpan w:val="2"/>
          </w:tcPr>
          <w:p w14:paraId="1C22F10D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03863154" w14:textId="5FF55CDB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E1F206F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1B2C0FA7" w14:textId="62F838AA" w:rsidR="005E3B32" w:rsidRPr="00D31193" w:rsidRDefault="005E3B32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4613E88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1A8981D" w14:textId="67A2BC4E" w:rsidR="005E3B32" w:rsidRPr="00D31193" w:rsidRDefault="005E3B32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BE0468F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5FFB45D" w14:textId="691EE169" w:rsidR="005E3B32" w:rsidRPr="00D31193" w:rsidRDefault="005E3B32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B73A82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94C8E8D" w14:textId="60BA7A9E" w:rsidR="005E3B32" w:rsidRPr="00D31193" w:rsidRDefault="005E3B32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05A4D9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91C26B" w14:textId="5B5F64DD" w:rsidR="005E3B32" w:rsidRPr="00D31193" w:rsidRDefault="00D6443C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5E3B32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270" w:type="dxa"/>
          </w:tcPr>
          <w:p w14:paraId="4ADC5571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C6B056" w14:textId="190582FC" w:rsidR="005E3B32" w:rsidRPr="00D31193" w:rsidRDefault="00D6443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5E3B32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059</w:t>
            </w:r>
          </w:p>
        </w:tc>
      </w:tr>
      <w:tr w:rsidR="005E3B32" w:rsidRPr="00D31193" w14:paraId="311B0200" w14:textId="77777777" w:rsidTr="0061550F">
        <w:trPr>
          <w:cantSplit/>
        </w:trPr>
        <w:tc>
          <w:tcPr>
            <w:tcW w:w="3402" w:type="dxa"/>
          </w:tcPr>
          <w:p w14:paraId="2700D77E" w14:textId="0313A3D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88" w:type="dxa"/>
            <w:gridSpan w:val="2"/>
          </w:tcPr>
          <w:p w14:paraId="6657B57E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A8FDE" w14:textId="14E41162" w:rsidR="005E3B32" w:rsidRPr="00D31193" w:rsidRDefault="00A1365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4CE2378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39B0C" w14:textId="0C7B95ED" w:rsidR="005E3B32" w:rsidRPr="00D31193" w:rsidRDefault="00A1365C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DCFD6C6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6BB5" w14:textId="7C3356D9" w:rsidR="005E3B32" w:rsidRPr="00D31193" w:rsidRDefault="00A1365C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83E063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0371" w14:textId="5897B40C" w:rsidR="005E3B32" w:rsidRPr="00D31193" w:rsidRDefault="00A1365C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44D8D9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FCBA9" w14:textId="4EE31BE2" w:rsidR="005E3B32" w:rsidRPr="00D31193" w:rsidRDefault="00A1365C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74C92B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5647FE" w14:textId="2DA20D21" w:rsidR="005E3B32" w:rsidRPr="00D31193" w:rsidRDefault="00D6443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5E3B32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270" w:type="dxa"/>
          </w:tcPr>
          <w:p w14:paraId="5214CD8A" w14:textId="77777777" w:rsidR="005E3B32" w:rsidRPr="00D31193" w:rsidRDefault="005E3B32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1E010D" w14:textId="3ED153BE" w:rsidR="005E3B32" w:rsidRPr="00D31193" w:rsidRDefault="00D6443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5E3B32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910</w:t>
            </w:r>
          </w:p>
        </w:tc>
      </w:tr>
      <w:tr w:rsidR="0061550F" w:rsidRPr="00D31193" w14:paraId="5DFF1FBF" w14:textId="77777777" w:rsidTr="0061550F">
        <w:trPr>
          <w:cantSplit/>
        </w:trPr>
        <w:tc>
          <w:tcPr>
            <w:tcW w:w="3402" w:type="dxa"/>
          </w:tcPr>
          <w:p w14:paraId="58FB90A5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45E8E5E1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2C7BDB6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3C5A1D9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FDEB430" w14:textId="77777777" w:rsidR="0061550F" w:rsidRPr="00D31193" w:rsidRDefault="0061550F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DB34B50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25D068B" w14:textId="77777777" w:rsidR="0061550F" w:rsidRPr="00D31193" w:rsidRDefault="0061550F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5D0CB1A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60C7EA9" w14:textId="77777777" w:rsidR="0061550F" w:rsidRPr="00D31193" w:rsidRDefault="0061550F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3E78B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BB6AAA5" w14:textId="77777777" w:rsidR="0061550F" w:rsidRPr="00D31193" w:rsidRDefault="0061550F" w:rsidP="00A1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D4C31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0BBE3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49CE7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940E8E" w14:textId="77777777" w:rsidR="0061550F" w:rsidRPr="00D31193" w:rsidRDefault="0061550F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5CDB" w:rsidRPr="00D31193" w14:paraId="1984361B" w14:textId="77777777" w:rsidTr="0061550F">
        <w:tblPrEx>
          <w:tblLook w:val="01E0" w:firstRow="1" w:lastRow="1" w:firstColumn="1" w:lastColumn="1" w:noHBand="0" w:noVBand="0"/>
        </w:tblPrEx>
        <w:tc>
          <w:tcPr>
            <w:tcW w:w="3675" w:type="dxa"/>
            <w:gridSpan w:val="2"/>
            <w:shd w:val="clear" w:color="auto" w:fill="auto"/>
          </w:tcPr>
          <w:p w14:paraId="0B1FE8C3" w14:textId="0A3AE11E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Times New Roman" w:hAnsi="Times New Roman" w:cs="Arial"/>
                <w:sz w:val="22"/>
                <w:szCs w:val="22"/>
              </w:rPr>
              <w:br w:type="page"/>
            </w: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31494B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7D5B4E4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C893EDB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383D41F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2" w:type="dxa"/>
          </w:tcPr>
          <w:p w14:paraId="21182B26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3C0DCC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15EA1F68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3998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7E55AC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79D58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BBFCC8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D46E4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F5888C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F2723" w:rsidRPr="00D31193" w14:paraId="0A255532" w14:textId="77777777" w:rsidTr="0061550F">
        <w:tblPrEx>
          <w:tblLook w:val="01E0" w:firstRow="1" w:lastRow="1" w:firstColumn="1" w:lastColumn="1" w:noHBand="0" w:noVBand="0"/>
        </w:tblPrEx>
        <w:tc>
          <w:tcPr>
            <w:tcW w:w="3675" w:type="dxa"/>
            <w:gridSpan w:val="2"/>
            <w:shd w:val="clear" w:color="auto" w:fill="auto"/>
          </w:tcPr>
          <w:p w14:paraId="63EC5A7D" w14:textId="2A2FD5CA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="00460949"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586751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3807C92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337C77B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7DEC765F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73861FA8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7967B0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7B8BCE49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75B065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FCDF7E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6C596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A6B2AF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196FB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A9BF87" w14:textId="77777777" w:rsidR="004F2723" w:rsidRPr="00D31193" w:rsidRDefault="004F2723" w:rsidP="004F272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723" w:rsidRPr="00D31193" w14:paraId="52975A32" w14:textId="77777777" w:rsidTr="0061550F">
        <w:tblPrEx>
          <w:tblLook w:val="01E0" w:firstRow="1" w:lastRow="1" w:firstColumn="1" w:lastColumn="1" w:noHBand="0" w:noVBand="0"/>
        </w:tblPrEx>
        <w:tc>
          <w:tcPr>
            <w:tcW w:w="3675" w:type="dxa"/>
            <w:gridSpan w:val="2"/>
            <w:shd w:val="clear" w:color="auto" w:fill="auto"/>
          </w:tcPr>
          <w:p w14:paraId="3CCA3C9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831877" w14:textId="6229858C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230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14E5C22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314218" w14:textId="7110118F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320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268" w:type="dxa"/>
            <w:gridSpan w:val="2"/>
          </w:tcPr>
          <w:p w14:paraId="1AC15FF9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78B9CD1" w14:textId="6DF86BE4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033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0BAABC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64A1B999" w14:textId="72E83801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15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A117A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95D4891" w14:textId="61839666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5B4F2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EB92B0" w14:textId="653B65F1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185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73D8E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B165B4" w14:textId="03917CD1" w:rsidR="004F2723" w:rsidRPr="00D31193" w:rsidRDefault="00D6443C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789</w:t>
            </w:r>
            <w:r w:rsidR="004F27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928</w:t>
            </w:r>
          </w:p>
        </w:tc>
      </w:tr>
      <w:tr w:rsidR="0099734E" w:rsidRPr="00D31193" w14:paraId="2623D6F9" w14:textId="77777777" w:rsidTr="0061550F">
        <w:tblPrEx>
          <w:tblLook w:val="01E0" w:firstRow="1" w:lastRow="1" w:firstColumn="1" w:lastColumn="1" w:noHBand="0" w:noVBand="0"/>
        </w:tblPrEx>
        <w:tc>
          <w:tcPr>
            <w:tcW w:w="3675" w:type="dxa"/>
            <w:gridSpan w:val="2"/>
            <w:shd w:val="clear" w:color="auto" w:fill="auto"/>
          </w:tcPr>
          <w:p w14:paraId="136C05A9" w14:textId="7C213995" w:rsidR="0099734E" w:rsidRPr="00D31193" w:rsidRDefault="008639C4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 xml:space="preserve">   ภายใต้สัญญาเช่าการเงิน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1E18A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8D62700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309DC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4BBE151D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63CCB5B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524962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20F2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AD6ED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43B68" w14:textId="413773A5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14</w:t>
            </w:r>
            <w:r w:rsidR="0099734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7E18C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46664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28DC72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049E" w14:textId="7A339D6F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14</w:t>
            </w:r>
            <w:r w:rsidR="0099734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99734E" w:rsidRPr="00D31193" w14:paraId="7516F40F" w14:textId="77777777" w:rsidTr="0061550F">
        <w:tblPrEx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3675" w:type="dxa"/>
            <w:gridSpan w:val="2"/>
            <w:shd w:val="clear" w:color="auto" w:fill="auto"/>
          </w:tcPr>
          <w:p w14:paraId="47FAE36D" w14:textId="27132296" w:rsidR="0099734E" w:rsidRPr="00D31193" w:rsidRDefault="00F74E9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3B12F" w14:textId="39D2AE4B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65E165D6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CB60F" w14:textId="4799E7FE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320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68" w:type="dxa"/>
            <w:gridSpan w:val="2"/>
          </w:tcPr>
          <w:p w14:paraId="69B125D4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C0521B0" w14:textId="79D924D3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668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EA3773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E20CD" w14:textId="6E12D260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1D3336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2772E" w14:textId="3DE0F1DC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31461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17998" w14:textId="7163E7D1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185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2AA6F" w14:textId="77777777" w:rsidR="0099734E" w:rsidRPr="00D31193" w:rsidRDefault="0099734E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16BF1" w14:textId="3E0334A7" w:rsidR="0099734E" w:rsidRPr="00D31193" w:rsidRDefault="00D6443C" w:rsidP="0099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804</w:t>
            </w:r>
            <w:r w:rsidR="0099734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</w:tr>
      <w:tr w:rsidR="002638A1" w:rsidRPr="00D31193" w14:paraId="75D1AB6F" w14:textId="77777777" w:rsidTr="0061550F">
        <w:tblPrEx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3675" w:type="dxa"/>
            <w:gridSpan w:val="2"/>
            <w:shd w:val="clear" w:color="auto" w:fill="auto"/>
          </w:tcPr>
          <w:p w14:paraId="5AA95192" w14:textId="4F318780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B410E" w14:textId="6DC326A9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0EB88F5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1F4CC" w14:textId="3FF42702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320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68" w:type="dxa"/>
            <w:gridSpan w:val="2"/>
          </w:tcPr>
          <w:p w14:paraId="2B490F20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CD61060" w14:textId="551E890E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668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3EECDF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1F11E" w14:textId="6521CFAE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BD806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B4D01" w14:textId="70DD526F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5C546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E0B30" w14:textId="080A66BF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185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EFF479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29D19" w14:textId="265E6CC1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9E66D6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E66D6">
              <w:rPr>
                <w:rFonts w:ascii="Angsana New" w:hAnsi="Angsana New"/>
                <w:b/>
                <w:bCs/>
                <w:sz w:val="28"/>
                <w:szCs w:val="28"/>
              </w:rPr>
              <w:t>928</w:t>
            </w:r>
          </w:p>
        </w:tc>
      </w:tr>
      <w:tr w:rsidR="002638A1" w:rsidRPr="00D31193" w14:paraId="1AA53BA8" w14:textId="77777777" w:rsidTr="0061550F">
        <w:tblPrEx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3675" w:type="dxa"/>
            <w:gridSpan w:val="2"/>
            <w:shd w:val="clear" w:color="auto" w:fill="auto"/>
          </w:tcPr>
          <w:p w14:paraId="2CF0D7F0" w14:textId="31A218A1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8CC42" w14:textId="12EBB9CB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6E0D10D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0A7BA" w14:textId="4B7E4F4F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340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391</w:t>
            </w:r>
          </w:p>
        </w:tc>
        <w:tc>
          <w:tcPr>
            <w:tcW w:w="268" w:type="dxa"/>
            <w:gridSpan w:val="2"/>
          </w:tcPr>
          <w:p w14:paraId="1EEF79C4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641F1CF5" w14:textId="13A48339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419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A6CB28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C8370" w14:textId="35EB4C65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B4B96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F828C" w14:textId="38B22C52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01286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541A" w14:textId="3FFDAEC8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E56D8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65770" w14:textId="50923285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036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605</w:t>
            </w:r>
          </w:p>
        </w:tc>
      </w:tr>
      <w:tr w:rsidR="002638A1" w:rsidRPr="00D31193" w14:paraId="52F5E779" w14:textId="77777777" w:rsidTr="0061550F">
        <w:tblPrEx>
          <w:tblLook w:val="01E0" w:firstRow="1" w:lastRow="1" w:firstColumn="1" w:lastColumn="1" w:noHBand="0" w:noVBand="0"/>
        </w:tblPrEx>
        <w:tc>
          <w:tcPr>
            <w:tcW w:w="3675" w:type="dxa"/>
            <w:gridSpan w:val="2"/>
            <w:shd w:val="clear" w:color="auto" w:fill="auto"/>
          </w:tcPr>
          <w:p w14:paraId="1720160C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A96A3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C71C19B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D41B6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646E93E5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012C9B8D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581E28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89A544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962B03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CD35A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5058E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2D49B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304BE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9D3FA" w14:textId="77777777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EBDFC00" w14:textId="389BE9D5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1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31193">
        <w:rPr>
          <w:rFonts w:ascii="Angsana New" w:hAnsi="Angsana New" w:hint="cs"/>
          <w:sz w:val="28"/>
          <w:szCs w:val="28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D31193">
        <w:rPr>
          <w:rFonts w:ascii="Angsana New" w:hAnsi="Angsana New"/>
          <w:sz w:val="28"/>
          <w:szCs w:val="28"/>
        </w:rPr>
        <w:t>31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6443C" w:rsidRPr="00D31193">
        <w:rPr>
          <w:rFonts w:ascii="Angsana New" w:hAnsi="Angsana New"/>
          <w:sz w:val="28"/>
          <w:szCs w:val="28"/>
        </w:rPr>
        <w:t>2563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 w:hint="cs"/>
          <w:sz w:val="28"/>
          <w:szCs w:val="28"/>
          <w:cs/>
        </w:rPr>
        <w:t>มีจำนวนเงิน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="00D6443C" w:rsidRPr="00D31193">
        <w:rPr>
          <w:rFonts w:ascii="Angsana New" w:hAnsi="Angsana New"/>
          <w:sz w:val="28"/>
          <w:szCs w:val="28"/>
        </w:rPr>
        <w:t>2</w:t>
      </w:r>
      <w:r w:rsidR="00D1495F" w:rsidRPr="00D31193">
        <w:rPr>
          <w:rFonts w:ascii="Angsana New" w:hAnsi="Angsana New"/>
          <w:sz w:val="28"/>
          <w:szCs w:val="28"/>
        </w:rPr>
        <w:t>,</w:t>
      </w:r>
      <w:r w:rsidR="00D6443C" w:rsidRPr="00D31193">
        <w:rPr>
          <w:rFonts w:ascii="Angsana New" w:hAnsi="Angsana New"/>
          <w:sz w:val="28"/>
          <w:szCs w:val="28"/>
        </w:rPr>
        <w:t>267</w:t>
      </w:r>
      <w:r w:rsidR="00D1495F" w:rsidRPr="00D31193">
        <w:rPr>
          <w:rFonts w:ascii="Angsana New" w:hAnsi="Angsana New"/>
          <w:sz w:val="28"/>
          <w:szCs w:val="28"/>
        </w:rPr>
        <w:t>.</w:t>
      </w:r>
      <w:r w:rsidR="00D6443C" w:rsidRPr="00D31193">
        <w:rPr>
          <w:rFonts w:ascii="Angsana New" w:hAnsi="Angsana New"/>
          <w:sz w:val="28"/>
          <w:szCs w:val="28"/>
        </w:rPr>
        <w:t>7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D31193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25</w:t>
      </w:r>
      <w:r w:rsidR="00D6443C" w:rsidRPr="00D31193">
        <w:rPr>
          <w:rFonts w:ascii="Angsana New" w:hAnsi="Angsana New" w:hint="cs"/>
          <w:i/>
          <w:iCs/>
          <w:sz w:val="28"/>
          <w:szCs w:val="28"/>
        </w:rPr>
        <w:t>6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2</w:t>
      </w:r>
      <w:r w:rsidRPr="00D31193">
        <w:rPr>
          <w:rFonts w:ascii="Angsana New" w:hAnsi="Angsana New"/>
          <w:i/>
          <w:iCs/>
          <w:sz w:val="28"/>
          <w:szCs w:val="28"/>
        </w:rPr>
        <w:t xml:space="preserve">: 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2</w:t>
      </w:r>
      <w:r w:rsidRPr="00D31193">
        <w:rPr>
          <w:rFonts w:ascii="Angsana New" w:hAnsi="Angsana New"/>
          <w:i/>
          <w:iCs/>
          <w:sz w:val="28"/>
          <w:szCs w:val="28"/>
        </w:rPr>
        <w:t>,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195</w:t>
      </w:r>
      <w:r w:rsidR="0092316C" w:rsidRPr="00D31193">
        <w:rPr>
          <w:rFonts w:ascii="Angsana New" w:hAnsi="Angsana New"/>
          <w:i/>
          <w:iCs/>
          <w:sz w:val="28"/>
          <w:szCs w:val="28"/>
        </w:rPr>
        <w:t>.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5</w:t>
      </w:r>
      <w:r w:rsidRPr="00D31193">
        <w:rPr>
          <w:rFonts w:ascii="Angsana New" w:hAnsi="Angsana New"/>
          <w:i/>
          <w:iCs/>
          <w:sz w:val="28"/>
          <w:szCs w:val="28"/>
        </w:rPr>
        <w:t xml:space="preserve"> </w:t>
      </w:r>
      <w:r w:rsidRPr="00D31193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19796D2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86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5CDB" w:rsidRPr="00D31193" w:rsidSect="000A38C1">
          <w:footerReference w:type="default" r:id="rId13"/>
          <w:pgSz w:w="16834" w:h="11909" w:orient="landscape" w:code="9"/>
          <w:pgMar w:top="691" w:right="1152" w:bottom="576" w:left="1152" w:header="720" w:footer="615" w:gutter="0"/>
          <w:pgNumType w:start="55"/>
          <w:cols w:space="720"/>
          <w:docGrid w:linePitch="245"/>
        </w:sect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4D5CDB" w:rsidRPr="00D31193" w14:paraId="1C5C6664" w14:textId="77777777" w:rsidTr="00B2547A">
        <w:trPr>
          <w:cantSplit/>
        </w:trPr>
        <w:tc>
          <w:tcPr>
            <w:tcW w:w="3420" w:type="dxa"/>
          </w:tcPr>
          <w:p w14:paraId="625E6E1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5BB2C6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487E4A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4D5CDB" w:rsidRPr="00D31193" w14:paraId="24D9E4BC" w14:textId="77777777" w:rsidTr="00B2547A">
        <w:trPr>
          <w:cantSplit/>
        </w:trPr>
        <w:tc>
          <w:tcPr>
            <w:tcW w:w="3420" w:type="dxa"/>
          </w:tcPr>
          <w:p w14:paraId="1FD0BDF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4194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197D6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EC810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1ED4C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DD53A4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29457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A4BA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144D4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EE4BAC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DE9AB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3502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7B06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8883CF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976A6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2CD21ECE" w14:textId="77777777" w:rsidTr="00B2547A">
        <w:trPr>
          <w:cantSplit/>
        </w:trPr>
        <w:tc>
          <w:tcPr>
            <w:tcW w:w="3420" w:type="dxa"/>
          </w:tcPr>
          <w:p w14:paraId="5628C8A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7808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FA48D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DC8D70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EE754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6316B63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58E1B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95C1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ADBF6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695D53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0D12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3C36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6BBC7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662981E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69A4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097F44B0" w14:textId="77777777" w:rsidTr="00B2547A">
        <w:trPr>
          <w:cantSplit/>
        </w:trPr>
        <w:tc>
          <w:tcPr>
            <w:tcW w:w="3420" w:type="dxa"/>
          </w:tcPr>
          <w:p w14:paraId="13F49B1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E2AB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EA00F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1C33734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D9133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2EC35BA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00FE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28DE8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B44B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057D0C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F2751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8379D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9E59ED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690C973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1220C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14FEB695" w14:textId="77777777" w:rsidTr="00B2547A">
        <w:trPr>
          <w:cantSplit/>
        </w:trPr>
        <w:tc>
          <w:tcPr>
            <w:tcW w:w="3420" w:type="dxa"/>
          </w:tcPr>
          <w:p w14:paraId="727ACCB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0D15F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11BF6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E90F0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F1C73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D73B29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97142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0EC4F1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21C8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A2D9A3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81559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6BE65F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81B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E8C050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AA86B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5CDB" w:rsidRPr="00D31193" w14:paraId="66518B97" w14:textId="77777777" w:rsidTr="00B2547A">
        <w:trPr>
          <w:cantSplit/>
        </w:trPr>
        <w:tc>
          <w:tcPr>
            <w:tcW w:w="3420" w:type="dxa"/>
          </w:tcPr>
          <w:p w14:paraId="0AAF2A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EC155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14:paraId="07FBEA2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CDB" w:rsidRPr="00D31193" w14:paraId="47008FD5" w14:textId="77777777" w:rsidTr="00B2547A">
        <w:trPr>
          <w:cantSplit/>
        </w:trPr>
        <w:tc>
          <w:tcPr>
            <w:tcW w:w="3420" w:type="dxa"/>
          </w:tcPr>
          <w:p w14:paraId="6165020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7B0B04F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CAED7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5F29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8290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8BB94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4FC5A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5EE1B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07582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E462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6652E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86869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6043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C255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079E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7CE" w:rsidRPr="00D31193" w14:paraId="492088AC" w14:textId="77777777" w:rsidTr="00F76BED">
        <w:trPr>
          <w:cantSplit/>
        </w:trPr>
        <w:tc>
          <w:tcPr>
            <w:tcW w:w="3420" w:type="dxa"/>
          </w:tcPr>
          <w:p w14:paraId="7B9AAD76" w14:textId="5D6A01F1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7FD908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9EBD99" w14:textId="09F524BA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210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270" w:type="dxa"/>
          </w:tcPr>
          <w:p w14:paraId="45DC6AB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F73ABC" w14:textId="3E8FB10A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715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270" w:type="dxa"/>
          </w:tcPr>
          <w:p w14:paraId="2E951DFB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ABFE4D" w14:textId="5960EFAD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826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270" w:type="dxa"/>
          </w:tcPr>
          <w:p w14:paraId="46479AD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B7C19" w14:textId="4A6BCCE0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87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032</w:t>
            </w:r>
          </w:p>
        </w:tc>
        <w:tc>
          <w:tcPr>
            <w:tcW w:w="270" w:type="dxa"/>
          </w:tcPr>
          <w:p w14:paraId="07A4B70F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0F641C" w14:textId="76A03BF2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64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270" w:type="dxa"/>
          </w:tcPr>
          <w:p w14:paraId="4A805FB6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E4A548" w14:textId="6EA8151B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58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270" w:type="dxa"/>
          </w:tcPr>
          <w:p w14:paraId="13A57EAB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F932D9" w14:textId="1C846DAF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962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DE07CE" w:rsidRPr="00D31193" w14:paraId="1F281613" w14:textId="77777777" w:rsidTr="00F76BED">
        <w:trPr>
          <w:cantSplit/>
        </w:trPr>
        <w:tc>
          <w:tcPr>
            <w:tcW w:w="3420" w:type="dxa"/>
          </w:tcPr>
          <w:p w14:paraId="0028002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9AD7E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5A46F6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61257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E7FB77" w14:textId="7FD3BB93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270" w:type="dxa"/>
          </w:tcPr>
          <w:p w14:paraId="69A6A99E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C604BD" w14:textId="200D76C5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23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270" w:type="dxa"/>
          </w:tcPr>
          <w:p w14:paraId="7CB0A78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185404" w14:textId="1D04FC33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6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605BF318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89D129" w14:textId="712EEF44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270" w:type="dxa"/>
          </w:tcPr>
          <w:p w14:paraId="3C29EBE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B1CB6" w14:textId="2DC03D45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303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6F99434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B656AD" w14:textId="4BA2C772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343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841</w:t>
            </w:r>
          </w:p>
        </w:tc>
      </w:tr>
      <w:tr w:rsidR="00DE07CE" w:rsidRPr="00D31193" w14:paraId="3A390716" w14:textId="77777777" w:rsidTr="00F76BED">
        <w:trPr>
          <w:cantSplit/>
        </w:trPr>
        <w:tc>
          <w:tcPr>
            <w:tcW w:w="3420" w:type="dxa"/>
          </w:tcPr>
          <w:p w14:paraId="5FE3879B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36D621B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D7821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A61FFF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262E3D" w14:textId="25BC4008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37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270" w:type="dxa"/>
          </w:tcPr>
          <w:p w14:paraId="74C8A14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DF9601" w14:textId="72207F24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130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270" w:type="dxa"/>
          </w:tcPr>
          <w:p w14:paraId="4F8A7835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326CE9" w14:textId="3EE14947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270" w:type="dxa"/>
          </w:tcPr>
          <w:p w14:paraId="3F88F07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7D4266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68F5A1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A412A2" w14:textId="17A6209B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173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064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6B8F1F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E4991" w14:textId="1A307970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089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07CE" w:rsidRPr="00D31193" w14:paraId="30983AED" w14:textId="77777777" w:rsidTr="00F76BED">
        <w:trPr>
          <w:cantSplit/>
        </w:trPr>
        <w:tc>
          <w:tcPr>
            <w:tcW w:w="3420" w:type="dxa"/>
          </w:tcPr>
          <w:p w14:paraId="38D199F1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5C0B8485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E7D79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462CDF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343444" w14:textId="62291710" w:rsidR="00DE07CE" w:rsidRPr="00D31193" w:rsidRDefault="00DE07CE" w:rsidP="0006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351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1C5D298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2CEC68" w14:textId="3245085F" w:rsidR="00DE07CE" w:rsidRPr="00D31193" w:rsidRDefault="00DE07CE" w:rsidP="0006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850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762DCB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C7A0AE" w14:textId="146A0C97" w:rsidR="00DE07CE" w:rsidRPr="00D31193" w:rsidRDefault="00DE07CE" w:rsidP="000678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526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6C2E8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26396" w14:textId="766FA019" w:rsidR="00DE07CE" w:rsidRPr="00D31193" w:rsidRDefault="00DE07CE" w:rsidP="0006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934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F34A48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758F5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09A925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AAB96D" w14:textId="41F25CA3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35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661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07CE" w:rsidRPr="00D31193" w14:paraId="2206A955" w14:textId="77777777" w:rsidTr="00B2547A">
        <w:trPr>
          <w:cantSplit/>
        </w:trPr>
        <w:tc>
          <w:tcPr>
            <w:tcW w:w="3420" w:type="dxa"/>
          </w:tcPr>
          <w:p w14:paraId="5B197601" w14:textId="568B521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AD0FCE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25DA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F3A0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17256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C20A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BCED6D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D2AC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E759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1501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AB159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673BE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712FA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D2E3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23086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E07CE" w:rsidRPr="00D31193" w14:paraId="2636D243" w14:textId="77777777" w:rsidTr="006A4CCB">
        <w:trPr>
          <w:cantSplit/>
        </w:trPr>
        <w:tc>
          <w:tcPr>
            <w:tcW w:w="3420" w:type="dxa"/>
          </w:tcPr>
          <w:p w14:paraId="749AE370" w14:textId="574F582E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744073"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5143D6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8503EB" w14:textId="351983AA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70" w:type="dxa"/>
          </w:tcPr>
          <w:p w14:paraId="1DF42451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21F804" w14:textId="324910E8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754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70" w:type="dxa"/>
          </w:tcPr>
          <w:p w14:paraId="44347AF5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5DEA1D" w14:textId="6810D7AA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958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</w:tcPr>
          <w:p w14:paraId="29EB1D9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DB3FDD" w14:textId="3A889960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604</w:t>
            </w:r>
          </w:p>
        </w:tc>
        <w:tc>
          <w:tcPr>
            <w:tcW w:w="270" w:type="dxa"/>
          </w:tcPr>
          <w:p w14:paraId="652DCD7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103D6" w14:textId="3CB263BC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70" w:type="dxa"/>
          </w:tcPr>
          <w:p w14:paraId="586CF0E6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27E52" w14:textId="759CFA77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034</w:t>
            </w:r>
          </w:p>
        </w:tc>
        <w:tc>
          <w:tcPr>
            <w:tcW w:w="270" w:type="dxa"/>
          </w:tcPr>
          <w:p w14:paraId="6B94F6A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C7C0A8" w14:textId="271EAD25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267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224</w:t>
            </w:r>
          </w:p>
        </w:tc>
      </w:tr>
      <w:tr w:rsidR="008A014C" w:rsidRPr="00D31193" w14:paraId="62AA77C0" w14:textId="77777777" w:rsidTr="006A4CCB">
        <w:trPr>
          <w:cantSplit/>
        </w:trPr>
        <w:tc>
          <w:tcPr>
            <w:tcW w:w="3420" w:type="dxa"/>
          </w:tcPr>
          <w:p w14:paraId="5A161ED7" w14:textId="77777777" w:rsidR="001B1B90" w:rsidRDefault="008A014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การรับรู้สินทรัพย์สิทธิการใช้จากการ</w:t>
            </w:r>
          </w:p>
          <w:p w14:paraId="18B2F788" w14:textId="77777777" w:rsidR="001B1B90" w:rsidRDefault="001B1B90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A014C" w:rsidRPr="00D31193">
              <w:rPr>
                <w:rFonts w:ascii="Angsana New" w:hAnsi="Angsana New" w:hint="cs"/>
                <w:sz w:val="28"/>
                <w:szCs w:val="28"/>
                <w:cs/>
              </w:rPr>
              <w:t xml:space="preserve">ถือปฏิบัติตาม </w:t>
            </w:r>
            <w:r w:rsidR="008A014C" w:rsidRPr="00D31193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16</w:t>
            </w:r>
            <w:r w:rsidR="008A014C" w:rsidRPr="00D311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14C" w:rsidRPr="00D31193">
              <w:rPr>
                <w:rFonts w:ascii="Angsana New" w:hAnsi="Angsana New" w:hint="cs"/>
                <w:sz w:val="28"/>
                <w:szCs w:val="28"/>
                <w:cs/>
              </w:rPr>
              <w:t>เป็นครั้งแรก</w:t>
            </w:r>
          </w:p>
          <w:p w14:paraId="202D1707" w14:textId="41864746" w:rsidR="008A014C" w:rsidRPr="001B1B90" w:rsidRDefault="001B1B90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0678D5" w:rsidRPr="00D311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678D5"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="00D6443C" w:rsidRPr="00D31193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0678D5"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(ข))</w:t>
            </w:r>
          </w:p>
        </w:tc>
        <w:tc>
          <w:tcPr>
            <w:tcW w:w="270" w:type="dxa"/>
          </w:tcPr>
          <w:p w14:paraId="7CD93457" w14:textId="77777777" w:rsidR="008A014C" w:rsidRPr="00D31193" w:rsidRDefault="008A014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B9F4C7" w14:textId="3C9F0AC3" w:rsidR="008A014C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F043D7" w14:textId="77777777" w:rsidR="008A014C" w:rsidRPr="00D31193" w:rsidRDefault="008A014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678F3C" w14:textId="3C6CAD30" w:rsidR="008A014C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EBBA7" w14:textId="77777777" w:rsidR="008A014C" w:rsidRPr="00D31193" w:rsidRDefault="008A014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A1BAC1" w14:textId="303CD5D1" w:rsidR="008A014C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8643BA" w14:textId="77777777" w:rsidR="008A014C" w:rsidRPr="00D31193" w:rsidRDefault="008A014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E0F73D" w14:textId="28E3826D" w:rsidR="008A014C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798945" w14:textId="77777777" w:rsidR="008A014C" w:rsidRPr="00D31193" w:rsidRDefault="008A014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93F90E" w14:textId="76CEA2C8" w:rsidR="008A014C" w:rsidRPr="00D31193" w:rsidRDefault="00BE1509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737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C65185" w14:textId="77777777" w:rsidR="008A014C" w:rsidRPr="00D31193" w:rsidRDefault="008A014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4771" w14:textId="2FBE36C6" w:rsidR="008A014C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EB71B9" w14:textId="77777777" w:rsidR="008A014C" w:rsidRPr="00D31193" w:rsidRDefault="008A014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769E79" w14:textId="5CB57463" w:rsidR="008A014C" w:rsidRPr="00D31193" w:rsidRDefault="00BE1509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737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1509" w:rsidRPr="00D31193" w14:paraId="50756790" w14:textId="77777777" w:rsidTr="006A4CCB">
        <w:trPr>
          <w:cantSplit/>
        </w:trPr>
        <w:tc>
          <w:tcPr>
            <w:tcW w:w="3420" w:type="dxa"/>
          </w:tcPr>
          <w:p w14:paraId="40C0DAE4" w14:textId="5550C56E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19A2403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644FFF" w14:textId="3ECAF8CD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70" w:type="dxa"/>
          </w:tcPr>
          <w:p w14:paraId="105DB95D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9CE273" w14:textId="4C81B67B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754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70" w:type="dxa"/>
          </w:tcPr>
          <w:p w14:paraId="7BA8426C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0911C3" w14:textId="3A470A23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958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</w:tcPr>
          <w:p w14:paraId="53FB284D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45F03B" w14:textId="4790AC3C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604</w:t>
            </w:r>
          </w:p>
        </w:tc>
        <w:tc>
          <w:tcPr>
            <w:tcW w:w="270" w:type="dxa"/>
          </w:tcPr>
          <w:p w14:paraId="471E001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F576F2" w14:textId="2AFEECE0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37E11BE6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F8154E" w14:textId="05C1ECAC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034</w:t>
            </w:r>
          </w:p>
        </w:tc>
        <w:tc>
          <w:tcPr>
            <w:tcW w:w="270" w:type="dxa"/>
          </w:tcPr>
          <w:p w14:paraId="3556278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6555B" w14:textId="2E78A015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233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487</w:t>
            </w:r>
          </w:p>
        </w:tc>
      </w:tr>
      <w:tr w:rsidR="00BE1509" w:rsidRPr="00D31193" w14:paraId="0725DB48" w14:textId="77777777" w:rsidTr="006A4CCB">
        <w:trPr>
          <w:cantSplit/>
        </w:trPr>
        <w:tc>
          <w:tcPr>
            <w:tcW w:w="3420" w:type="dxa"/>
          </w:tcPr>
          <w:p w14:paraId="4312E18B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663705B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DA2B3F" w14:textId="09169315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BA0813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D481DE" w14:textId="72DC4D52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270" w:type="dxa"/>
          </w:tcPr>
          <w:p w14:paraId="7986E7A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70FE5A" w14:textId="7982ED9B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32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270" w:type="dxa"/>
          </w:tcPr>
          <w:p w14:paraId="54DAAE1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54A72D" w14:textId="3A65C907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270" w:type="dxa"/>
          </w:tcPr>
          <w:p w14:paraId="1E9E63DC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69A1B9" w14:textId="6B9A726E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70" w:type="dxa"/>
          </w:tcPr>
          <w:p w14:paraId="186E15E5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4AA3F1" w14:textId="72ADA206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439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270" w:type="dxa"/>
          </w:tcPr>
          <w:p w14:paraId="148045C5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015BA7" w14:textId="18627F8A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487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956</w:t>
            </w:r>
          </w:p>
        </w:tc>
      </w:tr>
      <w:tr w:rsidR="00BE1509" w:rsidRPr="00D31193" w14:paraId="124B7CDC" w14:textId="77777777" w:rsidTr="00B2547A">
        <w:trPr>
          <w:cantSplit/>
        </w:trPr>
        <w:tc>
          <w:tcPr>
            <w:tcW w:w="3420" w:type="dxa"/>
          </w:tcPr>
          <w:p w14:paraId="525A02D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622AE577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B1E265" w14:textId="4215436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470034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DF979E" w14:textId="0C975A3F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47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270" w:type="dxa"/>
          </w:tcPr>
          <w:p w14:paraId="67C8623C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6D8FD6" w14:textId="00B81528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548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270" w:type="dxa"/>
          </w:tcPr>
          <w:p w14:paraId="3F33B7C5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1DCECB" w14:textId="67F06BD9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270" w:type="dxa"/>
          </w:tcPr>
          <w:p w14:paraId="18930D80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9B37A" w14:textId="62C545B9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73034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310F6A" w14:textId="2921A116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601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520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2904C9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0A98476" w14:textId="5B5C3631" w:rsidR="00BE1509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1509" w:rsidRPr="00D31193" w14:paraId="7B6B4C7B" w14:textId="77777777" w:rsidTr="00B2547A">
        <w:trPr>
          <w:cantSplit/>
        </w:trPr>
        <w:tc>
          <w:tcPr>
            <w:tcW w:w="3420" w:type="dxa"/>
          </w:tcPr>
          <w:p w14:paraId="7501BD2A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5EC2EBC4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DBB39D" w14:textId="44C797CA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868013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EC446C" w14:textId="03D387CB" w:rsidR="00BE1509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849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09D62D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6A4866" w14:textId="46FF6886" w:rsidR="00BE1509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87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629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6858E7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78CD4" w14:textId="76518792" w:rsidR="00BE1509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041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5284F9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C403C6" w14:textId="46BF042B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5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887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D18910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840540" w14:textId="209999C3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CA4B4E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9B7CE1E" w14:textId="3EC788FB" w:rsidR="00BE1509" w:rsidRPr="00D31193" w:rsidRDefault="00BE1509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95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406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1509" w:rsidRPr="00D31193" w14:paraId="60954BB8" w14:textId="77777777" w:rsidTr="00B2547A">
        <w:trPr>
          <w:cantSplit/>
        </w:trPr>
        <w:tc>
          <w:tcPr>
            <w:tcW w:w="3420" w:type="dxa"/>
          </w:tcPr>
          <w:p w14:paraId="5E6206FD" w14:textId="198AD573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1B2FEEF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B0DA8" w14:textId="4C75505F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70" w:type="dxa"/>
          </w:tcPr>
          <w:p w14:paraId="2677E988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6D7DA" w14:textId="0CCE12F7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809</w:t>
            </w:r>
            <w:r w:rsidR="006A4CCB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</w:p>
        </w:tc>
        <w:tc>
          <w:tcPr>
            <w:tcW w:w="270" w:type="dxa"/>
          </w:tcPr>
          <w:p w14:paraId="75D3B10A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CD95" w14:textId="05D76174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452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</w:p>
        </w:tc>
        <w:tc>
          <w:tcPr>
            <w:tcW w:w="270" w:type="dxa"/>
          </w:tcPr>
          <w:p w14:paraId="724ABE3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61AD" w14:textId="2EEAC6DB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70" w:type="dxa"/>
          </w:tcPr>
          <w:p w14:paraId="2402F7B3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55D4E" w14:textId="6D7A42DB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270" w:type="dxa"/>
          </w:tcPr>
          <w:p w14:paraId="1A39338F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BAD99" w14:textId="3CE05159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270" w:type="dxa"/>
          </w:tcPr>
          <w:p w14:paraId="66BF8658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91CDE9" w14:textId="6FCE0CC7" w:rsidR="00BE1509" w:rsidRPr="00D31193" w:rsidRDefault="00D6443C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626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037</w:t>
            </w:r>
          </w:p>
        </w:tc>
      </w:tr>
    </w:tbl>
    <w:p w14:paraId="5A86B72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"/>
          <w:szCs w:val="2"/>
        </w:rPr>
      </w:pPr>
      <w:r w:rsidRPr="00D31193">
        <w:rPr>
          <w:rFonts w:ascii="Times New Roman" w:hAnsi="Times New Roman" w:cs="Arial"/>
          <w:sz w:val="22"/>
          <w:szCs w:val="22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56"/>
        <w:gridCol w:w="236"/>
        <w:gridCol w:w="1259"/>
        <w:gridCol w:w="270"/>
        <w:gridCol w:w="1259"/>
        <w:gridCol w:w="270"/>
        <w:gridCol w:w="1349"/>
        <w:gridCol w:w="270"/>
        <w:gridCol w:w="1259"/>
        <w:gridCol w:w="270"/>
        <w:gridCol w:w="1169"/>
        <w:gridCol w:w="270"/>
        <w:gridCol w:w="1259"/>
        <w:gridCol w:w="275"/>
        <w:gridCol w:w="1259"/>
      </w:tblGrid>
      <w:tr w:rsidR="004D5CDB" w:rsidRPr="00D31193" w14:paraId="62E058C4" w14:textId="77777777" w:rsidTr="00A31623">
        <w:trPr>
          <w:cantSplit/>
        </w:trPr>
        <w:tc>
          <w:tcPr>
            <w:tcW w:w="3456" w:type="dxa"/>
          </w:tcPr>
          <w:p w14:paraId="7D2CF67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7D58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8" w:type="dxa"/>
            <w:gridSpan w:val="13"/>
            <w:tcBorders>
              <w:left w:val="nil"/>
            </w:tcBorders>
          </w:tcPr>
          <w:p w14:paraId="7EC83D3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CDB" w:rsidRPr="00D31193" w14:paraId="48286E25" w14:textId="77777777" w:rsidTr="00A31623">
        <w:trPr>
          <w:cantSplit/>
        </w:trPr>
        <w:tc>
          <w:tcPr>
            <w:tcW w:w="3456" w:type="dxa"/>
          </w:tcPr>
          <w:p w14:paraId="53BA3AA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68341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A41F8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59E2C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5D74E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05AE43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9F1D6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F0E8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CDAA5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00C75C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90FAA5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68AE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B0C45D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30E130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FE9F0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56D59A84" w14:textId="77777777" w:rsidTr="00A31623">
        <w:trPr>
          <w:cantSplit/>
        </w:trPr>
        <w:tc>
          <w:tcPr>
            <w:tcW w:w="3456" w:type="dxa"/>
          </w:tcPr>
          <w:p w14:paraId="521652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6E19B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DCCEF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08FD3CB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60E0D0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417486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42209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9140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BB21BD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E31C7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5C6CEE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C421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7F715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5" w:type="dxa"/>
          </w:tcPr>
          <w:p w14:paraId="722B4D3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3F70C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3BBF09CB" w14:textId="77777777" w:rsidTr="00A31623">
        <w:trPr>
          <w:cantSplit/>
        </w:trPr>
        <w:tc>
          <w:tcPr>
            <w:tcW w:w="3456" w:type="dxa"/>
          </w:tcPr>
          <w:p w14:paraId="5B95A43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93F1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86849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609A4F6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E5107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60B65EB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F5D052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E9C4FA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DA7F43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F5086D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F51F46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199E2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FD4573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5" w:type="dxa"/>
          </w:tcPr>
          <w:p w14:paraId="4022C32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A597D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6C912F26" w14:textId="77777777" w:rsidTr="00A31623">
        <w:trPr>
          <w:cantSplit/>
        </w:trPr>
        <w:tc>
          <w:tcPr>
            <w:tcW w:w="3456" w:type="dxa"/>
          </w:tcPr>
          <w:p w14:paraId="2AE77FC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1E80C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3F8A6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AD03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5A80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DEBC76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94E3A8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27FAA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DC88A1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165E2D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7CBBB67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8537F5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64A237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253FA92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483E7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5CDB" w:rsidRPr="00D31193" w14:paraId="6D1ED421" w14:textId="77777777" w:rsidTr="00A31623">
        <w:trPr>
          <w:cantSplit/>
        </w:trPr>
        <w:tc>
          <w:tcPr>
            <w:tcW w:w="3456" w:type="dxa"/>
          </w:tcPr>
          <w:p w14:paraId="18CAAF6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B8D4B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38" w:type="dxa"/>
            <w:gridSpan w:val="13"/>
          </w:tcPr>
          <w:p w14:paraId="77C574C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CDB" w:rsidRPr="00D31193" w14:paraId="52B0A412" w14:textId="77777777" w:rsidTr="00A31623">
        <w:trPr>
          <w:cantSplit/>
        </w:trPr>
        <w:tc>
          <w:tcPr>
            <w:tcW w:w="3456" w:type="dxa"/>
          </w:tcPr>
          <w:p w14:paraId="52BCF95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36B6421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91345A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2E4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3F6A96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CDADC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591AC6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09D5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6F151A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7145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0352E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C2BC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C37C95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6334890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17939F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7CE" w:rsidRPr="00D31193" w14:paraId="2CA2EA4B" w14:textId="77777777" w:rsidTr="00A31623">
        <w:trPr>
          <w:cantSplit/>
        </w:trPr>
        <w:tc>
          <w:tcPr>
            <w:tcW w:w="3456" w:type="dxa"/>
          </w:tcPr>
          <w:p w14:paraId="5D93385B" w14:textId="71ADD94F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73E5D186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A3F30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AFE67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528DAD6" w14:textId="2C6CFEB3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450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270" w:type="dxa"/>
          </w:tcPr>
          <w:p w14:paraId="1B6036C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5218359" w14:textId="599211C6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799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270" w:type="dxa"/>
          </w:tcPr>
          <w:p w14:paraId="01B8C321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8227BA4" w14:textId="236BB7AC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73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270" w:type="dxa"/>
          </w:tcPr>
          <w:p w14:paraId="4DEE145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18EAB83" w14:textId="0D08D075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42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1956A7FE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77883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0B1E175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322E473" w14:textId="2BE94A2C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366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DE07CE" w:rsidRPr="00D31193" w14:paraId="1CFC890E" w14:textId="77777777" w:rsidTr="00A31623">
        <w:trPr>
          <w:cantSplit/>
        </w:trPr>
        <w:tc>
          <w:tcPr>
            <w:tcW w:w="3456" w:type="dxa"/>
          </w:tcPr>
          <w:p w14:paraId="01030E60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6D4B2528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6DD56C8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57279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E96020D" w14:textId="5E853833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29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270" w:type="dxa"/>
          </w:tcPr>
          <w:p w14:paraId="1BD989C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387AE6D" w14:textId="7E7B8A44" w:rsidR="00DE07CE" w:rsidRPr="00D31193" w:rsidRDefault="00D6443C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177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073B4D3D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90ED523" w14:textId="31996AD9" w:rsidR="00DE07CE" w:rsidRPr="00D31193" w:rsidRDefault="00D6443C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6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270" w:type="dxa"/>
          </w:tcPr>
          <w:p w14:paraId="19134721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39C854C" w14:textId="3D4E942A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8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76B272F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F0B2E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4B0C7E5E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958C14D" w14:textId="5A25D981" w:rsidR="00DE07CE" w:rsidRPr="00D31193" w:rsidRDefault="00D6443C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220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816</w:t>
            </w:r>
          </w:p>
        </w:tc>
      </w:tr>
      <w:tr w:rsidR="00DE07CE" w:rsidRPr="00D31193" w14:paraId="20F038D8" w14:textId="77777777" w:rsidTr="00A31623">
        <w:trPr>
          <w:cantSplit/>
        </w:trPr>
        <w:tc>
          <w:tcPr>
            <w:tcW w:w="3456" w:type="dxa"/>
          </w:tcPr>
          <w:p w14:paraId="1F22AF0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10A0C02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1F8B5F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69B31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B08B548" w14:textId="12AB68BC" w:rsidR="00DE07CE" w:rsidRPr="00D31193" w:rsidRDefault="00DE07CE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868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81F448D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95B44F" w14:textId="204D842E" w:rsidR="00DE07CE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21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523</w:t>
            </w:r>
            <w:r w:rsidR="00DE07CE"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433016E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3CAC4C9" w14:textId="5A47A683" w:rsidR="00DE07CE" w:rsidRPr="00D31193" w:rsidRDefault="00DE07CE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517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4EC151B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FF28E97" w14:textId="0AE737DD" w:rsidR="00DE07CE" w:rsidRPr="00D31193" w:rsidRDefault="00DE07CE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6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997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551245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5AAABA0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7F86C255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DA3355" w14:textId="15925426" w:rsidR="00DE07CE" w:rsidRPr="00D31193" w:rsidRDefault="00DE07CE" w:rsidP="001B41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32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905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07CE" w:rsidRPr="00D31193" w14:paraId="05155867" w14:textId="77777777" w:rsidTr="00A31623">
        <w:trPr>
          <w:cantSplit/>
        </w:trPr>
        <w:tc>
          <w:tcPr>
            <w:tcW w:w="3456" w:type="dxa"/>
          </w:tcPr>
          <w:p w14:paraId="3AC17EC6" w14:textId="4A09E50C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2C2956A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ED637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E75B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3C60BD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16A08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0DABD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8554E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16216B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CCC0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4FB1CCE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CC787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3CF64D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665BEA3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F35FC1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E07CE" w:rsidRPr="00D31193" w14:paraId="661EE9C3" w14:textId="77777777" w:rsidTr="00A31623">
        <w:trPr>
          <w:cantSplit/>
        </w:trPr>
        <w:tc>
          <w:tcPr>
            <w:tcW w:w="3456" w:type="dxa"/>
          </w:tcPr>
          <w:p w14:paraId="1EED0AB6" w14:textId="678189F4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="00744073"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06C0B0CD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94B634B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2CFE46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523AEF3" w14:textId="53E51033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478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74FB9337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24B9765" w14:textId="6B59D63F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955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70" w:type="dxa"/>
          </w:tcPr>
          <w:p w14:paraId="58FBE59E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A4B5D7" w14:textId="08711190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270" w:type="dxa"/>
          </w:tcPr>
          <w:p w14:paraId="13E0D1F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2E40145" w14:textId="3874E704" w:rsidR="00DE07CE" w:rsidRPr="00D31193" w:rsidRDefault="00D6443C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270" w:type="dxa"/>
          </w:tcPr>
          <w:p w14:paraId="7011764D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F457B0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0D4F48D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4B67122" w14:textId="7DDC36E5" w:rsidR="00DE07CE" w:rsidRPr="00D31193" w:rsidRDefault="00D6443C" w:rsidP="001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  <w:r w:rsidR="00DE07CE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799</w:t>
            </w:r>
          </w:p>
        </w:tc>
      </w:tr>
      <w:tr w:rsidR="008A014C" w:rsidRPr="00D31193" w14:paraId="28CD4162" w14:textId="77777777" w:rsidTr="00A31623">
        <w:trPr>
          <w:cantSplit/>
        </w:trPr>
        <w:tc>
          <w:tcPr>
            <w:tcW w:w="3456" w:type="dxa"/>
          </w:tcPr>
          <w:p w14:paraId="016E31BA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การรับรู้ค่าเสื่อมราคาของสินทรัพย์สิทธิ</w:t>
            </w:r>
          </w:p>
          <w:p w14:paraId="7B766789" w14:textId="30A7A634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การใช้จากการถือปฏิบัติตาม </w:t>
            </w:r>
            <w:r w:rsidRPr="00D31193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16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4AFABCF5" w14:textId="7B339983" w:rsidR="008A014C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>เป็นครั้งแรก</w:t>
            </w: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(ดูหมายเหตุข้อ </w:t>
            </w:r>
            <w:r w:rsidR="00D6443C" w:rsidRPr="00D31193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(ข))</w:t>
            </w:r>
          </w:p>
        </w:tc>
        <w:tc>
          <w:tcPr>
            <w:tcW w:w="236" w:type="dxa"/>
          </w:tcPr>
          <w:p w14:paraId="102FD8CD" w14:textId="77777777" w:rsidR="008A014C" w:rsidRPr="00D31193" w:rsidRDefault="008A014C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69CE321" w14:textId="366BA6E9" w:rsidR="008A014C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C21460" w14:textId="77777777" w:rsidR="008A014C" w:rsidRPr="00D31193" w:rsidRDefault="008A014C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F9460DE" w14:textId="1FAADBF9" w:rsidR="008A014C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55151D" w14:textId="77777777" w:rsidR="008A014C" w:rsidRPr="00D31193" w:rsidRDefault="008A014C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D17EC1A" w14:textId="78C59FBE" w:rsidR="008A014C" w:rsidRPr="00D31193" w:rsidRDefault="00BE1509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C970F3" w14:textId="77777777" w:rsidR="008A014C" w:rsidRPr="00D31193" w:rsidRDefault="008A014C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FFEC30B" w14:textId="508E3661" w:rsidR="008A014C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D2948" w14:textId="77777777" w:rsidR="008A014C" w:rsidRPr="00D31193" w:rsidRDefault="008A014C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175700C" w14:textId="32A37598" w:rsidR="008A014C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19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470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583B61" w14:textId="77777777" w:rsidR="008A014C" w:rsidRPr="00D31193" w:rsidRDefault="008A014C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AF42407" w14:textId="77777777" w:rsidR="008A014C" w:rsidRPr="00D31193" w:rsidRDefault="008A014C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E788B0F" w14:textId="77777777" w:rsidR="001B41E2" w:rsidRPr="00D31193" w:rsidRDefault="001B41E2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30EAA280" w14:textId="0E2577FB" w:rsidR="00BE1509" w:rsidRPr="00D31193" w:rsidRDefault="00BE1509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3468CD10" w14:textId="77777777" w:rsidR="008A014C" w:rsidRPr="00D31193" w:rsidRDefault="008A014C" w:rsidP="008A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38FA582" w14:textId="77DB7671" w:rsidR="008A014C" w:rsidRPr="00D31193" w:rsidRDefault="00BE1509" w:rsidP="001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19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470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1509" w:rsidRPr="00D31193" w14:paraId="207C22D0" w14:textId="77777777" w:rsidTr="00A31623">
        <w:trPr>
          <w:cantSplit/>
        </w:trPr>
        <w:tc>
          <w:tcPr>
            <w:tcW w:w="3456" w:type="dxa"/>
          </w:tcPr>
          <w:p w14:paraId="655223EE" w14:textId="5377F564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236" w:type="dxa"/>
          </w:tcPr>
          <w:p w14:paraId="1B39430F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ECE4D4B" w14:textId="5AEF0BF7" w:rsidR="00BE1509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7834F3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D942E1C" w14:textId="11B8AA1F" w:rsidR="00BE1509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478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18B9CE3A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B2949AF" w14:textId="1792C705" w:rsidR="00BE1509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955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70" w:type="dxa"/>
          </w:tcPr>
          <w:p w14:paraId="69FC8468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7706EB6" w14:textId="4555DF01" w:rsidR="00BE1509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270" w:type="dxa"/>
          </w:tcPr>
          <w:p w14:paraId="4F54094B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5F55F88" w14:textId="7AAD0396" w:rsidR="00BE1509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270" w:type="dxa"/>
          </w:tcPr>
          <w:p w14:paraId="115EC3B8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B871F1D" w14:textId="6F4BC03E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9C1A15C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45809C8" w14:textId="15F91B41" w:rsidR="00BE1509" w:rsidRPr="00D31193" w:rsidRDefault="00D6443C" w:rsidP="001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535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329</w:t>
            </w:r>
          </w:p>
        </w:tc>
      </w:tr>
      <w:tr w:rsidR="00FF5D51" w:rsidRPr="00D31193" w14:paraId="376188AF" w14:textId="77777777" w:rsidTr="00A31623">
        <w:trPr>
          <w:cantSplit/>
        </w:trPr>
        <w:tc>
          <w:tcPr>
            <w:tcW w:w="3456" w:type="dxa"/>
          </w:tcPr>
          <w:p w14:paraId="5B37B2C7" w14:textId="2CDD964C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br w:type="page"/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2D25DA1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B5E9B17" w14:textId="0BDEBCD5" w:rsidR="00FF5D51" w:rsidRPr="00D31193" w:rsidRDefault="00BE1509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70A4A3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68E58C" w14:textId="1451D1BD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31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270" w:type="dxa"/>
          </w:tcPr>
          <w:p w14:paraId="2E3AE7A7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4D5C990" w14:textId="5C8F3E8E" w:rsidR="00FF5D51" w:rsidRPr="00D31193" w:rsidRDefault="00D6443C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193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270" w:type="dxa"/>
          </w:tcPr>
          <w:p w14:paraId="38A24F43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5C78EC9" w14:textId="16A2F6B2" w:rsidR="00FF5D51" w:rsidRPr="00D31193" w:rsidRDefault="00D6443C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270" w:type="dxa"/>
          </w:tcPr>
          <w:p w14:paraId="13BD9FDF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CAAE23C" w14:textId="53766EE2" w:rsidR="00FF5D51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270" w:type="dxa"/>
          </w:tcPr>
          <w:p w14:paraId="72B608C9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C7C03ED" w14:textId="73C9F7B1" w:rsidR="00FF5D51" w:rsidRPr="00D31193" w:rsidRDefault="00BE1509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4CAF6D25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FAFA50" w14:textId="38BD7A37" w:rsidR="00FF5D51" w:rsidRPr="00D31193" w:rsidRDefault="00D6443C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234</w:t>
            </w:r>
            <w:r w:rsidR="00BE1509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697</w:t>
            </w:r>
          </w:p>
        </w:tc>
      </w:tr>
      <w:tr w:rsidR="00FF5D51" w:rsidRPr="00D31193" w14:paraId="1F93EFC5" w14:textId="77777777" w:rsidTr="00A31623">
        <w:trPr>
          <w:cantSplit/>
        </w:trPr>
        <w:tc>
          <w:tcPr>
            <w:tcW w:w="3456" w:type="dxa"/>
          </w:tcPr>
          <w:p w14:paraId="33C56F34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3847E3B9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8F81523" w14:textId="7AFEF2CB" w:rsidR="00FF5D51" w:rsidRPr="00D31193" w:rsidRDefault="00BE1509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FACE5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BA8841E" w14:textId="0921EE73" w:rsidR="00FF5D51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849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E12BD7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5BD91C" w14:textId="2E409D84" w:rsidR="00FF5D51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87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369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A4C057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73BA26" w14:textId="649A607E" w:rsidR="00FF5D51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016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B9170D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B61FFF" w14:textId="4D77F32A" w:rsidR="00FF5D51" w:rsidRPr="00D31193" w:rsidRDefault="00BE1509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5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887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6F63E0D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FB725FB" w14:textId="26304121" w:rsidR="00FF5D51" w:rsidRPr="00D31193" w:rsidRDefault="00BE1509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2038DCEF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8092FE" w14:textId="7157300B" w:rsidR="00FF5D51" w:rsidRPr="00D31193" w:rsidRDefault="00BE1509" w:rsidP="001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95</w:t>
            </w:r>
            <w:r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121</w:t>
            </w:r>
            <w:r w:rsidRPr="00D311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5D51" w:rsidRPr="00D31193" w14:paraId="18728064" w14:textId="77777777" w:rsidTr="00A31623">
        <w:trPr>
          <w:cantSplit/>
        </w:trPr>
        <w:tc>
          <w:tcPr>
            <w:tcW w:w="3456" w:type="dxa"/>
          </w:tcPr>
          <w:p w14:paraId="096215B6" w14:textId="46CF6AAA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2E7A2FD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47C68" w14:textId="21B55786" w:rsidR="00FF5D51" w:rsidRPr="00D31193" w:rsidRDefault="00BE1509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0579F9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51748" w14:textId="27E8EC6A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509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03FAE620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AF93F" w14:textId="730A6F84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061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270" w:type="dxa"/>
          </w:tcPr>
          <w:p w14:paraId="7C18B263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06B43" w14:textId="70D58140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270" w:type="dxa"/>
          </w:tcPr>
          <w:p w14:paraId="0B9FC761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8625" w14:textId="168D3728" w:rsidR="00FF5D51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029</w:t>
            </w:r>
          </w:p>
        </w:tc>
        <w:tc>
          <w:tcPr>
            <w:tcW w:w="270" w:type="dxa"/>
          </w:tcPr>
          <w:p w14:paraId="0E16EBDF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06386DB" w14:textId="243F6455" w:rsidR="00FF5D51" w:rsidRPr="00D31193" w:rsidRDefault="00BE1509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253945EB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C115A" w14:textId="37FE090B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674</w:t>
            </w:r>
            <w:r w:rsidR="00BE1509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905</w:t>
            </w:r>
          </w:p>
        </w:tc>
      </w:tr>
    </w:tbl>
    <w:p w14:paraId="33B4B8D5" w14:textId="77777777" w:rsidR="00A31623" w:rsidRPr="00D31193" w:rsidRDefault="00A31623">
      <w:r w:rsidRPr="00D31193"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718"/>
        <w:gridCol w:w="1259"/>
        <w:gridCol w:w="270"/>
        <w:gridCol w:w="1259"/>
        <w:gridCol w:w="270"/>
        <w:gridCol w:w="1348"/>
        <w:gridCol w:w="270"/>
        <w:gridCol w:w="1259"/>
        <w:gridCol w:w="270"/>
        <w:gridCol w:w="1172"/>
        <w:gridCol w:w="270"/>
        <w:gridCol w:w="1260"/>
        <w:gridCol w:w="275"/>
        <w:gridCol w:w="1260"/>
      </w:tblGrid>
      <w:tr w:rsidR="00A31623" w:rsidRPr="00D31193" w14:paraId="52361F11" w14:textId="77777777" w:rsidTr="00744073">
        <w:trPr>
          <w:cantSplit/>
          <w:trHeight w:val="335"/>
        </w:trPr>
        <w:tc>
          <w:tcPr>
            <w:tcW w:w="2970" w:type="dxa"/>
          </w:tcPr>
          <w:p w14:paraId="788F114A" w14:textId="41D219B6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23973B5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</w:tcPr>
          <w:p w14:paraId="71DD4F3F" w14:textId="099955A5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623" w:rsidRPr="00D31193" w14:paraId="1DD509FE" w14:textId="77777777" w:rsidTr="00744073">
        <w:trPr>
          <w:cantSplit/>
          <w:trHeight w:val="335"/>
        </w:trPr>
        <w:tc>
          <w:tcPr>
            <w:tcW w:w="2970" w:type="dxa"/>
          </w:tcPr>
          <w:p w14:paraId="2F94484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66A517F1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66945E1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A03D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0A19856" w14:textId="5A774D11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525DD72F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5150BE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67C7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3913865" w14:textId="2DD472DF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52D54C1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71956B1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F915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1712DD" w14:textId="4A47ABD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203B8FD7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09DFA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623" w:rsidRPr="00D31193" w14:paraId="2943B20C" w14:textId="77777777" w:rsidTr="00744073">
        <w:trPr>
          <w:cantSplit/>
          <w:trHeight w:val="335"/>
        </w:trPr>
        <w:tc>
          <w:tcPr>
            <w:tcW w:w="2970" w:type="dxa"/>
          </w:tcPr>
          <w:p w14:paraId="6767376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7DC5326C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12C486E" w14:textId="3A98B80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6AE36CB7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CE90A2" w14:textId="0FD93C6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C8F5CE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2EC2A1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881B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350187" w14:textId="1BEF6DC0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88883CB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34BE0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A6CE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E1B942" w14:textId="4B521DE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5" w:type="dxa"/>
          </w:tcPr>
          <w:p w14:paraId="218CE7C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A5809C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623" w:rsidRPr="00D31193" w14:paraId="1ED1B0E1" w14:textId="77777777" w:rsidTr="00744073">
        <w:trPr>
          <w:cantSplit/>
          <w:trHeight w:val="335"/>
        </w:trPr>
        <w:tc>
          <w:tcPr>
            <w:tcW w:w="2970" w:type="dxa"/>
          </w:tcPr>
          <w:p w14:paraId="4D3FA12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1D164770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BF473C" w14:textId="28527892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171CC7C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29D8D1" w14:textId="7EE8355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4E6F9F7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B468F40" w14:textId="2D53C65E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CF241FF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DAB2E0" w14:textId="01EDC39E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50CE9A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B6D9BCA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E7D95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2497DE" w14:textId="1976321B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5" w:type="dxa"/>
          </w:tcPr>
          <w:p w14:paraId="32E2F837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59244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623" w:rsidRPr="00D31193" w14:paraId="070ED600" w14:textId="77777777" w:rsidTr="00744073">
        <w:trPr>
          <w:cantSplit/>
          <w:trHeight w:val="335"/>
        </w:trPr>
        <w:tc>
          <w:tcPr>
            <w:tcW w:w="2970" w:type="dxa"/>
          </w:tcPr>
          <w:p w14:paraId="58CCA76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3E3E8A75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00529043" w14:textId="666D0801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A75011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5B73295" w14:textId="7FD9092B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1C6FF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DFF6D75" w14:textId="4441ABA9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B16F37A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A875E37" w14:textId="266341BF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66E7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137FF07" w14:textId="48DDFD93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C3F93CC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15D44B" w14:textId="0755CB4B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567E439F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F506B3" w14:textId="0164BC64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1623" w:rsidRPr="00D31193" w14:paraId="6F01AE1D" w14:textId="77777777" w:rsidTr="00744073">
        <w:trPr>
          <w:cantSplit/>
          <w:trHeight w:val="335"/>
        </w:trPr>
        <w:tc>
          <w:tcPr>
            <w:tcW w:w="2970" w:type="dxa"/>
          </w:tcPr>
          <w:p w14:paraId="765E408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18DDA3FB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  <w:vAlign w:val="bottom"/>
          </w:tcPr>
          <w:p w14:paraId="129165F9" w14:textId="109BE80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1623" w:rsidRPr="00D31193" w14:paraId="4B50DE82" w14:textId="77777777" w:rsidTr="00744073">
        <w:trPr>
          <w:cantSplit/>
          <w:trHeight w:val="335"/>
        </w:trPr>
        <w:tc>
          <w:tcPr>
            <w:tcW w:w="2970" w:type="dxa"/>
          </w:tcPr>
          <w:p w14:paraId="65B55BD4" w14:textId="3ADCC082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18" w:type="dxa"/>
          </w:tcPr>
          <w:p w14:paraId="7990CA0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2A34B9B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843D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57044DC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0E820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A9EA1FA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8DB7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8C78645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76E77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99ED3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E009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D88D40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52AF8A2B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547D1F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623" w:rsidRPr="00D31193" w14:paraId="0DF1A529" w14:textId="77777777" w:rsidTr="00744073">
        <w:trPr>
          <w:cantSplit/>
          <w:trHeight w:val="335"/>
        </w:trPr>
        <w:tc>
          <w:tcPr>
            <w:tcW w:w="2970" w:type="dxa"/>
          </w:tcPr>
          <w:p w14:paraId="0152C0B2" w14:textId="7220BBCD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18" w:type="dxa"/>
          </w:tcPr>
          <w:p w14:paraId="5EB7274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369EA77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54B43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928BC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093D6A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B85F4F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13AE1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0A02E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1DC590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F30EBE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D68E1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155F98" w14:textId="431DDD94" w:rsidR="00A31623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A316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275" w:type="dxa"/>
          </w:tcPr>
          <w:p w14:paraId="3B012B40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E518B5" w14:textId="4AEAC2D6" w:rsidR="00A31623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</w:t>
            </w:r>
            <w:r w:rsidR="00A3162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744073" w:rsidRPr="00D31193" w14:paraId="2E2B4591" w14:textId="77777777" w:rsidTr="00744073">
        <w:trPr>
          <w:cantSplit/>
        </w:trPr>
        <w:tc>
          <w:tcPr>
            <w:tcW w:w="2970" w:type="dxa"/>
          </w:tcPr>
          <w:p w14:paraId="0A59BB5D" w14:textId="3F882749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18" w:type="dxa"/>
          </w:tcPr>
          <w:p w14:paraId="2F758B5E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B7071E9" w14:textId="7165E4B6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ECC8A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899C42" w14:textId="6D0414B3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C4672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C6785A5" w14:textId="509AF729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EB2BA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9B74B7" w14:textId="6408BB88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D98718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3206BCD" w14:textId="3E0F2FDE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46745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8AAD10" w14:textId="67AC1ADB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5B1E2756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D7F6FE" w14:textId="508F4123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073" w:rsidRPr="00D31193" w14:paraId="2424C4D3" w14:textId="77777777" w:rsidTr="00744073">
        <w:trPr>
          <w:cantSplit/>
        </w:trPr>
        <w:tc>
          <w:tcPr>
            <w:tcW w:w="2970" w:type="dxa"/>
          </w:tcPr>
          <w:p w14:paraId="4D18969B" w14:textId="7A279F32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18" w:type="dxa"/>
          </w:tcPr>
          <w:p w14:paraId="4356845C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920A545" w14:textId="6033EF4F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713ED4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7842109" w14:textId="4370A3FB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F41DD4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3A291366" w14:textId="534FBECE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DA1189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CDF9AAC" w14:textId="3557D0E2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3D9386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A5149C2" w14:textId="04F54519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87554A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DFF277" w14:textId="05112BC1" w:rsidR="00744073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4407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851</w:t>
            </w:r>
          </w:p>
        </w:tc>
        <w:tc>
          <w:tcPr>
            <w:tcW w:w="275" w:type="dxa"/>
          </w:tcPr>
          <w:p w14:paraId="47659F5D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9F8E5A" w14:textId="6554DEA9" w:rsidR="00744073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4407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851</w:t>
            </w:r>
          </w:p>
        </w:tc>
      </w:tr>
      <w:tr w:rsidR="00744073" w:rsidRPr="00D31193" w14:paraId="0814E3D6" w14:textId="77777777" w:rsidTr="00744073">
        <w:trPr>
          <w:cantSplit/>
        </w:trPr>
        <w:tc>
          <w:tcPr>
            <w:tcW w:w="2970" w:type="dxa"/>
          </w:tcPr>
          <w:p w14:paraId="319F99FC" w14:textId="677AA450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8" w:type="dxa"/>
          </w:tcPr>
          <w:p w14:paraId="52E32F63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09DD6CF" w14:textId="195B58EA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46A7FA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BA70780" w14:textId="15021E8C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D77FB5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34B2428" w14:textId="684CA9A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B717D5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F19FF40" w14:textId="2CE44935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620EEB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3E330F4" w14:textId="46BD4795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C37A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2CFA10" w14:textId="50C3F325" w:rsidR="00744073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74407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275" w:type="dxa"/>
          </w:tcPr>
          <w:p w14:paraId="0681EA05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B69C1" w14:textId="0F919A79" w:rsidR="00744073" w:rsidRPr="00D31193" w:rsidRDefault="00D6443C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744073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059</w:t>
            </w:r>
          </w:p>
        </w:tc>
      </w:tr>
      <w:tr w:rsidR="00744073" w:rsidRPr="00D31193" w14:paraId="6F4042F5" w14:textId="77777777" w:rsidTr="00A9266B">
        <w:trPr>
          <w:cantSplit/>
        </w:trPr>
        <w:tc>
          <w:tcPr>
            <w:tcW w:w="2970" w:type="dxa"/>
          </w:tcPr>
          <w:p w14:paraId="2475509A" w14:textId="4441619B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18" w:type="dxa"/>
          </w:tcPr>
          <w:p w14:paraId="43A1DED7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3EEAF1B" w14:textId="572A5F79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C05FD8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D29D4C8" w14:textId="2AB6CB85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D4EB66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B5793E1" w14:textId="45356508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D0E0D3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D4DE06F" w14:textId="23694FF9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A7DDBC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5F26637" w14:textId="6A509825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481BA2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58CC8C" w14:textId="2A6AF709" w:rsidR="00744073" w:rsidRPr="00D31193" w:rsidRDefault="00D6443C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4407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275" w:type="dxa"/>
          </w:tcPr>
          <w:p w14:paraId="55AC07A0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6D20" w14:textId="18F4A76D" w:rsidR="00744073" w:rsidRPr="00D31193" w:rsidRDefault="00D6443C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44073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910</w:t>
            </w:r>
          </w:p>
        </w:tc>
      </w:tr>
    </w:tbl>
    <w:p w14:paraId="6B5C6B67" w14:textId="5FB0CC88" w:rsidR="00FF5D51" w:rsidRPr="00D31193" w:rsidRDefault="00FF5D51">
      <w:pPr>
        <w:rPr>
          <w:sz w:val="28"/>
          <w:szCs w:val="28"/>
        </w:rPr>
      </w:pPr>
    </w:p>
    <w:tbl>
      <w:tblPr>
        <w:tblW w:w="141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69"/>
        <w:gridCol w:w="1263"/>
        <w:gridCol w:w="266"/>
        <w:gridCol w:w="1264"/>
        <w:gridCol w:w="270"/>
        <w:gridCol w:w="1350"/>
        <w:gridCol w:w="270"/>
        <w:gridCol w:w="1260"/>
        <w:gridCol w:w="270"/>
        <w:gridCol w:w="1170"/>
        <w:gridCol w:w="270"/>
        <w:gridCol w:w="1274"/>
        <w:gridCol w:w="256"/>
        <w:gridCol w:w="1260"/>
      </w:tblGrid>
      <w:tr w:rsidR="00FF5D51" w:rsidRPr="00D31193" w14:paraId="4A7CC6A0" w14:textId="77777777" w:rsidTr="00A9266B">
        <w:trPr>
          <w:trHeight w:val="144"/>
        </w:trPr>
        <w:tc>
          <w:tcPr>
            <w:tcW w:w="3669" w:type="dxa"/>
            <w:shd w:val="clear" w:color="auto" w:fill="auto"/>
          </w:tcPr>
          <w:p w14:paraId="64472DE2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9B81B82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7040CFD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17319AF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D04E6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3A1B97C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58563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EB21C5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B77AF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AB2460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9F72BB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7015370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8EAD1EB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84033C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F5D51" w:rsidRPr="00D31193" w14:paraId="42521B8A" w14:textId="77777777" w:rsidTr="00A9266B">
        <w:trPr>
          <w:trHeight w:val="144"/>
        </w:trPr>
        <w:tc>
          <w:tcPr>
            <w:tcW w:w="3669" w:type="dxa"/>
            <w:shd w:val="clear" w:color="auto" w:fill="auto"/>
          </w:tcPr>
          <w:p w14:paraId="49B5D5EE" w14:textId="0D31CF51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FDCD68A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61F461F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D1F2DE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F2628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47C1DF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E54CBA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BD1E56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1ADE0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81BAD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AA99F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219F035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18210AFB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AEFDF9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D51" w:rsidRPr="00D31193" w14:paraId="2DE0D3FE" w14:textId="77777777" w:rsidTr="00A9266B">
        <w:trPr>
          <w:trHeight w:val="144"/>
        </w:trPr>
        <w:tc>
          <w:tcPr>
            <w:tcW w:w="3669" w:type="dxa"/>
            <w:shd w:val="clear" w:color="auto" w:fill="auto"/>
          </w:tcPr>
          <w:p w14:paraId="56791C45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F3E78A0" w14:textId="2C93F339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210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A6921B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33FD294" w14:textId="7F15D4D7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276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427E3728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F16C6A2" w14:textId="1D1388E9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002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F222C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5ECC6C" w14:textId="7A983FE0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15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D52E4A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DABAC" w14:textId="0E2D5758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F9057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2A155E9" w14:textId="297FF11E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185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269B2AC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F840F4" w14:textId="15DDDCDC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694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FF5D51" w:rsidRPr="00D31193" w14:paraId="54C9D5C3" w14:textId="77777777" w:rsidTr="00A9266B">
        <w:trPr>
          <w:trHeight w:val="144"/>
        </w:trPr>
        <w:tc>
          <w:tcPr>
            <w:tcW w:w="3669" w:type="dxa"/>
            <w:shd w:val="clear" w:color="auto" w:fill="auto"/>
          </w:tcPr>
          <w:p w14:paraId="25317AC9" w14:textId="176770D0" w:rsidR="00FF5D51" w:rsidRPr="00D31193" w:rsidRDefault="004F5BA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6403DBE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98DA23A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9955CD1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169E49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C3209F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76640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A9413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F42D2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32252" w14:textId="21E79CC5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14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867D3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E0CB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503AF1A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14CBD" w14:textId="425EA073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14</w:t>
            </w:r>
            <w:r w:rsidR="00FF5D51" w:rsidRPr="00D31193">
              <w:rPr>
                <w:rFonts w:ascii="Angsana New" w:hAnsi="Angsana New"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FF5D51" w:rsidRPr="00D31193" w14:paraId="07438715" w14:textId="77777777" w:rsidTr="00A9266B">
        <w:trPr>
          <w:trHeight w:val="144"/>
        </w:trPr>
        <w:tc>
          <w:tcPr>
            <w:tcW w:w="3669" w:type="dxa"/>
            <w:shd w:val="clear" w:color="auto" w:fill="auto"/>
          </w:tcPr>
          <w:p w14:paraId="5E1A7148" w14:textId="6931DC6F" w:rsidR="00FF5D51" w:rsidRPr="00D31193" w:rsidRDefault="00F74E9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8B006" w14:textId="51E59820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0599FE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16782" w14:textId="5C437CB4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276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611CD5F1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87829" w14:textId="146A5C18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002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68F2B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F2907" w14:textId="35746462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5EB87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968CB" w14:textId="2F8FD84B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609EB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72B81" w14:textId="3B16E395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185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D1CB102" w14:textId="77777777" w:rsidR="00FF5D51" w:rsidRPr="00D31193" w:rsidRDefault="00FF5D51" w:rsidP="00FF5D5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BF5598" w14:textId="585322F6" w:rsidR="00FF5D51" w:rsidRPr="00D31193" w:rsidRDefault="00D6443C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708</w:t>
            </w:r>
            <w:r w:rsidR="00FF5D5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</w:p>
        </w:tc>
      </w:tr>
      <w:tr w:rsidR="002638A1" w:rsidRPr="00D31193" w14:paraId="5EA2E84E" w14:textId="77777777" w:rsidTr="00A9266B">
        <w:trPr>
          <w:trHeight w:val="144"/>
        </w:trPr>
        <w:tc>
          <w:tcPr>
            <w:tcW w:w="3669" w:type="dxa"/>
            <w:shd w:val="clear" w:color="auto" w:fill="auto"/>
          </w:tcPr>
          <w:p w14:paraId="666AB66A" w14:textId="02553AEC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4E18B" w14:textId="3680C6DC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5AD4D97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66741" w14:textId="76B91863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276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43341ACE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523C8" w14:textId="2FE061FA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002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A8C6C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9B9C3" w14:textId="030DCE60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86653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FA5AFD" w14:textId="2ACCCCB1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177C5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CB4EF" w14:textId="44ABC9EF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185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815EBBF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1DDB3" w14:textId="39DB6093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 w:rsidR="009E66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E66D6">
              <w:rPr>
                <w:rFonts w:ascii="Angsana New" w:hAnsi="Angsana New"/>
                <w:b/>
                <w:bCs/>
                <w:sz w:val="28"/>
                <w:szCs w:val="28"/>
              </w:rPr>
              <w:t>307</w:t>
            </w:r>
          </w:p>
        </w:tc>
      </w:tr>
      <w:tr w:rsidR="002638A1" w:rsidRPr="00D31193" w14:paraId="047A6953" w14:textId="77777777" w:rsidTr="00A9266B">
        <w:trPr>
          <w:trHeight w:val="144"/>
        </w:trPr>
        <w:tc>
          <w:tcPr>
            <w:tcW w:w="3669" w:type="dxa"/>
            <w:shd w:val="clear" w:color="auto" w:fill="auto"/>
          </w:tcPr>
          <w:p w14:paraId="1D758CE5" w14:textId="4DD55FBB" w:rsidR="002638A1" w:rsidRPr="00D31193" w:rsidRDefault="002638A1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B0036" w14:textId="0F15BA9A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833FB58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E561A" w14:textId="45C63DBE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270" w:type="dxa"/>
          </w:tcPr>
          <w:p w14:paraId="3B7A1C4E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CB5A6" w14:textId="411A29D2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18EEC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4E9F8" w14:textId="4B45C204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0C110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B40DA" w14:textId="0E30EAF2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3D451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52190" w14:textId="193D518B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F1547A4" w14:textId="77777777" w:rsidR="002638A1" w:rsidRPr="00D31193" w:rsidRDefault="002638A1" w:rsidP="002638A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A0624" w14:textId="1337FDE3" w:rsidR="002638A1" w:rsidRPr="00D31193" w:rsidRDefault="00D6443C" w:rsidP="0026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946</w:t>
            </w:r>
            <w:r w:rsidR="002638A1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</w:tr>
    </w:tbl>
    <w:p w14:paraId="5098A363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hanging="18"/>
        <w:jc w:val="thaiDistribute"/>
        <w:rPr>
          <w:rFonts w:ascii="Angsana New" w:hAnsi="Angsana New"/>
          <w:sz w:val="16"/>
          <w:szCs w:val="16"/>
        </w:rPr>
      </w:pPr>
    </w:p>
    <w:p w14:paraId="0AC10048" w14:textId="746ED159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sz w:val="28"/>
          <w:szCs w:val="28"/>
        </w:rPr>
      </w:pPr>
      <w:r w:rsidRPr="00D31193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D31193">
        <w:rPr>
          <w:rFonts w:ascii="Angsana New" w:hAnsi="Angsana New"/>
          <w:sz w:val="28"/>
          <w:szCs w:val="28"/>
        </w:rPr>
        <w:t>31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/>
          <w:sz w:val="28"/>
          <w:szCs w:val="28"/>
          <w:cs/>
        </w:rPr>
        <w:t xml:space="preserve">ธันวาคม </w:t>
      </w:r>
      <w:r w:rsidR="00D6443C" w:rsidRPr="00D31193">
        <w:rPr>
          <w:rFonts w:ascii="Angsana New" w:hAnsi="Angsana New"/>
          <w:sz w:val="28"/>
          <w:szCs w:val="28"/>
        </w:rPr>
        <w:t>2563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/>
          <w:sz w:val="28"/>
          <w:szCs w:val="28"/>
          <w:cs/>
        </w:rPr>
        <w:t>มีจำนวน</w:t>
      </w:r>
      <w:r w:rsidRPr="00D31193">
        <w:rPr>
          <w:rFonts w:ascii="Angsana New" w:hAnsi="Angsana New" w:hint="cs"/>
          <w:sz w:val="28"/>
          <w:szCs w:val="28"/>
          <w:cs/>
        </w:rPr>
        <w:t>เงิน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="00D6443C" w:rsidRPr="00D31193">
        <w:rPr>
          <w:rFonts w:ascii="Angsana New" w:hAnsi="Angsana New"/>
          <w:sz w:val="28"/>
          <w:szCs w:val="28"/>
        </w:rPr>
        <w:t>2</w:t>
      </w:r>
      <w:r w:rsidR="00BE1509" w:rsidRPr="00D31193">
        <w:rPr>
          <w:rFonts w:ascii="Angsana New" w:hAnsi="Angsana New"/>
          <w:sz w:val="28"/>
          <w:szCs w:val="28"/>
        </w:rPr>
        <w:t>,</w:t>
      </w:r>
      <w:r w:rsidR="00D6443C" w:rsidRPr="00D31193">
        <w:rPr>
          <w:rFonts w:ascii="Angsana New" w:hAnsi="Angsana New"/>
          <w:sz w:val="28"/>
          <w:szCs w:val="28"/>
        </w:rPr>
        <w:t>256</w:t>
      </w:r>
      <w:r w:rsidR="00BE1509" w:rsidRPr="00D31193">
        <w:rPr>
          <w:rFonts w:ascii="Angsana New" w:hAnsi="Angsana New"/>
          <w:sz w:val="28"/>
          <w:szCs w:val="28"/>
        </w:rPr>
        <w:t>.</w:t>
      </w:r>
      <w:r w:rsidR="00D6443C" w:rsidRPr="00D31193">
        <w:rPr>
          <w:rFonts w:ascii="Angsana New" w:hAnsi="Angsana New"/>
          <w:sz w:val="28"/>
          <w:szCs w:val="28"/>
        </w:rPr>
        <w:t>0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/>
          <w:sz w:val="28"/>
          <w:szCs w:val="28"/>
          <w:cs/>
        </w:rPr>
        <w:br/>
        <w:t xml:space="preserve">ล้านบาท </w:t>
      </w:r>
      <w:r w:rsidRPr="00D31193">
        <w:rPr>
          <w:rFonts w:ascii="Angsana New" w:hAnsi="Angsana New"/>
          <w:i/>
          <w:iCs/>
          <w:sz w:val="28"/>
          <w:szCs w:val="28"/>
          <w:cs/>
        </w:rPr>
        <w:t>(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25</w:t>
      </w:r>
      <w:r w:rsidR="00D6443C" w:rsidRPr="00D31193">
        <w:rPr>
          <w:rFonts w:ascii="Angsana New" w:hAnsi="Angsana New" w:hint="cs"/>
          <w:i/>
          <w:iCs/>
          <w:sz w:val="28"/>
          <w:szCs w:val="28"/>
        </w:rPr>
        <w:t>6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2</w:t>
      </w:r>
      <w:r w:rsidRPr="00D31193">
        <w:rPr>
          <w:rFonts w:ascii="Angsana New" w:hAnsi="Angsana New"/>
          <w:i/>
          <w:iCs/>
          <w:sz w:val="28"/>
          <w:szCs w:val="28"/>
        </w:rPr>
        <w:t xml:space="preserve">: 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2</w:t>
      </w:r>
      <w:r w:rsidRPr="00D31193">
        <w:rPr>
          <w:rFonts w:ascii="Angsana New" w:hAnsi="Angsana New"/>
          <w:i/>
          <w:iCs/>
          <w:sz w:val="28"/>
          <w:szCs w:val="28"/>
        </w:rPr>
        <w:t>,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184</w:t>
      </w:r>
      <w:r w:rsidR="00460949" w:rsidRPr="00D31193">
        <w:rPr>
          <w:rFonts w:ascii="Angsana New" w:hAnsi="Angsana New"/>
          <w:i/>
          <w:iCs/>
          <w:sz w:val="28"/>
          <w:szCs w:val="28"/>
        </w:rPr>
        <w:t>.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1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14:paraId="2934928A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  <w:sectPr w:rsidR="004D5CDB" w:rsidRPr="00D31193" w:rsidSect="004C2387">
          <w:footerReference w:type="default" r:id="rId14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60E67D71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ที่ดิน อาคารและอุปกรณ์ระหว่างก่อสร้าง</w:t>
      </w:r>
    </w:p>
    <w:p w14:paraId="05673291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color w:val="000000"/>
          <w:sz w:val="30"/>
          <w:szCs w:val="30"/>
        </w:rPr>
      </w:pPr>
    </w:p>
    <w:p w14:paraId="630BA856" w14:textId="6165CBFE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ระหว่างปีสิ้นสุดวันที่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31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2563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มีอุปกรณ์ระหว่างติดตั้ง ทั้งนี้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ต้นทุนที่เกิดขึ้นจนถึงวันที่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31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2563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มีจำนวนเงินรวม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442</w:t>
      </w:r>
      <w:r w:rsidR="00B31F76" w:rsidRPr="00D31193">
        <w:rPr>
          <w:rFonts w:ascii="Angsana New" w:hAnsi="Angsana New"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8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Pr="00D31193">
        <w:rPr>
          <w:rFonts w:asciiTheme="majorBidi" w:hAnsiTheme="majorBidi" w:cstheme="majorBidi"/>
          <w:sz w:val="30"/>
          <w:szCs w:val="30"/>
          <w:cs/>
        </w:rPr>
        <w:t>และ</w:t>
      </w:r>
      <w:r w:rsidR="00697170"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="00D6443C" w:rsidRPr="00D31193">
        <w:rPr>
          <w:rFonts w:asciiTheme="majorBidi" w:hAnsiTheme="majorBidi" w:cstheme="majorBidi"/>
          <w:sz w:val="30"/>
          <w:szCs w:val="30"/>
        </w:rPr>
        <w:t>439</w:t>
      </w:r>
      <w:r w:rsidR="00B31F76"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7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2562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304</w:t>
      </w:r>
      <w:r w:rsidR="00B31F76" w:rsidRPr="00D31193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9</w:t>
      </w:r>
      <w:r w:rsidR="00B31F76" w:rsidRPr="00D3119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</w:t>
      </w: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และ 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303</w:t>
      </w:r>
      <w:r w:rsidR="00B31F76" w:rsidRPr="00D31193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ตามลำดับ</w:t>
      </w: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5145C5E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CC626E0" w14:textId="4D85E9BB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ต้นทุนการกู้ยืมที่เกี่ยวข้องกับการได้มาซึ่ง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ก่อสร้าง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สายการผลิต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ใหม่ที่ได้บันทึกเป็นส่วนหนึ่งของต้นทุนสินทรัพย์ของกลุ่มบริษัท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มีจํานวน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</w:t>
      </w:r>
      <w:r w:rsidR="002638A1" w:rsidRPr="00D31193">
        <w:rPr>
          <w:rFonts w:ascii="Angsana New" w:hAnsi="Angsana New"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3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2562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697170"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0</w:t>
      </w:r>
      <w:r w:rsidR="00697170" w:rsidRPr="00D31193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9</w:t>
      </w:r>
      <w:r w:rsidR="00697170" w:rsidRPr="00D3119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697170"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</w:t>
      </w: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มีอัตราดอกเบี้ยที่รับรู้ร้อยละ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</w:t>
      </w:r>
      <w:r w:rsidR="0023559F" w:rsidRPr="00D31193">
        <w:rPr>
          <w:rFonts w:ascii="Angsana New" w:hAnsi="Angsana New"/>
          <w:color w:val="000000"/>
          <w:sz w:val="30"/>
          <w:szCs w:val="30"/>
        </w:rPr>
        <w:t>.</w:t>
      </w:r>
      <w:r w:rsidR="00731134">
        <w:rPr>
          <w:rFonts w:ascii="Angsana New" w:hAnsi="Angsana New"/>
          <w:color w:val="000000"/>
          <w:sz w:val="30"/>
          <w:szCs w:val="30"/>
        </w:rPr>
        <w:t>2</w:t>
      </w:r>
      <w:r w:rsidR="0023559F"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="0023559F"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ถึง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</w:t>
      </w:r>
      <w:r w:rsidR="0023559F" w:rsidRPr="00D31193">
        <w:rPr>
          <w:rFonts w:ascii="Angsana New" w:hAnsi="Angsana New"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4</w:t>
      </w:r>
      <w:r w:rsidR="0023559F"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2562</w:t>
      </w: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: </w:t>
      </w:r>
      <w:r w:rsidR="00697170"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697170"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="00697170" w:rsidRPr="00D31193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58CE5829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color w:val="000000"/>
          <w:sz w:val="30"/>
          <w:szCs w:val="30"/>
        </w:rPr>
      </w:pPr>
    </w:p>
    <w:p w14:paraId="7F18EF3D" w14:textId="6D84B039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2563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2562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กลุ่มบริษัทได้ทำการทดสอบการด้อยค่าของที่ดิน อาคาร และอุปกรณ์ ของบริษัทย่อยโดย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การกำหนดมูลค่าที่คาดว่าจะได้รับคืนจากมูลค่าจากการใช้สินทรัพย์ ซึ่งงวดเวลาของประมาณการกระแสเงินสด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ในอนาคตมีระยะเวลาห้าปี โดยมูลค่าที่คาดว่าจะได้รับคืนสูงกว่ามูลค่าตามบัญชีของที่ดิน อาคาร และอุปกรณ์ของบริษัทย่อยจึงไม่ได้บันทึกขาดทุนจากการด้อยค่า</w:t>
      </w:r>
    </w:p>
    <w:p w14:paraId="7A9EE8E6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D59B591" w14:textId="2618B9E3" w:rsidR="00FF5D51" w:rsidRPr="00D31193" w:rsidRDefault="00FF5D51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สัญญาเช่า</w:t>
      </w:r>
    </w:p>
    <w:p w14:paraId="1DA00106" w14:textId="4447570B" w:rsidR="00B31F76" w:rsidRPr="00D31193" w:rsidRDefault="00B31F76" w:rsidP="00B31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color w:val="000000"/>
          <w:sz w:val="30"/>
          <w:szCs w:val="30"/>
        </w:rPr>
      </w:pPr>
    </w:p>
    <w:p w14:paraId="359758D0" w14:textId="7ECC11D9" w:rsidR="00FF5D51" w:rsidRPr="00D31193" w:rsidRDefault="00B31F76" w:rsidP="004A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90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/>
          <w:i/>
          <w:iCs/>
          <w:color w:val="000000"/>
          <w:sz w:val="30"/>
          <w:szCs w:val="30"/>
          <w:cs/>
        </w:rPr>
        <w:t>ในฐานะผู้เช่า</w:t>
      </w:r>
    </w:p>
    <w:p w14:paraId="75D5A5AB" w14:textId="77777777" w:rsidR="00B31F76" w:rsidRPr="00D31193" w:rsidRDefault="00B31F76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7380"/>
        <w:gridCol w:w="1818"/>
      </w:tblGrid>
      <w:tr w:rsidR="00B31F76" w:rsidRPr="00D31193" w14:paraId="3F6FA5DA" w14:textId="77777777" w:rsidTr="007F5E63">
        <w:trPr>
          <w:tblHeader/>
        </w:trPr>
        <w:tc>
          <w:tcPr>
            <w:tcW w:w="7380" w:type="dxa"/>
          </w:tcPr>
          <w:p w14:paraId="213FABF4" w14:textId="7EC9965E" w:rsidR="00B31F76" w:rsidRPr="00D31193" w:rsidRDefault="00B31F76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69A88E4" w14:textId="77777777" w:rsidR="007F5E63" w:rsidRPr="00D31193" w:rsidRDefault="007F5E63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95F58B3" w14:textId="671E9414" w:rsidR="007F5E63" w:rsidRPr="00D31193" w:rsidRDefault="007F5E63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18" w:type="dxa"/>
          </w:tcPr>
          <w:p w14:paraId="7E556854" w14:textId="2C7AD14D" w:rsidR="00B31F76" w:rsidRPr="00D31193" w:rsidRDefault="00B31F76" w:rsidP="00B3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223AA8EF" w14:textId="3F74C925" w:rsidR="00B31F76" w:rsidRPr="00D31193" w:rsidRDefault="00B31F76" w:rsidP="00B3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6B3" w:rsidRPr="00D31193" w14:paraId="5D14F63F" w14:textId="77777777" w:rsidTr="007F5E63">
        <w:trPr>
          <w:tblHeader/>
        </w:trPr>
        <w:tc>
          <w:tcPr>
            <w:tcW w:w="7380" w:type="dxa"/>
          </w:tcPr>
          <w:p w14:paraId="393A6B8C" w14:textId="77777777" w:rsidR="009D26B3" w:rsidRPr="00D31193" w:rsidRDefault="009D26B3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13C9B0D" w14:textId="77777777" w:rsidR="009D26B3" w:rsidRPr="00D31193" w:rsidRDefault="009D26B3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31F76" w:rsidRPr="00D31193" w14:paraId="7F1611E8" w14:textId="77777777" w:rsidTr="007F5E63">
        <w:tc>
          <w:tcPr>
            <w:tcW w:w="7380" w:type="dxa"/>
            <w:shd w:val="clear" w:color="auto" w:fill="auto"/>
          </w:tcPr>
          <w:p w14:paraId="0837B564" w14:textId="64F5F48F" w:rsidR="00B31F76" w:rsidRPr="00D31193" w:rsidRDefault="00B31F76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="00F74E9C"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74E9C"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818" w:type="dxa"/>
            <w:vAlign w:val="bottom"/>
          </w:tcPr>
          <w:p w14:paraId="71C3C97F" w14:textId="77777777" w:rsidR="00B31F76" w:rsidRPr="00D31193" w:rsidRDefault="00B31F76" w:rsidP="001F1847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F76" w:rsidRPr="00D31193" w14:paraId="69A23598" w14:textId="77777777" w:rsidTr="007F5E63">
        <w:tc>
          <w:tcPr>
            <w:tcW w:w="7380" w:type="dxa"/>
            <w:shd w:val="clear" w:color="auto" w:fill="auto"/>
          </w:tcPr>
          <w:p w14:paraId="72954CBF" w14:textId="1C810C0A" w:rsidR="00B31F76" w:rsidRPr="00D31193" w:rsidRDefault="00B31F76" w:rsidP="008B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18" w:type="dxa"/>
            <w:vAlign w:val="bottom"/>
          </w:tcPr>
          <w:p w14:paraId="05174AEE" w14:textId="1E87126B" w:rsidR="00B31F76" w:rsidRPr="00D31193" w:rsidRDefault="00D6443C" w:rsidP="00B31F76">
            <w:pPr>
              <w:pStyle w:val="acctfourfigures"/>
              <w:tabs>
                <w:tab w:val="clear" w:pos="765"/>
              </w:tabs>
              <w:spacing w:line="240" w:lineRule="atLeast"/>
              <w:ind w:left="780" w:right="2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31F76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B31F76" w:rsidRPr="00D31193" w14:paraId="225E740C" w14:textId="77777777" w:rsidTr="007F5E63">
        <w:tc>
          <w:tcPr>
            <w:tcW w:w="7380" w:type="dxa"/>
            <w:shd w:val="clear" w:color="auto" w:fill="auto"/>
          </w:tcPr>
          <w:p w14:paraId="0CB9EC64" w14:textId="77777777" w:rsidR="00B31F76" w:rsidRPr="00D31193" w:rsidRDefault="00B31F76" w:rsidP="008B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818" w:type="dxa"/>
            <w:vAlign w:val="bottom"/>
          </w:tcPr>
          <w:p w14:paraId="41ACEF20" w14:textId="69FC10E6" w:rsidR="00B31F76" w:rsidRPr="00D31193" w:rsidRDefault="00D6443C" w:rsidP="007F5E63">
            <w:pPr>
              <w:pStyle w:val="acctfourfigures"/>
              <w:tabs>
                <w:tab w:val="clear" w:pos="765"/>
              </w:tabs>
              <w:spacing w:line="240" w:lineRule="atLeast"/>
              <w:ind w:left="879" w:right="-2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31F76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</w:tr>
      <w:tr w:rsidR="00B31F76" w:rsidRPr="00D31193" w14:paraId="3726C5C4" w14:textId="77777777" w:rsidTr="007F5E63">
        <w:tc>
          <w:tcPr>
            <w:tcW w:w="7380" w:type="dxa"/>
            <w:shd w:val="clear" w:color="auto" w:fill="auto"/>
          </w:tcPr>
          <w:p w14:paraId="54F832C1" w14:textId="77777777" w:rsidR="00B31F76" w:rsidRPr="00D31193" w:rsidRDefault="00B31F76" w:rsidP="008B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18" w:type="dxa"/>
            <w:vAlign w:val="bottom"/>
          </w:tcPr>
          <w:p w14:paraId="2C078284" w14:textId="1C7A961A" w:rsidR="00B31F76" w:rsidRPr="00D31193" w:rsidRDefault="00D6443C" w:rsidP="007F5E63">
            <w:pPr>
              <w:pStyle w:val="acctfourfigures"/>
              <w:tabs>
                <w:tab w:val="clear" w:pos="765"/>
              </w:tabs>
              <w:spacing w:line="240" w:lineRule="atLeast"/>
              <w:ind w:left="1064" w:right="-20" w:hanging="27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B31F76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</w:tr>
      <w:tr w:rsidR="00B31F76" w:rsidRPr="00D31193" w14:paraId="76C4EA4A" w14:textId="77777777" w:rsidTr="007F5E63">
        <w:trPr>
          <w:trHeight w:val="460"/>
        </w:trPr>
        <w:tc>
          <w:tcPr>
            <w:tcW w:w="7380" w:type="dxa"/>
            <w:shd w:val="clear" w:color="auto" w:fill="auto"/>
          </w:tcPr>
          <w:p w14:paraId="3BD5C1A9" w14:textId="77777777" w:rsidR="00B31F76" w:rsidRPr="00D31193" w:rsidRDefault="00B31F76" w:rsidP="008B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45B06" w14:textId="65508302" w:rsidR="00B31F76" w:rsidRPr="00D31193" w:rsidRDefault="00D6443C" w:rsidP="007F5E63">
            <w:pPr>
              <w:pStyle w:val="acctfourfigures"/>
              <w:tabs>
                <w:tab w:val="clear" w:pos="765"/>
              </w:tabs>
              <w:spacing w:line="240" w:lineRule="atLeast"/>
              <w:ind w:left="1064" w:right="-20" w:hanging="2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B31F76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</w:tbl>
    <w:p w14:paraId="7B5D157C" w14:textId="39FB4F52" w:rsidR="000A38C1" w:rsidRPr="00D31193" w:rsidRDefault="000A38C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91EBD73" w14:textId="77777777" w:rsidR="000A38C1" w:rsidRPr="00D3119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  <w:r w:rsidRPr="00D31193">
        <w:rPr>
          <w:rFonts w:ascii="Angsana New" w:hAnsi="Angsana New"/>
          <w:b/>
          <w:bCs/>
          <w:color w:val="000000"/>
          <w:sz w:val="24"/>
          <w:szCs w:val="24"/>
        </w:rPr>
        <w:br w:type="page"/>
      </w:r>
    </w:p>
    <w:p w14:paraId="3D0E38F2" w14:textId="02CD7ED5" w:rsidR="009D04BE" w:rsidRPr="00D31193" w:rsidRDefault="009D26B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ในปี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2563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C3465A">
        <w:rPr>
          <w:rFonts w:ascii="Angsana New" w:hAnsi="Angsana New"/>
          <w:color w:val="000000"/>
          <w:sz w:val="30"/>
          <w:szCs w:val="30"/>
        </w:rPr>
        <w:t>60.5</w:t>
      </w:r>
      <w:r w:rsidR="004D2516">
        <w:rPr>
          <w:rFonts w:ascii="Angsana New" w:hAnsi="Angsana New"/>
          <w:color w:val="000000"/>
          <w:sz w:val="30"/>
          <w:szCs w:val="30"/>
        </w:rPr>
        <w:t>1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</w:rPr>
        <w:t>บาท</w:t>
      </w:r>
    </w:p>
    <w:p w14:paraId="65AB8257" w14:textId="2CF3339A" w:rsidR="009D26B3" w:rsidRPr="00D31193" w:rsidRDefault="009D26B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50936E4" w14:textId="4748F77C" w:rsidR="000A38C1" w:rsidRPr="00D31193" w:rsidRDefault="00AB1D17" w:rsidP="004A69E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cs/>
          <w:lang w:val="en-US" w:bidi="th-TH"/>
        </w:rPr>
      </w:pP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กลุ่มบริษัทเช่า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อาคาร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และยานพาหนะ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เป็น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ระยะเวลา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9D04BE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9</w:t>
      </w:r>
      <w:r w:rsidR="009D04BE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ถึง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5</w:t>
      </w:r>
      <w:r w:rsidR="007F5E63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ค่าเช่า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45E7898C" w14:textId="2B56DB9D" w:rsidR="000A38C1" w:rsidRPr="00D3119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7F5E63" w:rsidRPr="00D31193" w14:paraId="233DF5A9" w14:textId="77777777" w:rsidTr="003C66C3">
        <w:trPr>
          <w:cantSplit/>
          <w:tblHeader/>
        </w:trPr>
        <w:tc>
          <w:tcPr>
            <w:tcW w:w="5310" w:type="dxa"/>
            <w:shd w:val="clear" w:color="auto" w:fill="auto"/>
            <w:vAlign w:val="bottom"/>
          </w:tcPr>
          <w:p w14:paraId="671DF8D0" w14:textId="77777777" w:rsidR="007F5E63" w:rsidRPr="00D31193" w:rsidRDefault="007F5E63" w:rsidP="001F1847">
            <w:pPr>
              <w:pStyle w:val="acctmergecolhdg"/>
              <w:spacing w:line="240" w:lineRule="atLeas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3780" w:type="dxa"/>
            <w:gridSpan w:val="3"/>
          </w:tcPr>
          <w:p w14:paraId="03DF293F" w14:textId="4D1BD33C" w:rsidR="007F5E63" w:rsidRPr="00D31193" w:rsidRDefault="007F5E63" w:rsidP="001F1847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D3119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D3119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 xml:space="preserve">/ </w:t>
            </w:r>
            <w:r w:rsidRPr="00D3119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5E63" w:rsidRPr="00D31193" w14:paraId="03E80E0F" w14:textId="77777777" w:rsidTr="003C66C3">
        <w:trPr>
          <w:cantSplit/>
          <w:tblHeader/>
        </w:trPr>
        <w:tc>
          <w:tcPr>
            <w:tcW w:w="5310" w:type="dxa"/>
          </w:tcPr>
          <w:p w14:paraId="25D22FB6" w14:textId="3B172D52" w:rsidR="007F5E63" w:rsidRPr="00D31193" w:rsidRDefault="007F5E63" w:rsidP="007F5E63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 w:val="0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50082D" w:rsidRPr="0050082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31</w:t>
            </w:r>
            <w:r w:rsidRPr="00D31193">
              <w:rPr>
                <w:rFonts w:ascii="Angsana New" w:hAnsi="Angsana New"/>
                <w:b w:val="0"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D31193">
              <w:rPr>
                <w:rFonts w:ascii="Angsana New" w:hAnsi="Angsana New"/>
                <w:b w:val="0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0" w:type="dxa"/>
          </w:tcPr>
          <w:p w14:paraId="0B7D19B5" w14:textId="01FC8784" w:rsidR="007F5E63" w:rsidRPr="00D31193" w:rsidRDefault="00D6443C" w:rsidP="001F18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94FFE42" w14:textId="77777777" w:rsidR="007F5E63" w:rsidRPr="00D31193" w:rsidRDefault="007F5E63" w:rsidP="001F18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6CDA0B15" w14:textId="7E2E91E0" w:rsidR="007F5E63" w:rsidRPr="00D31193" w:rsidRDefault="00D6443C" w:rsidP="001F18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2562</w:t>
            </w:r>
          </w:p>
        </w:tc>
      </w:tr>
      <w:tr w:rsidR="007F5E63" w:rsidRPr="00D31193" w14:paraId="21B28829" w14:textId="77777777" w:rsidTr="003C66C3">
        <w:trPr>
          <w:cantSplit/>
          <w:tblHeader/>
        </w:trPr>
        <w:tc>
          <w:tcPr>
            <w:tcW w:w="5310" w:type="dxa"/>
          </w:tcPr>
          <w:p w14:paraId="2DED0B7F" w14:textId="77777777" w:rsidR="007F5E63" w:rsidRPr="00D31193" w:rsidRDefault="007F5E63" w:rsidP="001F184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3780" w:type="dxa"/>
            <w:gridSpan w:val="3"/>
          </w:tcPr>
          <w:p w14:paraId="7A9ADA38" w14:textId="05B3D703" w:rsidR="007F5E63" w:rsidRPr="00D31193" w:rsidRDefault="007F5E63" w:rsidP="001F184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บาท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7F5E63" w:rsidRPr="00D31193" w14:paraId="34A2C476" w14:textId="77777777" w:rsidTr="003C66C3">
        <w:trPr>
          <w:cantSplit/>
        </w:trPr>
        <w:tc>
          <w:tcPr>
            <w:tcW w:w="5310" w:type="dxa"/>
          </w:tcPr>
          <w:p w14:paraId="4F59ADD1" w14:textId="4AB591D2" w:rsidR="007F5E63" w:rsidRPr="00D31193" w:rsidRDefault="007F5E63" w:rsidP="007F5E63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จำนวนที่รับรู้ในกำไรหรือขาดทุน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</w:tc>
        <w:tc>
          <w:tcPr>
            <w:tcW w:w="1800" w:type="dxa"/>
          </w:tcPr>
          <w:p w14:paraId="3E6E0B0F" w14:textId="77777777" w:rsidR="007F5E63" w:rsidRPr="00D31193" w:rsidRDefault="007F5E63" w:rsidP="001F18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AB1A04" w14:textId="77777777" w:rsidR="007F5E63" w:rsidRPr="00D31193" w:rsidRDefault="007F5E63" w:rsidP="001F184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511BD95" w14:textId="77777777" w:rsidR="007F5E63" w:rsidRPr="00D31193" w:rsidRDefault="007F5E63" w:rsidP="001F18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F5E63" w:rsidRPr="00D31193" w14:paraId="26DA4258" w14:textId="77777777" w:rsidTr="003C66C3">
        <w:trPr>
          <w:cantSplit/>
        </w:trPr>
        <w:tc>
          <w:tcPr>
            <w:tcW w:w="5310" w:type="dxa"/>
          </w:tcPr>
          <w:p w14:paraId="67E08AB5" w14:textId="07048FA5" w:rsidR="007F5E63" w:rsidRPr="00D31193" w:rsidRDefault="007F5E63" w:rsidP="007F5E63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2C362051" w14:textId="77777777" w:rsidR="007F5E63" w:rsidRPr="00D31193" w:rsidRDefault="007F5E63" w:rsidP="001F18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827FBF" w14:textId="77777777" w:rsidR="007F5E63" w:rsidRPr="00D31193" w:rsidRDefault="007F5E63" w:rsidP="001F184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06B7E55" w14:textId="77777777" w:rsidR="007F5E63" w:rsidRPr="00D31193" w:rsidRDefault="007F5E63" w:rsidP="001F18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C66C3" w:rsidRPr="00D31193" w14:paraId="3BE156DE" w14:textId="77777777" w:rsidTr="003C66C3">
        <w:trPr>
          <w:cantSplit/>
        </w:trPr>
        <w:tc>
          <w:tcPr>
            <w:tcW w:w="5310" w:type="dxa"/>
          </w:tcPr>
          <w:p w14:paraId="020BAA5A" w14:textId="44FC73F5" w:rsidR="003C66C3" w:rsidRPr="00D31193" w:rsidRDefault="003C66C3" w:rsidP="003C66C3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 ที่ดิน      </w:t>
            </w:r>
          </w:p>
        </w:tc>
        <w:tc>
          <w:tcPr>
            <w:tcW w:w="1800" w:type="dxa"/>
            <w:vAlign w:val="bottom"/>
          </w:tcPr>
          <w:p w14:paraId="1492F52C" w14:textId="5CF91CFF" w:rsidR="003C66C3" w:rsidRPr="00D31193" w:rsidRDefault="00D6443C" w:rsidP="003C66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vAlign w:val="bottom"/>
          </w:tcPr>
          <w:p w14:paraId="64D44E7C" w14:textId="77777777" w:rsidR="003C66C3" w:rsidRPr="00D31193" w:rsidRDefault="003C66C3" w:rsidP="003C66C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FD3D00D" w14:textId="7EF4A3C7" w:rsidR="003C66C3" w:rsidRPr="00D31193" w:rsidRDefault="003C66C3" w:rsidP="003C66C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C66C3" w:rsidRPr="00D31193" w14:paraId="7D79B32C" w14:textId="77777777" w:rsidTr="003C66C3">
        <w:trPr>
          <w:cantSplit/>
        </w:trPr>
        <w:tc>
          <w:tcPr>
            <w:tcW w:w="5310" w:type="dxa"/>
          </w:tcPr>
          <w:p w14:paraId="620EEC48" w14:textId="23F954D9" w:rsidR="003C66C3" w:rsidRPr="00D31193" w:rsidRDefault="003C66C3" w:rsidP="003C66C3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อาคาร   </w:t>
            </w:r>
          </w:p>
        </w:tc>
        <w:tc>
          <w:tcPr>
            <w:tcW w:w="1800" w:type="dxa"/>
            <w:vAlign w:val="bottom"/>
          </w:tcPr>
          <w:p w14:paraId="718B5FD8" w14:textId="154D4146" w:rsidR="003C66C3" w:rsidRPr="00D31193" w:rsidRDefault="00D6443C" w:rsidP="003C66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3C66C3"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270" w:type="dxa"/>
            <w:vAlign w:val="bottom"/>
          </w:tcPr>
          <w:p w14:paraId="0AE8CB92" w14:textId="77777777" w:rsidR="003C66C3" w:rsidRPr="00D31193" w:rsidRDefault="003C66C3" w:rsidP="003C66C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FD65B4F" w14:textId="77777777" w:rsidR="003C66C3" w:rsidRPr="00D31193" w:rsidRDefault="003C66C3" w:rsidP="003C66C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C66C3" w:rsidRPr="00D31193" w14:paraId="57943472" w14:textId="77777777" w:rsidTr="003C66C3">
        <w:trPr>
          <w:cantSplit/>
        </w:trPr>
        <w:tc>
          <w:tcPr>
            <w:tcW w:w="5310" w:type="dxa"/>
          </w:tcPr>
          <w:p w14:paraId="2D6C437E" w14:textId="59C82AB5" w:rsidR="003C66C3" w:rsidRPr="00D31193" w:rsidRDefault="003C66C3" w:rsidP="003C66C3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ยานพาหนะ</w:t>
            </w:r>
          </w:p>
        </w:tc>
        <w:tc>
          <w:tcPr>
            <w:tcW w:w="1800" w:type="dxa"/>
            <w:vAlign w:val="bottom"/>
          </w:tcPr>
          <w:p w14:paraId="2D65FC5C" w14:textId="607C8CE7" w:rsidR="003C66C3" w:rsidRPr="00D31193" w:rsidRDefault="00D6443C" w:rsidP="003C66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18</w:t>
            </w:r>
            <w:r w:rsidR="003C66C3"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  <w:vAlign w:val="bottom"/>
          </w:tcPr>
          <w:p w14:paraId="3C8F291E" w14:textId="77777777" w:rsidR="003C66C3" w:rsidRPr="00D31193" w:rsidRDefault="003C66C3" w:rsidP="003C66C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B29399D" w14:textId="77777777" w:rsidR="003C66C3" w:rsidRPr="00D31193" w:rsidRDefault="003C66C3" w:rsidP="003C66C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C66C3" w:rsidRPr="00D31193" w14:paraId="13066F94" w14:textId="77777777" w:rsidTr="003C66C3">
        <w:trPr>
          <w:cantSplit/>
        </w:trPr>
        <w:tc>
          <w:tcPr>
            <w:tcW w:w="5310" w:type="dxa"/>
          </w:tcPr>
          <w:p w14:paraId="1DBB29B8" w14:textId="0B467367" w:rsidR="003C66C3" w:rsidRPr="00D31193" w:rsidRDefault="003C66C3" w:rsidP="003C66C3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ดอกเบี้ย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ของหนี้สินตามสัญญาเช่า</w:t>
            </w:r>
          </w:p>
        </w:tc>
        <w:tc>
          <w:tcPr>
            <w:tcW w:w="1800" w:type="dxa"/>
          </w:tcPr>
          <w:p w14:paraId="303C3570" w14:textId="3A58014B" w:rsidR="003C66C3" w:rsidRPr="00D31193" w:rsidRDefault="00D6443C" w:rsidP="003C66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3C66C3"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  <w:vAlign w:val="bottom"/>
          </w:tcPr>
          <w:p w14:paraId="10DAC901" w14:textId="77777777" w:rsidR="003C66C3" w:rsidRPr="00D31193" w:rsidRDefault="003C66C3" w:rsidP="003C66C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45DF17F" w14:textId="77777777" w:rsidR="003C66C3" w:rsidRPr="00D31193" w:rsidRDefault="003C66C3" w:rsidP="003C66C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C66C3" w:rsidRPr="00D31193" w14:paraId="0E5AF894" w14:textId="77777777" w:rsidTr="003C66C3">
        <w:trPr>
          <w:cantSplit/>
        </w:trPr>
        <w:tc>
          <w:tcPr>
            <w:tcW w:w="5310" w:type="dxa"/>
          </w:tcPr>
          <w:p w14:paraId="4D34CB97" w14:textId="3375C7DC" w:rsidR="003C66C3" w:rsidRPr="00D31193" w:rsidRDefault="003C66C3" w:rsidP="003C66C3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800" w:type="dxa"/>
          </w:tcPr>
          <w:p w14:paraId="7D735018" w14:textId="06F27154" w:rsidR="003C66C3" w:rsidRPr="00D31193" w:rsidRDefault="00D6443C" w:rsidP="003C66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3C66C3"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vAlign w:val="bottom"/>
          </w:tcPr>
          <w:p w14:paraId="4BD4ACAB" w14:textId="77777777" w:rsidR="003C66C3" w:rsidRPr="00D31193" w:rsidRDefault="003C66C3" w:rsidP="003C66C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8F0F104" w14:textId="77777777" w:rsidR="003C66C3" w:rsidRPr="00D31193" w:rsidRDefault="003C66C3" w:rsidP="003C66C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C66C3" w:rsidRPr="00D31193" w14:paraId="7834B8C3" w14:textId="77777777" w:rsidTr="003C66C3">
        <w:trPr>
          <w:cantSplit/>
        </w:trPr>
        <w:tc>
          <w:tcPr>
            <w:tcW w:w="5310" w:type="dxa"/>
          </w:tcPr>
          <w:p w14:paraId="18A76314" w14:textId="238AB4DF" w:rsidR="003C66C3" w:rsidRPr="00D31193" w:rsidRDefault="003C66C3" w:rsidP="003C66C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800" w:type="dxa"/>
            <w:vAlign w:val="bottom"/>
          </w:tcPr>
          <w:p w14:paraId="6890AFA9" w14:textId="5FF21D69" w:rsidR="003C66C3" w:rsidRPr="00D31193" w:rsidRDefault="00D6443C" w:rsidP="003C66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3C66C3"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  <w:vAlign w:val="bottom"/>
          </w:tcPr>
          <w:p w14:paraId="11AFDC7C" w14:textId="77777777" w:rsidR="003C66C3" w:rsidRPr="00D31193" w:rsidRDefault="003C66C3" w:rsidP="003C66C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2AA3EB7" w14:textId="77777777" w:rsidR="003C66C3" w:rsidRPr="00D31193" w:rsidRDefault="003C66C3" w:rsidP="003C66C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4A69EA" w:rsidRPr="00D31193" w14:paraId="3C34FD8E" w14:textId="77777777" w:rsidTr="003C66C3">
        <w:trPr>
          <w:cantSplit/>
        </w:trPr>
        <w:tc>
          <w:tcPr>
            <w:tcW w:w="5310" w:type="dxa"/>
          </w:tcPr>
          <w:p w14:paraId="510F6E8A" w14:textId="5EEABB7D" w:rsidR="004A69EA" w:rsidRPr="00D31193" w:rsidRDefault="004A69EA" w:rsidP="004A69EA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ค่าเช่าจ่าย</w:t>
            </w:r>
          </w:p>
        </w:tc>
        <w:tc>
          <w:tcPr>
            <w:tcW w:w="1800" w:type="dxa"/>
            <w:vAlign w:val="bottom"/>
          </w:tcPr>
          <w:p w14:paraId="58108B4F" w14:textId="314BB400" w:rsidR="004A69EA" w:rsidRPr="00D31193" w:rsidRDefault="004A69EA" w:rsidP="004A69EA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D341D" w14:textId="77777777" w:rsidR="004A69EA" w:rsidRPr="00D31193" w:rsidRDefault="004A69EA" w:rsidP="004A69E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E84EAEB" w14:textId="31128152" w:rsidR="004A69EA" w:rsidRPr="00D31193" w:rsidRDefault="00D6443C" w:rsidP="004A69E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278" w:firstLine="13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14</w:t>
            </w:r>
            <w:r w:rsidR="004A69EA"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185</w:t>
            </w:r>
          </w:p>
        </w:tc>
      </w:tr>
    </w:tbl>
    <w:p w14:paraId="30BCF336" w14:textId="77777777" w:rsidR="00AB1D17" w:rsidRPr="00D31193" w:rsidRDefault="00AB1D17" w:rsidP="00AB1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5BCB2F77" w14:textId="138433F0" w:rsidR="00AB1D17" w:rsidRPr="00D31193" w:rsidRDefault="00AB1D17" w:rsidP="00AB1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2563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กระแสเงินสดจ่ายทั้งหมดของสัญญาเช่า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4A69EA"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มีจำนวน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21</w:t>
      </w:r>
      <w:r w:rsidR="0072249D" w:rsidRPr="00D31193">
        <w:rPr>
          <w:rFonts w:ascii="Angsana New" w:hAnsi="Angsana New"/>
          <w:color w:val="000000"/>
          <w:sz w:val="30"/>
          <w:szCs w:val="30"/>
        </w:rPr>
        <w:t>.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05E7990E" w14:textId="3E33F32C" w:rsidR="000A38C1" w:rsidRPr="00D3119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</w:rPr>
        <w:br w:type="page"/>
      </w:r>
    </w:p>
    <w:p w14:paraId="285B9EDC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สินทรัพย์ไม่มีตัวตน</w:t>
      </w:r>
    </w:p>
    <w:p w14:paraId="5DEA258D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08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131"/>
        <w:gridCol w:w="1530"/>
        <w:gridCol w:w="270"/>
        <w:gridCol w:w="1440"/>
        <w:gridCol w:w="270"/>
        <w:gridCol w:w="1440"/>
      </w:tblGrid>
      <w:tr w:rsidR="004D5CDB" w:rsidRPr="00D31193" w14:paraId="1F99894A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7AAF84EF" w14:textId="58AB9EEF" w:rsidR="004D5CDB" w:rsidRPr="00D31193" w:rsidRDefault="001E7327" w:rsidP="00B254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950" w:type="dxa"/>
            <w:gridSpan w:val="5"/>
            <w:shd w:val="clear" w:color="auto" w:fill="auto"/>
          </w:tcPr>
          <w:p w14:paraId="3A8BC88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5CDB" w:rsidRPr="00D31193" w14:paraId="3CEFC249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60349AF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2A1A0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14:paraId="3336252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C77D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DC30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D31193">
              <w:rPr>
                <w:rFonts w:ascii="Angsana New" w:hAnsi="Angsana New"/>
                <w:sz w:val="30"/>
                <w:szCs w:val="30"/>
              </w:rPr>
              <w:br/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EBFA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CC202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FB070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9AFF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D5CDB" w:rsidRPr="00D31193" w14:paraId="0B393F1E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54FD4F8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  <w:vAlign w:val="bottom"/>
          </w:tcPr>
          <w:p w14:paraId="14E0B2D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252" w:right="11" w:hanging="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5CDB" w:rsidRPr="00D31193" w14:paraId="43EF5642" w14:textId="77777777" w:rsidTr="00B2547A">
        <w:tc>
          <w:tcPr>
            <w:tcW w:w="4131" w:type="dxa"/>
            <w:shd w:val="clear" w:color="auto" w:fill="auto"/>
          </w:tcPr>
          <w:p w14:paraId="2E371C0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BAA0A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70584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B8886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141FD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D616D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252" w:right="11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3926E9" w:rsidRPr="00D31193" w14:paraId="2CEAB15B" w14:textId="77777777" w:rsidTr="00B2547A">
        <w:tc>
          <w:tcPr>
            <w:tcW w:w="4131" w:type="dxa"/>
            <w:shd w:val="clear" w:color="auto" w:fill="auto"/>
          </w:tcPr>
          <w:p w14:paraId="4FCCFCA4" w14:textId="2D554603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4F12E" w14:textId="3E63F796" w:rsidR="003926E9" w:rsidRPr="00D31193" w:rsidRDefault="00D6443C" w:rsidP="0054511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3926E9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6A51DC6" w14:textId="7777777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3E0EB" w14:textId="35E28DEE" w:rsidR="003926E9" w:rsidRPr="00D31193" w:rsidRDefault="00D6443C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3926E9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03883C64" w14:textId="77777777" w:rsidR="003926E9" w:rsidRPr="00D31193" w:rsidRDefault="003926E9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17177" w14:textId="2AB91EA2" w:rsidR="003926E9" w:rsidRPr="00D31193" w:rsidRDefault="00D6443C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3926E9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</w:tr>
      <w:tr w:rsidR="003926E9" w:rsidRPr="00D31193" w14:paraId="79C5E114" w14:textId="77777777" w:rsidTr="00B2547A">
        <w:tc>
          <w:tcPr>
            <w:tcW w:w="4131" w:type="dxa"/>
            <w:shd w:val="clear" w:color="auto" w:fill="auto"/>
          </w:tcPr>
          <w:p w14:paraId="42A2C2B4" w14:textId="7777777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145AA3" w14:textId="77777777" w:rsidR="003926E9" w:rsidRPr="00D31193" w:rsidRDefault="003926E9" w:rsidP="0054511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62AF5" w14:textId="7777777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AC9B4" w14:textId="072318AD" w:rsidR="003926E9" w:rsidRPr="00D31193" w:rsidRDefault="00D6443C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49E8C9EB" w14:textId="77777777" w:rsidR="003926E9" w:rsidRPr="00D31193" w:rsidRDefault="003926E9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719D0" w14:textId="1EBFBE7B" w:rsidR="003926E9" w:rsidRPr="00D31193" w:rsidRDefault="00D6443C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3926E9" w:rsidRPr="00D31193" w14:paraId="30A09EF6" w14:textId="77777777" w:rsidTr="00B2547A">
        <w:tc>
          <w:tcPr>
            <w:tcW w:w="4131" w:type="dxa"/>
            <w:shd w:val="clear" w:color="auto" w:fill="auto"/>
          </w:tcPr>
          <w:p w14:paraId="3758B607" w14:textId="7777777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4BFB64" w14:textId="77777777" w:rsidR="003926E9" w:rsidRPr="00D31193" w:rsidRDefault="003926E9" w:rsidP="0054511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804CB" w14:textId="7777777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DCB4F0" w14:textId="6CE37C4F" w:rsidR="003926E9" w:rsidRPr="00D31193" w:rsidRDefault="00D6443C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926E9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4916492F" w14:textId="77777777" w:rsidR="003926E9" w:rsidRPr="00D31193" w:rsidRDefault="003926E9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25C6C" w14:textId="143096FC" w:rsidR="003926E9" w:rsidRPr="00D31193" w:rsidRDefault="00D6443C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926E9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</w:tr>
      <w:tr w:rsidR="003926E9" w:rsidRPr="00D31193" w14:paraId="506B0D7D" w14:textId="77777777" w:rsidTr="00B2547A">
        <w:tc>
          <w:tcPr>
            <w:tcW w:w="4131" w:type="dxa"/>
            <w:shd w:val="clear" w:color="auto" w:fill="auto"/>
          </w:tcPr>
          <w:p w14:paraId="1CFF036F" w14:textId="7777777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37869" w14:textId="77777777" w:rsidR="003926E9" w:rsidRPr="00D31193" w:rsidRDefault="003926E9" w:rsidP="0054511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F521A" w14:textId="7777777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6FF5" w14:textId="20F00AD0" w:rsidR="003926E9" w:rsidRPr="00D31193" w:rsidRDefault="003926E9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5CF2E7" w14:textId="77777777" w:rsidR="003926E9" w:rsidRPr="00D31193" w:rsidRDefault="003926E9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F6D26" w14:textId="0B3C3CE8" w:rsidR="003926E9" w:rsidRPr="00D31193" w:rsidRDefault="003926E9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26E9" w:rsidRPr="00D31193" w14:paraId="542DE45F" w14:textId="77777777" w:rsidTr="00B2547A">
        <w:tc>
          <w:tcPr>
            <w:tcW w:w="4131" w:type="dxa"/>
            <w:shd w:val="clear" w:color="auto" w:fill="auto"/>
          </w:tcPr>
          <w:p w14:paraId="35F16794" w14:textId="0EB2563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  <w:p w14:paraId="091F6A37" w14:textId="6B56C96C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3C66C3"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8478" w14:textId="60BC1773" w:rsidR="003926E9" w:rsidRPr="00D31193" w:rsidRDefault="00D6443C" w:rsidP="0054511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3926E9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0F8A3D3" w14:textId="77777777" w:rsidR="003926E9" w:rsidRPr="00D31193" w:rsidRDefault="003926E9" w:rsidP="0039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179EB" w14:textId="15643E41" w:rsidR="003926E9" w:rsidRPr="00D31193" w:rsidRDefault="00D6443C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3926E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7C9F02E9" w14:textId="77777777" w:rsidR="003926E9" w:rsidRPr="00D31193" w:rsidRDefault="003926E9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FA871" w14:textId="59B99986" w:rsidR="003926E9" w:rsidRPr="00D31193" w:rsidRDefault="00D6443C" w:rsidP="0054511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3926E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</w:t>
            </w:r>
          </w:p>
        </w:tc>
      </w:tr>
      <w:tr w:rsidR="001F1847" w:rsidRPr="00D31193" w14:paraId="0840D9A9" w14:textId="77777777" w:rsidTr="00B2547A">
        <w:tc>
          <w:tcPr>
            <w:tcW w:w="4131" w:type="dxa"/>
            <w:shd w:val="clear" w:color="auto" w:fill="auto"/>
          </w:tcPr>
          <w:p w14:paraId="65CB583D" w14:textId="77777777" w:rsidR="001F1847" w:rsidRPr="00D31193" w:rsidRDefault="001F1847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4FBB2" w14:textId="77777777" w:rsidR="001F1847" w:rsidRPr="00D31193" w:rsidRDefault="00B73CE7" w:rsidP="007224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A5D7" w14:textId="77777777" w:rsidR="001F1847" w:rsidRPr="00D31193" w:rsidRDefault="001F1847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3F2290" w14:textId="7827E1D9" w:rsidR="001F1847" w:rsidRPr="00D31193" w:rsidRDefault="00D6443C" w:rsidP="001F184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4C1DD916" w14:textId="77777777" w:rsidR="001F1847" w:rsidRPr="00D31193" w:rsidRDefault="001F1847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DF4B0" w14:textId="63D3643D" w:rsidR="001F1847" w:rsidRPr="00D31193" w:rsidRDefault="00D6443C" w:rsidP="001F184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B73CE7" w:rsidRPr="00D31193" w14:paraId="45C66934" w14:textId="77777777" w:rsidTr="00B2547A">
        <w:tc>
          <w:tcPr>
            <w:tcW w:w="4131" w:type="dxa"/>
            <w:shd w:val="clear" w:color="auto" w:fill="auto"/>
          </w:tcPr>
          <w:p w14:paraId="2C195CAC" w14:textId="08B9E5D0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504AE" w14:textId="32AC68C1" w:rsidR="00B73CE7" w:rsidRPr="00D31193" w:rsidRDefault="00D6443C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F916B04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35031" w14:textId="4690D8E2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77E85C89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2F3F9" w14:textId="6A0C1C24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</w:tr>
      <w:tr w:rsidR="0072249D" w:rsidRPr="00D31193" w14:paraId="33CE92D7" w14:textId="77777777" w:rsidTr="0072249D">
        <w:tc>
          <w:tcPr>
            <w:tcW w:w="4131" w:type="dxa"/>
            <w:shd w:val="clear" w:color="auto" w:fill="auto"/>
          </w:tcPr>
          <w:p w14:paraId="735D66B4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93E9AA" w14:textId="0A9E3B80" w:rsidR="000A38C1" w:rsidRPr="00D31193" w:rsidRDefault="000A38C1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814C5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C1A6B5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518C4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33D4B9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4758D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3CE7" w:rsidRPr="00D31193" w14:paraId="7790F904" w14:textId="77777777" w:rsidTr="00B2547A">
        <w:tc>
          <w:tcPr>
            <w:tcW w:w="4131" w:type="dxa"/>
            <w:shd w:val="clear" w:color="auto" w:fill="auto"/>
          </w:tcPr>
          <w:p w14:paraId="67BED03F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14:paraId="1E47F15B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02FC2F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185E5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A6E77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FCC7FD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73CE7" w:rsidRPr="00D31193" w14:paraId="72E82958" w14:textId="77777777" w:rsidTr="00B2547A">
        <w:tc>
          <w:tcPr>
            <w:tcW w:w="4131" w:type="dxa"/>
            <w:shd w:val="clear" w:color="auto" w:fill="auto"/>
          </w:tcPr>
          <w:p w14:paraId="0FAE12EE" w14:textId="3AA2507B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18ED55" w14:textId="43992CD6" w:rsidR="00B73CE7" w:rsidRPr="00D31193" w:rsidRDefault="00D6443C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B73CE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6B55AA8C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CA070" w14:textId="66E54079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73CE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5823D1F6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AAC12" w14:textId="6F377B54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B73CE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</w:p>
        </w:tc>
      </w:tr>
      <w:tr w:rsidR="00B73CE7" w:rsidRPr="00D31193" w14:paraId="617B05AA" w14:textId="77777777" w:rsidTr="00B2547A">
        <w:tc>
          <w:tcPr>
            <w:tcW w:w="4131" w:type="dxa"/>
            <w:shd w:val="clear" w:color="auto" w:fill="auto"/>
          </w:tcPr>
          <w:p w14:paraId="4F870A15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A9DE0" w14:textId="0E195494" w:rsidR="00B73CE7" w:rsidRPr="00D31193" w:rsidRDefault="00D6443C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73CE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8A75079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71156" w14:textId="43FCB445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73CE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70F11935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6107F4" w14:textId="05850831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73CE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B73CE7" w:rsidRPr="00D31193" w14:paraId="0B95ED0B" w14:textId="77777777" w:rsidTr="00B2547A">
        <w:tc>
          <w:tcPr>
            <w:tcW w:w="4131" w:type="dxa"/>
            <w:shd w:val="clear" w:color="auto" w:fill="auto"/>
          </w:tcPr>
          <w:p w14:paraId="4795257F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C51B4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6734B1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D3D06" w14:textId="5D771E88" w:rsidR="00B73CE7" w:rsidRPr="00D31193" w:rsidRDefault="00B73CE7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FAD70A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85587" w14:textId="1DFB5881" w:rsidR="00B73CE7" w:rsidRPr="00D31193" w:rsidRDefault="00B73CE7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3CE7" w:rsidRPr="00D31193" w14:paraId="60DD7B9D" w14:textId="77777777" w:rsidTr="00B2547A">
        <w:tc>
          <w:tcPr>
            <w:tcW w:w="4131" w:type="dxa"/>
            <w:shd w:val="clear" w:color="auto" w:fill="auto"/>
          </w:tcPr>
          <w:p w14:paraId="11B38009" w14:textId="7807BDEB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  <w:p w14:paraId="2E43A639" w14:textId="1B283C41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3C66C3"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A116" w14:textId="0B8D8AC4" w:rsidR="00B73CE7" w:rsidRPr="00D31193" w:rsidRDefault="00D6443C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3ACCB4AA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BB858" w14:textId="486B5E1A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401BF8F6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ACBEA" w14:textId="4271A29A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769</w:t>
            </w:r>
          </w:p>
        </w:tc>
      </w:tr>
      <w:tr w:rsidR="00B73CE7" w:rsidRPr="00D31193" w14:paraId="78414DA6" w14:textId="77777777" w:rsidTr="00B2547A">
        <w:tc>
          <w:tcPr>
            <w:tcW w:w="4131" w:type="dxa"/>
            <w:shd w:val="clear" w:color="auto" w:fill="auto"/>
          </w:tcPr>
          <w:p w14:paraId="2BDC2B4D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75E6B7" w14:textId="2D51492E" w:rsidR="00B73CE7" w:rsidRPr="00D31193" w:rsidRDefault="00D6443C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73CE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E20C7BC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B352F" w14:textId="748248D4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73CE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5F544DA0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32CF23" w14:textId="7CF2FE29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73CE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</w:tr>
      <w:tr w:rsidR="00B73CE7" w:rsidRPr="00D31193" w14:paraId="52E2AEFF" w14:textId="77777777" w:rsidTr="00B2547A">
        <w:tc>
          <w:tcPr>
            <w:tcW w:w="4131" w:type="dxa"/>
            <w:shd w:val="clear" w:color="auto" w:fill="auto"/>
          </w:tcPr>
          <w:p w14:paraId="0C905E6F" w14:textId="7B184294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82D9" w14:textId="3B51EF05" w:rsidR="00B73CE7" w:rsidRPr="00D31193" w:rsidRDefault="00D6443C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653F6CFC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4FB8D" w14:textId="78C9D0BD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6A7341A9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F0BF" w14:textId="29431215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023</w:t>
            </w:r>
          </w:p>
        </w:tc>
      </w:tr>
      <w:tr w:rsidR="00B73CE7" w:rsidRPr="00D31193" w14:paraId="6F251CE1" w14:textId="77777777" w:rsidTr="00B2547A">
        <w:tc>
          <w:tcPr>
            <w:tcW w:w="4131" w:type="dxa"/>
            <w:shd w:val="clear" w:color="auto" w:fill="auto"/>
          </w:tcPr>
          <w:p w14:paraId="7C7B4055" w14:textId="7B211DBD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5FE69B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1E872D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48C08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ED0213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54D59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249D" w:rsidRPr="00D31193" w14:paraId="5E9B7C03" w14:textId="77777777" w:rsidTr="00B2547A">
        <w:tc>
          <w:tcPr>
            <w:tcW w:w="4131" w:type="dxa"/>
            <w:shd w:val="clear" w:color="auto" w:fill="auto"/>
          </w:tcPr>
          <w:p w14:paraId="0AC44A93" w14:textId="1FB4EE2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6D984F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78DD4D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E9B34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24F7A0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C97E1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3CE7" w:rsidRPr="00D31193" w14:paraId="04A671E8" w14:textId="77777777" w:rsidTr="001F1847">
        <w:tc>
          <w:tcPr>
            <w:tcW w:w="4131" w:type="dxa"/>
            <w:shd w:val="clear" w:color="auto" w:fill="auto"/>
          </w:tcPr>
          <w:p w14:paraId="7DD1E3DD" w14:textId="203E8B96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F8680" w14:textId="6381282B" w:rsidR="00B73CE7" w:rsidRPr="00D31193" w:rsidRDefault="00D6443C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6C77C805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415AD5" w14:textId="7C61B710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48467053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FFCEA" w14:textId="5BEBE88C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</w:t>
            </w:r>
          </w:p>
        </w:tc>
      </w:tr>
      <w:tr w:rsidR="00B73CE7" w:rsidRPr="00D31193" w14:paraId="66563E4E" w14:textId="77777777" w:rsidTr="004A69EA">
        <w:tc>
          <w:tcPr>
            <w:tcW w:w="4131" w:type="dxa"/>
            <w:shd w:val="clear" w:color="auto" w:fill="auto"/>
          </w:tcPr>
          <w:p w14:paraId="006C7D0B" w14:textId="6507D93E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5C578" w14:textId="13E107C9" w:rsidR="00B73CE7" w:rsidRPr="00D31193" w:rsidRDefault="00D6443C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41756875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529F8" w14:textId="527ADE65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2297E44A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DB284" w14:textId="0E18EE27" w:rsidR="00B73CE7" w:rsidRPr="00D31193" w:rsidRDefault="00D6443C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B73CE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</w:t>
            </w:r>
          </w:p>
        </w:tc>
      </w:tr>
      <w:tr w:rsidR="003C66C3" w:rsidRPr="00D31193" w14:paraId="071EF843" w14:textId="77777777" w:rsidTr="004A69EA">
        <w:tc>
          <w:tcPr>
            <w:tcW w:w="4131" w:type="dxa"/>
            <w:shd w:val="clear" w:color="auto" w:fill="auto"/>
          </w:tcPr>
          <w:p w14:paraId="3864F0EB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7B274A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9EF308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DE801A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E54B92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910FFB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A113B3" w14:textId="10751FDF" w:rsidR="004D5CDB" w:rsidRPr="00D31193" w:rsidRDefault="004D5CDB" w:rsidP="004D5CDB">
      <w:pPr>
        <w:spacing w:line="240" w:lineRule="auto"/>
        <w:rPr>
          <w:sz w:val="2"/>
          <w:szCs w:val="2"/>
        </w:rPr>
      </w:pPr>
    </w:p>
    <w:p w14:paraId="78546A67" w14:textId="77777777" w:rsidR="0072249D" w:rsidRPr="00D31193" w:rsidRDefault="0072249D" w:rsidP="004D5CDB">
      <w:pPr>
        <w:spacing w:line="240" w:lineRule="auto"/>
        <w:rPr>
          <w:sz w:val="2"/>
          <w:szCs w:val="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82"/>
        <w:gridCol w:w="1890"/>
      </w:tblGrid>
      <w:tr w:rsidR="003C66C3" w:rsidRPr="00D31193" w14:paraId="230F6E03" w14:textId="77777777" w:rsidTr="00777ECD">
        <w:trPr>
          <w:tblHeader/>
        </w:trPr>
        <w:tc>
          <w:tcPr>
            <w:tcW w:w="7182" w:type="dxa"/>
            <w:shd w:val="clear" w:color="auto" w:fill="auto"/>
          </w:tcPr>
          <w:p w14:paraId="5F7D79F1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31193">
              <w:lastRenderedPageBreak/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0A3D7EAF" w14:textId="65C1B1F9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6C3" w:rsidRPr="00D31193" w14:paraId="7FD7055D" w14:textId="77777777" w:rsidTr="00777ECD">
        <w:trPr>
          <w:tblHeader/>
        </w:trPr>
        <w:tc>
          <w:tcPr>
            <w:tcW w:w="7182" w:type="dxa"/>
            <w:shd w:val="clear" w:color="auto" w:fill="auto"/>
          </w:tcPr>
          <w:p w14:paraId="21FC28DB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04FF099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3C66C3" w:rsidRPr="00D31193" w14:paraId="574BA39A" w14:textId="77777777" w:rsidTr="00777ECD">
        <w:tc>
          <w:tcPr>
            <w:tcW w:w="7182" w:type="dxa"/>
            <w:shd w:val="clear" w:color="auto" w:fill="auto"/>
          </w:tcPr>
          <w:p w14:paraId="76F5B811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2052FB" w14:textId="1ED31DFE" w:rsidR="003C66C3" w:rsidRPr="00D31193" w:rsidRDefault="003C66C3" w:rsidP="00B25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C66C3" w:rsidRPr="00D31193" w14:paraId="2C366890" w14:textId="77777777" w:rsidTr="00777ECD">
        <w:tc>
          <w:tcPr>
            <w:tcW w:w="7182" w:type="dxa"/>
            <w:shd w:val="clear" w:color="auto" w:fill="auto"/>
          </w:tcPr>
          <w:p w14:paraId="0BD04049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0CF5F1" w14:textId="77777777" w:rsidR="003C66C3" w:rsidRPr="00D31193" w:rsidRDefault="003C66C3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66C3" w:rsidRPr="00D31193" w14:paraId="482FDF41" w14:textId="77777777" w:rsidTr="00777ECD">
        <w:tc>
          <w:tcPr>
            <w:tcW w:w="7182" w:type="dxa"/>
            <w:shd w:val="clear" w:color="auto" w:fill="auto"/>
          </w:tcPr>
          <w:p w14:paraId="3E561FAC" w14:textId="7590E484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E1C589" w14:textId="73E18ADD" w:rsidR="003C66C3" w:rsidRPr="00D31193" w:rsidRDefault="00D6443C" w:rsidP="00777EC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973" w:right="-111" w:hanging="97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3C66C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</w:tr>
      <w:tr w:rsidR="003C66C3" w:rsidRPr="00D31193" w14:paraId="4EB09ECD" w14:textId="77777777" w:rsidTr="00777ECD">
        <w:tc>
          <w:tcPr>
            <w:tcW w:w="7182" w:type="dxa"/>
            <w:shd w:val="clear" w:color="auto" w:fill="auto"/>
          </w:tcPr>
          <w:p w14:paraId="6F94AEC1" w14:textId="77777777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26A6AF" w14:textId="4BDBC8FF" w:rsidR="003C66C3" w:rsidRPr="00D31193" w:rsidRDefault="00777ECD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left="336" w:right="-111" w:firstLine="627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3C66C3" w:rsidRPr="00D31193" w14:paraId="4FE32079" w14:textId="77777777" w:rsidTr="00777ECD">
        <w:tc>
          <w:tcPr>
            <w:tcW w:w="7182" w:type="dxa"/>
            <w:shd w:val="clear" w:color="auto" w:fill="auto"/>
          </w:tcPr>
          <w:p w14:paraId="68C8F5FD" w14:textId="77777777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7CADEE0" w14:textId="39BB22EB" w:rsidR="003C66C3" w:rsidRPr="00D31193" w:rsidRDefault="00D6443C" w:rsidP="00777EC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963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C66C3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089</w:t>
            </w:r>
          </w:p>
        </w:tc>
      </w:tr>
      <w:tr w:rsidR="003C66C3" w:rsidRPr="00D31193" w14:paraId="578C3C8A" w14:textId="77777777" w:rsidTr="00777ECD">
        <w:tc>
          <w:tcPr>
            <w:tcW w:w="7182" w:type="dxa"/>
            <w:shd w:val="clear" w:color="auto" w:fill="auto"/>
          </w:tcPr>
          <w:p w14:paraId="57619A85" w14:textId="77777777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F5324" w14:textId="77EACA5B" w:rsidR="003C66C3" w:rsidRPr="00D31193" w:rsidRDefault="003C66C3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left="963" w:right="-1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66C3" w:rsidRPr="00D31193" w14:paraId="3F6A6935" w14:textId="77777777" w:rsidTr="00777ECD">
        <w:tc>
          <w:tcPr>
            <w:tcW w:w="7182" w:type="dxa"/>
            <w:shd w:val="clear" w:color="auto" w:fill="auto"/>
          </w:tcPr>
          <w:p w14:paraId="39FB6D73" w14:textId="35134FAE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  <w:p w14:paraId="7DA29D28" w14:textId="19BDF3DC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77ECD"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DF550" w14:textId="1AC1807D" w:rsidR="003C66C3" w:rsidRPr="00D31193" w:rsidRDefault="00D6443C" w:rsidP="00777E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 w:firstLine="8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3C66C3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</w:t>
            </w:r>
          </w:p>
        </w:tc>
      </w:tr>
      <w:tr w:rsidR="003C66C3" w:rsidRPr="00D31193" w14:paraId="0BC6F4C5" w14:textId="77777777" w:rsidTr="00777ECD">
        <w:tc>
          <w:tcPr>
            <w:tcW w:w="7182" w:type="dxa"/>
            <w:shd w:val="clear" w:color="auto" w:fill="auto"/>
          </w:tcPr>
          <w:p w14:paraId="7052E1EE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7D2559D" w14:textId="7EFC1962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3C66C3" w:rsidRPr="00D31193" w14:paraId="468B59C3" w14:textId="77777777" w:rsidTr="00777ECD">
        <w:tc>
          <w:tcPr>
            <w:tcW w:w="7182" w:type="dxa"/>
            <w:shd w:val="clear" w:color="auto" w:fill="auto"/>
          </w:tcPr>
          <w:p w14:paraId="5784181B" w14:textId="21C9C261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82366" w14:textId="0637AB97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3C66C3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</w:tr>
      <w:tr w:rsidR="003C66C3" w:rsidRPr="00D31193" w14:paraId="509AFE66" w14:textId="77777777" w:rsidTr="00777ECD">
        <w:tc>
          <w:tcPr>
            <w:tcW w:w="7182" w:type="dxa"/>
            <w:shd w:val="clear" w:color="auto" w:fill="auto"/>
          </w:tcPr>
          <w:p w14:paraId="6AFF5791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FB646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3C66C3" w:rsidRPr="00D31193" w14:paraId="2D3C9713" w14:textId="77777777" w:rsidTr="00777ECD">
        <w:tc>
          <w:tcPr>
            <w:tcW w:w="7182" w:type="dxa"/>
            <w:shd w:val="clear" w:color="auto" w:fill="auto"/>
          </w:tcPr>
          <w:p w14:paraId="651E691E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C5C20AE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C66C3" w:rsidRPr="00D31193" w14:paraId="51771706" w14:textId="77777777" w:rsidTr="00777ECD">
        <w:tc>
          <w:tcPr>
            <w:tcW w:w="7182" w:type="dxa"/>
            <w:shd w:val="clear" w:color="auto" w:fill="auto"/>
          </w:tcPr>
          <w:p w14:paraId="087C79F7" w14:textId="3A1C6AB2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3FBAC8" w14:textId="35BEE741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C66C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</w:tr>
      <w:tr w:rsidR="003C66C3" w:rsidRPr="00D31193" w14:paraId="5811A6D2" w14:textId="77777777" w:rsidTr="00777ECD">
        <w:tc>
          <w:tcPr>
            <w:tcW w:w="7182" w:type="dxa"/>
            <w:shd w:val="clear" w:color="auto" w:fill="auto"/>
          </w:tcPr>
          <w:p w14:paraId="60BB1C4A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20FE26" w14:textId="43213E2E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C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3C66C3" w:rsidRPr="00D31193" w14:paraId="79C6A3A0" w14:textId="77777777" w:rsidTr="00777ECD">
        <w:tc>
          <w:tcPr>
            <w:tcW w:w="7182" w:type="dxa"/>
            <w:shd w:val="clear" w:color="auto" w:fill="auto"/>
          </w:tcPr>
          <w:p w14:paraId="3839B39C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B98F7" w14:textId="451ADCA1" w:rsidR="003C66C3" w:rsidRPr="00D31193" w:rsidRDefault="003C66C3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66C3" w:rsidRPr="00D31193" w14:paraId="7BF06E0E" w14:textId="77777777" w:rsidTr="00777ECD">
        <w:trPr>
          <w:trHeight w:val="43"/>
        </w:trPr>
        <w:tc>
          <w:tcPr>
            <w:tcW w:w="7182" w:type="dxa"/>
            <w:shd w:val="clear" w:color="auto" w:fill="auto"/>
          </w:tcPr>
          <w:p w14:paraId="54801F32" w14:textId="03FD108D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  <w:p w14:paraId="5239948F" w14:textId="63CFA8A9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77ECD"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192F" w14:textId="27307EA0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3C66C3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010</w:t>
            </w:r>
          </w:p>
        </w:tc>
      </w:tr>
      <w:tr w:rsidR="003C66C3" w:rsidRPr="00D31193" w14:paraId="549E86B2" w14:textId="77777777" w:rsidTr="00777ECD">
        <w:tc>
          <w:tcPr>
            <w:tcW w:w="7182" w:type="dxa"/>
            <w:shd w:val="clear" w:color="auto" w:fill="auto"/>
          </w:tcPr>
          <w:p w14:paraId="51BB1C1A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4ABE80" w14:textId="0FDE6016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C3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</w:tr>
      <w:tr w:rsidR="003C66C3" w:rsidRPr="00D31193" w14:paraId="4B339C78" w14:textId="77777777" w:rsidTr="00777ECD">
        <w:tc>
          <w:tcPr>
            <w:tcW w:w="7182" w:type="dxa"/>
            <w:shd w:val="clear" w:color="auto" w:fill="auto"/>
          </w:tcPr>
          <w:p w14:paraId="49E3333A" w14:textId="2B8C243E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E4A7F" w14:textId="3ACA4B1E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3C66C3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</w:tr>
      <w:tr w:rsidR="003C66C3" w:rsidRPr="00D31193" w14:paraId="350D84C3" w14:textId="77777777" w:rsidTr="00777ECD">
        <w:tc>
          <w:tcPr>
            <w:tcW w:w="7182" w:type="dxa"/>
            <w:shd w:val="clear" w:color="auto" w:fill="auto"/>
          </w:tcPr>
          <w:p w14:paraId="1606761F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9E62C26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C66C3" w:rsidRPr="00D31193" w14:paraId="337C1CD5" w14:textId="77777777" w:rsidTr="00777ECD">
        <w:tc>
          <w:tcPr>
            <w:tcW w:w="7182" w:type="dxa"/>
            <w:shd w:val="clear" w:color="auto" w:fill="auto"/>
          </w:tcPr>
          <w:p w14:paraId="62AB0D45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61DED8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6C3" w:rsidRPr="00D31193" w14:paraId="0462ACDC" w14:textId="77777777" w:rsidTr="00777ECD">
        <w:trPr>
          <w:trHeight w:val="36"/>
        </w:trPr>
        <w:tc>
          <w:tcPr>
            <w:tcW w:w="7182" w:type="dxa"/>
            <w:shd w:val="clear" w:color="auto" w:fill="auto"/>
          </w:tcPr>
          <w:p w14:paraId="3B6ADCEA" w14:textId="7C18AF8D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6CABE" w14:textId="2E6EFE77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3C66C3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</w:p>
        </w:tc>
      </w:tr>
      <w:tr w:rsidR="003C66C3" w:rsidRPr="00D31193" w14:paraId="1C15D4FB" w14:textId="77777777" w:rsidTr="00777ECD">
        <w:tc>
          <w:tcPr>
            <w:tcW w:w="7182" w:type="dxa"/>
            <w:shd w:val="clear" w:color="auto" w:fill="auto"/>
          </w:tcPr>
          <w:p w14:paraId="588E30FD" w14:textId="4051131B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5CA8D" w14:textId="438C8A5F" w:rsidR="003C66C3" w:rsidRPr="00D31193" w:rsidRDefault="00D6443C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C66C3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</w:tbl>
    <w:p w14:paraId="072BA776" w14:textId="38BC7BEB" w:rsidR="000A38C1" w:rsidRPr="00D31193" w:rsidRDefault="000A38C1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1EAB379" w14:textId="77777777" w:rsidR="000A38C1" w:rsidRPr="00D3119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  <w:r w:rsidRPr="00D31193">
        <w:rPr>
          <w:rFonts w:ascii="Angsana New" w:hAnsi="Angsana New"/>
          <w:b/>
          <w:bCs/>
          <w:color w:val="000000"/>
          <w:sz w:val="20"/>
          <w:szCs w:val="20"/>
        </w:rPr>
        <w:br w:type="page"/>
      </w:r>
    </w:p>
    <w:p w14:paraId="4B9881B2" w14:textId="4739DF27" w:rsidR="004D5CDB" w:rsidRPr="00D31193" w:rsidRDefault="00D6443C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15</w:t>
      </w:r>
      <w:r w:rsidR="00FF428C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D5CDB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34B45E56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tbl>
      <w:tblPr>
        <w:tblW w:w="926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239"/>
        <w:gridCol w:w="1082"/>
        <w:gridCol w:w="269"/>
        <w:gridCol w:w="999"/>
        <w:gridCol w:w="270"/>
        <w:gridCol w:w="87"/>
        <w:gridCol w:w="1002"/>
        <w:gridCol w:w="270"/>
        <w:gridCol w:w="1045"/>
      </w:tblGrid>
      <w:tr w:rsidR="00FA06A1" w:rsidRPr="00D31193" w14:paraId="22000EF3" w14:textId="77777777" w:rsidTr="00FA06A1">
        <w:trPr>
          <w:tblHeader/>
        </w:trPr>
        <w:tc>
          <w:tcPr>
            <w:tcW w:w="2288" w:type="pct"/>
          </w:tcPr>
          <w:p w14:paraId="0693C676" w14:textId="77777777" w:rsidR="00FA06A1" w:rsidRPr="00D31193" w:rsidRDefault="00FA06A1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68" w:type="pct"/>
            <w:gridSpan w:val="3"/>
          </w:tcPr>
          <w:p w14:paraId="77315720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  <w:gridSpan w:val="2"/>
          </w:tcPr>
          <w:p w14:paraId="3AE865A1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008FA6D6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6A1" w:rsidRPr="00D31193" w14:paraId="48DD2EEA" w14:textId="77777777" w:rsidTr="00FA06A1">
        <w:trPr>
          <w:trHeight w:val="434"/>
          <w:tblHeader/>
        </w:trPr>
        <w:tc>
          <w:tcPr>
            <w:tcW w:w="2288" w:type="pct"/>
          </w:tcPr>
          <w:p w14:paraId="774A4463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C14BC52" w14:textId="77BF8773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289819C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03E2620" w14:textId="17D93E70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3" w:type="pct"/>
            <w:gridSpan w:val="2"/>
          </w:tcPr>
          <w:p w14:paraId="6B49550A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77506268" w14:textId="377F894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61DC2F15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70729D8" w14:textId="61E7ADFF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A06A1" w:rsidRPr="00D31193" w14:paraId="62A9B8FB" w14:textId="77777777" w:rsidTr="00FA06A1">
        <w:trPr>
          <w:trHeight w:val="434"/>
          <w:tblHeader/>
        </w:trPr>
        <w:tc>
          <w:tcPr>
            <w:tcW w:w="2288" w:type="pct"/>
          </w:tcPr>
          <w:p w14:paraId="685DB2FA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2" w:type="pct"/>
            <w:gridSpan w:val="8"/>
          </w:tcPr>
          <w:p w14:paraId="648F25CB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A06A1" w:rsidRPr="00D31193" w14:paraId="5FD93313" w14:textId="77777777" w:rsidTr="00FA06A1">
        <w:tc>
          <w:tcPr>
            <w:tcW w:w="2288" w:type="pct"/>
          </w:tcPr>
          <w:p w14:paraId="242A6607" w14:textId="77777777" w:rsidR="00FA06A1" w:rsidRPr="00D31193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4" w:type="pct"/>
          </w:tcPr>
          <w:p w14:paraId="494F0305" w14:textId="77777777" w:rsidR="00FA06A1" w:rsidRPr="00D3119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33A4F7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34C82E2" w14:textId="77777777" w:rsidR="00FA06A1" w:rsidRPr="00D3119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45C1FC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42FCEFF" w14:textId="77777777" w:rsidR="00FA06A1" w:rsidRPr="00D3119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24B639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506F7B47" w14:textId="77777777" w:rsidR="00FA06A1" w:rsidRPr="00D3119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A06A1" w:rsidRPr="00D31193" w14:paraId="41ADC61F" w14:textId="77777777" w:rsidTr="00FA06A1">
        <w:tc>
          <w:tcPr>
            <w:tcW w:w="2288" w:type="pct"/>
          </w:tcPr>
          <w:p w14:paraId="2A894967" w14:textId="77777777" w:rsidR="00FA06A1" w:rsidRPr="00D31193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4" w:type="pct"/>
            <w:vAlign w:val="bottom"/>
          </w:tcPr>
          <w:p w14:paraId="5D729C33" w14:textId="77777777" w:rsidR="00FA06A1" w:rsidRPr="00D3119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10DF46D8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0AD78AD" w14:textId="77777777" w:rsidR="00FA06A1" w:rsidRPr="00D3119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FB6521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vAlign w:val="bottom"/>
          </w:tcPr>
          <w:p w14:paraId="3C638C7D" w14:textId="77777777" w:rsidR="00FA06A1" w:rsidRPr="00D3119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1167A8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00C2867B" w14:textId="77777777" w:rsidR="00FA06A1" w:rsidRPr="00D3119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6A1" w:rsidRPr="00D31193" w14:paraId="3B816266" w14:textId="77777777" w:rsidTr="00FA06A1">
        <w:tc>
          <w:tcPr>
            <w:tcW w:w="2288" w:type="pct"/>
          </w:tcPr>
          <w:p w14:paraId="429657E6" w14:textId="77777777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4" w:type="pct"/>
            <w:vAlign w:val="bottom"/>
          </w:tcPr>
          <w:p w14:paraId="2EC32572" w14:textId="3C10739E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0F804D00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816B086" w14:textId="0EFC0FDD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446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297ECF03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vAlign w:val="bottom"/>
          </w:tcPr>
          <w:p w14:paraId="00D860C3" w14:textId="7AD51E38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0804D4F0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3C69A23A" w14:textId="5639C2B5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446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</w:tr>
      <w:tr w:rsidR="00FA06A1" w:rsidRPr="00D31193" w14:paraId="63D53A89" w14:textId="77777777" w:rsidTr="00FA06A1">
        <w:tc>
          <w:tcPr>
            <w:tcW w:w="2288" w:type="pct"/>
          </w:tcPr>
          <w:p w14:paraId="6DA8C49C" w14:textId="77777777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4" w:type="pct"/>
            <w:vAlign w:val="bottom"/>
          </w:tcPr>
          <w:p w14:paraId="48F5887D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5" w:type="pct"/>
          </w:tcPr>
          <w:p w14:paraId="0E81F8E8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vAlign w:val="bottom"/>
          </w:tcPr>
          <w:p w14:paraId="2B36996D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68A8A677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pct"/>
            <w:gridSpan w:val="2"/>
            <w:vAlign w:val="bottom"/>
          </w:tcPr>
          <w:p w14:paraId="29070217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0CE8048D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C0340AE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FA06A1" w:rsidRPr="00D31193" w14:paraId="28661381" w14:textId="77777777" w:rsidTr="00FA06A1">
        <w:tc>
          <w:tcPr>
            <w:tcW w:w="2288" w:type="pct"/>
          </w:tcPr>
          <w:p w14:paraId="3D896144" w14:textId="77777777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  <w:p w14:paraId="0A503D11" w14:textId="7C9726DF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 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หนี้สินตาม</w:t>
            </w:r>
          </w:p>
          <w:p w14:paraId="2C2ACEFC" w14:textId="1BBFAA25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สัญญาเช่าการเงินที่ถึงกำหนดชำระภายใน</w:t>
            </w:r>
          </w:p>
          <w:p w14:paraId="055DDEB6" w14:textId="4FBCEFE0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หนึ่งปี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0C52663D" w14:textId="2FC72193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21,045</w:t>
            </w:r>
          </w:p>
        </w:tc>
        <w:tc>
          <w:tcPr>
            <w:tcW w:w="145" w:type="pct"/>
          </w:tcPr>
          <w:p w14:paraId="5028FC1D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4F5CC917" w14:textId="6B114E43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6,387</w:t>
            </w:r>
          </w:p>
        </w:tc>
        <w:tc>
          <w:tcPr>
            <w:tcW w:w="146" w:type="pct"/>
          </w:tcPr>
          <w:p w14:paraId="359B480E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bottom"/>
          </w:tcPr>
          <w:p w14:paraId="21280C9E" w14:textId="4AB8385E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21,045</w:t>
            </w:r>
          </w:p>
        </w:tc>
        <w:tc>
          <w:tcPr>
            <w:tcW w:w="146" w:type="pct"/>
          </w:tcPr>
          <w:p w14:paraId="1878C079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6B7CA8D6" w14:textId="645426D5" w:rsidR="00FA06A1" w:rsidRPr="00D31193" w:rsidRDefault="00FA06A1" w:rsidP="00FA06A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6,387</w:t>
            </w:r>
          </w:p>
        </w:tc>
      </w:tr>
      <w:tr w:rsidR="00FA06A1" w:rsidRPr="00D31193" w14:paraId="7AEB8E2D" w14:textId="77777777" w:rsidTr="00FA06A1">
        <w:tc>
          <w:tcPr>
            <w:tcW w:w="2288" w:type="pct"/>
          </w:tcPr>
          <w:p w14:paraId="6F06F5C8" w14:textId="733A3250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A45C7" w14:textId="49E0671B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5" w:type="pct"/>
          </w:tcPr>
          <w:p w14:paraId="60A3D1CF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4EF68" w14:textId="61182D1B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146" w:type="pct"/>
          </w:tcPr>
          <w:p w14:paraId="43513043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5F1F" w14:textId="7829A5FC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6" w:type="pct"/>
          </w:tcPr>
          <w:p w14:paraId="750EE780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3FF07" w14:textId="1EF064A3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387</w:t>
            </w:r>
          </w:p>
        </w:tc>
      </w:tr>
      <w:tr w:rsidR="00FA06A1" w:rsidRPr="00D31193" w14:paraId="7866B604" w14:textId="77777777" w:rsidTr="00FA06A1">
        <w:trPr>
          <w:trHeight w:val="314"/>
        </w:trPr>
        <w:tc>
          <w:tcPr>
            <w:tcW w:w="2288" w:type="pct"/>
          </w:tcPr>
          <w:p w14:paraId="39BA3DFF" w14:textId="77777777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4" w:type="pct"/>
          </w:tcPr>
          <w:p w14:paraId="66FB473B" w14:textId="77777777" w:rsidR="00FA06A1" w:rsidRPr="00D31193" w:rsidRDefault="00FA06A1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50E8911A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</w:tcPr>
          <w:p w14:paraId="05137727" w14:textId="77777777" w:rsidR="00FA06A1" w:rsidRPr="00D31193" w:rsidRDefault="00FA06A1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6" w:type="pct"/>
          </w:tcPr>
          <w:p w14:paraId="56CECB70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gridSpan w:val="2"/>
          </w:tcPr>
          <w:p w14:paraId="565F7156" w14:textId="77777777" w:rsidR="00FA06A1" w:rsidRPr="00D31193" w:rsidRDefault="00FA06A1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6" w:type="pct"/>
          </w:tcPr>
          <w:p w14:paraId="268BCE6E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</w:tcPr>
          <w:p w14:paraId="5C7B11CC" w14:textId="77777777" w:rsidR="00FA06A1" w:rsidRPr="00D31193" w:rsidRDefault="00FA06A1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FA06A1" w:rsidRPr="00D31193" w14:paraId="1E483544" w14:textId="77777777" w:rsidTr="00FA06A1">
        <w:tc>
          <w:tcPr>
            <w:tcW w:w="2288" w:type="pct"/>
          </w:tcPr>
          <w:p w14:paraId="1761C1C6" w14:textId="77777777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4" w:type="pct"/>
          </w:tcPr>
          <w:p w14:paraId="4BA45EC3" w14:textId="77777777" w:rsidR="00FA06A1" w:rsidRPr="00D31193" w:rsidRDefault="00FA06A1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BD43108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66A0A14" w14:textId="77777777" w:rsidR="00FA06A1" w:rsidRPr="00D31193" w:rsidRDefault="00FA06A1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1152A4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C9C5252" w14:textId="77777777" w:rsidR="00FA06A1" w:rsidRPr="00D31193" w:rsidRDefault="00FA06A1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0EC744" w14:textId="77777777" w:rsidR="00FA06A1" w:rsidRPr="00D31193" w:rsidRDefault="00FA06A1" w:rsidP="00040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35FF4D60" w14:textId="77777777" w:rsidR="00FA06A1" w:rsidRPr="00D31193" w:rsidRDefault="00FA06A1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A06A1" w:rsidRPr="00D31193" w14:paraId="248F3D3B" w14:textId="77777777" w:rsidTr="00FA06A1">
        <w:tc>
          <w:tcPr>
            <w:tcW w:w="2288" w:type="pct"/>
          </w:tcPr>
          <w:p w14:paraId="454149EB" w14:textId="215BC418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2562: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หนี้สินตาม</w:t>
            </w:r>
          </w:p>
          <w:p w14:paraId="53303FED" w14:textId="54C33C4A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สัญญาเช่าการเงิน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2BAC1B4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D985EF6" w14:textId="46673C2A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36,004</w:t>
            </w:r>
          </w:p>
        </w:tc>
        <w:tc>
          <w:tcPr>
            <w:tcW w:w="145" w:type="pct"/>
          </w:tcPr>
          <w:p w14:paraId="797FBE08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498941F1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AA41BA" w14:textId="3424C8B5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8,914</w:t>
            </w:r>
          </w:p>
        </w:tc>
        <w:tc>
          <w:tcPr>
            <w:tcW w:w="146" w:type="pct"/>
          </w:tcPr>
          <w:p w14:paraId="02A84A20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091E80AF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D306107" w14:textId="09A3CBDB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36,004</w:t>
            </w:r>
          </w:p>
        </w:tc>
        <w:tc>
          <w:tcPr>
            <w:tcW w:w="146" w:type="pct"/>
          </w:tcPr>
          <w:p w14:paraId="14071440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BC8096B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A0A963" w14:textId="3742203D" w:rsidR="00FA06A1" w:rsidRPr="00D31193" w:rsidRDefault="00FA06A1" w:rsidP="0069341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8,914</w:t>
            </w:r>
          </w:p>
        </w:tc>
      </w:tr>
      <w:tr w:rsidR="00FA06A1" w:rsidRPr="00D31193" w14:paraId="6BAEA8AA" w14:textId="77777777" w:rsidTr="00FA06A1">
        <w:tc>
          <w:tcPr>
            <w:tcW w:w="2288" w:type="pct"/>
          </w:tcPr>
          <w:p w14:paraId="262CBEDA" w14:textId="463911AA" w:rsidR="00FA06A1" w:rsidRPr="00D31193" w:rsidRDefault="00FA06A1" w:rsidP="0004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BC037D9" w14:textId="2E115E7D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36,004</w:t>
            </w:r>
          </w:p>
        </w:tc>
        <w:tc>
          <w:tcPr>
            <w:tcW w:w="145" w:type="pct"/>
          </w:tcPr>
          <w:p w14:paraId="182B84C2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890C2F1" w14:textId="47E22A5A" w:rsidR="00FA06A1" w:rsidRPr="00D31193" w:rsidRDefault="00FA06A1" w:rsidP="00040F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8,914</w:t>
            </w:r>
          </w:p>
        </w:tc>
        <w:tc>
          <w:tcPr>
            <w:tcW w:w="146" w:type="pct"/>
          </w:tcPr>
          <w:p w14:paraId="449387CB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D5454" w14:textId="45D8D65F" w:rsidR="00FA06A1" w:rsidRPr="00D31193" w:rsidRDefault="00FA06A1" w:rsidP="00040F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36,004</w:t>
            </w:r>
          </w:p>
        </w:tc>
        <w:tc>
          <w:tcPr>
            <w:tcW w:w="146" w:type="pct"/>
          </w:tcPr>
          <w:p w14:paraId="622915B2" w14:textId="77777777" w:rsidR="00FA06A1" w:rsidRPr="00D31193" w:rsidRDefault="00FA06A1" w:rsidP="00040FD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D323F2E" w14:textId="1A902284" w:rsidR="00FA06A1" w:rsidRPr="00D31193" w:rsidRDefault="00FA06A1" w:rsidP="00FA06A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8,914</w:t>
            </w:r>
          </w:p>
        </w:tc>
      </w:tr>
    </w:tbl>
    <w:p w14:paraId="7B4D6154" w14:textId="5728DDE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2B68899" w14:textId="6B67E382" w:rsidR="00417D9E" w:rsidRPr="00D31193" w:rsidRDefault="00417D9E" w:rsidP="00417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0" w:lineRule="atLeast"/>
        <w:ind w:left="630" w:right="-115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D31193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="00D6443C"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>31</w:t>
      </w:r>
      <w:r w:rsidRPr="00D31193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 ธันวาคม</w:t>
      </w:r>
      <w:r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 xml:space="preserve"> </w:t>
      </w:r>
      <w:r w:rsidR="00D6443C"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>2563</w:t>
      </w:r>
      <w:r w:rsidRPr="00D31193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</w:t>
      </w:r>
      <w:r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 xml:space="preserve"> </w:t>
      </w:r>
      <w:r w:rsidR="00D6443C"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>2</w:t>
      </w:r>
      <w:r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>,</w:t>
      </w:r>
      <w:r w:rsidR="00D6443C"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>657</w:t>
      </w:r>
      <w:r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>.</w:t>
      </w:r>
      <w:r w:rsidR="00D6443C"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>6</w:t>
      </w:r>
      <w:r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ล้านบาท</w:t>
      </w:r>
      <w:r w:rsidRPr="00D31193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(</w:t>
      </w:r>
      <w:r w:rsidR="00D6443C"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2562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: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 xml:space="preserve"> </w:t>
      </w:r>
      <w:r w:rsidR="00D6443C"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3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,</w:t>
      </w:r>
      <w:r w:rsidR="00D6443C"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052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.</w:t>
      </w:r>
      <w:r w:rsidR="00D6443C"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9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 xml:space="preserve"> 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>ล้านบาท)</w:t>
      </w:r>
    </w:p>
    <w:p w14:paraId="652D1CCC" w14:textId="77777777" w:rsidR="00417D9E" w:rsidRPr="00D31193" w:rsidRDefault="00417D9E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97F4C07" w14:textId="77777777" w:rsidR="00A743C3" w:rsidRPr="00D31193" w:rsidRDefault="00A743C3" w:rsidP="0069341F">
      <w:pPr>
        <w:ind w:left="54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3946CF3" w14:textId="77777777" w:rsidR="00A743C3" w:rsidRPr="00D31193" w:rsidRDefault="00A743C3" w:rsidP="00A743C3">
      <w:pPr>
        <w:ind w:left="540"/>
        <w:rPr>
          <w:rFonts w:ascii="Angsana New" w:hAnsi="Angsana New"/>
          <w:b/>
          <w:bCs/>
          <w:sz w:val="24"/>
          <w:szCs w:val="24"/>
        </w:rPr>
      </w:pPr>
    </w:p>
    <w:p w14:paraId="5024A043" w14:textId="11EE5D7E" w:rsidR="00A743C3" w:rsidRPr="00D31193" w:rsidRDefault="00A743C3" w:rsidP="0069341F">
      <w:pPr>
        <w:tabs>
          <w:tab w:val="clear" w:pos="454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 ได้แก่ ตั๋วสัญญาใช้เงิน โดยครบกำหนดภายในระยะเวลา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1</w:t>
      </w:r>
      <w:r w:rsidRPr="00D31193">
        <w:rPr>
          <w:rFonts w:ascii="Angsana New" w:hAnsi="Angsana New"/>
          <w:sz w:val="30"/>
          <w:szCs w:val="30"/>
          <w:cs/>
        </w:rPr>
        <w:t xml:space="preserve"> เดือน ถึง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เดือน และมีอัตราดอกเบี้ยร้อยละ </w:t>
      </w:r>
      <w:r w:rsidR="00D6443C" w:rsidRPr="00D31193">
        <w:rPr>
          <w:rFonts w:ascii="Angsana New" w:hAnsi="Angsana New"/>
          <w:sz w:val="30"/>
          <w:szCs w:val="30"/>
        </w:rPr>
        <w:t>1</w:t>
      </w:r>
      <w:r w:rsidRPr="00D31193">
        <w:rPr>
          <w:rFonts w:ascii="Angsana New" w:hAnsi="Angsana New"/>
          <w:sz w:val="30"/>
          <w:szCs w:val="30"/>
        </w:rPr>
        <w:t>.</w:t>
      </w:r>
      <w:r w:rsidR="00731134">
        <w:rPr>
          <w:rFonts w:ascii="Angsana New" w:hAnsi="Angsana New"/>
          <w:sz w:val="30"/>
          <w:szCs w:val="30"/>
        </w:rPr>
        <w:t>1</w:t>
      </w:r>
      <w:r w:rsidRPr="00D31193">
        <w:rPr>
          <w:rFonts w:ascii="Angsana New" w:hAnsi="Angsana New"/>
          <w:sz w:val="30"/>
          <w:szCs w:val="30"/>
        </w:rPr>
        <w:t xml:space="preserve"> - </w:t>
      </w:r>
      <w:r w:rsidR="00D6443C" w:rsidRPr="00D31193">
        <w:rPr>
          <w:rFonts w:ascii="Angsana New" w:hAnsi="Angsana New"/>
          <w:sz w:val="30"/>
          <w:szCs w:val="30"/>
        </w:rPr>
        <w:t>1</w:t>
      </w:r>
      <w:r w:rsidRPr="00D31193">
        <w:rPr>
          <w:rFonts w:ascii="Angsana New" w:hAnsi="Angsana New"/>
          <w:sz w:val="30"/>
          <w:szCs w:val="30"/>
        </w:rPr>
        <w:t>.</w:t>
      </w:r>
      <w:r w:rsidR="00731134">
        <w:rPr>
          <w:rFonts w:ascii="Angsana New" w:hAnsi="Angsana New"/>
          <w:sz w:val="30"/>
          <w:szCs w:val="30"/>
        </w:rPr>
        <w:t>7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ต่อปี </w:t>
      </w:r>
      <w:r w:rsidRPr="00D31193">
        <w:rPr>
          <w:rFonts w:ascii="Angsana New" w:hAnsi="Angsana New"/>
          <w:i/>
          <w:iCs/>
          <w:sz w:val="30"/>
          <w:szCs w:val="30"/>
          <w:cs/>
        </w:rPr>
        <w:t>(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256</w:t>
      </w:r>
      <w:r w:rsidR="00AE3250">
        <w:rPr>
          <w:rFonts w:ascii="Angsana New" w:hAnsi="Angsana New"/>
          <w:i/>
          <w:iCs/>
          <w:sz w:val="30"/>
          <w:szCs w:val="30"/>
        </w:rPr>
        <w:t>2</w:t>
      </w:r>
      <w:r w:rsidRPr="00D31193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1</w:t>
      </w:r>
      <w:r w:rsidRPr="00D31193">
        <w:rPr>
          <w:rFonts w:ascii="Angsana New" w:hAnsi="Angsana New"/>
          <w:i/>
          <w:iCs/>
          <w:sz w:val="30"/>
          <w:szCs w:val="30"/>
        </w:rPr>
        <w:t>.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4</w:t>
      </w:r>
      <w:r w:rsidRPr="00D3119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- </w:t>
      </w:r>
      <w:r w:rsidR="00AE3250">
        <w:rPr>
          <w:rFonts w:ascii="Angsana New" w:hAnsi="Angsana New"/>
          <w:i/>
          <w:iCs/>
          <w:sz w:val="30"/>
          <w:szCs w:val="30"/>
        </w:rPr>
        <w:t>2</w:t>
      </w:r>
      <w:r w:rsidRPr="00D31193">
        <w:rPr>
          <w:rFonts w:ascii="Angsana New" w:hAnsi="Angsana New"/>
          <w:i/>
          <w:iCs/>
          <w:sz w:val="30"/>
          <w:szCs w:val="30"/>
        </w:rPr>
        <w:t>.</w:t>
      </w:r>
      <w:r w:rsidR="00AE3250">
        <w:rPr>
          <w:rFonts w:ascii="Angsana New" w:hAnsi="Angsana New"/>
          <w:i/>
          <w:iCs/>
          <w:sz w:val="30"/>
          <w:szCs w:val="30"/>
        </w:rPr>
        <w:t>0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D31193">
        <w:rPr>
          <w:rFonts w:ascii="Angsana New" w:hAnsi="Angsana New"/>
          <w:i/>
          <w:iCs/>
          <w:sz w:val="30"/>
          <w:szCs w:val="30"/>
        </w:rPr>
        <w:t>)</w:t>
      </w:r>
    </w:p>
    <w:p w14:paraId="2C366F10" w14:textId="3F4F7701" w:rsidR="00A743C3" w:rsidRPr="00D31193" w:rsidRDefault="00A743C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695320F" w14:textId="781E0F4F" w:rsidR="00A743C3" w:rsidRPr="00D31193" w:rsidRDefault="00A743C3" w:rsidP="0069341F">
      <w:pPr>
        <w:ind w:left="54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Pr="00D3119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D6443C" w:rsidRPr="00D31193">
        <w:rPr>
          <w:rFonts w:ascii="Angsana New" w:hAnsi="Angsana New"/>
          <w:b/>
          <w:bCs/>
          <w:i/>
          <w:iCs/>
          <w:sz w:val="30"/>
          <w:szCs w:val="30"/>
        </w:rPr>
        <w:t>2562</w:t>
      </w:r>
      <w:r w:rsidRPr="00D31193">
        <w:rPr>
          <w:rFonts w:ascii="Angsana New" w:hAnsi="Angsana New"/>
          <w:b/>
          <w:bCs/>
          <w:i/>
          <w:iCs/>
          <w:sz w:val="30"/>
          <w:szCs w:val="30"/>
        </w:rPr>
        <w:t xml:space="preserve">: </w:t>
      </w:r>
      <w:r w:rsidRPr="00D311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  <w:r w:rsidRPr="00D31193">
        <w:rPr>
          <w:rFonts w:ascii="Angsana New" w:hAnsi="Angsana New"/>
          <w:b/>
          <w:bCs/>
          <w:i/>
          <w:iCs/>
          <w:sz w:val="30"/>
          <w:szCs w:val="30"/>
        </w:rPr>
        <w:t>)</w:t>
      </w:r>
    </w:p>
    <w:p w14:paraId="2FF2F60B" w14:textId="03CD4C35" w:rsidR="00A743C3" w:rsidRPr="00D31193" w:rsidRDefault="00A743C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0F14975" w14:textId="4101B740" w:rsidR="0036368A" w:rsidRPr="00D31193" w:rsidRDefault="00A743C3" w:rsidP="0069341F">
      <w:pPr>
        <w:pStyle w:val="block"/>
        <w:spacing w:after="0" w:line="240" w:lineRule="auto"/>
        <w:ind w:left="63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31193">
        <w:rPr>
          <w:rFonts w:ascii="Angsana New" w:hAnsi="Angsana New"/>
          <w:sz w:val="30"/>
          <w:szCs w:val="30"/>
          <w:cs/>
          <w:lang w:val="en-US" w:bidi="th-TH"/>
        </w:rPr>
        <w:t>บริษัททำสัญญาเช่ากับบริษัทในประเทศ</w:t>
      </w:r>
      <w:r w:rsidRPr="00D31193">
        <w:rPr>
          <w:rFonts w:ascii="Angsana New" w:hAnsi="Angsana New" w:hint="cs"/>
          <w:sz w:val="30"/>
          <w:szCs w:val="30"/>
          <w:cs/>
          <w:lang w:val="en-US" w:bidi="th-TH"/>
        </w:rPr>
        <w:t>หลาย</w:t>
      </w:r>
      <w:r w:rsidRPr="00D31193">
        <w:rPr>
          <w:rFonts w:ascii="Angsana New" w:hAnsi="Angsana New"/>
          <w:sz w:val="30"/>
          <w:szCs w:val="30"/>
          <w:cs/>
          <w:lang w:val="en-US" w:bidi="th-TH"/>
        </w:rPr>
        <w:t>แห่งเพื่อ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เช่า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และยานพาหนะ</w:t>
      </w:r>
      <w:r w:rsidRPr="00D311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C5521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FC5521" w:rsidRPr="00D31193">
        <w:rPr>
          <w:rFonts w:ascii="Angsana New" w:hAnsi="Angsana New"/>
          <w:sz w:val="30"/>
          <w:szCs w:val="30"/>
          <w:cs/>
          <w:lang w:val="en-US" w:bidi="th-TH"/>
        </w:rPr>
        <w:t>สัญญา</w:t>
      </w:r>
      <w:r w:rsidR="00FC5521" w:rsidRPr="00D31193">
        <w:rPr>
          <w:rFonts w:ascii="Angsana New" w:hAnsi="Angsana New" w:hint="cs"/>
          <w:sz w:val="30"/>
          <w:szCs w:val="30"/>
          <w:cs/>
          <w:lang w:val="en-US" w:bidi="th-TH"/>
        </w:rPr>
        <w:t>มีกำหนด</w:t>
      </w:r>
      <w:r w:rsidR="00FC5521" w:rsidRPr="00D31193">
        <w:rPr>
          <w:rFonts w:ascii="Angsana New" w:hAnsi="Angsana New"/>
          <w:sz w:val="30"/>
          <w:szCs w:val="30"/>
          <w:cs/>
          <w:lang w:val="en-US" w:bidi="th-TH"/>
        </w:rPr>
        <w:t>ชำระ</w:t>
      </w:r>
      <w:r w:rsidR="00FC5521" w:rsidRPr="00850339">
        <w:rPr>
          <w:rFonts w:ascii="Angsana New" w:hAnsi="Angsana New"/>
          <w:spacing w:val="4"/>
          <w:sz w:val="30"/>
          <w:szCs w:val="30"/>
          <w:cs/>
          <w:lang w:val="en-US" w:bidi="th-TH"/>
        </w:rPr>
        <w:t>คืน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ภายใน </w:t>
      </w:r>
      <w:r w:rsidR="00FC5521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2 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ปี </w:t>
      </w:r>
      <w:r w:rsidR="00FC5521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9 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เดือน</w:t>
      </w:r>
      <w:r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ถึง </w:t>
      </w:r>
      <w:r w:rsidR="00FC5521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5 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ปี และ</w:t>
      </w:r>
      <w:r w:rsidRPr="00850339">
        <w:rPr>
          <w:rFonts w:ascii="Angsana New" w:hAnsi="Angsana New"/>
          <w:spacing w:val="4"/>
          <w:sz w:val="30"/>
          <w:szCs w:val="30"/>
          <w:cs/>
          <w:lang w:val="en-US" w:bidi="th-TH"/>
        </w:rPr>
        <w:t>มีอัตราดอกเบี้ยร้อยล</w:t>
      </w:r>
      <w:r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ะ </w:t>
      </w:r>
      <w:r w:rsidR="00D6443C" w:rsidRPr="00850339">
        <w:rPr>
          <w:rFonts w:ascii="Angsana New" w:hAnsi="Angsana New"/>
          <w:spacing w:val="4"/>
          <w:sz w:val="30"/>
          <w:szCs w:val="30"/>
          <w:lang w:val="en-US" w:bidi="th-TH"/>
        </w:rPr>
        <w:t>1</w:t>
      </w:r>
      <w:r w:rsidRPr="00850339">
        <w:rPr>
          <w:rFonts w:ascii="Angsana New" w:hAnsi="Angsana New"/>
          <w:spacing w:val="4"/>
          <w:sz w:val="30"/>
          <w:szCs w:val="30"/>
          <w:lang w:val="en-US" w:bidi="th-TH"/>
        </w:rPr>
        <w:t>.</w:t>
      </w:r>
      <w:r w:rsidR="00D6443C" w:rsidRPr="00850339">
        <w:rPr>
          <w:rFonts w:ascii="Angsana New" w:hAnsi="Angsana New"/>
          <w:spacing w:val="4"/>
          <w:sz w:val="30"/>
          <w:szCs w:val="30"/>
          <w:lang w:val="en-US" w:bidi="th-TH"/>
        </w:rPr>
        <w:t>2</w:t>
      </w:r>
      <w:r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6F1DE7">
        <w:rPr>
          <w:rFonts w:ascii="Angsana New" w:hAnsi="Angsana New"/>
          <w:spacing w:val="4"/>
          <w:sz w:val="30"/>
          <w:szCs w:val="30"/>
          <w:lang w:val="en-US" w:bidi="th-TH"/>
        </w:rPr>
        <w:t>-</w:t>
      </w:r>
      <w:r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D6443C" w:rsidRPr="00850339">
        <w:rPr>
          <w:rFonts w:ascii="Angsana New" w:hAnsi="Angsana New"/>
          <w:spacing w:val="4"/>
          <w:sz w:val="30"/>
          <w:szCs w:val="30"/>
          <w:lang w:val="en-US" w:bidi="th-TH"/>
        </w:rPr>
        <w:t>15</w:t>
      </w:r>
      <w:r w:rsidRPr="00850339">
        <w:rPr>
          <w:rFonts w:ascii="Angsana New" w:hAnsi="Angsana New"/>
          <w:spacing w:val="4"/>
          <w:sz w:val="30"/>
          <w:szCs w:val="30"/>
          <w:lang w:val="en-US" w:bidi="th-TH"/>
        </w:rPr>
        <w:t>.</w:t>
      </w:r>
      <w:r w:rsidR="00D6443C" w:rsidRPr="00850339">
        <w:rPr>
          <w:rFonts w:ascii="Angsana New" w:hAnsi="Angsana New"/>
          <w:spacing w:val="4"/>
          <w:sz w:val="30"/>
          <w:szCs w:val="30"/>
          <w:lang w:val="en-US" w:bidi="th-TH"/>
        </w:rPr>
        <w:t>8</w:t>
      </w:r>
      <w:r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Pr="00850339">
        <w:rPr>
          <w:rFonts w:ascii="Angsana New" w:hAnsi="Angsana New"/>
          <w:spacing w:val="4"/>
          <w:sz w:val="30"/>
          <w:szCs w:val="30"/>
          <w:cs/>
          <w:lang w:val="en-US" w:bidi="th-TH"/>
        </w:rPr>
        <w:t>ต่อปี</w:t>
      </w:r>
      <w:r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Pr="00850339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ในปี </w:t>
      </w:r>
      <w:r w:rsidR="00D6443C" w:rsidRPr="00850339">
        <w:rPr>
          <w:rFonts w:ascii="Angsana New" w:hAnsi="Angsana New"/>
          <w:spacing w:val="4"/>
          <w:sz w:val="30"/>
          <w:szCs w:val="30"/>
          <w:lang w:val="en-US" w:bidi="th-TH"/>
        </w:rPr>
        <w:t>2563</w:t>
      </w:r>
      <w:r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Pr="00850339">
        <w:rPr>
          <w:rFonts w:ascii="Angsana New" w:hAnsi="Angsana New"/>
          <w:i/>
          <w:iCs/>
          <w:spacing w:val="4"/>
          <w:sz w:val="30"/>
          <w:szCs w:val="30"/>
          <w:cs/>
          <w:lang w:val="en-US" w:bidi="th-TH"/>
        </w:rPr>
        <w:t>(</w:t>
      </w:r>
      <w:r w:rsidR="00D6443C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2562</w:t>
      </w:r>
      <w:r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 xml:space="preserve">: </w:t>
      </w:r>
      <w:r w:rsidRPr="00850339">
        <w:rPr>
          <w:rFonts w:ascii="Angsana New" w:hAnsi="Angsana New"/>
          <w:i/>
          <w:iCs/>
          <w:spacing w:val="4"/>
          <w:sz w:val="30"/>
          <w:szCs w:val="30"/>
          <w:cs/>
          <w:lang w:val="en-US" w:bidi="th-TH"/>
        </w:rPr>
        <w:t>ร้อยละ</w:t>
      </w:r>
      <w:r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 xml:space="preserve"> </w:t>
      </w:r>
      <w:r w:rsidR="00D6443C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5</w:t>
      </w:r>
      <w:r w:rsidR="00470CED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.</w:t>
      </w:r>
      <w:r w:rsidR="00D6443C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9</w:t>
      </w:r>
      <w:r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 xml:space="preserve"> </w:t>
      </w:r>
      <w:r w:rsidR="006F1DE7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-</w:t>
      </w:r>
      <w:r w:rsidRPr="00850339">
        <w:rPr>
          <w:rFonts w:ascii="Angsana New" w:hAnsi="Angsana New"/>
          <w:i/>
          <w:iCs/>
          <w:spacing w:val="4"/>
          <w:sz w:val="30"/>
          <w:szCs w:val="30"/>
          <w:cs/>
          <w:lang w:val="en-US" w:bidi="th-TH"/>
        </w:rPr>
        <w:t xml:space="preserve"> </w:t>
      </w:r>
      <w:r w:rsidR="00D6443C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15</w:t>
      </w:r>
      <w:r w:rsidR="00470CED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.</w:t>
      </w:r>
      <w:r w:rsidR="00D6443C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8</w:t>
      </w:r>
      <w:r w:rsidRPr="00D311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</w:t>
      </w:r>
      <w:r w:rsidRPr="00D31193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="0036368A" w:rsidRPr="00D31193">
        <w:rPr>
          <w:rFonts w:ascii="Angsana New" w:hAnsi="Angsana New"/>
          <w:sz w:val="30"/>
          <w:szCs w:val="30"/>
          <w:lang w:val="en-US" w:bidi="th-TH"/>
        </w:rPr>
        <w:br w:type="page"/>
      </w:r>
    </w:p>
    <w:p w14:paraId="448FDDB0" w14:textId="6E764295" w:rsidR="00B301EA" w:rsidRPr="00D31193" w:rsidRDefault="00B301EA" w:rsidP="00B30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D31193">
        <w:rPr>
          <w:rFonts w:ascii="Angsana New" w:eastAsia="Calibri" w:hAnsi="Angsana New" w:hint="cs"/>
          <w:color w:val="000000"/>
          <w:sz w:val="30"/>
          <w:szCs w:val="30"/>
          <w:cs/>
        </w:rPr>
        <w:lastRenderedPageBreak/>
        <w:t xml:space="preserve">หนี้สินตามสัญญาเช่าการเงิน ณ วันที่ </w:t>
      </w:r>
      <w:r w:rsidR="00D6443C" w:rsidRPr="00D31193">
        <w:rPr>
          <w:rFonts w:ascii="Angsana New" w:eastAsia="Calibri" w:hAnsi="Angsana New"/>
          <w:color w:val="000000"/>
          <w:sz w:val="30"/>
          <w:szCs w:val="30"/>
        </w:rPr>
        <w:t>31</w:t>
      </w:r>
      <w:r w:rsidRPr="00D3119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eastAsia="Calibri" w:hAnsi="Angsana New"/>
          <w:color w:val="000000"/>
          <w:sz w:val="30"/>
          <w:szCs w:val="30"/>
        </w:rPr>
        <w:t>2562</w:t>
      </w:r>
      <w:r w:rsidRPr="00D3119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มีรายละเอียดดังนี้</w:t>
      </w:r>
    </w:p>
    <w:p w14:paraId="48FE8CE3" w14:textId="686FB3DC" w:rsidR="00B301EA" w:rsidRPr="00D31193" w:rsidRDefault="00B301EA" w:rsidP="00470CE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83"/>
        <w:gridCol w:w="180"/>
        <w:gridCol w:w="1530"/>
        <w:gridCol w:w="180"/>
        <w:gridCol w:w="1710"/>
        <w:gridCol w:w="180"/>
        <w:gridCol w:w="1530"/>
      </w:tblGrid>
      <w:tr w:rsidR="00470CED" w:rsidRPr="00D31193" w14:paraId="646ED3AE" w14:textId="77777777" w:rsidTr="00470CED">
        <w:trPr>
          <w:cantSplit/>
          <w:trHeight w:val="418"/>
          <w:tblHeader/>
        </w:trPr>
        <w:tc>
          <w:tcPr>
            <w:tcW w:w="3690" w:type="dxa"/>
          </w:tcPr>
          <w:p w14:paraId="3B161FA6" w14:textId="77777777" w:rsidR="00470CED" w:rsidRPr="00D31193" w:rsidRDefault="00470CED" w:rsidP="001548C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AC8F6A0" w14:textId="77777777" w:rsidR="00470CED" w:rsidRPr="00D31193" w:rsidRDefault="00470CED" w:rsidP="001548C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AA315D" w14:textId="77777777" w:rsidR="00470CED" w:rsidRPr="00D31193" w:rsidRDefault="00470CED" w:rsidP="00154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E34A370" w14:textId="77777777" w:rsidR="00470CED" w:rsidRPr="00D31193" w:rsidRDefault="00470CED" w:rsidP="001548C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3119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0CED" w:rsidRPr="00D31193" w14:paraId="610ACE64" w14:textId="77777777" w:rsidTr="00470CED">
        <w:trPr>
          <w:cantSplit/>
          <w:trHeight w:val="1258"/>
          <w:tblHeader/>
        </w:trPr>
        <w:tc>
          <w:tcPr>
            <w:tcW w:w="3690" w:type="dxa"/>
          </w:tcPr>
          <w:p w14:paraId="0ABBABCE" w14:textId="77777777" w:rsidR="00470CED" w:rsidRPr="00D31193" w:rsidRDefault="00470CED" w:rsidP="001548C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CBABF66" w14:textId="77777777" w:rsidR="00470CED" w:rsidRPr="00D31193" w:rsidRDefault="00470CED" w:rsidP="001548C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034D836D" w14:textId="77777777" w:rsidR="00470CED" w:rsidRPr="00D31193" w:rsidRDefault="00470CED" w:rsidP="001548C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B79821" w14:textId="77777777" w:rsidR="00470CED" w:rsidRPr="00D31193" w:rsidRDefault="00470CED" w:rsidP="001548C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541849" w14:textId="77777777" w:rsidR="00470CED" w:rsidRPr="00D31193" w:rsidRDefault="00470CED" w:rsidP="00154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348163" w14:textId="77777777" w:rsidR="00470CED" w:rsidRPr="00D31193" w:rsidRDefault="00470CED" w:rsidP="001548C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จำนวนเงิ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น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ขั้นต่ำที่ต้องจ่าย</w:t>
            </w:r>
          </w:p>
        </w:tc>
        <w:tc>
          <w:tcPr>
            <w:tcW w:w="180" w:type="dxa"/>
            <w:vAlign w:val="bottom"/>
          </w:tcPr>
          <w:p w14:paraId="535476C6" w14:textId="77777777" w:rsidR="00470CED" w:rsidRPr="00D31193" w:rsidRDefault="00470CED" w:rsidP="001548C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A5D7287" w14:textId="77777777" w:rsidR="00470CED" w:rsidRPr="00D31193" w:rsidRDefault="00470CED" w:rsidP="001548C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  <w:tc>
          <w:tcPr>
            <w:tcW w:w="180" w:type="dxa"/>
            <w:vAlign w:val="bottom"/>
          </w:tcPr>
          <w:p w14:paraId="1DFF94C3" w14:textId="77777777" w:rsidR="00470CED" w:rsidRPr="00D31193" w:rsidRDefault="00470CED" w:rsidP="001548C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0FAD002" w14:textId="77777777" w:rsidR="00470CED" w:rsidRPr="00D31193" w:rsidRDefault="00470CED" w:rsidP="001548C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มูลค่าปัจจุบันของจำนวนเงินขั้นต่ำที่ต้องจ่าย</w:t>
            </w:r>
          </w:p>
        </w:tc>
      </w:tr>
      <w:tr w:rsidR="00470CED" w:rsidRPr="00D31193" w14:paraId="6F9248BA" w14:textId="77777777" w:rsidTr="00470CED">
        <w:trPr>
          <w:cantSplit/>
          <w:trHeight w:val="399"/>
          <w:tblHeader/>
        </w:trPr>
        <w:tc>
          <w:tcPr>
            <w:tcW w:w="3690" w:type="dxa"/>
          </w:tcPr>
          <w:p w14:paraId="769CC14B" w14:textId="77777777" w:rsidR="00470CED" w:rsidRPr="00D31193" w:rsidRDefault="00470CED" w:rsidP="001548C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6B05AD2" w14:textId="77777777" w:rsidR="00470CED" w:rsidRPr="00D31193" w:rsidRDefault="00470CED" w:rsidP="001548C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991ECD" w14:textId="77777777" w:rsidR="00470CED" w:rsidRPr="00D31193" w:rsidRDefault="00470CED" w:rsidP="00154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B3F89B3" w14:textId="77777777" w:rsidR="00470CED" w:rsidRPr="00D31193" w:rsidRDefault="00470CED" w:rsidP="001548C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70CED" w:rsidRPr="00D31193" w14:paraId="36713C19" w14:textId="77777777" w:rsidTr="00470CED">
        <w:trPr>
          <w:cantSplit/>
          <w:trHeight w:val="399"/>
          <w:tblHeader/>
        </w:trPr>
        <w:tc>
          <w:tcPr>
            <w:tcW w:w="3690" w:type="dxa"/>
          </w:tcPr>
          <w:p w14:paraId="59FD0A52" w14:textId="7AEA1359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81C447" w14:textId="77777777" w:rsidR="00470CED" w:rsidRPr="00D31193" w:rsidRDefault="00470CED" w:rsidP="001548C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3C57E" w14:textId="77777777" w:rsidR="00470CED" w:rsidRPr="00D31193" w:rsidRDefault="00470CED" w:rsidP="00154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4CC2340" w14:textId="77777777" w:rsidR="00470CED" w:rsidRPr="00D31193" w:rsidRDefault="00470CED" w:rsidP="001548C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470CED" w:rsidRPr="00D31193" w14:paraId="79547FA3" w14:textId="77777777" w:rsidTr="00470CED">
        <w:trPr>
          <w:cantSplit/>
          <w:trHeight w:val="418"/>
        </w:trPr>
        <w:tc>
          <w:tcPr>
            <w:tcW w:w="3690" w:type="dxa"/>
          </w:tcPr>
          <w:p w14:paraId="311B4980" w14:textId="2720A2CA" w:rsidR="00470CED" w:rsidRPr="00D31193" w:rsidRDefault="00470CED" w:rsidP="001548C9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3" w:type="dxa"/>
            <w:vAlign w:val="bottom"/>
          </w:tcPr>
          <w:p w14:paraId="7EDF72BC" w14:textId="77777777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41A230" w14:textId="77777777" w:rsidR="00470CED" w:rsidRPr="00D31193" w:rsidRDefault="00470CED" w:rsidP="001548C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F7EA13" w14:textId="7D1AB942" w:rsidR="00470CED" w:rsidRPr="00D31193" w:rsidRDefault="00D6443C" w:rsidP="0015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</w:t>
            </w:r>
            <w:r w:rsidR="00470CED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B9E2F" w14:textId="77777777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250759F" w14:textId="34977A64" w:rsidR="00470CED" w:rsidRPr="00D31193" w:rsidRDefault="00D6443C" w:rsidP="0015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D3B0A" w14:textId="77777777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8EC626" w14:textId="3A00A1CC" w:rsidR="00470CED" w:rsidRPr="00D31193" w:rsidRDefault="00D6443C" w:rsidP="001548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="00470CED" w:rsidRPr="00D3119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387</w:t>
            </w:r>
          </w:p>
        </w:tc>
      </w:tr>
      <w:tr w:rsidR="00470CED" w:rsidRPr="00D31193" w14:paraId="5B5FAD33" w14:textId="77777777" w:rsidTr="00470CED">
        <w:trPr>
          <w:cantSplit/>
          <w:trHeight w:val="399"/>
        </w:trPr>
        <w:tc>
          <w:tcPr>
            <w:tcW w:w="3873" w:type="dxa"/>
            <w:gridSpan w:val="2"/>
          </w:tcPr>
          <w:p w14:paraId="39B17645" w14:textId="3C17D4F4" w:rsidR="00470CED" w:rsidRPr="00D31193" w:rsidRDefault="00D6443C" w:rsidP="001548C9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="00470CED" w:rsidRPr="00D311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/>
                <w:sz w:val="30"/>
                <w:szCs w:val="30"/>
              </w:rPr>
              <w:t>5</w:t>
            </w:r>
            <w:r w:rsidR="00470CED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0CED" w:rsidRPr="00D3119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6812F7D3" w14:textId="77777777" w:rsidR="00470CED" w:rsidRPr="00D31193" w:rsidRDefault="00470CED" w:rsidP="001548C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A53C9" w14:textId="4FEB902F" w:rsidR="00470CED" w:rsidRPr="00D31193" w:rsidRDefault="00D6443C" w:rsidP="0015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9</w:t>
            </w:r>
            <w:r w:rsidR="00470CED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D22B5" w14:textId="77777777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947AD" w14:textId="00CD636F" w:rsidR="00470CED" w:rsidRPr="00D31193" w:rsidRDefault="00D6443C" w:rsidP="001548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FB474" w14:textId="77777777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AA2AE" w14:textId="6F7AA9C4" w:rsidR="00470CED" w:rsidRPr="00D31193" w:rsidRDefault="00D6443C" w:rsidP="001548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470CED" w:rsidRPr="00D3119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914</w:t>
            </w:r>
          </w:p>
        </w:tc>
      </w:tr>
      <w:tr w:rsidR="00470CED" w:rsidRPr="00D31193" w14:paraId="69153081" w14:textId="77777777" w:rsidTr="00470CED">
        <w:trPr>
          <w:cantSplit/>
          <w:trHeight w:val="409"/>
        </w:trPr>
        <w:tc>
          <w:tcPr>
            <w:tcW w:w="3690" w:type="dxa"/>
          </w:tcPr>
          <w:p w14:paraId="00845C04" w14:textId="77777777" w:rsidR="00470CED" w:rsidRPr="00D31193" w:rsidRDefault="00470CED" w:rsidP="001548C9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" w:type="dxa"/>
            <w:vAlign w:val="bottom"/>
          </w:tcPr>
          <w:p w14:paraId="70CABACD" w14:textId="77777777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6D30E7" w14:textId="77777777" w:rsidR="00470CED" w:rsidRPr="00D31193" w:rsidRDefault="00470CED" w:rsidP="001548C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F9D89E" w14:textId="1CAFEF5B" w:rsidR="00470CED" w:rsidRPr="00D31193" w:rsidRDefault="00D6443C" w:rsidP="00154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470CED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82945" w14:textId="77777777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543048" w14:textId="3278A1E0" w:rsidR="00470CED" w:rsidRPr="00D31193" w:rsidRDefault="00D6443C" w:rsidP="0015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70CED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D096E" w14:textId="77777777" w:rsidR="00470CED" w:rsidRPr="00D31193" w:rsidRDefault="00470CED" w:rsidP="001548C9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FA18C" w14:textId="5E89AF52" w:rsidR="00470CED" w:rsidRPr="00D31193" w:rsidRDefault="00D6443C" w:rsidP="001548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470CED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</w:tr>
    </w:tbl>
    <w:p w14:paraId="515D6A8B" w14:textId="77777777" w:rsidR="00470CED" w:rsidRPr="00D31193" w:rsidRDefault="00470CED" w:rsidP="00470CE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850A78E" w14:textId="031F4439" w:rsidR="00470CED" w:rsidRPr="00D31193" w:rsidRDefault="00470CED" w:rsidP="00470CE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  <w:lang w:bidi="th-TH"/>
        </w:rPr>
        <w:t>ระยะเวลาการครบกำหนด</w:t>
      </w:r>
      <w:r w:rsidR="00B301EA" w:rsidRPr="00D31193">
        <w:rPr>
          <w:rFonts w:ascii="Angsana New" w:hAnsi="Angsana New" w:hint="cs"/>
          <w:sz w:val="30"/>
          <w:szCs w:val="30"/>
          <w:cs/>
          <w:lang w:bidi="th-TH"/>
        </w:rPr>
        <w:t>ชำระของยอด</w:t>
      </w:r>
      <w:r w:rsidRPr="00D31193">
        <w:rPr>
          <w:rFonts w:ascii="Angsana New" w:hAnsi="Angsana New" w:hint="cs"/>
          <w:sz w:val="30"/>
          <w:szCs w:val="30"/>
          <w:cs/>
          <w:lang w:bidi="th-TH"/>
        </w:rPr>
        <w:t>คงเหลือตามสัญญาของหนี้สิน</w:t>
      </w:r>
      <w:r w:rsidR="00B301EA" w:rsidRPr="00D31193">
        <w:rPr>
          <w:rFonts w:ascii="Angsana New" w:hAnsi="Angsana New" w:hint="cs"/>
          <w:sz w:val="30"/>
          <w:szCs w:val="30"/>
          <w:cs/>
          <w:lang w:bidi="th-TH"/>
        </w:rPr>
        <w:t>ตามสัญญาเช่า</w:t>
      </w:r>
      <w:r w:rsidRPr="00D31193"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 </w:t>
      </w:r>
      <w:r w:rsidR="00D6443C" w:rsidRPr="00D31193">
        <w:rPr>
          <w:rFonts w:ascii="Angsana New" w:hAnsi="Angsana New"/>
          <w:sz w:val="30"/>
          <w:szCs w:val="30"/>
          <w:lang w:val="en-US" w:bidi="th-TH"/>
        </w:rPr>
        <w:t>31</w:t>
      </w:r>
      <w:r w:rsidRPr="00D311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D6443C" w:rsidRPr="00D31193">
        <w:rPr>
          <w:rFonts w:ascii="Angsana New" w:hAnsi="Angsana New"/>
          <w:sz w:val="30"/>
          <w:szCs w:val="30"/>
          <w:lang w:val="en-US" w:bidi="th-TH"/>
        </w:rPr>
        <w:t>2563</w:t>
      </w:r>
      <w:r w:rsidRPr="00D311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  <w:lang w:val="en-US" w:bidi="th-TH"/>
        </w:rPr>
        <w:t>ดูหมายเหตุข้อ</w:t>
      </w:r>
      <w:r w:rsidR="006E4C25" w:rsidRPr="00D311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6443C" w:rsidRPr="00D31193">
        <w:rPr>
          <w:rFonts w:ascii="Angsana New" w:hAnsi="Angsana New"/>
          <w:sz w:val="30"/>
          <w:szCs w:val="30"/>
          <w:lang w:val="en-US" w:bidi="th-TH"/>
        </w:rPr>
        <w:t>31</w:t>
      </w:r>
      <w:r w:rsidRPr="00D31193">
        <w:rPr>
          <w:rFonts w:ascii="Angsana New" w:hAnsi="Angsana New"/>
          <w:sz w:val="30"/>
          <w:szCs w:val="30"/>
          <w:rtl/>
          <w:cs/>
        </w:rPr>
        <w:tab/>
      </w:r>
    </w:p>
    <w:p w14:paraId="6DB01EB0" w14:textId="77777777" w:rsidR="005D0B18" w:rsidRPr="00D31193" w:rsidRDefault="005D0B18" w:rsidP="00A033F2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8EF6648" w14:textId="43231454" w:rsidR="004D5CDB" w:rsidRPr="00D31193" w:rsidRDefault="004D5CDB" w:rsidP="006934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063930FD" w14:textId="77777777" w:rsidR="002C5651" w:rsidRPr="00D31193" w:rsidRDefault="002C5651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630"/>
        <w:gridCol w:w="180"/>
        <w:gridCol w:w="1530"/>
        <w:gridCol w:w="180"/>
        <w:gridCol w:w="1710"/>
        <w:gridCol w:w="180"/>
        <w:gridCol w:w="1530"/>
      </w:tblGrid>
      <w:tr w:rsidR="004D5CDB" w:rsidRPr="00D31193" w14:paraId="1B68324B" w14:textId="77777777" w:rsidTr="0069341F">
        <w:trPr>
          <w:cantSplit/>
          <w:trHeight w:val="418"/>
          <w:tblHeader/>
        </w:trPr>
        <w:tc>
          <w:tcPr>
            <w:tcW w:w="3690" w:type="dxa"/>
          </w:tcPr>
          <w:p w14:paraId="6C582DD2" w14:textId="77777777" w:rsidR="004D5CDB" w:rsidRPr="00D31193" w:rsidRDefault="004D5CDB" w:rsidP="00B254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E2CEE0" w14:textId="77777777" w:rsidR="004D5CDB" w:rsidRPr="00D31193" w:rsidRDefault="004D5CDB" w:rsidP="00B2547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271C0D" w14:textId="77777777" w:rsidR="004D5CDB" w:rsidRPr="00D31193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46BECCC" w14:textId="77777777" w:rsidR="004D5CDB" w:rsidRPr="00D31193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3119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5CDB" w:rsidRPr="00D31193" w14:paraId="04DF57F0" w14:textId="77777777" w:rsidTr="0069341F">
        <w:trPr>
          <w:cantSplit/>
          <w:trHeight w:val="1258"/>
          <w:tblHeader/>
        </w:trPr>
        <w:tc>
          <w:tcPr>
            <w:tcW w:w="3690" w:type="dxa"/>
          </w:tcPr>
          <w:p w14:paraId="075E151B" w14:textId="77777777" w:rsidR="004D5CDB" w:rsidRPr="00D31193" w:rsidRDefault="004D5CDB" w:rsidP="00B254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5C6694" w14:textId="77777777" w:rsidR="004D5CDB" w:rsidRPr="00D31193" w:rsidRDefault="004D5CDB" w:rsidP="00B2547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D81754" w14:textId="77777777" w:rsidR="004D5CDB" w:rsidRPr="00D31193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03CA02" w14:textId="77777777" w:rsidR="004D5CDB" w:rsidRPr="00D31193" w:rsidRDefault="004D5CDB" w:rsidP="00B254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B697610" w14:textId="77777777" w:rsidR="004D5CDB" w:rsidRPr="00D31193" w:rsidRDefault="004D5CDB" w:rsidP="00B254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7E2F44B" w14:textId="5B8C6018" w:rsidR="004D5CDB" w:rsidRPr="00D31193" w:rsidRDefault="00D362AA" w:rsidP="00B254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หนี้สินตามสัญญาเช่า </w:t>
            </w:r>
            <w:r w:rsidRPr="00D31193">
              <w:rPr>
                <w:rFonts w:ascii="Angsana New" w:eastAsia="Calibri" w:hAnsi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D6443C" w:rsidRPr="00D31193">
              <w:rPr>
                <w:rFonts w:ascii="Angsana New" w:eastAsia="Calibri" w:hAnsi="Angsana New"/>
                <w:b w:val="0"/>
                <w:i/>
                <w:iCs/>
                <w:sz w:val="30"/>
                <w:szCs w:val="30"/>
                <w:lang w:val="en-US" w:bidi="th-TH"/>
              </w:rPr>
              <w:t>2562</w:t>
            </w:r>
            <w:r w:rsidRPr="00D31193">
              <w:rPr>
                <w:rFonts w:ascii="Angsana New" w:eastAsia="Calibri" w:hAnsi="Angsana New"/>
                <w:b w:val="0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="004D5CDB" w:rsidRPr="00D31193">
              <w:rPr>
                <w:rFonts w:ascii="Angsana New" w:eastAsia="Calibri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  <w:r w:rsidRPr="00D31193">
              <w:rPr>
                <w:rFonts w:ascii="Angsana New" w:eastAsia="Calibri" w:hAnsi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8C2A8BB" w14:textId="77777777" w:rsidR="004D5CDB" w:rsidRPr="00D31193" w:rsidRDefault="004D5CDB" w:rsidP="00B254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ECFCC58" w14:textId="77777777" w:rsidR="004D5CDB" w:rsidRPr="00D31193" w:rsidRDefault="004D5CDB" w:rsidP="00B254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D5CDB" w:rsidRPr="00D31193" w14:paraId="34A4D20D" w14:textId="77777777" w:rsidTr="0069341F">
        <w:trPr>
          <w:cantSplit/>
          <w:trHeight w:val="399"/>
          <w:tblHeader/>
        </w:trPr>
        <w:tc>
          <w:tcPr>
            <w:tcW w:w="3690" w:type="dxa"/>
          </w:tcPr>
          <w:p w14:paraId="073D515B" w14:textId="77777777" w:rsidR="004D5CDB" w:rsidRPr="00D31193" w:rsidRDefault="004D5CDB" w:rsidP="00B254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66C841" w14:textId="77777777" w:rsidR="004D5CDB" w:rsidRPr="00D31193" w:rsidRDefault="004D5CDB" w:rsidP="00B2547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D484B" w14:textId="77777777" w:rsidR="004D5CDB" w:rsidRPr="00D31193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3E6B478D" w14:textId="77777777" w:rsidR="004D5CDB" w:rsidRPr="00D31193" w:rsidRDefault="004D5CDB" w:rsidP="00B2547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5D14" w:rsidRPr="00D31193" w14:paraId="10D56831" w14:textId="77777777" w:rsidTr="0069341F">
        <w:trPr>
          <w:cantSplit/>
          <w:trHeight w:val="399"/>
          <w:tblHeader/>
        </w:trPr>
        <w:tc>
          <w:tcPr>
            <w:tcW w:w="3690" w:type="dxa"/>
          </w:tcPr>
          <w:p w14:paraId="7CDBA4DB" w14:textId="08D0BF14" w:rsidR="00A65D14" w:rsidRPr="00D31193" w:rsidRDefault="00D6443C" w:rsidP="00A65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505581" w14:textId="77777777" w:rsidR="00A65D14" w:rsidRPr="00D31193" w:rsidRDefault="00A65D14" w:rsidP="00B2547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CF7B9" w14:textId="77777777" w:rsidR="00A65D14" w:rsidRPr="00D31193" w:rsidRDefault="00A65D14" w:rsidP="00B254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AE86773" w14:textId="77777777" w:rsidR="00A65D14" w:rsidRPr="00D31193" w:rsidRDefault="00A65D14" w:rsidP="00B2547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4D5CDB" w:rsidRPr="00D31193" w14:paraId="403C568E" w14:textId="77777777" w:rsidTr="0069341F">
        <w:trPr>
          <w:cantSplit/>
          <w:trHeight w:val="418"/>
        </w:trPr>
        <w:tc>
          <w:tcPr>
            <w:tcW w:w="3690" w:type="dxa"/>
          </w:tcPr>
          <w:p w14:paraId="321B10CB" w14:textId="55139461" w:rsidR="004D5CDB" w:rsidRPr="00D31193" w:rsidRDefault="004D5CDB" w:rsidP="00A65D14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="00040FD7" w:rsidRPr="00D3119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630" w:type="dxa"/>
            <w:vAlign w:val="bottom"/>
          </w:tcPr>
          <w:p w14:paraId="53600DF1" w14:textId="77777777" w:rsidR="004D5CDB" w:rsidRPr="00D31193" w:rsidRDefault="004D5CDB" w:rsidP="00B2547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03BA5B" w14:textId="77777777" w:rsidR="004D5CDB" w:rsidRPr="00D31193" w:rsidRDefault="004D5CDB" w:rsidP="00B254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110CCC" w14:textId="4C29A31A" w:rsidR="004D5CDB" w:rsidRPr="00D31193" w:rsidRDefault="00D6443C" w:rsidP="00AA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446</w:t>
            </w:r>
            <w:r w:rsidR="000040C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4E2DA" w14:textId="77777777" w:rsidR="004D5CDB" w:rsidRPr="00D31193" w:rsidRDefault="004D5CDB" w:rsidP="00040FD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41F7885" w14:textId="1EA3AF13" w:rsidR="004D5CDB" w:rsidRPr="00D31193" w:rsidRDefault="00D6443C" w:rsidP="00AA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15</w:t>
            </w:r>
            <w:r w:rsidR="000040C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706B" w14:textId="77777777" w:rsidR="004D5CDB" w:rsidRPr="00D31193" w:rsidRDefault="004D5CDB" w:rsidP="00040FD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687424" w14:textId="160A639D" w:rsidR="004D5CDB" w:rsidRPr="00D31193" w:rsidRDefault="00D6443C" w:rsidP="001E38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461</w:t>
            </w:r>
            <w:r w:rsidR="000040C2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301</w:t>
            </w:r>
          </w:p>
        </w:tc>
      </w:tr>
      <w:tr w:rsidR="004D5CDB" w:rsidRPr="00D31193" w14:paraId="5A948F77" w14:textId="77777777" w:rsidTr="0069341F">
        <w:trPr>
          <w:cantSplit/>
          <w:trHeight w:val="399"/>
        </w:trPr>
        <w:tc>
          <w:tcPr>
            <w:tcW w:w="4320" w:type="dxa"/>
            <w:gridSpan w:val="2"/>
          </w:tcPr>
          <w:p w14:paraId="65D15861" w14:textId="77777777" w:rsidR="004D5CDB" w:rsidRPr="00D31193" w:rsidRDefault="004D5CDB" w:rsidP="00A65D14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2B38766D" w14:textId="77777777" w:rsidR="004D5CDB" w:rsidRPr="00D31193" w:rsidRDefault="004D5CDB" w:rsidP="00B254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2410BC" w14:textId="389F22A0" w:rsidR="004D5CDB" w:rsidRPr="00D31193" w:rsidRDefault="00D6443C" w:rsidP="00AA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454</w:t>
            </w:r>
            <w:r w:rsidR="000040C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A2CDAB" w14:textId="77777777" w:rsidR="004D5CDB" w:rsidRPr="00D31193" w:rsidRDefault="004D5CDB" w:rsidP="00040FD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AB8FD00" w14:textId="6A5C3550" w:rsidR="004D5CDB" w:rsidRPr="00D31193" w:rsidRDefault="000040C2" w:rsidP="00AA0F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085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EC7C9" w14:textId="77777777" w:rsidR="004D5CDB" w:rsidRPr="00D31193" w:rsidRDefault="004D5CDB" w:rsidP="00040FD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D33B3D" w14:textId="6CA0EA4A" w:rsidR="004D5CDB" w:rsidRPr="00D31193" w:rsidRDefault="00D6443C" w:rsidP="001E38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432</w:t>
            </w:r>
            <w:r w:rsidR="000040C2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915</w:t>
            </w:r>
          </w:p>
        </w:tc>
      </w:tr>
      <w:tr w:rsidR="004D5CDB" w:rsidRPr="00D31193" w14:paraId="60C88E55" w14:textId="77777777" w:rsidTr="0069341F">
        <w:trPr>
          <w:cantSplit/>
          <w:trHeight w:val="409"/>
        </w:trPr>
        <w:tc>
          <w:tcPr>
            <w:tcW w:w="3690" w:type="dxa"/>
          </w:tcPr>
          <w:p w14:paraId="1050AF43" w14:textId="1A04FB6A" w:rsidR="004D5CDB" w:rsidRPr="00D31193" w:rsidRDefault="004D5CDB" w:rsidP="00A65D14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630" w:type="dxa"/>
            <w:vAlign w:val="bottom"/>
          </w:tcPr>
          <w:p w14:paraId="02604774" w14:textId="77777777" w:rsidR="004D5CDB" w:rsidRPr="00D31193" w:rsidRDefault="004D5CDB" w:rsidP="00B2547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2A1E3C3" w14:textId="77777777" w:rsidR="004D5CDB" w:rsidRPr="00D31193" w:rsidRDefault="004D5CDB" w:rsidP="00B254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B99A4" w14:textId="77777777" w:rsidR="004D5CDB" w:rsidRPr="00D31193" w:rsidRDefault="000040C2" w:rsidP="00AA0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320556" w14:textId="77777777" w:rsidR="004D5CDB" w:rsidRPr="00D31193" w:rsidRDefault="004D5CDB" w:rsidP="00040FD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03AF80" w14:textId="3C09A51D" w:rsidR="004D5CDB" w:rsidRPr="00D31193" w:rsidRDefault="00D6443C" w:rsidP="00AA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60</w:t>
            </w:r>
            <w:r w:rsidR="000040C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7093B3" w14:textId="77777777" w:rsidR="004D5CDB" w:rsidRPr="00D31193" w:rsidRDefault="004D5CDB" w:rsidP="00040FD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DEF779" w14:textId="115E2050" w:rsidR="004D5CDB" w:rsidRPr="00D31193" w:rsidRDefault="00D6443C" w:rsidP="001E38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</w:t>
            </w:r>
            <w:r w:rsidR="000040C2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506</w:t>
            </w:r>
          </w:p>
        </w:tc>
      </w:tr>
      <w:tr w:rsidR="004D5CDB" w:rsidRPr="00D31193" w14:paraId="58C965A3" w14:textId="77777777" w:rsidTr="0069341F">
        <w:trPr>
          <w:cantSplit/>
          <w:trHeight w:val="399"/>
        </w:trPr>
        <w:tc>
          <w:tcPr>
            <w:tcW w:w="3690" w:type="dxa"/>
          </w:tcPr>
          <w:p w14:paraId="0909479F" w14:textId="77777777" w:rsidR="004D5CDB" w:rsidRPr="00D31193" w:rsidRDefault="004D5CDB" w:rsidP="00A65D14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630" w:type="dxa"/>
            <w:vAlign w:val="bottom"/>
          </w:tcPr>
          <w:p w14:paraId="440D5216" w14:textId="77777777" w:rsidR="004D5CDB" w:rsidRPr="00D31193" w:rsidRDefault="004D5CDB" w:rsidP="00B2547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130017" w14:textId="77777777" w:rsidR="004D5CDB" w:rsidRPr="00D31193" w:rsidRDefault="004D5CDB" w:rsidP="00B254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753FD" w14:textId="77777777" w:rsidR="004D5CDB" w:rsidRPr="00D31193" w:rsidRDefault="000040C2" w:rsidP="00AA0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72"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DDE63" w14:textId="77777777" w:rsidR="004D5CDB" w:rsidRPr="00D31193" w:rsidRDefault="004D5CDB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94EC3" w14:textId="2D89D61A" w:rsidR="004D5CDB" w:rsidRPr="00D31193" w:rsidRDefault="00D6443C" w:rsidP="00AA0F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040C2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F5DA9" w14:textId="77777777" w:rsidR="004D5CDB" w:rsidRPr="00D31193" w:rsidRDefault="004D5CDB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91FE6" w14:textId="19037F1C" w:rsidR="004D5CDB" w:rsidRPr="00D31193" w:rsidRDefault="00D6443C" w:rsidP="001E38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040C2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327</w:t>
            </w:r>
          </w:p>
        </w:tc>
      </w:tr>
      <w:tr w:rsidR="004D5CDB" w:rsidRPr="00D31193" w14:paraId="79FC5955" w14:textId="77777777" w:rsidTr="0069341F">
        <w:trPr>
          <w:cantSplit/>
          <w:trHeight w:val="418"/>
        </w:trPr>
        <w:tc>
          <w:tcPr>
            <w:tcW w:w="3690" w:type="dxa"/>
          </w:tcPr>
          <w:p w14:paraId="414D0910" w14:textId="2DE8FAA8" w:rsidR="004D5CDB" w:rsidRPr="00D31193" w:rsidRDefault="004D5CDB" w:rsidP="00A65D14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</w:t>
            </w:r>
            <w:r w:rsidR="00040FD7"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630" w:type="dxa"/>
            <w:vAlign w:val="bottom"/>
          </w:tcPr>
          <w:p w14:paraId="43618567" w14:textId="77777777" w:rsidR="004D5CDB" w:rsidRPr="00D31193" w:rsidRDefault="004D5CDB" w:rsidP="00B2547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478B0D" w14:textId="77777777" w:rsidR="004D5CDB" w:rsidRPr="00D31193" w:rsidRDefault="004D5CDB" w:rsidP="00B254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E21E7" w14:textId="2E550C5E" w:rsidR="004D5CDB" w:rsidRPr="00D31193" w:rsidRDefault="00D6443C" w:rsidP="00AA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  <w:r w:rsidR="000040C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76CE4" w14:textId="77777777" w:rsidR="004D5CDB" w:rsidRPr="00D31193" w:rsidRDefault="004D5CDB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935BB" w14:textId="0D3E3274" w:rsidR="004D5CDB" w:rsidRPr="00D31193" w:rsidRDefault="00D6443C" w:rsidP="00AA0F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0040C2" w:rsidRPr="00D311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sz w:val="30"/>
                <w:szCs w:val="30"/>
              </w:rPr>
              <w:t>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F04AD" w14:textId="77777777" w:rsidR="004D5CDB" w:rsidRPr="00D31193" w:rsidRDefault="004D5CDB" w:rsidP="00040FD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32E19" w14:textId="47FD32A5" w:rsidR="004D5CDB" w:rsidRPr="00D31193" w:rsidRDefault="00D6443C" w:rsidP="001E38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957</w:t>
            </w:r>
            <w:r w:rsidR="000040C2" w:rsidRPr="00D311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sz w:val="30"/>
                <w:szCs w:val="30"/>
              </w:rPr>
              <w:t>049</w:t>
            </w:r>
          </w:p>
        </w:tc>
      </w:tr>
      <w:tr w:rsidR="00A033F2" w:rsidRPr="00D31193" w14:paraId="72D324CB" w14:textId="77777777" w:rsidTr="0069341F">
        <w:trPr>
          <w:cantSplit/>
          <w:trHeight w:val="251"/>
          <w:tblHeader/>
        </w:trPr>
        <w:tc>
          <w:tcPr>
            <w:tcW w:w="9630" w:type="dxa"/>
            <w:gridSpan w:val="8"/>
          </w:tcPr>
          <w:p w14:paraId="76A5672E" w14:textId="77777777" w:rsidR="00A033F2" w:rsidRPr="00D31193" w:rsidRDefault="00A033F2" w:rsidP="001E38AC">
            <w:pPr>
              <w:pStyle w:val="acctmergecolhdg"/>
              <w:tabs>
                <w:tab w:val="decimal" w:pos="1183"/>
              </w:tabs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color w:val="000000"/>
                <w:sz w:val="8"/>
                <w:szCs w:val="8"/>
              </w:rPr>
            </w:pPr>
            <w:r w:rsidRPr="00D31193">
              <w:rPr>
                <w:rFonts w:ascii="Angsana New" w:hAnsi="Angsana New"/>
                <w:b w:val="0"/>
                <w:bCs/>
                <w:color w:val="000000"/>
                <w:sz w:val="8"/>
                <w:szCs w:val="8"/>
                <w:rtl/>
                <w:cs/>
              </w:rPr>
              <w:br w:type="page"/>
            </w:r>
          </w:p>
          <w:p w14:paraId="422A7B90" w14:textId="60FA1FDE" w:rsidR="0036368A" w:rsidRPr="00D31193" w:rsidRDefault="0036368A" w:rsidP="001E38AC">
            <w:pPr>
              <w:pStyle w:val="acctmergecolhdg"/>
              <w:tabs>
                <w:tab w:val="decimal" w:pos="1183"/>
              </w:tabs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8"/>
                <w:szCs w:val="8"/>
                <w:cs/>
                <w:lang w:bidi="th-TH"/>
              </w:rPr>
            </w:pPr>
          </w:p>
        </w:tc>
      </w:tr>
    </w:tbl>
    <w:p w14:paraId="2CF98A86" w14:textId="3F579114" w:rsidR="0036368A" w:rsidRPr="00D31193" w:rsidRDefault="0036368A">
      <w:pPr>
        <w:rPr>
          <w:b/>
        </w:rPr>
      </w:pPr>
      <w:r w:rsidRPr="00D31193">
        <w:rPr>
          <w:b/>
        </w:rPr>
        <w:br w:type="page"/>
      </w:r>
    </w:p>
    <w:tbl>
      <w:tblPr>
        <w:tblW w:w="954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630"/>
        <w:gridCol w:w="180"/>
        <w:gridCol w:w="1530"/>
        <w:gridCol w:w="180"/>
        <w:gridCol w:w="1710"/>
        <w:gridCol w:w="180"/>
        <w:gridCol w:w="1530"/>
      </w:tblGrid>
      <w:tr w:rsidR="0036368A" w:rsidRPr="00D31193" w14:paraId="58FF3AE8" w14:textId="77777777" w:rsidTr="000427B9">
        <w:trPr>
          <w:cantSplit/>
          <w:trHeight w:val="418"/>
          <w:tblHeader/>
        </w:trPr>
        <w:tc>
          <w:tcPr>
            <w:tcW w:w="3600" w:type="dxa"/>
          </w:tcPr>
          <w:p w14:paraId="4B31A5E6" w14:textId="77777777" w:rsidR="0036368A" w:rsidRPr="00D31193" w:rsidRDefault="0036368A" w:rsidP="000427B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B640AC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DBD156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7FABBB1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3119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68A" w:rsidRPr="00D31193" w14:paraId="34208843" w14:textId="77777777" w:rsidTr="000427B9">
        <w:trPr>
          <w:cantSplit/>
          <w:trHeight w:val="1258"/>
          <w:tblHeader/>
        </w:trPr>
        <w:tc>
          <w:tcPr>
            <w:tcW w:w="3600" w:type="dxa"/>
          </w:tcPr>
          <w:p w14:paraId="5283CCAB" w14:textId="77777777" w:rsidR="0036368A" w:rsidRPr="00D31193" w:rsidRDefault="0036368A" w:rsidP="000427B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4F95AA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2D508E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784175" w14:textId="77777777" w:rsidR="0036368A" w:rsidRPr="00D31193" w:rsidRDefault="0036368A" w:rsidP="000427B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527418AB" w14:textId="77777777" w:rsidR="0036368A" w:rsidRPr="00D31193" w:rsidRDefault="0036368A" w:rsidP="000427B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AE338EE" w14:textId="1E8F867F" w:rsidR="0036368A" w:rsidRPr="00D31193" w:rsidRDefault="0036368A" w:rsidP="000427B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หนี้สินตามสัญญาเช่า </w:t>
            </w:r>
            <w:r w:rsidRPr="00D31193">
              <w:rPr>
                <w:rFonts w:ascii="Angsana New" w:eastAsia="Calibri" w:hAnsi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D6443C" w:rsidRPr="00D31193">
              <w:rPr>
                <w:rFonts w:ascii="Angsana New" w:eastAsia="Calibri" w:hAnsi="Angsana New"/>
                <w:b w:val="0"/>
                <w:i/>
                <w:iCs/>
                <w:sz w:val="30"/>
                <w:szCs w:val="30"/>
                <w:lang w:val="en-US" w:bidi="th-TH"/>
              </w:rPr>
              <w:t>2562</w:t>
            </w:r>
            <w:r w:rsidRPr="00D31193">
              <w:rPr>
                <w:rFonts w:ascii="Angsana New" w:eastAsia="Calibri" w:hAnsi="Angsana New"/>
                <w:b w:val="0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D31193">
              <w:rPr>
                <w:rFonts w:ascii="Angsana New" w:eastAsia="Calibri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  <w:r w:rsidRPr="00D31193">
              <w:rPr>
                <w:rFonts w:ascii="Angsana New" w:eastAsia="Calibri" w:hAnsi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0BD004" w14:textId="77777777" w:rsidR="0036368A" w:rsidRPr="00D31193" w:rsidRDefault="0036368A" w:rsidP="000427B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237DCDC" w14:textId="77777777" w:rsidR="0036368A" w:rsidRPr="00D31193" w:rsidRDefault="0036368A" w:rsidP="000427B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6368A" w:rsidRPr="00D31193" w14:paraId="2FDE6995" w14:textId="77777777" w:rsidTr="000427B9">
        <w:trPr>
          <w:cantSplit/>
          <w:trHeight w:val="399"/>
          <w:tblHeader/>
        </w:trPr>
        <w:tc>
          <w:tcPr>
            <w:tcW w:w="3600" w:type="dxa"/>
          </w:tcPr>
          <w:p w14:paraId="5F184FDA" w14:textId="77777777" w:rsidR="0036368A" w:rsidRPr="00D31193" w:rsidRDefault="0036368A" w:rsidP="000427B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BC430D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650FEE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F20FEDD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368A" w:rsidRPr="00D31193" w14:paraId="4F3DDE08" w14:textId="77777777" w:rsidTr="000427B9">
        <w:trPr>
          <w:cantSplit/>
          <w:trHeight w:val="399"/>
          <w:tblHeader/>
        </w:trPr>
        <w:tc>
          <w:tcPr>
            <w:tcW w:w="3600" w:type="dxa"/>
          </w:tcPr>
          <w:p w14:paraId="0285585E" w14:textId="1B812CE6" w:rsidR="0036368A" w:rsidRPr="00D31193" w:rsidRDefault="00D6443C" w:rsidP="000427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09BBC74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9991BA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B78400B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6368A" w:rsidRPr="00D31193" w14:paraId="68C3309F" w14:textId="77777777" w:rsidTr="000427B9">
        <w:trPr>
          <w:cantSplit/>
          <w:trHeight w:val="418"/>
        </w:trPr>
        <w:tc>
          <w:tcPr>
            <w:tcW w:w="3600" w:type="dxa"/>
          </w:tcPr>
          <w:p w14:paraId="137BBDD6" w14:textId="470C3A39" w:rsidR="0036368A" w:rsidRPr="00D31193" w:rsidRDefault="0036368A" w:rsidP="0036368A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630" w:type="dxa"/>
            <w:vAlign w:val="bottom"/>
          </w:tcPr>
          <w:p w14:paraId="0D2E87EC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211FA8" w14:textId="77777777" w:rsidR="0036368A" w:rsidRPr="00D31193" w:rsidRDefault="0036368A" w:rsidP="0036368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C84F58" w14:textId="571DAC0B" w:rsidR="0036368A" w:rsidRPr="00D31193" w:rsidRDefault="00D6443C" w:rsidP="003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511</w:t>
            </w:r>
            <w:r w:rsidR="0036368A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98983E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1561FC" w14:textId="44827EF3" w:rsidR="0036368A" w:rsidRPr="00D31193" w:rsidRDefault="00D6443C" w:rsidP="003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6368A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CC3C2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EC0B1" w14:textId="71615D5C" w:rsidR="0036368A" w:rsidRPr="00D31193" w:rsidRDefault="00D6443C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526</w:t>
            </w:r>
            <w:r w:rsidR="0036368A"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780</w:t>
            </w:r>
          </w:p>
        </w:tc>
      </w:tr>
      <w:tr w:rsidR="0036368A" w:rsidRPr="00D31193" w14:paraId="37498383" w14:textId="77777777" w:rsidTr="000427B9">
        <w:trPr>
          <w:cantSplit/>
          <w:trHeight w:val="399"/>
        </w:trPr>
        <w:tc>
          <w:tcPr>
            <w:tcW w:w="4230" w:type="dxa"/>
            <w:gridSpan w:val="2"/>
          </w:tcPr>
          <w:p w14:paraId="232D3A60" w14:textId="77777777" w:rsidR="0036368A" w:rsidRPr="00D31193" w:rsidRDefault="0036368A" w:rsidP="0036368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19253CF5" w14:textId="77777777" w:rsidR="0036368A" w:rsidRPr="00D31193" w:rsidRDefault="0036368A" w:rsidP="0036368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A052CD" w14:textId="627CFD9F" w:rsidR="0036368A" w:rsidRPr="00D31193" w:rsidRDefault="0036368A" w:rsidP="003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956D78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0957D1E" w14:textId="0EF51F33" w:rsidR="0036368A" w:rsidRPr="00D31193" w:rsidRDefault="0036368A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6443C"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6443C"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520</w:t>
            </w: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DD0A5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6A4798" w14:textId="4FB95170" w:rsidR="0036368A" w:rsidRPr="00D31193" w:rsidRDefault="0036368A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6443C"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</w:t>
            </w: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6443C"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520</w:t>
            </w: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36368A" w:rsidRPr="00D31193" w14:paraId="23C300CE" w14:textId="77777777" w:rsidTr="000427B9">
        <w:trPr>
          <w:cantSplit/>
          <w:trHeight w:val="409"/>
        </w:trPr>
        <w:tc>
          <w:tcPr>
            <w:tcW w:w="3600" w:type="dxa"/>
          </w:tcPr>
          <w:p w14:paraId="1A4704A5" w14:textId="7CA31037" w:rsidR="0036368A" w:rsidRPr="00D31193" w:rsidRDefault="0036368A" w:rsidP="0036368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630" w:type="dxa"/>
            <w:vAlign w:val="bottom"/>
          </w:tcPr>
          <w:p w14:paraId="3189EF6E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B31F5D" w14:textId="77777777" w:rsidR="0036368A" w:rsidRPr="00D31193" w:rsidRDefault="0036368A" w:rsidP="0036368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C6E270" w14:textId="10DBC043" w:rsidR="0036368A" w:rsidRPr="00D31193" w:rsidRDefault="0036368A" w:rsidP="003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9D09C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F4B60E" w14:textId="34333F84" w:rsidR="0036368A" w:rsidRPr="00D31193" w:rsidRDefault="00D6443C" w:rsidP="003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6368A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91891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305894" w14:textId="1F49A154" w:rsidR="0036368A" w:rsidRPr="00D31193" w:rsidRDefault="00D6443C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36368A"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138</w:t>
            </w:r>
          </w:p>
        </w:tc>
      </w:tr>
      <w:tr w:rsidR="0036368A" w:rsidRPr="00D31193" w14:paraId="2ECDE1B6" w14:textId="77777777" w:rsidTr="000427B9">
        <w:trPr>
          <w:cantSplit/>
          <w:trHeight w:val="399"/>
        </w:trPr>
        <w:tc>
          <w:tcPr>
            <w:tcW w:w="3600" w:type="dxa"/>
          </w:tcPr>
          <w:p w14:paraId="0B02ACEA" w14:textId="77777777" w:rsidR="0036368A" w:rsidRPr="00D31193" w:rsidRDefault="0036368A" w:rsidP="0036368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630" w:type="dxa"/>
            <w:vAlign w:val="bottom"/>
          </w:tcPr>
          <w:p w14:paraId="00B04AD4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3354E0" w14:textId="77777777" w:rsidR="0036368A" w:rsidRPr="00D31193" w:rsidRDefault="0036368A" w:rsidP="0036368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BCF25" w14:textId="0E3228F1" w:rsidR="0036368A" w:rsidRPr="00D31193" w:rsidRDefault="0036368A" w:rsidP="003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6A580" w14:textId="77777777" w:rsidR="0036368A" w:rsidRPr="00D31193" w:rsidRDefault="0036368A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7FF09" w14:textId="4DDDAD61" w:rsidR="0036368A" w:rsidRPr="00D31193" w:rsidRDefault="00D6443C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FC672" w14:textId="77777777" w:rsidR="0036368A" w:rsidRPr="00D31193" w:rsidRDefault="0036368A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CFCE0" w14:textId="63BF99D5" w:rsidR="0036368A" w:rsidRPr="00D31193" w:rsidRDefault="00D6443C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903</w:t>
            </w:r>
          </w:p>
        </w:tc>
      </w:tr>
      <w:tr w:rsidR="0036368A" w:rsidRPr="00D31193" w14:paraId="6AF7C64A" w14:textId="77777777" w:rsidTr="000427B9">
        <w:trPr>
          <w:cantSplit/>
          <w:trHeight w:val="418"/>
        </w:trPr>
        <w:tc>
          <w:tcPr>
            <w:tcW w:w="3600" w:type="dxa"/>
          </w:tcPr>
          <w:p w14:paraId="2B58CFC5" w14:textId="4BF7C67B" w:rsidR="0036368A" w:rsidRPr="00D31193" w:rsidRDefault="0036368A" w:rsidP="003F5D6B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09278B71" w14:textId="77777777" w:rsidR="0036368A" w:rsidRPr="00D31193" w:rsidRDefault="0036368A" w:rsidP="00363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1D1D7B" w14:textId="77777777" w:rsidR="0036368A" w:rsidRPr="00D31193" w:rsidRDefault="0036368A" w:rsidP="0036368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0D0B2" w14:textId="4ACB9D6C" w:rsidR="0036368A" w:rsidRPr="00D31193" w:rsidRDefault="00D6443C" w:rsidP="003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  <w:r w:rsidR="0036368A"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5334C6" w14:textId="77777777" w:rsidR="0036368A" w:rsidRPr="00D31193" w:rsidRDefault="0036368A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C705C" w14:textId="1BA10F89" w:rsidR="0036368A" w:rsidRPr="00D31193" w:rsidRDefault="00D6443C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6368A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F70DD" w14:textId="77777777" w:rsidR="0036368A" w:rsidRPr="00D31193" w:rsidRDefault="0036368A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96FED" w14:textId="75965F1A" w:rsidR="0036368A" w:rsidRPr="00D31193" w:rsidRDefault="00D6443C" w:rsidP="003636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 w:rsidR="0036368A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</w:tbl>
    <w:p w14:paraId="1D65783F" w14:textId="58C2C368" w:rsidR="0036368A" w:rsidRPr="00D31193" w:rsidRDefault="0036368A">
      <w:pPr>
        <w:rPr>
          <w:b/>
          <w:sz w:val="14"/>
          <w:szCs w:val="14"/>
        </w:rPr>
      </w:pPr>
    </w:p>
    <w:p w14:paraId="41823F0C" w14:textId="52C8893A" w:rsidR="00A2705B" w:rsidRPr="00D31193" w:rsidRDefault="00D6443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16</w:t>
      </w:r>
      <w:r w:rsidR="00A2705B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2705B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เจ้าหนี้</w:t>
      </w:r>
      <w:r w:rsidR="00A5541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หมุน</w:t>
      </w:r>
      <w:r w:rsidR="003F5D6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เวียน</w:t>
      </w:r>
      <w:r w:rsidR="00A2705B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3CB99244" w14:textId="77777777" w:rsidR="00A2705B" w:rsidRPr="00D31193" w:rsidRDefault="00A2705B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4"/>
          <w:szCs w:val="24"/>
          <w:cs/>
        </w:rPr>
      </w:pPr>
    </w:p>
    <w:tbl>
      <w:tblPr>
        <w:tblW w:w="955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620"/>
        <w:gridCol w:w="631"/>
        <w:gridCol w:w="1076"/>
        <w:gridCol w:w="270"/>
        <w:gridCol w:w="1082"/>
        <w:gridCol w:w="273"/>
        <w:gridCol w:w="1076"/>
        <w:gridCol w:w="268"/>
        <w:gridCol w:w="1262"/>
      </w:tblGrid>
      <w:tr w:rsidR="00A2705B" w:rsidRPr="00D31193" w14:paraId="5FFF264D" w14:textId="77777777" w:rsidTr="002C5651">
        <w:tc>
          <w:tcPr>
            <w:tcW w:w="1894" w:type="pct"/>
          </w:tcPr>
          <w:p w14:paraId="362D0B8D" w14:textId="77777777" w:rsidR="00A2705B" w:rsidRPr="00D31193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30" w:type="pct"/>
          </w:tcPr>
          <w:p w14:paraId="7920F9AF" w14:textId="77777777" w:rsidR="00A2705B" w:rsidRPr="00D31193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70" w:type="pct"/>
            <w:gridSpan w:val="3"/>
          </w:tcPr>
          <w:p w14:paraId="0117AA23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E6A210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41E3ECC5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651" w:rsidRPr="00D31193" w14:paraId="1979D13A" w14:textId="77777777" w:rsidTr="002C5651">
        <w:trPr>
          <w:trHeight w:val="434"/>
        </w:trPr>
        <w:tc>
          <w:tcPr>
            <w:tcW w:w="1894" w:type="pct"/>
          </w:tcPr>
          <w:p w14:paraId="5A6D45AB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" w:type="pct"/>
          </w:tcPr>
          <w:p w14:paraId="2D1687F7" w14:textId="3C1BAEA9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546AD636" w14:textId="2BA8DBF7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21A8BA66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1039A4B" w14:textId="3491056B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624314C6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4280CE7D" w14:textId="4C75E4AE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627E7417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83878AA" w14:textId="6FEE22BE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2705B" w:rsidRPr="00D31193" w14:paraId="7522F3AA" w14:textId="77777777" w:rsidTr="002C5651">
        <w:trPr>
          <w:trHeight w:val="434"/>
        </w:trPr>
        <w:tc>
          <w:tcPr>
            <w:tcW w:w="1894" w:type="pct"/>
          </w:tcPr>
          <w:p w14:paraId="715C4BC6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" w:type="pct"/>
          </w:tcPr>
          <w:p w14:paraId="7CD3E37C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7"/>
          </w:tcPr>
          <w:p w14:paraId="67CB164A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C5651" w:rsidRPr="00D31193" w14:paraId="28A5C21F" w14:textId="77777777" w:rsidTr="002C5651">
        <w:tc>
          <w:tcPr>
            <w:tcW w:w="1894" w:type="pct"/>
          </w:tcPr>
          <w:p w14:paraId="58EAB858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ค่าใช้จ่ายในกา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ดำเนินงานค้างจ่าย</w:t>
            </w:r>
          </w:p>
        </w:tc>
        <w:tc>
          <w:tcPr>
            <w:tcW w:w="330" w:type="pct"/>
          </w:tcPr>
          <w:p w14:paraId="3FAEDDE9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2841A99" w14:textId="33893C5A" w:rsidR="00A2705B" w:rsidRPr="00D31193" w:rsidRDefault="00D6443C" w:rsidP="00C02A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2B37BF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141" w:type="pct"/>
            <w:shd w:val="clear" w:color="auto" w:fill="auto"/>
          </w:tcPr>
          <w:p w14:paraId="10FD2917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B1E1219" w14:textId="410CE2A0" w:rsidR="00A2705B" w:rsidRPr="00D31193" w:rsidRDefault="00D6443C" w:rsidP="00C02A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A2705B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143" w:type="pct"/>
            <w:shd w:val="clear" w:color="auto" w:fill="auto"/>
          </w:tcPr>
          <w:p w14:paraId="2BA93282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5036E82" w14:textId="4434448D" w:rsidR="00A2705B" w:rsidRPr="00D31193" w:rsidRDefault="00D6443C" w:rsidP="00C02A1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2B37BF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40" w:type="pct"/>
          </w:tcPr>
          <w:p w14:paraId="3FB33D6E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5A487462" w14:textId="1A4CFEA6" w:rsidR="00A2705B" w:rsidRPr="00D31193" w:rsidRDefault="00D6443C" w:rsidP="00C02A1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A2705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502</w:t>
            </w:r>
          </w:p>
        </w:tc>
      </w:tr>
      <w:tr w:rsidR="002C5651" w:rsidRPr="00D31193" w14:paraId="1CBD53CE" w14:textId="77777777" w:rsidTr="002C5651">
        <w:tc>
          <w:tcPr>
            <w:tcW w:w="1894" w:type="pct"/>
          </w:tcPr>
          <w:p w14:paraId="7A14F607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330" w:type="pct"/>
          </w:tcPr>
          <w:p w14:paraId="112F516C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F535ED8" w14:textId="0E568CDC" w:rsidR="00A2705B" w:rsidRPr="00D31193" w:rsidRDefault="00D6443C" w:rsidP="00C02A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3710E8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41" w:type="pct"/>
            <w:shd w:val="clear" w:color="auto" w:fill="auto"/>
          </w:tcPr>
          <w:p w14:paraId="1C6A70AB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A710EB0" w14:textId="1011CBFD" w:rsidR="00A2705B" w:rsidRPr="00D31193" w:rsidRDefault="00D6443C" w:rsidP="00C02A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A2705B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3" w:type="pct"/>
            <w:shd w:val="clear" w:color="auto" w:fill="auto"/>
          </w:tcPr>
          <w:p w14:paraId="1E4D431E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5148CD3" w14:textId="38BC7927" w:rsidR="00A2705B" w:rsidRPr="00D31193" w:rsidRDefault="00D6443C" w:rsidP="00C02A1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3710E8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140" w:type="pct"/>
          </w:tcPr>
          <w:p w14:paraId="506B3399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3BA75038" w14:textId="379B1D01" w:rsidR="00A2705B" w:rsidRPr="00D31193" w:rsidRDefault="00D6443C" w:rsidP="00C02A1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A2705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</w:tr>
      <w:tr w:rsidR="002C5651" w:rsidRPr="00D31193" w14:paraId="34E35637" w14:textId="77777777" w:rsidTr="002C5651">
        <w:tc>
          <w:tcPr>
            <w:tcW w:w="1894" w:type="pct"/>
          </w:tcPr>
          <w:p w14:paraId="72BF82D8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330" w:type="pct"/>
          </w:tcPr>
          <w:p w14:paraId="380B80B2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F99E" w14:textId="5FDD8946" w:rsidR="00A2705B" w:rsidRPr="00D31193" w:rsidRDefault="00D6443C" w:rsidP="00C02A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3710E8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41" w:type="pct"/>
            <w:shd w:val="clear" w:color="auto" w:fill="auto"/>
          </w:tcPr>
          <w:p w14:paraId="52F8EAC7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3BFF7" w14:textId="759C7D33" w:rsidR="00A2705B" w:rsidRPr="00D31193" w:rsidRDefault="00D6443C" w:rsidP="00C02A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="00A2705B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143" w:type="pct"/>
            <w:shd w:val="clear" w:color="auto" w:fill="auto"/>
          </w:tcPr>
          <w:p w14:paraId="51F8413E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D18C" w14:textId="62070036" w:rsidR="00A2705B" w:rsidRPr="00D31193" w:rsidRDefault="00D6443C" w:rsidP="00C02A1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3710E8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140" w:type="pct"/>
          </w:tcPr>
          <w:p w14:paraId="60D2C285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107D6048" w14:textId="21EBB5EE" w:rsidR="00A2705B" w:rsidRPr="00D31193" w:rsidRDefault="00D6443C" w:rsidP="00C02A1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="00A2705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689</w:t>
            </w:r>
          </w:p>
        </w:tc>
      </w:tr>
      <w:tr w:rsidR="002C5651" w:rsidRPr="00D31193" w14:paraId="23BAE40B" w14:textId="77777777" w:rsidTr="002C5651">
        <w:tc>
          <w:tcPr>
            <w:tcW w:w="1894" w:type="pct"/>
          </w:tcPr>
          <w:p w14:paraId="106F4E54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0" w:type="pct"/>
          </w:tcPr>
          <w:p w14:paraId="191CB7E5" w14:textId="77777777" w:rsidR="00A2705B" w:rsidRPr="00D31193" w:rsidRDefault="00A2705B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79BB0" w14:textId="2C96A3D8" w:rsidR="00A2705B" w:rsidRPr="00D31193" w:rsidRDefault="00D6443C" w:rsidP="00C02A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</w:t>
            </w:r>
            <w:r w:rsidR="002B37BF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141" w:type="pct"/>
            <w:shd w:val="clear" w:color="auto" w:fill="auto"/>
          </w:tcPr>
          <w:p w14:paraId="6DACA46C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CBC3F" w14:textId="074D7553" w:rsidR="00A2705B" w:rsidRPr="00D31193" w:rsidRDefault="00D6443C" w:rsidP="00C02A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</w:t>
            </w:r>
            <w:r w:rsidR="00A2705B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143" w:type="pct"/>
            <w:shd w:val="clear" w:color="auto" w:fill="auto"/>
          </w:tcPr>
          <w:p w14:paraId="363E7DDA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EDA2E" w14:textId="5BE0C7BF" w:rsidR="00A2705B" w:rsidRPr="00D31193" w:rsidRDefault="00D6443C" w:rsidP="00C02A1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2B37B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</w:t>
            </w:r>
          </w:p>
        </w:tc>
        <w:tc>
          <w:tcPr>
            <w:tcW w:w="140" w:type="pct"/>
          </w:tcPr>
          <w:p w14:paraId="35B4E337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D79E9" w14:textId="5AB26EE5" w:rsidR="00A2705B" w:rsidRPr="00D31193" w:rsidRDefault="00D6443C" w:rsidP="00C02A1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  <w:r w:rsidR="00A2705B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</w:t>
            </w:r>
          </w:p>
        </w:tc>
      </w:tr>
    </w:tbl>
    <w:p w14:paraId="53CB5256" w14:textId="77777777" w:rsidR="00A2705B" w:rsidRPr="00D31193" w:rsidRDefault="00A2705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1C8B91E7" w14:textId="00E66A4E" w:rsidR="004A69EA" w:rsidRPr="00D31193" w:rsidRDefault="00D6443C" w:rsidP="004A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17</w:t>
      </w:r>
      <w:r w:rsidR="004A69EA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A69EA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หนี้สินหมุนเวียนอื่น</w:t>
      </w:r>
    </w:p>
    <w:p w14:paraId="4D3EC41C" w14:textId="77777777" w:rsidR="004A69EA" w:rsidRPr="00D31193" w:rsidRDefault="004A69EA" w:rsidP="004A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19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100"/>
        <w:gridCol w:w="1170"/>
        <w:gridCol w:w="1054"/>
        <w:gridCol w:w="267"/>
        <w:gridCol w:w="995"/>
        <w:gridCol w:w="7"/>
        <w:gridCol w:w="236"/>
        <w:gridCol w:w="1039"/>
        <w:gridCol w:w="259"/>
        <w:gridCol w:w="1071"/>
      </w:tblGrid>
      <w:tr w:rsidR="004A69EA" w:rsidRPr="00D31193" w14:paraId="0FB1F9F8" w14:textId="77777777" w:rsidTr="00A743C3">
        <w:tc>
          <w:tcPr>
            <w:tcW w:w="1685" w:type="pct"/>
          </w:tcPr>
          <w:p w14:paraId="7BF64E65" w14:textId="77777777" w:rsidR="004A69EA" w:rsidRPr="00D31193" w:rsidRDefault="004A69EA" w:rsidP="00A743C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36" w:type="pct"/>
          </w:tcPr>
          <w:p w14:paraId="332A6BEF" w14:textId="77777777" w:rsidR="004A69EA" w:rsidRPr="00D31193" w:rsidRDefault="004A69EA" w:rsidP="00A743C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63" w:type="pct"/>
            <w:gridSpan w:val="4"/>
          </w:tcPr>
          <w:p w14:paraId="7D7B7162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3B9BA56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072E20EE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69EA" w:rsidRPr="00D31193" w14:paraId="799394B0" w14:textId="77777777" w:rsidTr="00A743C3">
        <w:trPr>
          <w:trHeight w:val="434"/>
        </w:trPr>
        <w:tc>
          <w:tcPr>
            <w:tcW w:w="1685" w:type="pct"/>
          </w:tcPr>
          <w:p w14:paraId="39CF58B7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628B321B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10E168B" w14:textId="00CB0AD8" w:rsidR="004A69EA" w:rsidRPr="00D31193" w:rsidRDefault="00D6443C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4839914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7947227" w14:textId="239BC25A" w:rsidR="004A69EA" w:rsidRPr="00D31193" w:rsidRDefault="00D6443C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gridSpan w:val="2"/>
          </w:tcPr>
          <w:p w14:paraId="04EC0C80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6EA8452B" w14:textId="0C009045" w:rsidR="004A69EA" w:rsidRPr="00D31193" w:rsidRDefault="00D6443C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8726514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79C7DD0" w14:textId="27510A7D" w:rsidR="004A69EA" w:rsidRPr="00D31193" w:rsidRDefault="00D6443C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A69EA" w:rsidRPr="00D31193" w14:paraId="04D1313D" w14:textId="77777777" w:rsidTr="00A743C3">
        <w:trPr>
          <w:trHeight w:val="434"/>
        </w:trPr>
        <w:tc>
          <w:tcPr>
            <w:tcW w:w="1685" w:type="pct"/>
          </w:tcPr>
          <w:p w14:paraId="2DBC1501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237EA4F3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79" w:type="pct"/>
            <w:gridSpan w:val="8"/>
          </w:tcPr>
          <w:p w14:paraId="4C8AD319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A69EA" w:rsidRPr="00D31193" w14:paraId="1E3FB1A3" w14:textId="77777777" w:rsidTr="00A743C3">
        <w:tc>
          <w:tcPr>
            <w:tcW w:w="1685" w:type="pct"/>
          </w:tcPr>
          <w:p w14:paraId="685AABC0" w14:textId="77777777" w:rsidR="004A69EA" w:rsidRPr="00D31193" w:rsidRDefault="004A69EA" w:rsidP="004A69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ภาษีรอนำส่งกรมสรรพากร</w:t>
            </w:r>
          </w:p>
        </w:tc>
        <w:tc>
          <w:tcPr>
            <w:tcW w:w="636" w:type="pct"/>
          </w:tcPr>
          <w:p w14:paraId="797BE699" w14:textId="77777777" w:rsidR="004A69EA" w:rsidRPr="00D31193" w:rsidRDefault="004A69EA" w:rsidP="004A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14A7378" w14:textId="76E58541" w:rsidR="004A69EA" w:rsidRPr="00D31193" w:rsidRDefault="00D6443C" w:rsidP="004A69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45" w:type="pct"/>
            <w:shd w:val="clear" w:color="auto" w:fill="auto"/>
          </w:tcPr>
          <w:p w14:paraId="403C8E0C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6E2238D3" w14:textId="18020A13" w:rsidR="004A69EA" w:rsidRPr="00D31193" w:rsidRDefault="00D6443C" w:rsidP="004A69E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31EAE805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BD3DAEA" w14:textId="4DBD7ED9" w:rsidR="004A69EA" w:rsidRPr="00D31193" w:rsidRDefault="00D6443C" w:rsidP="004A69E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41" w:type="pct"/>
          </w:tcPr>
          <w:p w14:paraId="29820758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C60879E" w14:textId="664593AA" w:rsidR="004A69EA" w:rsidRPr="00D31193" w:rsidRDefault="00D6443C" w:rsidP="004A69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</w:tr>
      <w:tr w:rsidR="004A69EA" w:rsidRPr="00D31193" w14:paraId="031913CA" w14:textId="77777777" w:rsidTr="00A743C3">
        <w:tc>
          <w:tcPr>
            <w:tcW w:w="1685" w:type="pct"/>
          </w:tcPr>
          <w:p w14:paraId="0C8E69CC" w14:textId="77777777" w:rsidR="004A69EA" w:rsidRPr="00D31193" w:rsidRDefault="004A69EA" w:rsidP="004A69EA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636" w:type="pct"/>
          </w:tcPr>
          <w:p w14:paraId="4E7D77B2" w14:textId="77777777" w:rsidR="004A69EA" w:rsidRPr="00D31193" w:rsidRDefault="004A69EA" w:rsidP="004A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E65D788" w14:textId="032407BF" w:rsidR="004A69EA" w:rsidRPr="00D31193" w:rsidRDefault="00D6443C" w:rsidP="004A69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145" w:type="pct"/>
            <w:shd w:val="clear" w:color="auto" w:fill="auto"/>
          </w:tcPr>
          <w:p w14:paraId="640A5D83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7CB25403" w14:textId="6ACEA72E" w:rsidR="004A69EA" w:rsidRPr="00D31193" w:rsidRDefault="00D6443C" w:rsidP="004A69E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604DE6BB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279986A7" w14:textId="153E9B9D" w:rsidR="004A69EA" w:rsidRPr="00D31193" w:rsidRDefault="00D6443C" w:rsidP="004A69E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41" w:type="pct"/>
          </w:tcPr>
          <w:p w14:paraId="47CF6BAA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B623F08" w14:textId="2BA546A7" w:rsidR="004A69EA" w:rsidRPr="00D31193" w:rsidRDefault="00D6443C" w:rsidP="004A69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</w:tr>
      <w:tr w:rsidR="004A69EA" w:rsidRPr="00D31193" w14:paraId="2142F59A" w14:textId="77777777" w:rsidTr="00A743C3">
        <w:tc>
          <w:tcPr>
            <w:tcW w:w="1685" w:type="pct"/>
          </w:tcPr>
          <w:p w14:paraId="7418E5DA" w14:textId="77777777" w:rsidR="004A69EA" w:rsidRPr="00D31193" w:rsidRDefault="004A69EA" w:rsidP="004A69EA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เงินประกันผลงานค้างจ่าย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6" w:type="pct"/>
          </w:tcPr>
          <w:p w14:paraId="7A36C23F" w14:textId="77777777" w:rsidR="004A69EA" w:rsidRPr="00D31193" w:rsidRDefault="004A69EA" w:rsidP="004A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1C6EAF1" w14:textId="61F9F9AD" w:rsidR="004A69EA" w:rsidRPr="00D31193" w:rsidRDefault="00D6443C" w:rsidP="004A69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145" w:type="pct"/>
            <w:shd w:val="clear" w:color="auto" w:fill="auto"/>
          </w:tcPr>
          <w:p w14:paraId="672FE35C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3322906" w14:textId="00FCEB93" w:rsidR="004A69EA" w:rsidRPr="00D31193" w:rsidRDefault="00D6443C" w:rsidP="004A69E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265C9489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8BB1EF1" w14:textId="7F216DE9" w:rsidR="004A69EA" w:rsidRPr="00D31193" w:rsidRDefault="00D6443C" w:rsidP="004A69E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141" w:type="pct"/>
          </w:tcPr>
          <w:p w14:paraId="4D9ECEDA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0727016" w14:textId="7153B73D" w:rsidR="004A69EA" w:rsidRPr="00D31193" w:rsidRDefault="00D6443C" w:rsidP="004A69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A69E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021</w:t>
            </w:r>
          </w:p>
        </w:tc>
      </w:tr>
      <w:tr w:rsidR="004A69EA" w:rsidRPr="00D31193" w14:paraId="188998CE" w14:textId="77777777" w:rsidTr="00A743C3">
        <w:tc>
          <w:tcPr>
            <w:tcW w:w="1685" w:type="pct"/>
          </w:tcPr>
          <w:p w14:paraId="20D4E738" w14:textId="77777777" w:rsidR="004A69EA" w:rsidRPr="00D31193" w:rsidRDefault="004A69EA" w:rsidP="004A69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36" w:type="pct"/>
          </w:tcPr>
          <w:p w14:paraId="22B713C1" w14:textId="77777777" w:rsidR="004A69EA" w:rsidRPr="00D31193" w:rsidRDefault="004A69EA" w:rsidP="004A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DA6BB" w14:textId="58BBB794" w:rsidR="004A69EA" w:rsidRPr="00D31193" w:rsidRDefault="00D6443C" w:rsidP="004A69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5" w:type="pct"/>
            <w:shd w:val="clear" w:color="auto" w:fill="auto"/>
          </w:tcPr>
          <w:p w14:paraId="4372490C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92788" w14:textId="30F99171" w:rsidR="004A69EA" w:rsidRPr="00D31193" w:rsidRDefault="00D6443C" w:rsidP="004A69E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671E3B89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DA47" w14:textId="1CDE4A33" w:rsidR="004A69EA" w:rsidRPr="00D31193" w:rsidRDefault="00D6443C" w:rsidP="004A69E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1" w:type="pct"/>
          </w:tcPr>
          <w:p w14:paraId="396891A9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7BA8DF40" w14:textId="414C390C" w:rsidR="004A69EA" w:rsidRPr="00D31193" w:rsidRDefault="00D6443C" w:rsidP="004A69E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4A69EA" w:rsidRPr="00D31193" w14:paraId="7101E6C1" w14:textId="77777777" w:rsidTr="00A743C3">
        <w:tc>
          <w:tcPr>
            <w:tcW w:w="1685" w:type="pct"/>
          </w:tcPr>
          <w:p w14:paraId="71B7E8BB" w14:textId="77777777" w:rsidR="004A69EA" w:rsidRPr="00D31193" w:rsidRDefault="004A69EA" w:rsidP="004A69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</w:tcPr>
          <w:p w14:paraId="37683C3B" w14:textId="77777777" w:rsidR="004A69EA" w:rsidRPr="00D31193" w:rsidRDefault="004A69EA" w:rsidP="004A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B654C" w14:textId="6489C2D9" w:rsidR="004A69EA" w:rsidRPr="00D31193" w:rsidRDefault="00D6443C" w:rsidP="004A69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4A69EA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145" w:type="pct"/>
            <w:shd w:val="clear" w:color="auto" w:fill="auto"/>
          </w:tcPr>
          <w:p w14:paraId="5FC9E17C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C39D2" w14:textId="2D3ACDBC" w:rsidR="004A69EA" w:rsidRPr="00D31193" w:rsidRDefault="00D6443C" w:rsidP="004A69E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4A69EA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41A31D15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F88C5" w14:textId="02FC8459" w:rsidR="004A69EA" w:rsidRPr="00D31193" w:rsidRDefault="00D6443C" w:rsidP="004A69E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4A69EA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141" w:type="pct"/>
          </w:tcPr>
          <w:p w14:paraId="684EB4BF" w14:textId="77777777" w:rsidR="004A69EA" w:rsidRPr="00D31193" w:rsidRDefault="004A69EA" w:rsidP="004A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8F2A8" w14:textId="6620B3FF" w:rsidR="004A69EA" w:rsidRPr="00D31193" w:rsidRDefault="00D6443C" w:rsidP="004A69E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4A69EA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748</w:t>
            </w:r>
          </w:p>
        </w:tc>
      </w:tr>
    </w:tbl>
    <w:p w14:paraId="3A228D00" w14:textId="76A23E28" w:rsidR="00D362AA" w:rsidRPr="00D31193" w:rsidRDefault="00D6443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18</w:t>
      </w:r>
      <w:r w:rsidR="00D362AA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D362AA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A88181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10"/>
          <w:szCs w:val="1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9"/>
        <w:gridCol w:w="1082"/>
        <w:gridCol w:w="271"/>
        <w:gridCol w:w="1080"/>
        <w:gridCol w:w="271"/>
        <w:gridCol w:w="1082"/>
        <w:gridCol w:w="269"/>
        <w:gridCol w:w="1076"/>
      </w:tblGrid>
      <w:tr w:rsidR="004D5CDB" w:rsidRPr="00D31193" w14:paraId="075B150F" w14:textId="77777777" w:rsidTr="00B2547A">
        <w:trPr>
          <w:trHeight w:val="20"/>
          <w:tblHeader/>
        </w:trPr>
        <w:tc>
          <w:tcPr>
            <w:tcW w:w="2178" w:type="pct"/>
            <w:vMerge w:val="restart"/>
            <w:shd w:val="clear" w:color="auto" w:fill="auto"/>
          </w:tcPr>
          <w:p w14:paraId="3210CABA" w14:textId="77777777" w:rsidR="004D5CDB" w:rsidRPr="00D31193" w:rsidRDefault="004D5CDB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7" w:type="pct"/>
            <w:gridSpan w:val="4"/>
          </w:tcPr>
          <w:p w14:paraId="493E07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5" w:type="pct"/>
            <w:gridSpan w:val="3"/>
          </w:tcPr>
          <w:p w14:paraId="6BA07FF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BED" w:rsidRPr="00D31193" w14:paraId="2507D43B" w14:textId="77777777" w:rsidTr="00F76BED">
        <w:trPr>
          <w:trHeight w:val="20"/>
          <w:tblHeader/>
        </w:trPr>
        <w:tc>
          <w:tcPr>
            <w:tcW w:w="2178" w:type="pct"/>
            <w:vMerge/>
            <w:shd w:val="clear" w:color="auto" w:fill="auto"/>
          </w:tcPr>
          <w:p w14:paraId="4C439593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CDF9EC" w14:textId="103C1C12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13F9C48E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F62BB0" w14:textId="3CB014BD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51F6F04E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96DB36F" w14:textId="24B80629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0896DA8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40B90C" w14:textId="695E2BA1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5CDB" w:rsidRPr="00D31193" w14:paraId="0EE438BE" w14:textId="77777777" w:rsidTr="00B2547A">
        <w:trPr>
          <w:trHeight w:val="20"/>
          <w:tblHeader/>
        </w:trPr>
        <w:tc>
          <w:tcPr>
            <w:tcW w:w="2178" w:type="pct"/>
            <w:vAlign w:val="center"/>
          </w:tcPr>
          <w:p w14:paraId="3865B13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304CD71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D3119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D3119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F76BED" w:rsidRPr="00D31193" w14:paraId="35DE08B5" w14:textId="77777777" w:rsidTr="00B2547A">
        <w:trPr>
          <w:trHeight w:val="20"/>
        </w:trPr>
        <w:tc>
          <w:tcPr>
            <w:tcW w:w="2178" w:type="pct"/>
            <w:tcBorders>
              <w:bottom w:val="nil"/>
            </w:tcBorders>
          </w:tcPr>
          <w:p w14:paraId="64618B04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1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D1F08ED" w14:textId="11C63999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4A149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9" w:type="pct"/>
            <w:tcBorders>
              <w:bottom w:val="nil"/>
            </w:tcBorders>
          </w:tcPr>
          <w:p w14:paraId="7AA611DC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00813BD" w14:textId="13DDB7CA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="00F76BE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149" w:type="pct"/>
            <w:tcBorders>
              <w:bottom w:val="nil"/>
            </w:tcBorders>
          </w:tcPr>
          <w:p w14:paraId="60EA2C60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12B53C3D" w14:textId="7D091FCA" w:rsidR="00F76BED" w:rsidRPr="00D31193" w:rsidRDefault="00D6443C" w:rsidP="00F76BE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  <w:r w:rsidR="004A149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148" w:type="pct"/>
            <w:tcBorders>
              <w:bottom w:val="nil"/>
            </w:tcBorders>
          </w:tcPr>
          <w:p w14:paraId="4DD4B013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373A06A" w14:textId="39E44E4F" w:rsidR="00F76BED" w:rsidRPr="00D31193" w:rsidRDefault="00D6443C" w:rsidP="00F76BE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  <w:r w:rsidR="00F76BE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</w:p>
        </w:tc>
      </w:tr>
      <w:tr w:rsidR="00F76BED" w:rsidRPr="00D31193" w14:paraId="230D658B" w14:textId="77777777" w:rsidTr="00B2547A">
        <w:trPr>
          <w:trHeight w:val="20"/>
        </w:trPr>
        <w:tc>
          <w:tcPr>
            <w:tcW w:w="2178" w:type="pct"/>
            <w:noWrap/>
            <w:vAlign w:val="bottom"/>
          </w:tcPr>
          <w:p w14:paraId="2200C785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302E6" w14:textId="2DDD842E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  <w:r w:rsidR="004A149B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FC2F345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B5D02" w14:textId="6705725C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</w:t>
            </w:r>
            <w:r w:rsidR="00F76BED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A2BDF61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57B49" w14:textId="18392C08" w:rsidR="00F76BED" w:rsidRPr="00D31193" w:rsidRDefault="00D6443C" w:rsidP="00F76BE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224</w:t>
            </w:r>
            <w:r w:rsidR="004A149B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8F75A7D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74562" w14:textId="3264F2E4" w:rsidR="00F76BED" w:rsidRPr="00D31193" w:rsidRDefault="00D6443C" w:rsidP="00F76BE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</w:t>
            </w:r>
            <w:r w:rsidR="00F76BED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</w:tr>
      <w:tr w:rsidR="00F76BED" w:rsidRPr="00D31193" w14:paraId="1BECADF5" w14:textId="77777777" w:rsidTr="00B2547A">
        <w:trPr>
          <w:trHeight w:val="20"/>
        </w:trPr>
        <w:tc>
          <w:tcPr>
            <w:tcW w:w="2178" w:type="pct"/>
            <w:tcBorders>
              <w:bottom w:val="nil"/>
            </w:tcBorders>
            <w:noWrap/>
            <w:vAlign w:val="bottom"/>
          </w:tcPr>
          <w:p w14:paraId="53FD4E07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  <w:vAlign w:val="bottom"/>
          </w:tcPr>
          <w:p w14:paraId="37A735CA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24C758A8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nil"/>
            </w:tcBorders>
            <w:vAlign w:val="bottom"/>
          </w:tcPr>
          <w:p w14:paraId="0EA0E972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4E2867AC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  <w:vAlign w:val="bottom"/>
          </w:tcPr>
          <w:p w14:paraId="7F1E003B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CFBD3F7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nil"/>
            </w:tcBorders>
            <w:vAlign w:val="bottom"/>
          </w:tcPr>
          <w:p w14:paraId="23FF8060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61DA43A1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0D61571A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10"/>
          <w:szCs w:val="10"/>
        </w:rPr>
      </w:pPr>
    </w:p>
    <w:p w14:paraId="6A572B3A" w14:textId="19BF3ED1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 w:right="65"/>
        <w:jc w:val="thaiDistribute"/>
        <w:rPr>
          <w:rFonts w:ascii="Angsana New" w:hAnsi="Angsana New"/>
          <w:sz w:val="30"/>
          <w:szCs w:val="30"/>
        </w:rPr>
      </w:pPr>
      <w:r w:rsidRPr="00D31193">
        <w:rPr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D31193">
        <w:rPr>
          <w:sz w:val="30"/>
          <w:szCs w:val="30"/>
          <w:cs/>
        </w:rPr>
        <w:br/>
        <w:t xml:space="preserve">พ.ศ. </w:t>
      </w:r>
      <w:r w:rsidR="00D6443C" w:rsidRPr="00D31193">
        <w:rPr>
          <w:rFonts w:ascii="Angsana New" w:hAnsi="Angsana New" w:hint="cs"/>
          <w:sz w:val="30"/>
          <w:szCs w:val="30"/>
        </w:rPr>
        <w:t>2541</w:t>
      </w:r>
      <w:r w:rsidRPr="00D31193">
        <w:rPr>
          <w:rFonts w:ascii="Angsana New" w:hAnsi="Angsana New" w:hint="cs"/>
          <w:sz w:val="30"/>
          <w:szCs w:val="30"/>
          <w:cs/>
        </w:rPr>
        <w:t xml:space="preserve"> ใน</w:t>
      </w:r>
      <w:r w:rsidRPr="00D31193">
        <w:rPr>
          <w:sz w:val="30"/>
          <w:szCs w:val="30"/>
          <w:cs/>
        </w:rPr>
        <w:t>การให้ผลประโยชน์เมื่อเกษียณแก่พนักงานตามสิทธิและอายุงาน</w:t>
      </w:r>
      <w:r w:rsidRPr="00D31193">
        <w:rPr>
          <w:rFonts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</w:t>
      </w:r>
      <w:r w:rsidRPr="00D31193">
        <w:rPr>
          <w:rFonts w:ascii="Angsana New" w:hAnsi="Angsana New" w:hint="cs"/>
          <w:sz w:val="30"/>
          <w:szCs w:val="30"/>
          <w:cs/>
        </w:rPr>
        <w:t>ง</w:t>
      </w:r>
      <w:r w:rsidRPr="00D31193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44B084EB" w14:textId="77777777" w:rsidR="0036368A" w:rsidRPr="00D31193" w:rsidRDefault="0036368A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 w:right="6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271"/>
        <w:gridCol w:w="1078"/>
        <w:gridCol w:w="271"/>
        <w:gridCol w:w="1080"/>
        <w:gridCol w:w="269"/>
        <w:gridCol w:w="1080"/>
        <w:gridCol w:w="271"/>
        <w:gridCol w:w="1083"/>
      </w:tblGrid>
      <w:tr w:rsidR="004D5CDB" w:rsidRPr="00D31193" w14:paraId="5A1227C3" w14:textId="77777777" w:rsidTr="00D362AA">
        <w:tc>
          <w:tcPr>
            <w:tcW w:w="2028" w:type="pct"/>
          </w:tcPr>
          <w:p w14:paraId="676147B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A080F92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424A0558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36" w:type="pct"/>
            <w:gridSpan w:val="3"/>
          </w:tcPr>
          <w:p w14:paraId="2CBBC86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B02E8B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79A56B4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BED" w:rsidRPr="00D31193" w14:paraId="7A6FF809" w14:textId="77777777" w:rsidTr="00D362AA">
        <w:trPr>
          <w:trHeight w:val="70"/>
        </w:trPr>
        <w:tc>
          <w:tcPr>
            <w:tcW w:w="2028" w:type="pct"/>
          </w:tcPr>
          <w:p w14:paraId="058C4613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168FF65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3" w:type="pct"/>
          </w:tcPr>
          <w:p w14:paraId="641AC43E" w14:textId="44693A19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71E776C8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C4C4F3" w14:textId="12CAB653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32C48681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868CFBE" w14:textId="62670A81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7F66D70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D12B1E" w14:textId="08A7930C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5CDB" w:rsidRPr="00D31193" w14:paraId="279ACC42" w14:textId="77777777" w:rsidTr="00F76BED">
        <w:trPr>
          <w:trHeight w:val="434"/>
        </w:trPr>
        <w:tc>
          <w:tcPr>
            <w:tcW w:w="2028" w:type="pct"/>
          </w:tcPr>
          <w:p w14:paraId="348B5ED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1C140F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</w:tcPr>
          <w:p w14:paraId="4DE6BAD8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76BED" w:rsidRPr="00D31193" w14:paraId="6757F952" w14:textId="77777777" w:rsidTr="00D362AA">
        <w:tc>
          <w:tcPr>
            <w:tcW w:w="2028" w:type="pct"/>
          </w:tcPr>
          <w:p w14:paraId="789AC701" w14:textId="3571EF4B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64D1790E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31E0C7D" w14:textId="631DDEB1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="00F76BE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149" w:type="pct"/>
          </w:tcPr>
          <w:p w14:paraId="42D201A9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D96799A" w14:textId="6FD42E36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F76BED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48" w:type="pct"/>
          </w:tcPr>
          <w:p w14:paraId="60C3CE2D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2C98E41" w14:textId="6F1EFB10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  <w:r w:rsidR="00F76BE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49" w:type="pct"/>
          </w:tcPr>
          <w:p w14:paraId="196341C3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FDE89C5" w14:textId="57079778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129</w:t>
            </w:r>
            <w:r w:rsidR="00F76BE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</w:tr>
      <w:tr w:rsidR="00F76BED" w:rsidRPr="00D31193" w14:paraId="53C406F6" w14:textId="77777777" w:rsidTr="00D362AA">
        <w:tc>
          <w:tcPr>
            <w:tcW w:w="2028" w:type="pct"/>
          </w:tcPr>
          <w:p w14:paraId="3504A5D1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E5A1367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0A70D0B" w14:textId="77777777" w:rsidR="00F76BED" w:rsidRPr="00D31193" w:rsidRDefault="00F76BED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13AC226F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4DB1C215" w14:textId="77777777" w:rsidR="00F76BED" w:rsidRPr="00D31193" w:rsidRDefault="00F76BED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</w:tcPr>
          <w:p w14:paraId="376F7D97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4B31DB27" w14:textId="77777777" w:rsidR="00F76BED" w:rsidRPr="00D31193" w:rsidRDefault="00F76BED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52B14414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758D9618" w14:textId="77777777" w:rsidR="00F76BED" w:rsidRPr="00D31193" w:rsidRDefault="00F76BED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</w:tr>
      <w:tr w:rsidR="00F76BED" w:rsidRPr="00D31193" w14:paraId="53F14EBC" w14:textId="77777777" w:rsidTr="00D362AA">
        <w:tc>
          <w:tcPr>
            <w:tcW w:w="2028" w:type="pct"/>
          </w:tcPr>
          <w:p w14:paraId="224BE91B" w14:textId="77777777" w:rsidR="00F76BED" w:rsidRPr="00D31193" w:rsidRDefault="00F76BED" w:rsidP="00F76BED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9" w:type="pct"/>
          </w:tcPr>
          <w:p w14:paraId="553A6D33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D7C26CD" w14:textId="77777777" w:rsidR="00F76BED" w:rsidRPr="00D31193" w:rsidRDefault="00F76BED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E9682D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B4E8128" w14:textId="77777777" w:rsidR="00F76BED" w:rsidRPr="00D31193" w:rsidRDefault="00F76BED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BDAA35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0378275" w14:textId="77777777" w:rsidR="00F76BED" w:rsidRPr="00D31193" w:rsidRDefault="00F76BED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9475C1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676503F" w14:textId="77777777" w:rsidR="00F76BED" w:rsidRPr="00D31193" w:rsidRDefault="00F76BED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</w:tr>
      <w:tr w:rsidR="00F76BED" w:rsidRPr="00D31193" w14:paraId="03281B25" w14:textId="77777777" w:rsidTr="00D362AA">
        <w:tc>
          <w:tcPr>
            <w:tcW w:w="2028" w:type="pct"/>
          </w:tcPr>
          <w:p w14:paraId="6B6677EF" w14:textId="77777777" w:rsidR="00F76BED" w:rsidRPr="00D31193" w:rsidRDefault="00F76BED" w:rsidP="00F76BED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9" w:type="pct"/>
          </w:tcPr>
          <w:p w14:paraId="5513EC68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86130DD" w14:textId="0365FF2F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4A149B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49" w:type="pct"/>
          </w:tcPr>
          <w:p w14:paraId="439C7B61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6536240F" w14:textId="22313A8F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F76BED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48" w:type="pct"/>
          </w:tcPr>
          <w:p w14:paraId="69123BE6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B90C855" w14:textId="7EB94491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4A149B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149" w:type="pct"/>
          </w:tcPr>
          <w:p w14:paraId="7C6266A7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66090595" w14:textId="1F7B36E6" w:rsidR="00F76BED" w:rsidRPr="00D31193" w:rsidRDefault="00D6443C" w:rsidP="00F76B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F76BED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691</w:t>
            </w:r>
          </w:p>
        </w:tc>
      </w:tr>
      <w:tr w:rsidR="002C5651" w:rsidRPr="00D31193" w14:paraId="1FF85CB1" w14:textId="77777777" w:rsidTr="00D362AA">
        <w:tc>
          <w:tcPr>
            <w:tcW w:w="2028" w:type="pct"/>
          </w:tcPr>
          <w:p w14:paraId="34A61124" w14:textId="77777777" w:rsidR="002C5651" w:rsidRPr="00D31193" w:rsidRDefault="002C5651" w:rsidP="002C5651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49" w:type="pct"/>
          </w:tcPr>
          <w:p w14:paraId="61EC5C7C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3A4D9B0" w14:textId="77777777" w:rsidR="002C5651" w:rsidRPr="00D31193" w:rsidRDefault="002C5651" w:rsidP="002C565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6400A35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01D461DC" w14:textId="29B410B5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2C5651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148" w:type="pct"/>
          </w:tcPr>
          <w:p w14:paraId="4BBAD6CA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9CEE11F" w14:textId="2F3F49D9" w:rsidR="002C5651" w:rsidRPr="00D31193" w:rsidRDefault="002C5651" w:rsidP="002C56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09F35A7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26DA4E3E" w14:textId="017CEFAF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2C5651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797</w:t>
            </w:r>
          </w:p>
        </w:tc>
      </w:tr>
      <w:tr w:rsidR="002C5651" w:rsidRPr="00D31193" w14:paraId="547E138C" w14:textId="77777777" w:rsidTr="00D362AA">
        <w:tc>
          <w:tcPr>
            <w:tcW w:w="2028" w:type="pct"/>
          </w:tcPr>
          <w:p w14:paraId="1608C6AC" w14:textId="77777777" w:rsidR="002C5651" w:rsidRPr="00D31193" w:rsidRDefault="002C5651" w:rsidP="002C5651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9" w:type="pct"/>
          </w:tcPr>
          <w:p w14:paraId="69BA7C30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23B371F" w14:textId="1B3A3907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C565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149" w:type="pct"/>
          </w:tcPr>
          <w:p w14:paraId="24BE7981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3A480A27" w14:textId="53B331C6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C565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48" w:type="pct"/>
          </w:tcPr>
          <w:p w14:paraId="78BA4E29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E556C7D" w14:textId="79EB2D5F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C565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49" w:type="pct"/>
          </w:tcPr>
          <w:p w14:paraId="4E2FB8F9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7D7FFD4" w14:textId="5F1E945C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C565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</w:tr>
      <w:tr w:rsidR="002C5651" w:rsidRPr="00D31193" w14:paraId="620250DD" w14:textId="77777777" w:rsidTr="00D362AA">
        <w:trPr>
          <w:trHeight w:val="276"/>
        </w:trPr>
        <w:tc>
          <w:tcPr>
            <w:tcW w:w="2028" w:type="pct"/>
          </w:tcPr>
          <w:p w14:paraId="03C0D028" w14:textId="77777777" w:rsidR="002C5651" w:rsidRPr="00D31193" w:rsidRDefault="002C5651" w:rsidP="002C5651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6FE5065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EFF92" w14:textId="6CCA2434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2C565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149" w:type="pct"/>
          </w:tcPr>
          <w:p w14:paraId="187F4574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3C92" w14:textId="0B7A8880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2C565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920</w:t>
            </w:r>
          </w:p>
        </w:tc>
        <w:tc>
          <w:tcPr>
            <w:tcW w:w="148" w:type="pct"/>
          </w:tcPr>
          <w:p w14:paraId="1C58872E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6B6E5" w14:textId="0B804983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2C565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149" w:type="pct"/>
          </w:tcPr>
          <w:p w14:paraId="32E33819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BE6CE" w14:textId="23B862C3" w:rsidR="002C5651" w:rsidRPr="00D31193" w:rsidRDefault="00D6443C" w:rsidP="002C56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2C565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</w:p>
        </w:tc>
      </w:tr>
      <w:tr w:rsidR="002C5651" w:rsidRPr="00D31193" w14:paraId="5F497C4B" w14:textId="77777777" w:rsidTr="00D362AA">
        <w:tc>
          <w:tcPr>
            <w:tcW w:w="2028" w:type="pct"/>
          </w:tcPr>
          <w:p w14:paraId="15DF8EC8" w14:textId="6BBA7382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C755E61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DB29344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6C88459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58A32DC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1CDE44E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2BC81FF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4D3B848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9514ED2" w14:textId="77777777" w:rsidR="002C5651" w:rsidRPr="00D31193" w:rsidRDefault="002C5651" w:rsidP="002C565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5651" w:rsidRPr="00D31193" w14:paraId="3EA27F38" w14:textId="77777777" w:rsidTr="00D362AA">
        <w:tc>
          <w:tcPr>
            <w:tcW w:w="2028" w:type="pct"/>
          </w:tcPr>
          <w:p w14:paraId="610E7B99" w14:textId="05A0250F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3A888A2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38E5F7A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7F1C71A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1700CFB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2AEDF89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9C26942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24CBE53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52E5C94" w14:textId="77777777" w:rsidR="002C5651" w:rsidRPr="00D31193" w:rsidRDefault="002C5651" w:rsidP="002C565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5651" w:rsidRPr="00D31193" w14:paraId="32B22EC8" w14:textId="77777777" w:rsidTr="00D362AA">
        <w:tc>
          <w:tcPr>
            <w:tcW w:w="2028" w:type="pct"/>
          </w:tcPr>
          <w:p w14:paraId="21323751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149" w:type="pct"/>
          </w:tcPr>
          <w:p w14:paraId="1E80F1C0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3C705A0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52FB1C8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1C3F349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559291D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88AFF19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7693973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ACDC2AD" w14:textId="77777777" w:rsidR="002C5651" w:rsidRPr="00D31193" w:rsidRDefault="002C5651" w:rsidP="002C565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5651" w:rsidRPr="00D31193" w14:paraId="192C934C" w14:textId="77777777" w:rsidTr="00D362AA">
        <w:tc>
          <w:tcPr>
            <w:tcW w:w="2028" w:type="pct"/>
          </w:tcPr>
          <w:p w14:paraId="78B97084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49" w:type="pct"/>
          </w:tcPr>
          <w:p w14:paraId="7D1E6B30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3031EBB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9BE9D02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209A54F5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B9FEF6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97719E8" w14:textId="77777777" w:rsidR="002C5651" w:rsidRPr="00D31193" w:rsidRDefault="002C5651" w:rsidP="002C56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9299A65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14E89D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678"/>
              </w:tabs>
              <w:spacing w:after="0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5651" w:rsidRPr="00D31193" w14:paraId="5F7D0CF1" w14:textId="77777777" w:rsidTr="00D362AA">
        <w:tc>
          <w:tcPr>
            <w:tcW w:w="2028" w:type="pct"/>
          </w:tcPr>
          <w:p w14:paraId="5E1B904B" w14:textId="77777777" w:rsidR="002C5651" w:rsidRPr="00D31193" w:rsidRDefault="002C5651" w:rsidP="002C56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 ข้อสมมติด้านประชากรศาสตร์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627B643C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2C14D94" w14:textId="77777777" w:rsidR="002C5651" w:rsidRPr="00D31193" w:rsidRDefault="002C5651" w:rsidP="002C565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3CCA034D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CED8754" w14:textId="7B8477F3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148" w:type="pct"/>
          </w:tcPr>
          <w:p w14:paraId="2F6D59A3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1149DEE" w14:textId="1F71A67B" w:rsidR="002C5651" w:rsidRPr="00D31193" w:rsidRDefault="002C5651" w:rsidP="002C56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EFB7386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F8BC121" w14:textId="7CE7DE2E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</w:tr>
      <w:tr w:rsidR="002C5651" w:rsidRPr="00D31193" w14:paraId="196763EA" w14:textId="77777777" w:rsidTr="00D362AA">
        <w:tc>
          <w:tcPr>
            <w:tcW w:w="2028" w:type="pct"/>
          </w:tcPr>
          <w:p w14:paraId="5B66606D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  -   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018E1E80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434D35D" w14:textId="51E079EA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A65E0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9" w:type="pct"/>
          </w:tcPr>
          <w:p w14:paraId="399D7FD6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A3E0D01" w14:textId="47AB0AF6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2C5651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148" w:type="pct"/>
          </w:tcPr>
          <w:p w14:paraId="6985DE84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FB65128" w14:textId="4DDFB996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A65E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20545841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ECA7E98" w14:textId="6C67B37F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2C565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2C5651" w:rsidRPr="00D31193" w14:paraId="46EAE662" w14:textId="77777777" w:rsidTr="00D362AA">
        <w:tc>
          <w:tcPr>
            <w:tcW w:w="2028" w:type="pct"/>
          </w:tcPr>
          <w:p w14:paraId="2E70C18E" w14:textId="77777777" w:rsidR="002C5651" w:rsidRPr="00D31193" w:rsidRDefault="002C5651" w:rsidP="002C56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-  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49" w:type="pct"/>
          </w:tcPr>
          <w:p w14:paraId="36BE2B3F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88DCE61" w14:textId="6C7D1C98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C565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49" w:type="pct"/>
          </w:tcPr>
          <w:p w14:paraId="33332572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C3067D2" w14:textId="34D57BD8" w:rsidR="002C5651" w:rsidRPr="00D31193" w:rsidRDefault="002C5651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679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80BC238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626E3DD" w14:textId="0C094179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C5651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  <w:tc>
          <w:tcPr>
            <w:tcW w:w="149" w:type="pct"/>
          </w:tcPr>
          <w:p w14:paraId="4D008980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8A7C2DA" w14:textId="4E7531E9" w:rsidR="002C5651" w:rsidRPr="00D31193" w:rsidRDefault="002C5651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5651" w:rsidRPr="00D31193" w14:paraId="7E760D81" w14:textId="77777777" w:rsidTr="00D362AA">
        <w:tc>
          <w:tcPr>
            <w:tcW w:w="2028" w:type="pct"/>
          </w:tcPr>
          <w:p w14:paraId="3C95187D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ED959EA" w14:textId="77777777" w:rsidR="002C5651" w:rsidRPr="00D31193" w:rsidRDefault="002C5651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2C11" w14:textId="64ED7695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2C565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A65E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9" w:type="pct"/>
          </w:tcPr>
          <w:p w14:paraId="4BB65BA5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6B01E" w14:textId="64D35BE7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2C5651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148" w:type="pct"/>
          </w:tcPr>
          <w:p w14:paraId="05FF4D50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5A472" w14:textId="0BC41DA4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2C5651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A65E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9" w:type="pct"/>
          </w:tcPr>
          <w:p w14:paraId="40C26D99" w14:textId="77777777" w:rsidR="002C5651" w:rsidRPr="00D31193" w:rsidRDefault="002C5651" w:rsidP="002C5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36BA8" w14:textId="0AD1DF0A" w:rsidR="002C5651" w:rsidRPr="00D31193" w:rsidRDefault="00D6443C" w:rsidP="002C5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2C5651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247</w:t>
            </w:r>
          </w:p>
        </w:tc>
      </w:tr>
      <w:tr w:rsidR="00C1701C" w:rsidRPr="00D31193" w14:paraId="2A586FCA" w14:textId="77777777" w:rsidTr="00C1701C">
        <w:tc>
          <w:tcPr>
            <w:tcW w:w="2028" w:type="pct"/>
            <w:vMerge w:val="restart"/>
          </w:tcPr>
          <w:p w14:paraId="3F4EE5F3" w14:textId="77777777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7237B9B9" w14:textId="50D87018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5EDCEBA3" w14:textId="77777777" w:rsidR="00C1701C" w:rsidRPr="00D31193" w:rsidRDefault="00C1701C" w:rsidP="002C5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pct"/>
            <w:gridSpan w:val="3"/>
            <w:vAlign w:val="bottom"/>
          </w:tcPr>
          <w:p w14:paraId="19D027EF" w14:textId="7162E70B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198B12C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bottom"/>
          </w:tcPr>
          <w:p w14:paraId="7207A52C" w14:textId="5064E1AC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01C" w:rsidRPr="00D31193" w14:paraId="5DDA7BAC" w14:textId="77777777" w:rsidTr="001B1B90">
        <w:tc>
          <w:tcPr>
            <w:tcW w:w="2028" w:type="pct"/>
            <w:vMerge/>
          </w:tcPr>
          <w:p w14:paraId="5550523A" w14:textId="77777777" w:rsidR="00C1701C" w:rsidRPr="00D31193" w:rsidRDefault="00C1701C" w:rsidP="00C1701C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56F4E2B" w14:textId="77777777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A168BF5" w14:textId="21BC3E2D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0402A7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E6B9E7" w14:textId="698EAE29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76A8DC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338E6E0" w14:textId="301D27DA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8FDE908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E1A097" w14:textId="4F594E49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1C" w:rsidRPr="00D31193" w14:paraId="53570A8B" w14:textId="77777777" w:rsidTr="001B1B90">
        <w:tc>
          <w:tcPr>
            <w:tcW w:w="2028" w:type="pct"/>
          </w:tcPr>
          <w:p w14:paraId="1EEC1B19" w14:textId="77777777" w:rsidR="00C1701C" w:rsidRPr="00D31193" w:rsidRDefault="00C1701C" w:rsidP="00C1701C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2D84B85" w14:textId="77777777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ED62B6C" w14:textId="3F5242C1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194C9C9D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20E65D" w14:textId="51D7BB88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28324186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086CF3" w14:textId="5C422CF1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7D4873C0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F8D85E8" w14:textId="71C2FFE6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1701C" w:rsidRPr="00D31193" w14:paraId="042E6357" w14:textId="77777777" w:rsidTr="00C1701C">
        <w:tc>
          <w:tcPr>
            <w:tcW w:w="2028" w:type="pct"/>
          </w:tcPr>
          <w:p w14:paraId="3F170BCD" w14:textId="77777777" w:rsidR="00C1701C" w:rsidRPr="00D31193" w:rsidRDefault="00C1701C" w:rsidP="00C1701C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22C81F3" w14:textId="77777777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  <w:vAlign w:val="bottom"/>
          </w:tcPr>
          <w:p w14:paraId="1D4892A4" w14:textId="1074DEB6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E58E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1701C" w:rsidRPr="00D31193" w14:paraId="39E2FECB" w14:textId="77777777" w:rsidTr="005D4931">
        <w:tc>
          <w:tcPr>
            <w:tcW w:w="2028" w:type="pct"/>
          </w:tcPr>
          <w:p w14:paraId="6A983795" w14:textId="37A7AD0D" w:rsidR="00C1701C" w:rsidRPr="00D31193" w:rsidRDefault="00C1701C" w:rsidP="00C1701C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D31193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D31193">
              <w:rPr>
                <w:rFonts w:ascii="Times New Roman" w:hAnsi="Times New Roman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49" w:type="pct"/>
          </w:tcPr>
          <w:p w14:paraId="6C994C68" w14:textId="77777777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50152698" w14:textId="2BA3E272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</w:t>
            </w:r>
            <w:r w:rsidR="00A65E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567675F3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997D83A" w14:textId="30C02748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714EE097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A0AF18B" w14:textId="78F99CC7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</w:t>
            </w:r>
            <w:r w:rsidR="00A65E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10E168E5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281D55C" w14:textId="2EE77DDE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1701C" w:rsidRPr="00D31193" w14:paraId="20AD4272" w14:textId="77777777" w:rsidTr="001D4977">
        <w:tc>
          <w:tcPr>
            <w:tcW w:w="2028" w:type="pct"/>
          </w:tcPr>
          <w:p w14:paraId="1DC553F4" w14:textId="77777777" w:rsidR="00C1701C" w:rsidRPr="00D31193" w:rsidRDefault="00C1701C" w:rsidP="00C1701C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6327AA1" w14:textId="77777777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34CD" w14:textId="44CBE1BC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</w:t>
            </w:r>
            <w:r w:rsidR="00A65E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48D16CCC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79D29" w14:textId="0A940BA4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4764F992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416A" w14:textId="7E0A13FB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</w:t>
            </w:r>
            <w:r w:rsidR="00A65E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02253E27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E0BF2" w14:textId="57B03A80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1701C" w:rsidRPr="00D31193" w14:paraId="0711172C" w14:textId="77777777" w:rsidTr="001D4977">
        <w:tc>
          <w:tcPr>
            <w:tcW w:w="2028" w:type="pct"/>
          </w:tcPr>
          <w:p w14:paraId="5441D69B" w14:textId="77777777" w:rsidR="00C1701C" w:rsidRPr="00D31193" w:rsidRDefault="00C1701C" w:rsidP="00C1701C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CD2C927" w14:textId="77777777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3D7BDCFF" w14:textId="77777777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3D9F7FB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6C0B2DC0" w14:textId="77777777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3E7093A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5159ADE4" w14:textId="77777777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870EA07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ECF0575" w14:textId="77777777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701C" w:rsidRPr="00D31193" w14:paraId="294DB13E" w14:textId="77777777" w:rsidTr="001D4977">
        <w:tc>
          <w:tcPr>
            <w:tcW w:w="2028" w:type="pct"/>
          </w:tcPr>
          <w:p w14:paraId="31DADFBD" w14:textId="784C741A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34C624B6" w14:textId="77777777" w:rsidR="00C1701C" w:rsidRPr="00D31193" w:rsidRDefault="00C1701C" w:rsidP="00C17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307B25CC" w14:textId="35A19C87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9" w:type="pct"/>
          </w:tcPr>
          <w:p w14:paraId="7F65C81D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EBB0BE6" w14:textId="307F4129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148" w:type="pct"/>
          </w:tcPr>
          <w:p w14:paraId="68C4710F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53324C0D" w14:textId="3FB795C2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149" w:type="pct"/>
          </w:tcPr>
          <w:p w14:paraId="4B9C7560" w14:textId="77777777" w:rsidR="00C1701C" w:rsidRPr="00D31193" w:rsidRDefault="00C1701C" w:rsidP="00C1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C4FB7DF" w14:textId="75967240" w:rsidR="00C1701C" w:rsidRPr="00D31193" w:rsidRDefault="00C1701C" w:rsidP="00C170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</w:tr>
    </w:tbl>
    <w:p w14:paraId="38213352" w14:textId="679D81FD" w:rsidR="004D5CDB" w:rsidRPr="00D31193" w:rsidRDefault="004D5CDB" w:rsidP="00DF3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090BEF3" w14:textId="53008DDE" w:rsidR="00AC42E2" w:rsidRPr="00D31193" w:rsidRDefault="00AC42E2" w:rsidP="00A30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5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เมษายน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2562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20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400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กลุ่มบริษัทจึงแก้ไขโครงการผลประโยชน์เมื่อเกษียณแก่พนักงานในปี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2562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5E908A6" w14:textId="77777777" w:rsidR="00AC42E2" w:rsidRPr="00D31193" w:rsidRDefault="00AC42E2" w:rsidP="00AC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706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71"/>
        <w:gridCol w:w="1080"/>
        <w:gridCol w:w="271"/>
        <w:gridCol w:w="1080"/>
        <w:gridCol w:w="269"/>
        <w:gridCol w:w="1078"/>
      </w:tblGrid>
      <w:tr w:rsidR="004D5CDB" w:rsidRPr="00D31193" w14:paraId="7A1DBBD6" w14:textId="77777777" w:rsidTr="00B2547A">
        <w:tc>
          <w:tcPr>
            <w:tcW w:w="2178" w:type="pct"/>
          </w:tcPr>
          <w:p w14:paraId="6CBA98B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หลัก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38" w:type="pct"/>
            <w:gridSpan w:val="3"/>
          </w:tcPr>
          <w:p w14:paraId="4D81B312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3BF867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597582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BED" w:rsidRPr="00D31193" w14:paraId="0379A0CE" w14:textId="77777777" w:rsidTr="00B2547A">
        <w:trPr>
          <w:trHeight w:val="434"/>
        </w:trPr>
        <w:tc>
          <w:tcPr>
            <w:tcW w:w="2178" w:type="pct"/>
          </w:tcPr>
          <w:p w14:paraId="61BC019E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496F46D" w14:textId="1BE190CE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E2BADE6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BB2226" w14:textId="50C2FD8A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121A0498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B2EE735" w14:textId="11ECCAE4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21688145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340391" w14:textId="09F783D2" w:rsidR="00F76BED" w:rsidRPr="00D31193" w:rsidRDefault="00D6443C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5CDB" w:rsidRPr="00D31193" w14:paraId="2BB7E856" w14:textId="77777777" w:rsidTr="00B2547A">
        <w:trPr>
          <w:trHeight w:val="434"/>
        </w:trPr>
        <w:tc>
          <w:tcPr>
            <w:tcW w:w="2178" w:type="pct"/>
          </w:tcPr>
          <w:p w14:paraId="6C1AAB1E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5623852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ร้อยละ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F76BED" w:rsidRPr="00D31193" w14:paraId="46525AA5" w14:textId="77777777" w:rsidTr="00B2547A">
        <w:tc>
          <w:tcPr>
            <w:tcW w:w="2178" w:type="pct"/>
          </w:tcPr>
          <w:p w14:paraId="4958E370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95" w:type="pct"/>
          </w:tcPr>
          <w:p w14:paraId="721A225E" w14:textId="57790A49" w:rsidR="00F76BED" w:rsidRPr="00D31193" w:rsidRDefault="00D6443C" w:rsidP="00F76B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62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, 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49" w:type="pct"/>
          </w:tcPr>
          <w:p w14:paraId="6FA55274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5911F8" w14:textId="4B1CEDDA" w:rsidR="00F76BED" w:rsidRPr="00D31193" w:rsidRDefault="00D6443C" w:rsidP="00F76B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F76BED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63</w:t>
            </w:r>
            <w:r w:rsidR="00F76BED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, 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F76BED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49" w:type="pct"/>
          </w:tcPr>
          <w:p w14:paraId="58132B3D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6E9C52" w14:textId="667AB15C" w:rsidR="00F76BED" w:rsidRPr="00D31193" w:rsidRDefault="00D6443C" w:rsidP="00F76B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14:paraId="186FFBD7" w14:textId="77777777" w:rsidR="00F76BED" w:rsidRPr="00D31193" w:rsidRDefault="00F76BED" w:rsidP="00F7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1D18EF" w14:textId="04C3CBD0" w:rsidR="00F76BED" w:rsidRPr="00D31193" w:rsidRDefault="00D6443C" w:rsidP="00F76B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F76BED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63</w:t>
            </w:r>
          </w:p>
        </w:tc>
      </w:tr>
      <w:tr w:rsidR="004A149B" w:rsidRPr="00D31193" w14:paraId="6569CE98" w14:textId="77777777" w:rsidTr="00B2547A">
        <w:tc>
          <w:tcPr>
            <w:tcW w:w="2178" w:type="pct"/>
          </w:tcPr>
          <w:p w14:paraId="606C5344" w14:textId="77777777" w:rsidR="004A149B" w:rsidRPr="00D31193" w:rsidRDefault="004A149B" w:rsidP="004A1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การเพิ่ม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ขึ้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นของ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595" w:type="pct"/>
          </w:tcPr>
          <w:p w14:paraId="36C3440D" w14:textId="3E134766" w:rsidR="004A149B" w:rsidRPr="00D31193" w:rsidRDefault="00D6443C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, 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9" w:type="pct"/>
          </w:tcPr>
          <w:p w14:paraId="7C167339" w14:textId="77777777" w:rsidR="004A149B" w:rsidRPr="00D31193" w:rsidRDefault="004A149B" w:rsidP="004A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44F3D02" w14:textId="11B6AABD" w:rsidR="004A149B" w:rsidRPr="00D31193" w:rsidRDefault="00D6443C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, 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9" w:type="pct"/>
          </w:tcPr>
          <w:p w14:paraId="6EE42D65" w14:textId="77777777" w:rsidR="004A149B" w:rsidRPr="00D31193" w:rsidRDefault="004A149B" w:rsidP="004A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AE7A52" w14:textId="2BC1C1C2" w:rsidR="004A149B" w:rsidRPr="00D31193" w:rsidRDefault="00D6443C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3A9774BB" w14:textId="77777777" w:rsidR="004A149B" w:rsidRPr="00D31193" w:rsidRDefault="004A149B" w:rsidP="004A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65F4B6" w14:textId="13504FC5" w:rsidR="004A149B" w:rsidRPr="00D31193" w:rsidRDefault="00D6443C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</w:t>
            </w:r>
          </w:p>
        </w:tc>
      </w:tr>
      <w:tr w:rsidR="004A149B" w:rsidRPr="00D31193" w14:paraId="419550B4" w14:textId="77777777" w:rsidTr="00B2547A">
        <w:trPr>
          <w:trHeight w:val="380"/>
        </w:trPr>
        <w:tc>
          <w:tcPr>
            <w:tcW w:w="2178" w:type="pct"/>
            <w:shd w:val="clear" w:color="auto" w:fill="auto"/>
          </w:tcPr>
          <w:p w14:paraId="27278D50" w14:textId="77777777" w:rsidR="004A149B" w:rsidRPr="00D31193" w:rsidRDefault="004A149B" w:rsidP="004A149B">
            <w:pPr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5" w:type="pct"/>
          </w:tcPr>
          <w:p w14:paraId="336505B6" w14:textId="2680AE09" w:rsidR="004A149B" w:rsidRPr="00D31193" w:rsidRDefault="00D6443C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14:paraId="4598F42E" w14:textId="77777777" w:rsidR="004A149B" w:rsidRPr="00D31193" w:rsidRDefault="004A149B" w:rsidP="004A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DC531E" w14:textId="16BA9AD3" w:rsidR="004A149B" w:rsidRPr="00D31193" w:rsidRDefault="00D6443C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14:paraId="7A6D6788" w14:textId="77777777" w:rsidR="004A149B" w:rsidRPr="00D31193" w:rsidRDefault="004A149B" w:rsidP="004A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29D11A" w14:textId="10169CF7" w:rsidR="004A149B" w:rsidRPr="00D31193" w:rsidRDefault="00D6443C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2947C6A9" w14:textId="77777777" w:rsidR="004A149B" w:rsidRPr="00D31193" w:rsidRDefault="004A149B" w:rsidP="004A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9D10AB" w14:textId="167C7FEF" w:rsidR="004A149B" w:rsidRPr="00D31193" w:rsidRDefault="00D6443C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  <w:r w:rsidR="004A149B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60</w:t>
            </w:r>
          </w:p>
        </w:tc>
      </w:tr>
    </w:tbl>
    <w:p w14:paraId="1845E86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4CF1772E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760FA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both"/>
        <w:rPr>
          <w:rFonts w:ascii="Angsana New" w:hAnsi="Angsana New"/>
          <w:color w:val="000000"/>
          <w:sz w:val="30"/>
          <w:szCs w:val="30"/>
        </w:rPr>
      </w:pPr>
    </w:p>
    <w:p w14:paraId="5A4361BE" w14:textId="5D334144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6443C" w:rsidRPr="00D31193">
        <w:rPr>
          <w:rFonts w:ascii="Angsana New" w:hAnsi="Angsana New"/>
          <w:sz w:val="30"/>
          <w:szCs w:val="30"/>
        </w:rPr>
        <w:t>31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ระยะเวลาถัวเฉลี่ยถ่วงน้ำหนักของภาระผูกพันผลประโยชน์ที่กำหนดไว้ของบริษัทและบริษัทย่อยเป็น </w:t>
      </w:r>
      <w:r w:rsidR="00D6443C" w:rsidRPr="00D31193">
        <w:rPr>
          <w:rFonts w:ascii="Angsana New" w:hAnsi="Angsana New"/>
          <w:sz w:val="30"/>
          <w:szCs w:val="30"/>
        </w:rPr>
        <w:t>14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ปี</w:t>
      </w:r>
      <w:r w:rsidRPr="00D31193">
        <w:rPr>
          <w:rFonts w:ascii="Angsana New" w:hAnsi="Angsana New"/>
          <w:sz w:val="30"/>
          <w:szCs w:val="30"/>
          <w:cs/>
        </w:rPr>
        <w:t xml:space="preserve">และ </w:t>
      </w:r>
      <w:r w:rsidR="00D6443C" w:rsidRPr="00D31193">
        <w:rPr>
          <w:rFonts w:ascii="Angsana New" w:hAnsi="Angsana New"/>
          <w:sz w:val="30"/>
          <w:szCs w:val="30"/>
        </w:rPr>
        <w:t>22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ปี ตามลำดับ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</w:rPr>
        <w:t>(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2562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: 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15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D31193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23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ปี ตามลำดับ</w:t>
      </w:r>
      <w:r w:rsidRPr="00D31193">
        <w:rPr>
          <w:rFonts w:ascii="Angsana New" w:hAnsi="Angsana New"/>
          <w:i/>
          <w:iCs/>
          <w:sz w:val="30"/>
          <w:szCs w:val="30"/>
        </w:rPr>
        <w:t>)</w:t>
      </w:r>
    </w:p>
    <w:p w14:paraId="66099B53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both"/>
        <w:rPr>
          <w:rFonts w:ascii="Angsana New" w:hAnsi="Angsana New"/>
          <w:color w:val="000000"/>
          <w:sz w:val="30"/>
          <w:szCs w:val="30"/>
        </w:rPr>
      </w:pPr>
    </w:p>
    <w:p w14:paraId="1998AF2C" w14:textId="77777777" w:rsidR="004D5CDB" w:rsidRPr="00D31193" w:rsidRDefault="004D5CDB" w:rsidP="004D5CDB">
      <w:pPr>
        <w:spacing w:line="276" w:lineRule="auto"/>
        <w:ind w:left="63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84F3AB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3484A1F1" w14:textId="27FD793C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Pr="00D31193">
        <w:rPr>
          <w:rFonts w:ascii="Angsana New" w:hAnsi="Angsana New" w:hint="cs"/>
          <w:sz w:val="30"/>
          <w:szCs w:val="30"/>
          <w:cs/>
        </w:rPr>
        <w:t>ิ</w:t>
      </w:r>
      <w:r w:rsidRPr="00D31193">
        <w:rPr>
          <w:rFonts w:ascii="Angsana New" w:hAnsi="Angsana New"/>
          <w:sz w:val="30"/>
          <w:szCs w:val="30"/>
          <w:cs/>
        </w:rPr>
        <w:t>ที่เกี่ยวข้อง</w:t>
      </w:r>
      <w:r w:rsidRPr="00D31193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D31193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AC42E2"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ๆ คงที่ </w:t>
      </w:r>
    </w:p>
    <w:tbl>
      <w:tblPr>
        <w:tblW w:w="9361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7"/>
        <w:gridCol w:w="269"/>
        <w:gridCol w:w="1022"/>
        <w:gridCol w:w="269"/>
        <w:gridCol w:w="1022"/>
        <w:gridCol w:w="238"/>
        <w:gridCol w:w="32"/>
        <w:gridCol w:w="1022"/>
      </w:tblGrid>
      <w:tr w:rsidR="004D5CDB" w:rsidRPr="00D31193" w14:paraId="5BFC86C5" w14:textId="77777777" w:rsidTr="00AF250B">
        <w:trPr>
          <w:trHeight w:val="411"/>
        </w:trPr>
        <w:tc>
          <w:tcPr>
            <w:tcW w:w="4410" w:type="dxa"/>
          </w:tcPr>
          <w:p w14:paraId="04306D4B" w14:textId="71D5F12F" w:rsidR="004D5CDB" w:rsidRPr="00D31193" w:rsidRDefault="0036368A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951" w:type="dxa"/>
            <w:gridSpan w:val="8"/>
          </w:tcPr>
          <w:p w14:paraId="50DD7C7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3119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D5CDB" w:rsidRPr="00D31193" w14:paraId="74926844" w14:textId="77777777" w:rsidTr="00AF250B">
        <w:trPr>
          <w:trHeight w:val="411"/>
        </w:trPr>
        <w:tc>
          <w:tcPr>
            <w:tcW w:w="4410" w:type="dxa"/>
          </w:tcPr>
          <w:p w14:paraId="01CB0D7C" w14:textId="77777777" w:rsidR="004D5CDB" w:rsidRPr="00D31193" w:rsidRDefault="004D5CDB" w:rsidP="00AF250B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65D10052" w14:textId="40F88B46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6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ร้อยละ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E06456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1A225D6" w14:textId="1F87EF04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D5CDB" w:rsidRPr="00D31193" w14:paraId="55122E50" w14:textId="77777777" w:rsidTr="00AF250B">
        <w:trPr>
          <w:trHeight w:val="411"/>
        </w:trPr>
        <w:tc>
          <w:tcPr>
            <w:tcW w:w="4410" w:type="dxa"/>
          </w:tcPr>
          <w:p w14:paraId="2FB6FDB4" w14:textId="04A39BD7" w:rsidR="004D5CDB" w:rsidRPr="00D31193" w:rsidRDefault="004D5CDB" w:rsidP="00AF250B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1A2FA5C1" w14:textId="6134714C" w:rsidR="004D5CD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30F69BE8" w14:textId="77777777" w:rsidR="004D5CDB" w:rsidRPr="00D31193" w:rsidRDefault="004D5CD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FC7CEFF" w14:textId="6520C91C" w:rsidR="004D5CD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9" w:type="dxa"/>
          </w:tcPr>
          <w:p w14:paraId="2F5D03ED" w14:textId="77777777" w:rsidR="004D5CDB" w:rsidRPr="00D31193" w:rsidRDefault="004D5CD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E6C552B" w14:textId="0E53E1C9" w:rsidR="004D5CD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8" w:type="dxa"/>
          </w:tcPr>
          <w:p w14:paraId="3D0C23B2" w14:textId="77777777" w:rsidR="004D5CDB" w:rsidRPr="00D31193" w:rsidRDefault="004D5CD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5C22BAC" w14:textId="619923E2" w:rsidR="004D5CD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D5CDB" w:rsidRPr="00D31193" w14:paraId="69BF3231" w14:textId="77777777" w:rsidTr="00AF250B">
        <w:trPr>
          <w:trHeight w:val="411"/>
        </w:trPr>
        <w:tc>
          <w:tcPr>
            <w:tcW w:w="4410" w:type="dxa"/>
          </w:tcPr>
          <w:p w14:paraId="3587A22F" w14:textId="77777777" w:rsidR="004D5CDB" w:rsidRPr="00D31193" w:rsidRDefault="004D5CDB" w:rsidP="00AF250B">
            <w:pPr>
              <w:ind w:left="180" w:right="-195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2F65A6DD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3119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F250B" w:rsidRPr="00D31193" w14:paraId="6BF0A1A7" w14:textId="77777777" w:rsidTr="00AF250B">
        <w:trPr>
          <w:trHeight w:val="411"/>
        </w:trPr>
        <w:tc>
          <w:tcPr>
            <w:tcW w:w="4410" w:type="dxa"/>
          </w:tcPr>
          <w:p w14:paraId="66F56DB2" w14:textId="77777777" w:rsidR="00AF250B" w:rsidRPr="00D31193" w:rsidRDefault="00AF250B" w:rsidP="00AF250B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707E3514" w14:textId="47CCF6ED" w:rsidR="00AF250B" w:rsidRPr="00D31193" w:rsidRDefault="004A149B" w:rsidP="00AF25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34C7444A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B93A6D2" w14:textId="3AB6DF12" w:rsidR="00AF250B" w:rsidRPr="00D31193" w:rsidRDefault="00AF250B" w:rsidP="00AF25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4A739B42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0180C11" w14:textId="1EBABF85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A149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</w:p>
        </w:tc>
        <w:tc>
          <w:tcPr>
            <w:tcW w:w="238" w:type="dxa"/>
            <w:vAlign w:val="center"/>
          </w:tcPr>
          <w:p w14:paraId="4593C0E4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05BC710" w14:textId="54DE6ABE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F250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  <w:tr w:rsidR="00AF250B" w:rsidRPr="00D31193" w14:paraId="0525BE3F" w14:textId="77777777" w:rsidTr="00AF250B">
        <w:trPr>
          <w:trHeight w:val="227"/>
        </w:trPr>
        <w:tc>
          <w:tcPr>
            <w:tcW w:w="4410" w:type="dxa"/>
          </w:tcPr>
          <w:p w14:paraId="097672A4" w14:textId="77777777" w:rsidR="00AF250B" w:rsidRPr="00D31193" w:rsidRDefault="00AF250B" w:rsidP="00AF250B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2018B181" w14:textId="098D64F5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A149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69" w:type="dxa"/>
          </w:tcPr>
          <w:p w14:paraId="6E5E76FB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076236" w14:textId="669A06A8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AF250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269" w:type="dxa"/>
          </w:tcPr>
          <w:p w14:paraId="6B4F822A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416936" w14:textId="71B7864A" w:rsidR="00AF250B" w:rsidRPr="00D31193" w:rsidRDefault="004A149B" w:rsidP="00AF25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3C6E2272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682C437B" w14:textId="4854A253" w:rsidR="00AF250B" w:rsidRPr="00D31193" w:rsidRDefault="00AF250B" w:rsidP="00AF25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250B" w:rsidRPr="00D31193" w14:paraId="4B7C4406" w14:textId="77777777" w:rsidTr="00AF250B">
        <w:trPr>
          <w:trHeight w:val="414"/>
        </w:trPr>
        <w:tc>
          <w:tcPr>
            <w:tcW w:w="4410" w:type="dxa"/>
          </w:tcPr>
          <w:p w14:paraId="1400345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9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6E4524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347C5A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8936262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3233B4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5F63BAA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525B8FD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DAB30C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250B" w:rsidRPr="00D31193" w14:paraId="25C68924" w14:textId="77777777" w:rsidTr="00AF250B">
        <w:trPr>
          <w:trHeight w:val="182"/>
        </w:trPr>
        <w:tc>
          <w:tcPr>
            <w:tcW w:w="4410" w:type="dxa"/>
          </w:tcPr>
          <w:p w14:paraId="794A7750" w14:textId="77777777" w:rsidR="00AF250B" w:rsidRPr="00D31193" w:rsidRDefault="00AF250B" w:rsidP="00AF250B">
            <w:pPr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38D02FC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50B" w:rsidRPr="00D31193" w14:paraId="0DD77B53" w14:textId="77777777" w:rsidTr="00AF250B">
        <w:trPr>
          <w:trHeight w:val="182"/>
        </w:trPr>
        <w:tc>
          <w:tcPr>
            <w:tcW w:w="4410" w:type="dxa"/>
          </w:tcPr>
          <w:p w14:paraId="4C87F05C" w14:textId="77777777" w:rsidR="00AF250B" w:rsidRPr="00D31193" w:rsidRDefault="00AF250B" w:rsidP="00AF250B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161CE1CD" w14:textId="53B4232E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6D0F29EC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9C82244" w14:textId="31754328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F250B" w:rsidRPr="00D31193" w14:paraId="0B255E86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1EA2D2EE" w14:textId="60360A0E" w:rsidR="00AF250B" w:rsidRPr="00D31193" w:rsidRDefault="00AF250B" w:rsidP="00AF250B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6782BBA4" w14:textId="0E5833B9" w:rsidR="00AF250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1D6571D9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CD618E" w14:textId="6A126C39" w:rsidR="00AF250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9" w:type="dxa"/>
          </w:tcPr>
          <w:p w14:paraId="7D24689D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CE3BAE" w14:textId="1747D1A2" w:rsidR="00AF250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1AD46ABD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20F971F" w14:textId="3408E883" w:rsidR="00AF250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AF250B" w:rsidRPr="00D31193" w14:paraId="7A50CA11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33A8017D" w14:textId="77777777" w:rsidR="00AF250B" w:rsidRPr="00D31193" w:rsidRDefault="00AF250B" w:rsidP="00AF250B">
            <w:pPr>
              <w:ind w:left="234" w:right="-19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  <w:shd w:val="clear" w:color="auto" w:fill="auto"/>
          </w:tcPr>
          <w:p w14:paraId="4F4DE4D6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3119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A149B" w:rsidRPr="00D31193" w14:paraId="5E072C05" w14:textId="77777777" w:rsidTr="00AF250B">
        <w:trPr>
          <w:trHeight w:val="245"/>
        </w:trPr>
        <w:tc>
          <w:tcPr>
            <w:tcW w:w="4410" w:type="dxa"/>
          </w:tcPr>
          <w:p w14:paraId="0864F6B3" w14:textId="77777777" w:rsidR="004A149B" w:rsidRPr="00D31193" w:rsidRDefault="004A149B" w:rsidP="004A149B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7" w:type="dxa"/>
            <w:vAlign w:val="center"/>
          </w:tcPr>
          <w:p w14:paraId="2458E2B5" w14:textId="61B46B95" w:rsidR="004A149B" w:rsidRPr="00D31193" w:rsidRDefault="004A149B" w:rsidP="004A149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00FDFDA5" w14:textId="77777777" w:rsidR="004A149B" w:rsidRPr="00D31193" w:rsidRDefault="004A149B" w:rsidP="004A1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2AF845C9" w14:textId="282B0CE6" w:rsidR="004A149B" w:rsidRPr="00D31193" w:rsidRDefault="004A149B" w:rsidP="004A149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1199F542" w14:textId="77777777" w:rsidR="004A149B" w:rsidRPr="00D31193" w:rsidRDefault="004A149B" w:rsidP="004A1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5A629DA9" w14:textId="670DD12D" w:rsidR="004A149B" w:rsidRPr="00D31193" w:rsidRDefault="00D6443C" w:rsidP="004A149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A149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  <w:gridSpan w:val="2"/>
            <w:vAlign w:val="center"/>
          </w:tcPr>
          <w:p w14:paraId="144732D4" w14:textId="77777777" w:rsidR="004A149B" w:rsidRPr="00D31193" w:rsidRDefault="004A149B" w:rsidP="004A1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0A75A352" w14:textId="688BD5B7" w:rsidR="004A149B" w:rsidRPr="00D31193" w:rsidRDefault="00D6443C" w:rsidP="004A149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A149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025</w:t>
            </w:r>
          </w:p>
        </w:tc>
      </w:tr>
      <w:tr w:rsidR="004A149B" w:rsidRPr="00D31193" w14:paraId="238A83CE" w14:textId="77777777" w:rsidTr="00AF250B">
        <w:trPr>
          <w:trHeight w:val="83"/>
        </w:trPr>
        <w:tc>
          <w:tcPr>
            <w:tcW w:w="4410" w:type="dxa"/>
          </w:tcPr>
          <w:p w14:paraId="5430B49A" w14:textId="77777777" w:rsidR="004A149B" w:rsidRPr="00D31193" w:rsidRDefault="004A149B" w:rsidP="004A149B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6B8D4A4A" w14:textId="4CEC3C7E" w:rsidR="004A149B" w:rsidRPr="00D31193" w:rsidRDefault="00D6443C" w:rsidP="004A149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A149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69" w:type="dxa"/>
          </w:tcPr>
          <w:p w14:paraId="2667EAA0" w14:textId="77777777" w:rsidR="004A149B" w:rsidRPr="00D31193" w:rsidRDefault="004A149B" w:rsidP="004A1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BA0CBC5" w14:textId="47EBED75" w:rsidR="004A149B" w:rsidRPr="00D31193" w:rsidRDefault="00D6443C" w:rsidP="004A149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4A149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269" w:type="dxa"/>
          </w:tcPr>
          <w:p w14:paraId="62B647FD" w14:textId="77777777" w:rsidR="004A149B" w:rsidRPr="00D31193" w:rsidRDefault="004A149B" w:rsidP="004A1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05F4A5D5" w14:textId="5773C263" w:rsidR="004A149B" w:rsidRPr="00D31193" w:rsidRDefault="004A149B" w:rsidP="004A149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58A8598" w14:textId="77777777" w:rsidR="004A149B" w:rsidRPr="00D31193" w:rsidRDefault="004A149B" w:rsidP="004A1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E33C7F2" w14:textId="6D5A60A1" w:rsidR="004A149B" w:rsidRPr="00D31193" w:rsidRDefault="004A149B" w:rsidP="004A149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2B2749B" w14:textId="77777777" w:rsidR="0036368A" w:rsidRPr="00D31193" w:rsidRDefault="0036368A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2"/>
          <w:szCs w:val="22"/>
        </w:rPr>
      </w:pPr>
    </w:p>
    <w:p w14:paraId="3062E110" w14:textId="2AC70B43" w:rsidR="00377C44" w:rsidRPr="00D31193" w:rsidRDefault="00D6443C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19</w:t>
      </w:r>
      <w:r w:rsidR="00377C44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77C44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หุ้นทุนซื้อคืน</w:t>
      </w:r>
    </w:p>
    <w:p w14:paraId="5C60E4B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2"/>
          <w:szCs w:val="22"/>
        </w:rPr>
      </w:pPr>
    </w:p>
    <w:tbl>
      <w:tblPr>
        <w:tblW w:w="4903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061"/>
        <w:gridCol w:w="590"/>
        <w:gridCol w:w="249"/>
        <w:gridCol w:w="851"/>
        <w:gridCol w:w="252"/>
        <w:gridCol w:w="840"/>
        <w:gridCol w:w="264"/>
        <w:gridCol w:w="882"/>
        <w:gridCol w:w="266"/>
        <w:gridCol w:w="855"/>
        <w:gridCol w:w="258"/>
        <w:gridCol w:w="908"/>
        <w:gridCol w:w="243"/>
        <w:gridCol w:w="900"/>
      </w:tblGrid>
      <w:tr w:rsidR="004D5CDB" w:rsidRPr="00D31193" w14:paraId="05C52076" w14:textId="77777777" w:rsidTr="00B2547A">
        <w:trPr>
          <w:trHeight w:val="367"/>
        </w:trPr>
        <w:tc>
          <w:tcPr>
            <w:tcW w:w="1094" w:type="pct"/>
          </w:tcPr>
          <w:p w14:paraId="0C346D99" w14:textId="77777777" w:rsidR="004D5CDB" w:rsidRPr="00D31193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</w:tcPr>
          <w:p w14:paraId="525D43DF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5F01B22E" w14:textId="77777777" w:rsidR="004D5CDB" w:rsidRPr="00D31193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61" w:type="pct"/>
            <w:gridSpan w:val="11"/>
            <w:vAlign w:val="bottom"/>
          </w:tcPr>
          <w:p w14:paraId="5F1D6554" w14:textId="77777777" w:rsidR="004D5CDB" w:rsidRPr="00D31193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3119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5CDB" w:rsidRPr="00D31193" w14:paraId="6ACBBB29" w14:textId="77777777" w:rsidTr="00AF250B">
        <w:trPr>
          <w:trHeight w:val="367"/>
        </w:trPr>
        <w:tc>
          <w:tcPr>
            <w:tcW w:w="1094" w:type="pct"/>
          </w:tcPr>
          <w:p w14:paraId="767AF348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</w:tcPr>
          <w:p w14:paraId="65D3F5A2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0F833806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0" w:type="pct"/>
            <w:gridSpan w:val="5"/>
            <w:tcBorders>
              <w:bottom w:val="single" w:sz="4" w:space="0" w:color="auto"/>
            </w:tcBorders>
          </w:tcPr>
          <w:p w14:paraId="3808EE6F" w14:textId="2197BD94" w:rsidR="004D5CDB" w:rsidRPr="00D31193" w:rsidRDefault="00D6443C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1" w:type="pct"/>
          </w:tcPr>
          <w:p w14:paraId="49AFF144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bottom w:val="single" w:sz="4" w:space="0" w:color="auto"/>
            </w:tcBorders>
          </w:tcPr>
          <w:p w14:paraId="7DC7887A" w14:textId="11BC9131" w:rsidR="004D5CDB" w:rsidRPr="00D31193" w:rsidRDefault="00D6443C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D5CDB" w:rsidRPr="00D31193" w14:paraId="43045196" w14:textId="77777777" w:rsidTr="00AF250B">
        <w:trPr>
          <w:trHeight w:val="367"/>
        </w:trPr>
        <w:tc>
          <w:tcPr>
            <w:tcW w:w="1094" w:type="pct"/>
          </w:tcPr>
          <w:p w14:paraId="24D80410" w14:textId="77777777" w:rsidR="004D5CDB" w:rsidRPr="00D31193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0E20B082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2" w:type="pct"/>
          </w:tcPr>
          <w:p w14:paraId="172024C6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472F8696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  <w:vAlign w:val="bottom"/>
          </w:tcPr>
          <w:p w14:paraId="054B0D59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B4BD58B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174BF08B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5757BD11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BFD1455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1" w:type="pct"/>
            <w:vAlign w:val="bottom"/>
          </w:tcPr>
          <w:p w14:paraId="1701F4F2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411EA940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7" w:type="pct"/>
            <w:vAlign w:val="bottom"/>
          </w:tcPr>
          <w:p w14:paraId="504FE513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14:paraId="2413E82A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9" w:type="pct"/>
            <w:vAlign w:val="bottom"/>
          </w:tcPr>
          <w:p w14:paraId="2ABE5A11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78" w:type="pct"/>
            <w:vAlign w:val="bottom"/>
          </w:tcPr>
          <w:p w14:paraId="63920A9A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74AD9A45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4D5CDB" w:rsidRPr="00D31193" w14:paraId="51A4071B" w14:textId="77777777" w:rsidTr="00B2547A">
        <w:trPr>
          <w:trHeight w:val="367"/>
        </w:trPr>
        <w:tc>
          <w:tcPr>
            <w:tcW w:w="1094" w:type="pct"/>
          </w:tcPr>
          <w:p w14:paraId="17BABF89" w14:textId="77777777" w:rsidR="004D5CDB" w:rsidRPr="00D31193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13" w:type="pct"/>
          </w:tcPr>
          <w:p w14:paraId="7252AEA7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2" w:type="pct"/>
          </w:tcPr>
          <w:p w14:paraId="69032C3C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39C4E578" w14:textId="1002F94B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</w:t>
            </w:r>
            <w:r w:rsidR="00AF2C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บาท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</w:t>
            </w:r>
            <w:r w:rsidR="00AF2C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หุ้น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4D5CDB" w:rsidRPr="00D31193" w14:paraId="00F9C7EE" w14:textId="77777777" w:rsidTr="00B2547A">
        <w:trPr>
          <w:trHeight w:val="367"/>
        </w:trPr>
        <w:tc>
          <w:tcPr>
            <w:tcW w:w="1094" w:type="pct"/>
          </w:tcPr>
          <w:p w14:paraId="1CB180D6" w14:textId="77777777" w:rsidR="004D5CDB" w:rsidRPr="00D31193" w:rsidRDefault="004D5CDB" w:rsidP="00B2547A">
            <w:pPr>
              <w:pStyle w:val="block"/>
              <w:tabs>
                <w:tab w:val="left" w:pos="140"/>
              </w:tabs>
              <w:spacing w:after="0" w:line="240" w:lineRule="auto"/>
              <w:ind w:left="160" w:right="-315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13" w:type="pct"/>
          </w:tcPr>
          <w:p w14:paraId="60A8460A" w14:textId="77777777" w:rsidR="004D5CDB" w:rsidRPr="00D31193" w:rsidRDefault="004D5CDB" w:rsidP="00B2547A">
            <w:pPr>
              <w:pStyle w:val="block"/>
              <w:tabs>
                <w:tab w:val="left" w:pos="140"/>
              </w:tabs>
              <w:spacing w:after="0" w:line="240" w:lineRule="auto"/>
              <w:ind w:left="-126" w:right="-108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3293E598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6EDBCAA3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4A149B" w:rsidRPr="00D31193" w14:paraId="1B65ADAC" w14:textId="77777777" w:rsidTr="00AF250B">
        <w:trPr>
          <w:trHeight w:val="367"/>
        </w:trPr>
        <w:tc>
          <w:tcPr>
            <w:tcW w:w="1094" w:type="pct"/>
          </w:tcPr>
          <w:p w14:paraId="09779A8E" w14:textId="54821F4B" w:rsidR="004A149B" w:rsidRPr="00D31193" w:rsidRDefault="004A149B" w:rsidP="004A149B">
            <w:pPr>
              <w:tabs>
                <w:tab w:val="clear" w:pos="227"/>
                <w:tab w:val="left" w:pos="140"/>
              </w:tabs>
              <w:ind w:left="160" w:right="-315" w:hanging="1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pct"/>
          </w:tcPr>
          <w:p w14:paraId="4C70E9B1" w14:textId="11423B70" w:rsidR="004A149B" w:rsidRPr="00D31193" w:rsidRDefault="00D6443C" w:rsidP="004A149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22C201CF" w14:textId="77777777" w:rsidR="004A149B" w:rsidRPr="00D31193" w:rsidRDefault="004A149B" w:rsidP="004A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07CC1D8C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4" w:type="pct"/>
          </w:tcPr>
          <w:p w14:paraId="3C9631F1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6906B939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14:paraId="41FCB545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</w:tcPr>
          <w:p w14:paraId="16C2F1AF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1" w:type="pct"/>
          </w:tcPr>
          <w:p w14:paraId="4FBE8357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5AC1865B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4D4C4486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01ED9F00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13F98012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65B2E770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4A149B" w:rsidRPr="00D31193" w14:paraId="4AED3783" w14:textId="77777777" w:rsidTr="00AF250B">
        <w:trPr>
          <w:trHeight w:val="367"/>
        </w:trPr>
        <w:tc>
          <w:tcPr>
            <w:tcW w:w="1094" w:type="pct"/>
          </w:tcPr>
          <w:p w14:paraId="26C46E3C" w14:textId="7506389F" w:rsidR="004A149B" w:rsidRPr="00D31193" w:rsidRDefault="004A149B" w:rsidP="004A149B">
            <w:pPr>
              <w:tabs>
                <w:tab w:val="clear" w:pos="227"/>
                <w:tab w:val="left" w:pos="160"/>
              </w:tabs>
              <w:ind w:left="160" w:right="-31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313" w:type="pct"/>
          </w:tcPr>
          <w:p w14:paraId="58C5C9F7" w14:textId="4B64AB94" w:rsidR="004A149B" w:rsidRPr="00D31193" w:rsidRDefault="00D6443C" w:rsidP="004A149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36E1DE39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12171437" w14:textId="14F6E0A8" w:rsidR="004A149B" w:rsidRPr="00D31193" w:rsidRDefault="00D6443C" w:rsidP="00AC42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93</w:t>
            </w:r>
          </w:p>
        </w:tc>
        <w:tc>
          <w:tcPr>
            <w:tcW w:w="134" w:type="pct"/>
          </w:tcPr>
          <w:p w14:paraId="1A6F3DDA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8A48CB1" w14:textId="6A18C25F" w:rsidR="004A149B" w:rsidRPr="00D31193" w:rsidRDefault="004A149B" w:rsidP="00AC42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512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BB63A7E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38EEC599" w14:textId="4F8B9414" w:rsidR="004A149B" w:rsidRPr="00D31193" w:rsidRDefault="00D6443C" w:rsidP="00AC42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512</w:t>
            </w:r>
          </w:p>
        </w:tc>
        <w:tc>
          <w:tcPr>
            <w:tcW w:w="141" w:type="pct"/>
          </w:tcPr>
          <w:p w14:paraId="3B1F3F8C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8D5A3D8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76FB61F8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24EA5265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4C67A45D" w14:textId="77777777" w:rsidR="004A149B" w:rsidRPr="00D31193" w:rsidRDefault="004A149B" w:rsidP="004A149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3F195C0D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4A149B" w:rsidRPr="00D31193" w14:paraId="3644875F" w14:textId="77777777" w:rsidTr="00AF250B">
        <w:trPr>
          <w:trHeight w:val="367"/>
        </w:trPr>
        <w:tc>
          <w:tcPr>
            <w:tcW w:w="1094" w:type="pct"/>
          </w:tcPr>
          <w:p w14:paraId="09777FCC" w14:textId="762C0667" w:rsidR="004A149B" w:rsidRPr="00D31193" w:rsidRDefault="004A149B" w:rsidP="004A149B">
            <w:pPr>
              <w:tabs>
                <w:tab w:val="clear" w:pos="227"/>
                <w:tab w:val="left" w:pos="160"/>
              </w:tabs>
              <w:ind w:left="160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3" w:type="pct"/>
          </w:tcPr>
          <w:p w14:paraId="486E7B78" w14:textId="0C38B592" w:rsidR="004A149B" w:rsidRPr="00D31193" w:rsidRDefault="00D6443C" w:rsidP="004A149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51837393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3AF5A518" w14:textId="704FED49" w:rsidR="004A149B" w:rsidRPr="00D31193" w:rsidRDefault="00D6443C" w:rsidP="00AC42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34" w:type="pct"/>
          </w:tcPr>
          <w:p w14:paraId="7CCB69A0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22A00C26" w14:textId="3617CFAA" w:rsidR="004A149B" w:rsidRPr="00D31193" w:rsidRDefault="00036457" w:rsidP="00AC42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sz w:val="30"/>
                <w:szCs w:val="30"/>
              </w:rPr>
              <w:t>512</w:t>
            </w:r>
            <w:r w:rsidRPr="00D311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70FECC5E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79F325AF" w14:textId="23B026BC" w:rsidR="004A149B" w:rsidRPr="00D31193" w:rsidRDefault="00D6443C" w:rsidP="00AC42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41" w:type="pct"/>
          </w:tcPr>
          <w:p w14:paraId="7FF9AE5F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28A35FD5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1EA048D2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6165CFC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22F9E7F8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6844E650" w14:textId="77777777" w:rsidR="004A149B" w:rsidRPr="00D31193" w:rsidRDefault="004A149B" w:rsidP="004A14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</w:tbl>
    <w:p w14:paraId="66B61855" w14:textId="77777777" w:rsidR="00AC42E2" w:rsidRPr="00D31193" w:rsidRDefault="00AC42E2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</w:rPr>
      </w:pPr>
    </w:p>
    <w:p w14:paraId="66992A5E" w14:textId="1DBB5833" w:rsidR="0036368A" w:rsidRPr="00D31193" w:rsidRDefault="00377C44" w:rsidP="0036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ใน</w:t>
      </w:r>
      <w:r w:rsidRPr="00D31193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Pr="00D31193">
        <w:rPr>
          <w:rFonts w:ascii="Angsana New" w:hAnsi="Angsana New" w:hint="cs"/>
          <w:sz w:val="30"/>
          <w:szCs w:val="30"/>
          <w:cs/>
        </w:rPr>
        <w:t>แผนหุ้นทุน</w:t>
      </w:r>
      <w:r w:rsidRPr="00D31193">
        <w:rPr>
          <w:rFonts w:ascii="Angsana New" w:hAnsi="Angsana New"/>
          <w:sz w:val="30"/>
          <w:szCs w:val="30"/>
          <w:cs/>
        </w:rPr>
        <w:t>ซื้อคืน</w:t>
      </w:r>
      <w:r w:rsidRPr="00D31193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D31193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 xml:space="preserve">ร้อยละ </w:t>
      </w:r>
      <w:r w:rsidR="00D6443C" w:rsidRPr="00D31193">
        <w:rPr>
          <w:rFonts w:ascii="Angsana New" w:hAnsi="Angsana New"/>
          <w:sz w:val="30"/>
          <w:szCs w:val="30"/>
        </w:rPr>
        <w:t>9</w:t>
      </w:r>
      <w:r w:rsidRPr="00D31193">
        <w:rPr>
          <w:rFonts w:ascii="Angsana New" w:hAnsi="Angsana New"/>
          <w:sz w:val="30"/>
          <w:szCs w:val="30"/>
        </w:rPr>
        <w:t>.</w:t>
      </w:r>
      <w:r w:rsidR="00D6443C" w:rsidRPr="00D31193">
        <w:rPr>
          <w:rFonts w:ascii="Angsana New" w:hAnsi="Angsana New"/>
          <w:sz w:val="30"/>
          <w:szCs w:val="30"/>
        </w:rPr>
        <w:t>92</w:t>
      </w:r>
      <w:r w:rsidRPr="00D31193">
        <w:rPr>
          <w:rFonts w:ascii="Angsana New" w:hAnsi="Angsana New"/>
          <w:sz w:val="30"/>
          <w:szCs w:val="30"/>
          <w:cs/>
        </w:rPr>
        <w:t xml:space="preserve"> หรือ </w:t>
      </w:r>
      <w:r w:rsidR="00D6443C" w:rsidRPr="00D31193">
        <w:rPr>
          <w:rFonts w:ascii="Angsana New" w:hAnsi="Angsana New"/>
          <w:sz w:val="30"/>
          <w:szCs w:val="30"/>
        </w:rPr>
        <w:t>94</w:t>
      </w:r>
      <w:r w:rsidRPr="00D31193">
        <w:rPr>
          <w:rFonts w:ascii="Angsana New" w:hAnsi="Angsana New"/>
          <w:sz w:val="30"/>
          <w:szCs w:val="30"/>
          <w:cs/>
        </w:rPr>
        <w:t xml:space="preserve"> ล้านหุ้นของหุ้นบริษัทที่ออก </w:t>
      </w:r>
      <w:r w:rsidRPr="00D31193">
        <w:rPr>
          <w:rFonts w:ascii="Angsana New" w:hAnsi="Angsana New" w:hint="cs"/>
          <w:sz w:val="30"/>
          <w:szCs w:val="30"/>
          <w:cs/>
        </w:rPr>
        <w:t>แผนนี้</w:t>
      </w:r>
      <w:r w:rsidRPr="00D31193">
        <w:rPr>
          <w:rFonts w:ascii="Angsana New" w:hAnsi="Angsana New"/>
          <w:sz w:val="30"/>
          <w:szCs w:val="30"/>
          <w:cs/>
        </w:rPr>
        <w:t xml:space="preserve">มีวัตถุประสงค์เพื่อเพิ่มอัตราผลตอบแทนต่อส่วนของผู้ถือหุ้น </w:t>
      </w:r>
      <w:r w:rsidRPr="00D31193">
        <w:rPr>
          <w:rFonts w:ascii="Angsana New" w:hAnsi="Angsana New"/>
          <w:spacing w:val="-2"/>
          <w:sz w:val="30"/>
          <w:szCs w:val="30"/>
          <w:cs/>
        </w:rPr>
        <w:t xml:space="preserve">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  <w:r w:rsidR="00D6443C" w:rsidRPr="00D31193">
        <w:rPr>
          <w:rFonts w:ascii="Angsana New" w:hAnsi="Angsana New"/>
          <w:spacing w:val="-2"/>
          <w:sz w:val="30"/>
          <w:szCs w:val="30"/>
        </w:rPr>
        <w:t>517</w:t>
      </w:r>
      <w:r w:rsidRPr="00D31193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Pr="00D31193">
        <w:rPr>
          <w:rFonts w:ascii="Angsana New" w:hAnsi="Angsana New"/>
          <w:sz w:val="30"/>
          <w:szCs w:val="30"/>
          <w:cs/>
        </w:rPr>
        <w:t xml:space="preserve">บาท </w:t>
      </w:r>
      <w:r w:rsidRPr="00D31193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D6443C" w:rsidRPr="00D31193">
        <w:rPr>
          <w:rFonts w:ascii="Angsana New" w:hAnsi="Angsana New"/>
          <w:sz w:val="30"/>
          <w:szCs w:val="30"/>
        </w:rPr>
        <w:t>5</w:t>
      </w:r>
      <w:r w:rsidRPr="00D31193">
        <w:rPr>
          <w:rFonts w:ascii="Angsana New" w:hAnsi="Angsana New"/>
          <w:sz w:val="30"/>
          <w:szCs w:val="30"/>
        </w:rPr>
        <w:t>.</w:t>
      </w:r>
      <w:r w:rsidR="00D6443C" w:rsidRPr="00D31193">
        <w:rPr>
          <w:rFonts w:ascii="Angsana New" w:hAnsi="Angsana New"/>
          <w:sz w:val="30"/>
          <w:szCs w:val="30"/>
        </w:rPr>
        <w:t>50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บาทต่อหุ้น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ทั้งนี้ บริษัทได้แจ้งมติคณะกรรมการบริษัทต่อตลาดหลักทรัพย์แห่งประเทศไทย ในเดือนเมษายน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และได้ทำการ</w:t>
      </w:r>
      <w:r w:rsidRPr="00D31193">
        <w:rPr>
          <w:rFonts w:ascii="Angsana New" w:hAnsi="Angsana New"/>
          <w:sz w:val="30"/>
          <w:szCs w:val="30"/>
          <w:cs/>
        </w:rPr>
        <w:t>ซื้อหุ้นจากผู้ถือหุ้นเป็นการทั่วไปในช่วงระหว่างวันที่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7</w:t>
      </w:r>
      <w:r w:rsidRPr="00D31193">
        <w:rPr>
          <w:rFonts w:ascii="Angsana New" w:hAnsi="Angsana New"/>
          <w:sz w:val="30"/>
          <w:szCs w:val="30"/>
          <w:cs/>
        </w:rPr>
        <w:t xml:space="preserve"> พฤษภาคม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  <w:cs/>
        </w:rPr>
        <w:t xml:space="preserve"> ถึง</w:t>
      </w:r>
      <w:r w:rsidR="00FE58E7">
        <w:rPr>
          <w:rFonts w:ascii="Angsana New" w:hAnsi="Angsana New" w:hint="cs"/>
          <w:sz w:val="30"/>
          <w:szCs w:val="30"/>
          <w:cs/>
        </w:rPr>
        <w:t>วันที่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26</w:t>
      </w:r>
      <w:r w:rsidRPr="00D31193">
        <w:rPr>
          <w:rFonts w:ascii="Angsana New" w:hAnsi="Angsana New"/>
          <w:sz w:val="30"/>
          <w:szCs w:val="30"/>
          <w:cs/>
        </w:rPr>
        <w:t xml:space="preserve"> พฤษภาคม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  <w:r w:rsidR="0036368A" w:rsidRPr="00D31193">
        <w:rPr>
          <w:rFonts w:ascii="Angsana New" w:hAnsi="Angsana New"/>
          <w:sz w:val="30"/>
          <w:szCs w:val="30"/>
          <w:cs/>
        </w:rPr>
        <w:br w:type="page"/>
      </w:r>
    </w:p>
    <w:p w14:paraId="14297DE6" w14:textId="77777777" w:rsidR="00377C44" w:rsidRPr="00D31193" w:rsidRDefault="00377C44" w:rsidP="00377C44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31193">
        <w:rPr>
          <w:rFonts w:ascii="Angsana New" w:hAnsi="Angsana New" w:hint="cs"/>
          <w:sz w:val="30"/>
          <w:szCs w:val="30"/>
          <w:cs/>
          <w:lang w:val="en-GB"/>
        </w:rPr>
        <w:lastRenderedPageBreak/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16CFA5B7" w14:textId="77777777" w:rsidR="00377C44" w:rsidRPr="00D31193" w:rsidRDefault="00377C44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152A0F" w14:textId="764C4836" w:rsidR="00377C44" w:rsidRPr="00D31193" w:rsidRDefault="00377C44" w:rsidP="00377C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pacing w:val="12"/>
          <w:sz w:val="30"/>
          <w:szCs w:val="30"/>
          <w:cs/>
          <w:lang w:val="en-GB"/>
        </w:rPr>
        <w:t xml:space="preserve">ณ </w:t>
      </w:r>
      <w:r w:rsidRPr="00D31193">
        <w:rPr>
          <w:rFonts w:ascii="Angsana New" w:hAnsi="Angsana New"/>
          <w:spacing w:val="12"/>
          <w:sz w:val="30"/>
          <w:szCs w:val="30"/>
          <w:cs/>
          <w:lang w:val="en-GB"/>
        </w:rPr>
        <w:t xml:space="preserve">วันที่ </w:t>
      </w:r>
      <w:r w:rsidR="00D6443C" w:rsidRPr="00D31193">
        <w:rPr>
          <w:rFonts w:ascii="Angsana New" w:hAnsi="Angsana New"/>
          <w:spacing w:val="12"/>
          <w:sz w:val="30"/>
          <w:szCs w:val="30"/>
        </w:rPr>
        <w:t>31</w:t>
      </w:r>
      <w:r w:rsidRPr="00D31193">
        <w:rPr>
          <w:rFonts w:ascii="Angsana New" w:hAnsi="Angsana New"/>
          <w:spacing w:val="12"/>
          <w:sz w:val="30"/>
          <w:szCs w:val="30"/>
        </w:rPr>
        <w:t xml:space="preserve"> </w:t>
      </w:r>
      <w:r w:rsidRPr="00D31193">
        <w:rPr>
          <w:rFonts w:ascii="Angsana New" w:hAnsi="Angsana New" w:hint="cs"/>
          <w:spacing w:val="12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hAnsi="Angsana New"/>
          <w:spacing w:val="12"/>
          <w:sz w:val="30"/>
          <w:szCs w:val="30"/>
        </w:rPr>
        <w:t>2563</w:t>
      </w:r>
      <w:r w:rsidRPr="00D31193">
        <w:rPr>
          <w:rFonts w:ascii="Angsana New" w:hAnsi="Angsana New" w:hint="cs"/>
          <w:spacing w:val="12"/>
          <w:sz w:val="30"/>
          <w:szCs w:val="30"/>
          <w:cs/>
        </w:rPr>
        <w:t xml:space="preserve"> บริษัทถือหุ้นของบริษัทจำนวน </w:t>
      </w:r>
      <w:r w:rsidR="00D6443C" w:rsidRPr="00D31193">
        <w:rPr>
          <w:rFonts w:ascii="Angsana New" w:hAnsi="Angsana New"/>
          <w:spacing w:val="12"/>
          <w:sz w:val="30"/>
          <w:szCs w:val="30"/>
        </w:rPr>
        <w:t>93</w:t>
      </w:r>
      <w:r w:rsidRPr="00D31193">
        <w:rPr>
          <w:rFonts w:ascii="Angsana New" w:hAnsi="Angsana New" w:hint="cs"/>
          <w:spacing w:val="12"/>
          <w:sz w:val="30"/>
          <w:szCs w:val="30"/>
          <w:cs/>
        </w:rPr>
        <w:t xml:space="preserve"> ล้านหุ้น </w:t>
      </w:r>
      <w:r w:rsidRPr="00D31193">
        <w:rPr>
          <w:rFonts w:ascii="Angsana New" w:hAnsi="Angsana New" w:hint="cs"/>
          <w:i/>
          <w:iCs/>
          <w:spacing w:val="12"/>
          <w:sz w:val="30"/>
          <w:szCs w:val="30"/>
          <w:cs/>
        </w:rPr>
        <w:t>(</w:t>
      </w:r>
      <w:r w:rsidR="00D6443C" w:rsidRPr="00D31193">
        <w:rPr>
          <w:rFonts w:ascii="Angsana New" w:hAnsi="Angsana New"/>
          <w:i/>
          <w:iCs/>
          <w:spacing w:val="12"/>
          <w:sz w:val="30"/>
          <w:szCs w:val="30"/>
        </w:rPr>
        <w:t>2562</w:t>
      </w:r>
      <w:r w:rsidRPr="00D31193">
        <w:rPr>
          <w:rFonts w:ascii="Angsana New" w:hAnsi="Angsana New"/>
          <w:i/>
          <w:iCs/>
          <w:spacing w:val="12"/>
          <w:sz w:val="30"/>
          <w:szCs w:val="30"/>
        </w:rPr>
        <w:t xml:space="preserve">: </w:t>
      </w:r>
      <w:r w:rsidRPr="00D31193">
        <w:rPr>
          <w:rFonts w:ascii="Angsana New" w:hAnsi="Angsana New" w:hint="cs"/>
          <w:i/>
          <w:iCs/>
          <w:spacing w:val="12"/>
          <w:sz w:val="30"/>
          <w:szCs w:val="30"/>
          <w:cs/>
        </w:rPr>
        <w:t>ไม่มี)</w:t>
      </w:r>
      <w:r w:rsidRPr="00D31193">
        <w:rPr>
          <w:rFonts w:ascii="Angsana New" w:hAnsi="Angsana New" w:hint="cs"/>
          <w:spacing w:val="12"/>
          <w:sz w:val="30"/>
          <w:szCs w:val="30"/>
          <w:cs/>
        </w:rPr>
        <w:t xml:space="preserve"> ซึ่งคิดเป็นร้อยละ </w:t>
      </w:r>
      <w:r w:rsidR="00D6443C" w:rsidRPr="00D31193">
        <w:rPr>
          <w:rFonts w:ascii="Angsana New" w:hAnsi="Angsana New"/>
          <w:spacing w:val="12"/>
          <w:sz w:val="30"/>
          <w:szCs w:val="30"/>
        </w:rPr>
        <w:t>9</w:t>
      </w:r>
      <w:r w:rsidRPr="00D31193">
        <w:rPr>
          <w:rFonts w:ascii="Angsana New" w:hAnsi="Angsana New"/>
          <w:spacing w:val="12"/>
          <w:sz w:val="30"/>
          <w:szCs w:val="30"/>
        </w:rPr>
        <w:t>.</w:t>
      </w:r>
      <w:r w:rsidR="00D6443C" w:rsidRPr="00D31193">
        <w:rPr>
          <w:rFonts w:ascii="Angsana New" w:hAnsi="Angsana New"/>
          <w:spacing w:val="12"/>
          <w:sz w:val="30"/>
          <w:szCs w:val="30"/>
        </w:rPr>
        <w:t>80</w:t>
      </w:r>
      <w:r w:rsidRPr="00D31193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D31193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D6443C" w:rsidRPr="00D31193">
        <w:rPr>
          <w:rFonts w:ascii="Angsana New" w:hAnsi="Angsana New"/>
          <w:i/>
          <w:iCs/>
          <w:spacing w:val="4"/>
          <w:sz w:val="30"/>
          <w:szCs w:val="30"/>
        </w:rPr>
        <w:t>2562</w:t>
      </w:r>
      <w:r w:rsidRPr="00D31193">
        <w:rPr>
          <w:rFonts w:ascii="Angsana New" w:hAnsi="Angsana New"/>
          <w:i/>
          <w:iCs/>
          <w:spacing w:val="2"/>
          <w:sz w:val="30"/>
          <w:szCs w:val="30"/>
        </w:rPr>
        <w:t>: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 w:rsidRPr="00D31193">
        <w:rPr>
          <w:rFonts w:ascii="Angsana New" w:hAnsi="Angsana New" w:hint="cs"/>
          <w:sz w:val="30"/>
          <w:szCs w:val="30"/>
          <w:cs/>
        </w:rPr>
        <w:t xml:space="preserve"> ของหุ้นบริษัทที่ออกและชำระแล้ว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รวมเป็นต้นทุนทั้งหมด </w:t>
      </w:r>
      <w:r w:rsidR="00D6443C" w:rsidRPr="00D31193">
        <w:rPr>
          <w:rFonts w:ascii="Angsana New" w:hAnsi="Angsana New"/>
          <w:sz w:val="30"/>
          <w:szCs w:val="30"/>
        </w:rPr>
        <w:t>511</w:t>
      </w:r>
      <w:r w:rsidR="008A640D" w:rsidRPr="00D31193">
        <w:rPr>
          <w:rFonts w:ascii="Angsana New" w:hAnsi="Angsana New"/>
          <w:sz w:val="30"/>
          <w:szCs w:val="30"/>
        </w:rPr>
        <w:t>.</w:t>
      </w:r>
      <w:r w:rsidR="00D6443C" w:rsidRPr="00D31193">
        <w:rPr>
          <w:rFonts w:ascii="Angsana New" w:hAnsi="Angsana New"/>
          <w:sz w:val="30"/>
          <w:szCs w:val="30"/>
        </w:rPr>
        <w:t>96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3119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2562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: </w:t>
      </w:r>
      <w:r w:rsidRPr="00D31193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 w:rsidRPr="00D31193">
        <w:rPr>
          <w:rFonts w:ascii="Angsana New" w:hAnsi="Angsana New" w:hint="cs"/>
          <w:sz w:val="30"/>
          <w:szCs w:val="30"/>
          <w:cs/>
        </w:rPr>
        <w:t xml:space="preserve"> ทั้งนี้ บริษัทได้จัดสรรกำไรสะสมไว้เป็นสำรองหุ้นทุนซื้อคืนเท่ากับจำนวนที่ได้จ่ายซื้อหุ้นคืนเต็มจำนวนแล้ว</w:t>
      </w:r>
    </w:p>
    <w:p w14:paraId="41FB4D5A" w14:textId="77777777" w:rsidR="00377C44" w:rsidRPr="00D31193" w:rsidRDefault="00377C44" w:rsidP="00377C4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0D34F9C" w14:textId="1F5181AC" w:rsidR="00377C44" w:rsidRPr="00D31193" w:rsidRDefault="00377C44" w:rsidP="00377C44">
      <w:pPr>
        <w:ind w:left="540"/>
        <w:jc w:val="thaiDistribute"/>
        <w:rPr>
          <w:rFonts w:ascii="Angsana New" w:hAnsi="Angsana New"/>
          <w:spacing w:val="12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ตามข้อกำหนดในกฎกระทรวงเกี่ยวกับหุ้น</w:t>
      </w:r>
      <w:r w:rsidRPr="00D31193">
        <w:rPr>
          <w:rFonts w:ascii="Angsana New" w:hAnsi="Angsana New" w:hint="cs"/>
          <w:sz w:val="30"/>
          <w:szCs w:val="30"/>
          <w:cs/>
        </w:rPr>
        <w:t>ทุน</w:t>
      </w:r>
      <w:r w:rsidRPr="00D31193">
        <w:rPr>
          <w:rFonts w:ascii="Angsana New" w:hAnsi="Angsana New"/>
          <w:sz w:val="30"/>
          <w:szCs w:val="30"/>
          <w:cs/>
        </w:rPr>
        <w:t xml:space="preserve">ซื้อคืน กำหนดให้บริษัทต้องจำหน่ายหุ้นที่ซื้อคืนให้หมดภายในระยะเวลาไม่เกิน </w:t>
      </w:r>
      <w:r w:rsidR="00D6443C" w:rsidRPr="00D31193">
        <w:rPr>
          <w:rFonts w:ascii="Angsana New" w:hAnsi="Angsana New"/>
          <w:sz w:val="30"/>
          <w:szCs w:val="30"/>
        </w:rPr>
        <w:t>3</w:t>
      </w:r>
      <w:r w:rsidRPr="00D31193">
        <w:rPr>
          <w:rFonts w:ascii="Angsana New" w:hAnsi="Angsana New"/>
          <w:sz w:val="30"/>
          <w:szCs w:val="30"/>
          <w:cs/>
        </w:rPr>
        <w:t xml:space="preserve"> ปี นับแต่การซื้อหุ้นคืนแล้วเสร็จ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โดยให้บริษัทจ</w:t>
      </w:r>
      <w:r w:rsidRPr="00D31193">
        <w:rPr>
          <w:rFonts w:ascii="Angsana New" w:hAnsi="Angsana New" w:hint="cs"/>
          <w:sz w:val="30"/>
          <w:szCs w:val="30"/>
          <w:cs/>
        </w:rPr>
        <w:t>ำ</w:t>
      </w:r>
      <w:r w:rsidRPr="00D31193">
        <w:rPr>
          <w:rFonts w:ascii="Angsana New" w:hAnsi="Angsana New"/>
          <w:sz w:val="30"/>
          <w:szCs w:val="30"/>
          <w:cs/>
        </w:rPr>
        <w:t xml:space="preserve">หน่ายหุ้นที่ซื้อคืนได้เมื่อพ้นกำหนด </w:t>
      </w:r>
      <w:r w:rsidR="00D6443C" w:rsidRPr="00D31193">
        <w:rPr>
          <w:rFonts w:ascii="Angsana New" w:hAnsi="Angsana New"/>
          <w:sz w:val="30"/>
          <w:szCs w:val="30"/>
        </w:rPr>
        <w:t>6</w:t>
      </w:r>
      <w:r w:rsidRPr="00D31193">
        <w:rPr>
          <w:rFonts w:ascii="Angsana New" w:hAnsi="Angsana New"/>
          <w:sz w:val="30"/>
          <w:szCs w:val="30"/>
          <w:cs/>
        </w:rPr>
        <w:t xml:space="preserve"> เดือน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นับแต่การซื้อหุ้นคืนแต่ละคราวเสร็จสิ้น และต้องจำหน่ายให้หมดภายในระยะเวลาที่กำหนดไว้ในการซื้อ</w:t>
      </w:r>
      <w:r w:rsidRPr="00D31193">
        <w:rPr>
          <w:rFonts w:ascii="Angsana New" w:hAnsi="Angsana New" w:hint="cs"/>
          <w:sz w:val="30"/>
          <w:szCs w:val="30"/>
          <w:cs/>
        </w:rPr>
        <w:t>หุ้น</w:t>
      </w:r>
      <w:r w:rsidRPr="00D31193">
        <w:rPr>
          <w:rFonts w:ascii="Angsana New" w:hAnsi="Angsana New"/>
          <w:sz w:val="30"/>
          <w:szCs w:val="30"/>
          <w:cs/>
        </w:rPr>
        <w:t>คืน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ถ้าบริษัทไม่จำหน่ายหรือจำหน่ายไม่หมดให้บริษัทลดทุนที่ชำระ</w:t>
      </w:r>
      <w:r w:rsidRPr="00D31193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D31193">
        <w:rPr>
          <w:rFonts w:ascii="Angsana New" w:hAnsi="Angsana New"/>
          <w:sz w:val="30"/>
          <w:szCs w:val="30"/>
          <w:cs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</w:p>
    <w:p w14:paraId="4DA8217A" w14:textId="72D0620C" w:rsidR="004D5CDB" w:rsidRPr="00D31193" w:rsidRDefault="004D5CDB" w:rsidP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4A56DCC7" w14:textId="5EDF5BD4" w:rsidR="00377C44" w:rsidRPr="00D31193" w:rsidRDefault="00D6443C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20</w:t>
      </w:r>
      <w:r w:rsidR="00377C44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77C44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สำรอง</w:t>
      </w:r>
    </w:p>
    <w:p w14:paraId="57B4719F" w14:textId="77777777" w:rsidR="00CA45E1" w:rsidRPr="00D31193" w:rsidRDefault="00CA45E1" w:rsidP="00AC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74094761" w14:textId="529AC268" w:rsidR="004D5CDB" w:rsidRPr="00D31193" w:rsidRDefault="004D5CDB" w:rsidP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23044F0D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775959A5" w14:textId="308AEAF9" w:rsidR="004D5CDB" w:rsidRPr="00D31193" w:rsidRDefault="004D5CDB" w:rsidP="00CA45E1">
      <w:pPr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ตามบทบัญญัติแห่งพระราชบัญญัติบริษัทมหาชนจำกัด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พ.ศ.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D6443C"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2535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มาตรา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D6443C"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116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บริษัทจะต้องจัดสรรทุนสำรอง (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“</w:t>
      </w:r>
      <w:proofErr w:type="spellStart"/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สำรองตามกฎหมาย</w:t>
      </w:r>
      <w:proofErr w:type="spellEnd"/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”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) อย่างน้อยร้อยละ </w:t>
      </w:r>
      <w:r w:rsidR="00D6443C"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5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6443C"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10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ของทุนจดทะเบียน เงินสำรองนี้จะนำไปจ่ายเป็นเงินปันผลไม่ได้</w:t>
      </w:r>
    </w:p>
    <w:p w14:paraId="3FAF0ED0" w14:textId="5A754AF5" w:rsidR="00CA45E1" w:rsidRPr="00D31193" w:rsidRDefault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2389B843" w14:textId="7B92896D" w:rsidR="004D5CDB" w:rsidRPr="00D31193" w:rsidRDefault="004D5CDB" w:rsidP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 w:hint="cs"/>
          <w:b/>
          <w:bCs/>
          <w:sz w:val="30"/>
          <w:szCs w:val="30"/>
          <w:cs/>
        </w:rPr>
        <w:t>สำรองหุ้นทุนซื้อคืน</w:t>
      </w:r>
    </w:p>
    <w:p w14:paraId="756EB2C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7BEAE85F" w14:textId="77777777" w:rsidR="00AC42E2" w:rsidRPr="00D31193" w:rsidRDefault="00AC42E2" w:rsidP="00AC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br/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โดยบริษัท สำรองหุ้นทุนซื้อคืนนี้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จะนำไปจ่ายเป็นเงินปันผลไม่ได้</w:t>
      </w:r>
    </w:p>
    <w:p w14:paraId="3EA48EB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4A048F06" w14:textId="3835C9EE" w:rsidR="00377C44" w:rsidRPr="00D31193" w:rsidRDefault="00D6443C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21</w:t>
      </w:r>
      <w:r w:rsidR="00377C44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77C44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2BEFB30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25B3987D" w14:textId="77777777" w:rsidR="004D5CDB" w:rsidRPr="00D31193" w:rsidRDefault="004D5CDB" w:rsidP="00CA45E1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75EDCCC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3ADC13EA" w14:textId="27F4CC9B" w:rsidR="0036368A" w:rsidRPr="00D31193" w:rsidRDefault="004D5CDB" w:rsidP="0036368A">
      <w:pPr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</w:pP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  <w:r w:rsidR="0036368A"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4225CA3" w14:textId="77777777" w:rsidR="004D5CDB" w:rsidRPr="00D31193" w:rsidRDefault="004D5CDB" w:rsidP="00CA45E1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</w:p>
    <w:p w14:paraId="354893B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</w:p>
    <w:p w14:paraId="3C5867D1" w14:textId="77777777" w:rsidR="004D5CDB" w:rsidRPr="00D31193" w:rsidRDefault="004D5CDB" w:rsidP="00CA45E1">
      <w:pPr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</w:p>
    <w:p w14:paraId="26939292" w14:textId="77777777" w:rsidR="004D5CDB" w:rsidRPr="00D31193" w:rsidRDefault="004D5CD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firstLine="90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0"/>
        <w:gridCol w:w="272"/>
        <w:gridCol w:w="1259"/>
        <w:gridCol w:w="269"/>
        <w:gridCol w:w="1259"/>
        <w:gridCol w:w="271"/>
        <w:gridCol w:w="1259"/>
      </w:tblGrid>
      <w:tr w:rsidR="004D5CDB" w:rsidRPr="00D31193" w14:paraId="5D8FD5B2" w14:textId="77777777" w:rsidTr="00CA45E1">
        <w:tc>
          <w:tcPr>
            <w:tcW w:w="1851" w:type="pct"/>
          </w:tcPr>
          <w:p w14:paraId="066AB61F" w14:textId="77777777" w:rsidR="004D5CDB" w:rsidRPr="00D31193" w:rsidRDefault="004D5CDB" w:rsidP="00B2547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31193">
              <w:rPr>
                <w:rFonts w:ascii="Arial" w:hAnsi="Arial" w:cs="Angsana New"/>
                <w:sz w:val="18"/>
                <w:szCs w:val="18"/>
                <w:lang w:val="en-US"/>
              </w:rPr>
              <w:br w:type="page"/>
            </w:r>
          </w:p>
        </w:tc>
        <w:tc>
          <w:tcPr>
            <w:tcW w:w="1502" w:type="pct"/>
            <w:gridSpan w:val="3"/>
          </w:tcPr>
          <w:p w14:paraId="46D976E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FB2C21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pct"/>
            <w:gridSpan w:val="3"/>
          </w:tcPr>
          <w:p w14:paraId="27CC240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CDB" w:rsidRPr="00D31193" w14:paraId="20B1FA42" w14:textId="77777777" w:rsidTr="00AC42E2">
        <w:tc>
          <w:tcPr>
            <w:tcW w:w="1851" w:type="pct"/>
          </w:tcPr>
          <w:p w14:paraId="7205F8BC" w14:textId="5D9B8556" w:rsidR="004D5CDB" w:rsidRPr="00D31193" w:rsidRDefault="004D5CDB" w:rsidP="00B2547A">
            <w:pPr>
              <w:ind w:left="50" w:right="-115" w:hanging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8" w:type="pct"/>
          </w:tcPr>
          <w:p w14:paraId="6A2433CA" w14:textId="2C2E21A7" w:rsidR="004D5CDB" w:rsidRPr="00D31193" w:rsidRDefault="00D6443C" w:rsidP="00B2547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tcBorders>
              <w:left w:val="nil"/>
            </w:tcBorders>
          </w:tcPr>
          <w:p w14:paraId="09E3B104" w14:textId="77777777" w:rsidR="004D5CDB" w:rsidRPr="00D31193" w:rsidRDefault="004D5CDB" w:rsidP="00B2547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F0A97C1" w14:textId="6FE94D3F" w:rsidR="004D5CDB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546CB4E2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9641FFC" w14:textId="55D013F8" w:rsidR="004D5CDB" w:rsidRPr="00D31193" w:rsidRDefault="00D6443C" w:rsidP="00B2547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412BF73D" w14:textId="77777777" w:rsidR="004D5CDB" w:rsidRPr="00D31193" w:rsidRDefault="004D5CDB" w:rsidP="00B2547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4EB8C031" w14:textId="14A3BF75" w:rsidR="004D5CDB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4D5CDB" w:rsidRPr="00D31193" w14:paraId="53E31B1F" w14:textId="77777777" w:rsidTr="00CA45E1">
        <w:tc>
          <w:tcPr>
            <w:tcW w:w="1851" w:type="pct"/>
          </w:tcPr>
          <w:p w14:paraId="66DA8360" w14:textId="77777777" w:rsidR="004D5CDB" w:rsidRPr="00D3119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5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149" w:type="pct"/>
            <w:gridSpan w:val="7"/>
          </w:tcPr>
          <w:p w14:paraId="67EEEC1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42E2" w:rsidRPr="00D31193" w14:paraId="5D948031" w14:textId="77777777" w:rsidTr="003218D1">
        <w:tc>
          <w:tcPr>
            <w:tcW w:w="1851" w:type="pct"/>
          </w:tcPr>
          <w:p w14:paraId="4A945106" w14:textId="227AB205" w:rsidR="00AC42E2" w:rsidRPr="00D31193" w:rsidRDefault="00AC42E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78" w:type="pct"/>
          </w:tcPr>
          <w:p w14:paraId="36F52813" w14:textId="77777777" w:rsidR="00AC42E2" w:rsidRPr="00D31193" w:rsidRDefault="00AC42E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60F3305" w14:textId="77777777" w:rsidR="00AC42E2" w:rsidRPr="00D31193" w:rsidRDefault="00AC42E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40254A04" w14:textId="77777777" w:rsidR="00AC42E2" w:rsidRPr="00D31193" w:rsidRDefault="00AC42E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1955763" w14:textId="77777777" w:rsidR="00AC42E2" w:rsidRPr="00D31193" w:rsidRDefault="00AC42E2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09466C4D" w14:textId="77777777" w:rsidR="00AC42E2" w:rsidRPr="00D31193" w:rsidRDefault="00AC42E2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B578D9" w14:textId="77777777" w:rsidR="00AC42E2" w:rsidRPr="00D31193" w:rsidRDefault="00AC42E2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65EA037B" w14:textId="77777777" w:rsidR="00AC42E2" w:rsidRPr="00D31193" w:rsidRDefault="00AC42E2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AC42E2" w:rsidRPr="00D31193" w14:paraId="1FE2C863" w14:textId="77777777" w:rsidTr="00E274C0">
        <w:tc>
          <w:tcPr>
            <w:tcW w:w="1851" w:type="pct"/>
          </w:tcPr>
          <w:p w14:paraId="2506B0F8" w14:textId="6514492C" w:rsidR="00AC42E2" w:rsidRPr="00D31193" w:rsidRDefault="00AC42E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678" w:type="pct"/>
            <w:vAlign w:val="center"/>
          </w:tcPr>
          <w:p w14:paraId="0CBFD36B" w14:textId="4C0C832A" w:rsidR="00AC42E2" w:rsidRPr="00D31193" w:rsidRDefault="00D6443C" w:rsidP="0032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705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361E61A0" w14:textId="77777777" w:rsidR="00AC42E2" w:rsidRPr="00D31193" w:rsidRDefault="00AC42E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vAlign w:val="center"/>
          </w:tcPr>
          <w:p w14:paraId="469401FA" w14:textId="280C2EE1" w:rsidR="00AC42E2" w:rsidRPr="00D31193" w:rsidRDefault="00AC42E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014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468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371CBF45" w14:textId="77777777" w:rsidR="00AC42E2" w:rsidRPr="00D31193" w:rsidRDefault="00AC42E2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vAlign w:val="center"/>
          </w:tcPr>
          <w:p w14:paraId="64E27FAC" w14:textId="5AB38BC6" w:rsidR="00AC42E2" w:rsidRPr="00D31193" w:rsidRDefault="00D6443C" w:rsidP="00E73A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left" w:pos="1024"/>
              </w:tabs>
              <w:spacing w:line="240" w:lineRule="auto"/>
              <w:ind w:left="234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AC42E2" w:rsidRPr="00D3119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705</w:t>
            </w:r>
            <w:r w:rsidR="00AC42E2" w:rsidRPr="00D3119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6048DFDF" w14:textId="77777777" w:rsidR="00AC42E2" w:rsidRPr="00D31193" w:rsidRDefault="00AC42E2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vAlign w:val="center"/>
          </w:tcPr>
          <w:p w14:paraId="66C1478D" w14:textId="210F2482" w:rsidR="00AC42E2" w:rsidRPr="00D31193" w:rsidRDefault="00D6443C" w:rsidP="003218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235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014</w:t>
            </w:r>
            <w:r w:rsidR="00AC42E2" w:rsidRPr="00D3119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468</w:t>
            </w:r>
            <w:r w:rsidR="00AC42E2" w:rsidRPr="00D31193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C42E2" w:rsidRPr="00D31193" w14:paraId="5F0C9D6D" w14:textId="77777777" w:rsidTr="00E274C0">
        <w:tc>
          <w:tcPr>
            <w:tcW w:w="1851" w:type="pct"/>
          </w:tcPr>
          <w:p w14:paraId="5A2E4179" w14:textId="6573BADD" w:rsidR="00AC42E2" w:rsidRPr="00D31193" w:rsidRDefault="00AC42E2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3B92B20C" w14:textId="434D98CF" w:rsidR="00AC42E2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675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46" w:type="pct"/>
          </w:tcPr>
          <w:p w14:paraId="05C55034" w14:textId="77777777" w:rsidR="00AC42E2" w:rsidRPr="00D31193" w:rsidRDefault="00AC42E2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7DA28632" w14:textId="3C6B7652" w:rsidR="00AC42E2" w:rsidRPr="00D31193" w:rsidRDefault="00AC42E2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733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086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5F032BEA" w14:textId="77777777" w:rsidR="00AC42E2" w:rsidRPr="00D31193" w:rsidRDefault="00AC42E2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17B8A4AD" w14:textId="0B5516C3" w:rsidR="00AC42E2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675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46" w:type="pct"/>
          </w:tcPr>
          <w:p w14:paraId="21922D35" w14:textId="77777777" w:rsidR="00AC42E2" w:rsidRPr="00D31193" w:rsidRDefault="00AC42E2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7FDD121B" w14:textId="7D7AE03A" w:rsidR="00AC42E2" w:rsidRPr="00D31193" w:rsidRDefault="00AC42E2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733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086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C42E2" w:rsidRPr="00D31193" w14:paraId="17B34E73" w14:textId="77777777" w:rsidTr="00E274C0">
        <w:tc>
          <w:tcPr>
            <w:tcW w:w="1851" w:type="pct"/>
          </w:tcPr>
          <w:p w14:paraId="0200561D" w14:textId="4EB7F45D" w:rsidR="00AC42E2" w:rsidRPr="00D31193" w:rsidRDefault="00AC42E2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43F25" w14:textId="080FBC99" w:rsidR="00AC42E2" w:rsidRPr="00D31193" w:rsidRDefault="00D6443C" w:rsidP="00E7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14:paraId="72275983" w14:textId="77777777" w:rsidR="00AC42E2" w:rsidRPr="00D31193" w:rsidRDefault="00AC42E2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A1FD15" w14:textId="3D4675B4" w:rsidR="00AC42E2" w:rsidRPr="00D31193" w:rsidRDefault="00AC42E2" w:rsidP="00E7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637710A1" w14:textId="77777777" w:rsidR="00AC42E2" w:rsidRPr="00D31193" w:rsidRDefault="00AC42E2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5CFF2" w14:textId="76833053" w:rsidR="00AC42E2" w:rsidRPr="00D31193" w:rsidRDefault="00D6443C" w:rsidP="00E7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14:paraId="64C7607C" w14:textId="77777777" w:rsidR="00AC42E2" w:rsidRPr="00D31193" w:rsidRDefault="00AC42E2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D72A0" w14:textId="25D800F4" w:rsidR="00AC42E2" w:rsidRPr="00D31193" w:rsidRDefault="00AC42E2" w:rsidP="00E7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C42E2" w:rsidRPr="00D31193" w14:paraId="4B40BB98" w14:textId="77777777" w:rsidTr="00E274C0">
        <w:tc>
          <w:tcPr>
            <w:tcW w:w="1851" w:type="pct"/>
          </w:tcPr>
          <w:p w14:paraId="5154E6B1" w14:textId="5CECE98D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4122FB8D" w14:textId="0FBCE6BF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/>
              <w:ind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193599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402A2592" w14:textId="4B83861D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F0169A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49FCD24" w14:textId="1599E219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18DA495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1EFE568" w14:textId="05FEA8AE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/>
              <w:ind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42E2" w:rsidRPr="00D31193" w14:paraId="6CBE3E1B" w14:textId="77777777" w:rsidTr="00E274C0">
        <w:tc>
          <w:tcPr>
            <w:tcW w:w="1851" w:type="pct"/>
          </w:tcPr>
          <w:p w14:paraId="480DF7C6" w14:textId="549E2B35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ประเภทสินค้าและบริการหลัก</w:t>
            </w:r>
          </w:p>
        </w:tc>
        <w:tc>
          <w:tcPr>
            <w:tcW w:w="678" w:type="pct"/>
          </w:tcPr>
          <w:p w14:paraId="5AE74616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578AE0E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1BA36CA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D4A5D8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BEB2DBB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4625BD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622B674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2E2" w:rsidRPr="00D31193" w14:paraId="0440853B" w14:textId="77777777" w:rsidTr="00E274C0">
        <w:tc>
          <w:tcPr>
            <w:tcW w:w="1851" w:type="pct"/>
          </w:tcPr>
          <w:p w14:paraId="596173F7" w14:textId="535E4480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78" w:type="pct"/>
          </w:tcPr>
          <w:p w14:paraId="0AAAA2C6" w14:textId="7A249CE2" w:rsidR="00AC42E2" w:rsidRPr="00D31193" w:rsidRDefault="00D6443C" w:rsidP="00E7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069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6" w:type="pct"/>
          </w:tcPr>
          <w:p w14:paraId="4F3349D0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DA3A021" w14:textId="41820992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326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945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0942FD97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A073709" w14:textId="42E46668" w:rsidR="00AC42E2" w:rsidRPr="00D31193" w:rsidRDefault="00D6443C" w:rsidP="00E7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069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6" w:type="pct"/>
          </w:tcPr>
          <w:p w14:paraId="31D7426A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A1BB6CC" w14:textId="692B0A3D" w:rsidR="00AC42E2" w:rsidRPr="00D31193" w:rsidRDefault="00AC42E2" w:rsidP="00E7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326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945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C42E2" w:rsidRPr="00D31193" w14:paraId="426FF695" w14:textId="77777777" w:rsidTr="00E274C0">
        <w:tc>
          <w:tcPr>
            <w:tcW w:w="1851" w:type="pct"/>
          </w:tcPr>
          <w:p w14:paraId="3A43E919" w14:textId="6640F5FB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A52348E" w14:textId="7F782D16" w:rsidR="00AC42E2" w:rsidRPr="00D31193" w:rsidRDefault="00D6443C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311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46" w:type="pct"/>
          </w:tcPr>
          <w:p w14:paraId="1EB70893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ED0B2D6" w14:textId="05668C1D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420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609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5769A7DD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B59A753" w14:textId="3C4F6753" w:rsidR="00AC42E2" w:rsidRPr="00D31193" w:rsidRDefault="00D6443C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311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46" w:type="pct"/>
          </w:tcPr>
          <w:p w14:paraId="0974CD0F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0EB6AE0" w14:textId="6105D451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420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609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C42E2" w:rsidRPr="00D31193" w14:paraId="6F8DA7F4" w14:textId="77777777" w:rsidTr="00E274C0">
        <w:tc>
          <w:tcPr>
            <w:tcW w:w="1851" w:type="pct"/>
          </w:tcPr>
          <w:p w14:paraId="5C53787C" w14:textId="6E99D67F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9421C65" w14:textId="723D8B3C" w:rsidR="00AC42E2" w:rsidRPr="00D31193" w:rsidRDefault="00D6443C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14:paraId="4847FF05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D0F42BA" w14:textId="027F8F9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1D7FA03B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432B5ED" w14:textId="08344E47" w:rsidR="00AC42E2" w:rsidRPr="00D31193" w:rsidRDefault="00D6443C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14:paraId="687A0B4E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D1090BF" w14:textId="66DA50CF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C42E2" w:rsidRPr="00D31193" w14:paraId="35BABCC3" w14:textId="77777777" w:rsidTr="00E274C0">
        <w:tc>
          <w:tcPr>
            <w:tcW w:w="1851" w:type="pct"/>
          </w:tcPr>
          <w:p w14:paraId="2871412A" w14:textId="0136B9F5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1BDDB61C" w14:textId="2B889BE2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A01F73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50E338FF" w14:textId="32D10991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80E6DA6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C913912" w14:textId="1868C433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A47311F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83433F9" w14:textId="063BA36C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42E2" w:rsidRPr="00D31193" w14:paraId="1D4284CC" w14:textId="77777777" w:rsidTr="00E274C0">
        <w:tc>
          <w:tcPr>
            <w:tcW w:w="1851" w:type="pct"/>
          </w:tcPr>
          <w:p w14:paraId="57E84E7E" w14:textId="38F91B9F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8" w:type="pct"/>
          </w:tcPr>
          <w:p w14:paraId="061826D2" w14:textId="77777777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96011B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0B55935" w14:textId="77777777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2BE50D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6FEF04D" w14:textId="77777777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559158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6B58881" w14:textId="77777777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2E2" w:rsidRPr="00D31193" w14:paraId="5D474EDB" w14:textId="77777777" w:rsidTr="00E274C0">
        <w:tc>
          <w:tcPr>
            <w:tcW w:w="1851" w:type="pct"/>
          </w:tcPr>
          <w:p w14:paraId="1BED47F9" w14:textId="3232A6F3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78" w:type="pct"/>
          </w:tcPr>
          <w:p w14:paraId="78EEE855" w14:textId="2945ABB3" w:rsidR="00AC42E2" w:rsidRPr="00D31193" w:rsidRDefault="00D6443C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381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14:paraId="0053ECA9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EAAB28A" w14:textId="430DC1E9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747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554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659012E0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331132F" w14:textId="43D06656" w:rsidR="00AC42E2" w:rsidRPr="00D31193" w:rsidRDefault="00D6443C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381</w:t>
            </w:r>
            <w:r w:rsidR="00AC42E2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14:paraId="6CB9DCEB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15D2453" w14:textId="721926C8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747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554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C42E2" w:rsidRPr="00D31193" w14:paraId="64C0B1BD" w14:textId="77777777" w:rsidTr="00E274C0">
        <w:tc>
          <w:tcPr>
            <w:tcW w:w="1851" w:type="pct"/>
          </w:tcPr>
          <w:p w14:paraId="13A90512" w14:textId="08A86D8C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78" w:type="pct"/>
          </w:tcPr>
          <w:p w14:paraId="56345163" w14:textId="6E593A7B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46" w:type="pct"/>
          </w:tcPr>
          <w:p w14:paraId="3023389B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23F4C87" w14:textId="66CBF8DE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5" w:type="pct"/>
          </w:tcPr>
          <w:p w14:paraId="6167B60D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2BFF6D9" w14:textId="2D186B75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46" w:type="pct"/>
          </w:tcPr>
          <w:p w14:paraId="796DD2C6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53BDE02" w14:textId="36E417CE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AC42E2" w:rsidRPr="00D31193" w14:paraId="34535D48" w14:textId="77777777" w:rsidTr="00B64901">
        <w:tc>
          <w:tcPr>
            <w:tcW w:w="1851" w:type="pct"/>
          </w:tcPr>
          <w:p w14:paraId="4F6F96A5" w14:textId="1B5BC8B3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6F322DE" w14:textId="77B0C9F5" w:rsidR="00AC42E2" w:rsidRPr="00D31193" w:rsidRDefault="00D6443C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14:paraId="388D59D8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1BC79FA" w14:textId="645B246E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56A042BC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D2D1B1C" w14:textId="4E92FC44" w:rsidR="00AC42E2" w:rsidRPr="00D31193" w:rsidRDefault="00D6443C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AC42E2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14:paraId="2675E1D5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136567FF" w14:textId="5CDA8D30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C42E2" w:rsidRPr="00D31193" w14:paraId="2B7CEEDF" w14:textId="77777777" w:rsidTr="00B64901">
        <w:tc>
          <w:tcPr>
            <w:tcW w:w="1851" w:type="pct"/>
          </w:tcPr>
          <w:p w14:paraId="7D2E5D1B" w14:textId="13DDC132" w:rsidR="00AC42E2" w:rsidRPr="00D31193" w:rsidRDefault="00AC42E2" w:rsidP="00AC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76B6DFB9" w14:textId="43119068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0B1B36B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1C3CE96A" w14:textId="31DB3F21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D33D4E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2DE3C336" w14:textId="39594C92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C4BB59" w14:textId="77777777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3753F8CF" w14:textId="637C79CB" w:rsidR="00AC42E2" w:rsidRPr="00D31193" w:rsidRDefault="00AC42E2" w:rsidP="00AC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BCFCFA5" w14:textId="77777777" w:rsidR="004D5CDB" w:rsidRPr="00D31193" w:rsidRDefault="004D5CDB" w:rsidP="00CA45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ลูกค้ารายใหญ่</w:t>
      </w:r>
    </w:p>
    <w:p w14:paraId="7E5DB8B1" w14:textId="77777777" w:rsidR="004D5CDB" w:rsidRPr="00D31193" w:rsidRDefault="004D5CD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C8350A4" w14:textId="77777777" w:rsidR="004D5CDB" w:rsidRPr="00D31193" w:rsidRDefault="004D5CDB" w:rsidP="00CA45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กลุ่มบริษัทไม่มีลูกค้าภายนอกเป็นลูกค้ารายใหญ่ของบริษัท</w:t>
      </w:r>
    </w:p>
    <w:p w14:paraId="0BE39EEB" w14:textId="755A0C8E" w:rsidR="0036368A" w:rsidRPr="00D31193" w:rsidRDefault="0036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365455A5" w14:textId="3E4CAA61" w:rsidR="00F2442C" w:rsidRPr="00D31193" w:rsidRDefault="00D6443C" w:rsidP="00F2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22</w:t>
      </w:r>
      <w:r w:rsidR="00F2442C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2442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รายได้อื่น</w:t>
      </w:r>
    </w:p>
    <w:p w14:paraId="5C665E3A" w14:textId="77777777" w:rsidR="00F2442C" w:rsidRPr="00D31193" w:rsidRDefault="00F2442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9"/>
        <w:gridCol w:w="1081"/>
        <w:gridCol w:w="268"/>
        <w:gridCol w:w="1079"/>
        <w:gridCol w:w="16"/>
        <w:gridCol w:w="251"/>
        <w:gridCol w:w="1026"/>
        <w:gridCol w:w="236"/>
        <w:gridCol w:w="1076"/>
      </w:tblGrid>
      <w:tr w:rsidR="00F2442C" w:rsidRPr="00D31193" w14:paraId="2DAC4779" w14:textId="77777777" w:rsidTr="00C02A1E">
        <w:tc>
          <w:tcPr>
            <w:tcW w:w="2253" w:type="pct"/>
          </w:tcPr>
          <w:p w14:paraId="5E39B541" w14:textId="77777777" w:rsidR="00F2442C" w:rsidRPr="00D31193" w:rsidRDefault="00F2442C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5" w:type="pct"/>
            <w:gridSpan w:val="3"/>
          </w:tcPr>
          <w:p w14:paraId="66EB64D0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6F87767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3AD8E3E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42C" w:rsidRPr="00D31193" w14:paraId="6F3CCC49" w14:textId="77777777" w:rsidTr="00C02A1E">
        <w:trPr>
          <w:trHeight w:val="434"/>
        </w:trPr>
        <w:tc>
          <w:tcPr>
            <w:tcW w:w="2253" w:type="pct"/>
          </w:tcPr>
          <w:p w14:paraId="453EC10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37FFBBE" w14:textId="336F6017" w:rsidR="00F2442C" w:rsidRPr="00D31193" w:rsidRDefault="00D6443C" w:rsidP="00C02A1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tcBorders>
              <w:left w:val="nil"/>
            </w:tcBorders>
          </w:tcPr>
          <w:p w14:paraId="2FE96577" w14:textId="77777777" w:rsidR="00F2442C" w:rsidRPr="00D31193" w:rsidRDefault="00F2442C" w:rsidP="00C02A1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7E65DF9" w14:textId="146150F5" w:rsidR="00F2442C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6" w:type="pct"/>
            <w:gridSpan w:val="2"/>
          </w:tcPr>
          <w:p w14:paraId="4BAFE7D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65DB012" w14:textId="593B3E62" w:rsidR="00F2442C" w:rsidRPr="00D31193" w:rsidRDefault="00D6443C" w:rsidP="00C02A1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9" w:type="pct"/>
          </w:tcPr>
          <w:p w14:paraId="43386646" w14:textId="77777777" w:rsidR="00F2442C" w:rsidRPr="00D31193" w:rsidRDefault="00F2442C" w:rsidP="00C02A1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5B86D0F" w14:textId="18A17505" w:rsidR="00F2442C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F2442C" w:rsidRPr="00D31193" w14:paraId="51181D46" w14:textId="77777777" w:rsidTr="00C02A1E">
        <w:trPr>
          <w:trHeight w:val="434"/>
        </w:trPr>
        <w:tc>
          <w:tcPr>
            <w:tcW w:w="2253" w:type="pct"/>
          </w:tcPr>
          <w:p w14:paraId="0A7605AF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47" w:type="pct"/>
            <w:gridSpan w:val="8"/>
          </w:tcPr>
          <w:p w14:paraId="6CC4B31C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2442C" w:rsidRPr="00D31193" w14:paraId="012AD247" w14:textId="77777777" w:rsidTr="00C02A1E">
        <w:tc>
          <w:tcPr>
            <w:tcW w:w="2253" w:type="pct"/>
          </w:tcPr>
          <w:p w14:paraId="2527FA0C" w14:textId="77777777" w:rsidR="00F2442C" w:rsidRPr="00D31193" w:rsidRDefault="00F2442C" w:rsidP="00C02A1E">
            <w:pPr>
              <w:ind w:left="54" w:hanging="9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590" w:type="pct"/>
            <w:vAlign w:val="bottom"/>
          </w:tcPr>
          <w:p w14:paraId="09B05C41" w14:textId="307F1F56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146" w:type="pct"/>
          </w:tcPr>
          <w:p w14:paraId="4DCFDE70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3A954AB3" w14:textId="53C151FB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2442C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137" w:type="pct"/>
          </w:tcPr>
          <w:p w14:paraId="0C5F90F8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494928B3" w14:textId="710E51D5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29" w:type="pct"/>
          </w:tcPr>
          <w:p w14:paraId="16AB341F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0FB3B9D" w14:textId="66435919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</w:tr>
      <w:tr w:rsidR="00F2442C" w:rsidRPr="00D31193" w14:paraId="7065B431" w14:textId="77777777" w:rsidTr="00C02A1E">
        <w:tc>
          <w:tcPr>
            <w:tcW w:w="2253" w:type="pct"/>
          </w:tcPr>
          <w:p w14:paraId="62D191E8" w14:textId="77777777" w:rsidR="00F2442C" w:rsidRPr="00D31193" w:rsidRDefault="00F2442C" w:rsidP="00C02A1E">
            <w:pPr>
              <w:ind w:left="54" w:hanging="9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590" w:type="pct"/>
            <w:vAlign w:val="bottom"/>
          </w:tcPr>
          <w:p w14:paraId="1CD76041" w14:textId="1A6BCEF5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03645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776C3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146" w:type="pct"/>
          </w:tcPr>
          <w:p w14:paraId="0D945CEE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0FBDDC99" w14:textId="285CB9D7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F2442C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137" w:type="pct"/>
          </w:tcPr>
          <w:p w14:paraId="01C48DA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C7B4916" w14:textId="2986DC0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036457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776C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29" w:type="pct"/>
          </w:tcPr>
          <w:p w14:paraId="50AFAFC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EF74D84" w14:textId="63146289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</w:p>
        </w:tc>
      </w:tr>
      <w:tr w:rsidR="00F2442C" w:rsidRPr="00D31193" w14:paraId="4D7B6F4C" w14:textId="77777777" w:rsidTr="00C02A1E">
        <w:tc>
          <w:tcPr>
            <w:tcW w:w="2253" w:type="pct"/>
          </w:tcPr>
          <w:p w14:paraId="08BEA3BB" w14:textId="77777777" w:rsidR="00F2442C" w:rsidRPr="00D31193" w:rsidRDefault="00F2442C" w:rsidP="00C02A1E">
            <w:pPr>
              <w:ind w:left="54" w:hanging="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กลับรายการหนี้สงสัยจะสูญและหนี้สูญ</w:t>
            </w:r>
          </w:p>
        </w:tc>
        <w:tc>
          <w:tcPr>
            <w:tcW w:w="590" w:type="pct"/>
          </w:tcPr>
          <w:p w14:paraId="149BEE04" w14:textId="5EB9B328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3645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146" w:type="pct"/>
          </w:tcPr>
          <w:p w14:paraId="3D06C1F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74B97D0" w14:textId="63C85605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137" w:type="pct"/>
          </w:tcPr>
          <w:p w14:paraId="3A0BEF2A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6E2E79C" w14:textId="42965595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3645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129" w:type="pct"/>
          </w:tcPr>
          <w:p w14:paraId="79DC4534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57CDB6" w14:textId="5D98F993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</w:tr>
      <w:tr w:rsidR="00F2442C" w:rsidRPr="00D31193" w14:paraId="5C3063FA" w14:textId="77777777" w:rsidTr="00C02A1E">
        <w:tc>
          <w:tcPr>
            <w:tcW w:w="2253" w:type="pct"/>
          </w:tcPr>
          <w:p w14:paraId="13698895" w14:textId="29B9BC25" w:rsidR="00F2442C" w:rsidRPr="00D31193" w:rsidRDefault="00F2442C" w:rsidP="00C02A1E">
            <w:pPr>
              <w:ind w:left="54" w:hanging="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  <w:r w:rsidR="00AC42E2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590" w:type="pct"/>
            <w:vAlign w:val="bottom"/>
          </w:tcPr>
          <w:p w14:paraId="52A98B07" w14:textId="5ACE9058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3645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4776C3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46" w:type="pct"/>
          </w:tcPr>
          <w:p w14:paraId="4D476FA6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4893008E" w14:textId="33C6A97D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2442C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137" w:type="pct"/>
          </w:tcPr>
          <w:p w14:paraId="4A892BD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B63B24C" w14:textId="655CF8BA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36457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776C3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29" w:type="pct"/>
          </w:tcPr>
          <w:p w14:paraId="0ABBC343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3E96E9" w14:textId="53BBCD1E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294</w:t>
            </w:r>
          </w:p>
        </w:tc>
      </w:tr>
      <w:tr w:rsidR="00F2442C" w:rsidRPr="00D31193" w14:paraId="12ACB6B7" w14:textId="77777777" w:rsidTr="00C02A1E">
        <w:tc>
          <w:tcPr>
            <w:tcW w:w="2253" w:type="pct"/>
          </w:tcPr>
          <w:p w14:paraId="477846E9" w14:textId="77777777" w:rsidR="00F2442C" w:rsidRPr="00D31193" w:rsidRDefault="00F2442C" w:rsidP="00C02A1E">
            <w:pPr>
              <w:ind w:left="54" w:hanging="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5315B" w14:textId="169BADC0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036457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46" w:type="pct"/>
          </w:tcPr>
          <w:p w14:paraId="358372A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287F4" w14:textId="4D107FE1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137" w:type="pct"/>
          </w:tcPr>
          <w:p w14:paraId="3DB644DA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C354A" w14:textId="03BD305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036457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29" w:type="pct"/>
          </w:tcPr>
          <w:p w14:paraId="7C152668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F4B68" w14:textId="1412A29F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</w:tr>
    </w:tbl>
    <w:p w14:paraId="06EA4D78" w14:textId="5573A9B6" w:rsidR="00F2442C" w:rsidRPr="00D31193" w:rsidRDefault="00F2442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5AAB6E7" w14:textId="7B4FCE24" w:rsidR="00F2442C" w:rsidRPr="00D31193" w:rsidRDefault="00D6443C" w:rsidP="00F2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23</w:t>
      </w:r>
      <w:r w:rsidR="00F2442C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2442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ต้นทุนในการจัดจำหน่าย</w:t>
      </w:r>
    </w:p>
    <w:p w14:paraId="6137B29A" w14:textId="77777777" w:rsidR="00F2442C" w:rsidRPr="00D31193" w:rsidRDefault="00F2442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6"/>
        <w:gridCol w:w="506"/>
        <w:gridCol w:w="1081"/>
        <w:gridCol w:w="279"/>
        <w:gridCol w:w="1110"/>
        <w:gridCol w:w="269"/>
        <w:gridCol w:w="993"/>
        <w:gridCol w:w="238"/>
        <w:gridCol w:w="1070"/>
      </w:tblGrid>
      <w:tr w:rsidR="00F2442C" w:rsidRPr="00D31193" w14:paraId="53ED43A8" w14:textId="77777777" w:rsidTr="00C02A1E">
        <w:tc>
          <w:tcPr>
            <w:tcW w:w="1973" w:type="pct"/>
          </w:tcPr>
          <w:p w14:paraId="30CBB35C" w14:textId="77777777" w:rsidR="00F2442C" w:rsidRPr="00D31193" w:rsidRDefault="00F2442C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76" w:type="pct"/>
          </w:tcPr>
          <w:p w14:paraId="11AC9C1A" w14:textId="77777777" w:rsidR="00F2442C" w:rsidRPr="00D31193" w:rsidRDefault="00F2442C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48" w:type="pct"/>
            <w:gridSpan w:val="3"/>
          </w:tcPr>
          <w:p w14:paraId="25ED567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D1A852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pct"/>
            <w:gridSpan w:val="3"/>
          </w:tcPr>
          <w:p w14:paraId="1D72B09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42C" w:rsidRPr="00D31193" w14:paraId="757ADFA4" w14:textId="77777777" w:rsidTr="00C02A1E">
        <w:trPr>
          <w:trHeight w:val="434"/>
        </w:trPr>
        <w:tc>
          <w:tcPr>
            <w:tcW w:w="1973" w:type="pct"/>
          </w:tcPr>
          <w:p w14:paraId="504963B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6" w:type="pct"/>
          </w:tcPr>
          <w:p w14:paraId="2A833B9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7922770" w14:textId="7743A122" w:rsidR="00F2442C" w:rsidRPr="00D31193" w:rsidRDefault="00D6443C" w:rsidP="00C02A1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2" w:type="pct"/>
            <w:tcBorders>
              <w:left w:val="nil"/>
            </w:tcBorders>
          </w:tcPr>
          <w:p w14:paraId="0CFFB8C6" w14:textId="77777777" w:rsidR="00F2442C" w:rsidRPr="00D31193" w:rsidRDefault="00F2442C" w:rsidP="00C02A1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960498A" w14:textId="4E7DD9E3" w:rsidR="00F2442C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0DF2032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86FEF13" w14:textId="634AEFA8" w:rsidR="00F2442C" w:rsidRPr="00D31193" w:rsidRDefault="00D6443C" w:rsidP="00C02A1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0" w:type="pct"/>
          </w:tcPr>
          <w:p w14:paraId="193361B4" w14:textId="77777777" w:rsidR="00F2442C" w:rsidRPr="00D31193" w:rsidRDefault="00F2442C" w:rsidP="00C02A1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337F9E6" w14:textId="3B8913DE" w:rsidR="00F2442C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F2442C" w:rsidRPr="00D31193" w14:paraId="0E84D767" w14:textId="77777777" w:rsidTr="00C02A1E">
        <w:trPr>
          <w:trHeight w:val="434"/>
        </w:trPr>
        <w:tc>
          <w:tcPr>
            <w:tcW w:w="1973" w:type="pct"/>
          </w:tcPr>
          <w:p w14:paraId="05E296C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6" w:type="pct"/>
          </w:tcPr>
          <w:p w14:paraId="60BF486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50" w:type="pct"/>
            <w:gridSpan w:val="7"/>
          </w:tcPr>
          <w:p w14:paraId="254977C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2442C" w:rsidRPr="00D31193" w14:paraId="1FBA572E" w14:textId="77777777" w:rsidTr="00C02A1E">
        <w:tc>
          <w:tcPr>
            <w:tcW w:w="1973" w:type="pct"/>
          </w:tcPr>
          <w:p w14:paraId="1948302F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6" w:type="pct"/>
          </w:tcPr>
          <w:p w14:paraId="016D4389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7C484AF" w14:textId="379CBEC5" w:rsidR="00F2442C" w:rsidRPr="00D31193" w:rsidRDefault="00D6443C" w:rsidP="00C02A1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70AF9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52" w:type="pct"/>
            <w:shd w:val="clear" w:color="auto" w:fill="auto"/>
          </w:tcPr>
          <w:p w14:paraId="292303F8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F5C1098" w14:textId="65DC0C8A" w:rsidR="00F2442C" w:rsidRPr="00D31193" w:rsidRDefault="00D6443C" w:rsidP="00C02A1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F2442C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147" w:type="pct"/>
            <w:shd w:val="clear" w:color="auto" w:fill="auto"/>
          </w:tcPr>
          <w:p w14:paraId="49F56658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664109D" w14:textId="54700917" w:rsidR="00F2442C" w:rsidRPr="00D31193" w:rsidRDefault="00D6443C" w:rsidP="00C02A1E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7E623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30" w:type="pct"/>
          </w:tcPr>
          <w:p w14:paraId="27DE3E4A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4085BE7" w14:textId="494546EC" w:rsidR="00F2442C" w:rsidRPr="00D31193" w:rsidRDefault="00D6443C" w:rsidP="00C02A1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</w:p>
        </w:tc>
      </w:tr>
      <w:tr w:rsidR="00F2442C" w:rsidRPr="00D31193" w14:paraId="69798FE9" w14:textId="77777777" w:rsidTr="00C02A1E">
        <w:tc>
          <w:tcPr>
            <w:tcW w:w="1973" w:type="pct"/>
          </w:tcPr>
          <w:p w14:paraId="4AAF4445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76" w:type="pct"/>
          </w:tcPr>
          <w:p w14:paraId="40DAECA0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9B47CA2" w14:textId="6FEA75E0" w:rsidR="00F2442C" w:rsidRPr="00D31193" w:rsidRDefault="00D6443C" w:rsidP="00C02A1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7E623A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152" w:type="pct"/>
            <w:shd w:val="clear" w:color="auto" w:fill="auto"/>
          </w:tcPr>
          <w:p w14:paraId="0C1E29C6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7C353903" w14:textId="0B417A4D" w:rsidR="00F2442C" w:rsidRPr="00D31193" w:rsidRDefault="00D6443C" w:rsidP="00C02A1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F2442C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147" w:type="pct"/>
            <w:shd w:val="clear" w:color="auto" w:fill="auto"/>
          </w:tcPr>
          <w:p w14:paraId="20D92F1D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6F12B4D" w14:textId="4F0128D5" w:rsidR="00F2442C" w:rsidRPr="00D31193" w:rsidRDefault="00D6443C" w:rsidP="00C02A1E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7E623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30" w:type="pct"/>
          </w:tcPr>
          <w:p w14:paraId="2D16F28E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463F34C" w14:textId="3EC89F34" w:rsidR="00F2442C" w:rsidRPr="00D31193" w:rsidRDefault="00D6443C" w:rsidP="00C02A1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907</w:t>
            </w:r>
          </w:p>
        </w:tc>
      </w:tr>
      <w:tr w:rsidR="00F2442C" w:rsidRPr="00D31193" w14:paraId="554B52CA" w14:textId="77777777" w:rsidTr="00C02A1E">
        <w:tc>
          <w:tcPr>
            <w:tcW w:w="1973" w:type="pct"/>
          </w:tcPr>
          <w:p w14:paraId="7792CDA9" w14:textId="72D480F9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  <w:r w:rsidR="00AC42E2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276" w:type="pct"/>
          </w:tcPr>
          <w:p w14:paraId="55E8BB70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9905" w14:textId="6DED8250" w:rsidR="00F2442C" w:rsidRPr="00D31193" w:rsidRDefault="00D6443C" w:rsidP="00C02A1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7E623A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152" w:type="pct"/>
            <w:shd w:val="clear" w:color="auto" w:fill="auto"/>
          </w:tcPr>
          <w:p w14:paraId="26DA2CC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4D7F0" w14:textId="08D6CFCF" w:rsidR="00F2442C" w:rsidRPr="00D31193" w:rsidRDefault="00D6443C" w:rsidP="00C02A1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F2442C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47" w:type="pct"/>
            <w:shd w:val="clear" w:color="auto" w:fill="auto"/>
          </w:tcPr>
          <w:p w14:paraId="3E0CDF84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78FD1" w14:textId="4BCFA43F" w:rsidR="00F2442C" w:rsidRPr="00D31193" w:rsidRDefault="00D6443C" w:rsidP="00C02A1E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7E623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130" w:type="pct"/>
          </w:tcPr>
          <w:p w14:paraId="6484F5A1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5BCFFDE0" w14:textId="70FC303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</w:tr>
      <w:tr w:rsidR="00F2442C" w:rsidRPr="00D31193" w14:paraId="48EFCF6D" w14:textId="77777777" w:rsidTr="00C02A1E">
        <w:tc>
          <w:tcPr>
            <w:tcW w:w="1973" w:type="pct"/>
          </w:tcPr>
          <w:p w14:paraId="45B3F61C" w14:textId="77777777" w:rsidR="00F2442C" w:rsidRPr="00D31193" w:rsidRDefault="00F2442C" w:rsidP="00C02A1E">
            <w:pPr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6" w:type="pct"/>
          </w:tcPr>
          <w:p w14:paraId="23F56B23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BE4D3" w14:textId="63CF6A3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  <w:r w:rsidR="00D70AF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</w:t>
            </w:r>
          </w:p>
        </w:tc>
        <w:tc>
          <w:tcPr>
            <w:tcW w:w="152" w:type="pct"/>
            <w:shd w:val="clear" w:color="auto" w:fill="auto"/>
          </w:tcPr>
          <w:p w14:paraId="5E263496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C58B2" w14:textId="5D3AE34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  <w:tc>
          <w:tcPr>
            <w:tcW w:w="147" w:type="pct"/>
            <w:shd w:val="clear" w:color="auto" w:fill="auto"/>
          </w:tcPr>
          <w:p w14:paraId="26A3AEAF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13987" w14:textId="0E324C4B" w:rsidR="00F2442C" w:rsidRPr="00D31193" w:rsidRDefault="00D6443C" w:rsidP="00C02A1E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  <w:r w:rsidR="007E623A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130" w:type="pct"/>
          </w:tcPr>
          <w:p w14:paraId="42B8D49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0C26E" w14:textId="605AD90A" w:rsidR="00F2442C" w:rsidRPr="00D31193" w:rsidRDefault="00D6443C" w:rsidP="00C02A1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</w:tr>
    </w:tbl>
    <w:p w14:paraId="20813136" w14:textId="01EBB558" w:rsidR="0036368A" w:rsidRPr="00D31193" w:rsidRDefault="0036368A" w:rsidP="00AC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A989BE7" w14:textId="77777777" w:rsidR="0036368A" w:rsidRPr="00D31193" w:rsidRDefault="0036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0A1BFC62" w14:textId="537A5A90" w:rsidR="00F2442C" w:rsidRPr="00D31193" w:rsidRDefault="00D6443C" w:rsidP="00084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24</w:t>
      </w:r>
      <w:r w:rsidR="00AC42E2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2442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ค่าใช้จ่ายในการบริหาร</w:t>
      </w:r>
    </w:p>
    <w:p w14:paraId="6EADE196" w14:textId="77777777" w:rsidR="00F2442C" w:rsidRPr="00D31193" w:rsidRDefault="00F2442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7"/>
        <w:gridCol w:w="597"/>
        <w:gridCol w:w="1079"/>
        <w:gridCol w:w="20"/>
        <w:gridCol w:w="254"/>
        <w:gridCol w:w="20"/>
        <w:gridCol w:w="994"/>
        <w:gridCol w:w="248"/>
        <w:gridCol w:w="26"/>
        <w:gridCol w:w="1057"/>
        <w:gridCol w:w="26"/>
        <w:gridCol w:w="243"/>
        <w:gridCol w:w="26"/>
        <w:gridCol w:w="992"/>
      </w:tblGrid>
      <w:tr w:rsidR="00F2442C" w:rsidRPr="00D31193" w14:paraId="751E3422" w14:textId="77777777" w:rsidTr="00C02A1E">
        <w:tc>
          <w:tcPr>
            <w:tcW w:w="1963" w:type="pct"/>
          </w:tcPr>
          <w:p w14:paraId="1FB43B38" w14:textId="77777777" w:rsidR="00F2442C" w:rsidRPr="00D31193" w:rsidRDefault="00F2442C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25" w:type="pct"/>
          </w:tcPr>
          <w:p w14:paraId="60509368" w14:textId="77777777" w:rsidR="00F2442C" w:rsidRPr="00D31193" w:rsidRDefault="00F2442C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88" w:type="pct"/>
            <w:gridSpan w:val="5"/>
          </w:tcPr>
          <w:p w14:paraId="0E33E23D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77AEF63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0" w:type="pct"/>
            <w:gridSpan w:val="6"/>
          </w:tcPr>
          <w:p w14:paraId="423E8FC4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42C" w:rsidRPr="00D31193" w14:paraId="47BD249B" w14:textId="77777777" w:rsidTr="00C02A1E">
        <w:trPr>
          <w:trHeight w:val="434"/>
        </w:trPr>
        <w:tc>
          <w:tcPr>
            <w:tcW w:w="1963" w:type="pct"/>
          </w:tcPr>
          <w:p w14:paraId="22C2E5B4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5" w:type="pct"/>
          </w:tcPr>
          <w:p w14:paraId="29F2ECDB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7754574" w14:textId="32E654AE" w:rsidR="00F2442C" w:rsidRPr="00D31193" w:rsidRDefault="00D6443C" w:rsidP="00C02A1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9" w:type="pct"/>
            <w:gridSpan w:val="2"/>
            <w:tcBorders>
              <w:left w:val="nil"/>
            </w:tcBorders>
          </w:tcPr>
          <w:p w14:paraId="18F66050" w14:textId="77777777" w:rsidR="00F2442C" w:rsidRPr="00D31193" w:rsidRDefault="00F2442C" w:rsidP="00C02A1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3ED9A97D" w14:textId="6BDB6CCF" w:rsidR="00F2442C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35" w:type="pct"/>
          </w:tcPr>
          <w:p w14:paraId="3F4804BD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8EAA8D1" w14:textId="437D2DF1" w:rsidR="00F2442C" w:rsidRPr="00D31193" w:rsidRDefault="00D6443C" w:rsidP="00C02A1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gridSpan w:val="2"/>
          </w:tcPr>
          <w:p w14:paraId="6D5B31D0" w14:textId="77777777" w:rsidR="00F2442C" w:rsidRPr="00D31193" w:rsidRDefault="00F2442C" w:rsidP="00C02A1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4" w:type="pct"/>
            <w:gridSpan w:val="2"/>
          </w:tcPr>
          <w:p w14:paraId="5E92FB3C" w14:textId="3CA62BC4" w:rsidR="00F2442C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F2442C" w:rsidRPr="00D31193" w14:paraId="0882D260" w14:textId="77777777" w:rsidTr="00C02A1E">
        <w:trPr>
          <w:trHeight w:val="434"/>
        </w:trPr>
        <w:tc>
          <w:tcPr>
            <w:tcW w:w="1963" w:type="pct"/>
          </w:tcPr>
          <w:p w14:paraId="3E323928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5" w:type="pct"/>
          </w:tcPr>
          <w:p w14:paraId="27C78E1F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2" w:type="pct"/>
            <w:gridSpan w:val="12"/>
          </w:tcPr>
          <w:p w14:paraId="2DA405E4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2442C" w:rsidRPr="00D31193" w14:paraId="68D2F2DA" w14:textId="77777777" w:rsidTr="00C02A1E">
        <w:tc>
          <w:tcPr>
            <w:tcW w:w="1963" w:type="pct"/>
            <w:shd w:val="clear" w:color="auto" w:fill="auto"/>
          </w:tcPr>
          <w:p w14:paraId="1DCD587C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325" w:type="pct"/>
            <w:shd w:val="clear" w:color="auto" w:fill="auto"/>
          </w:tcPr>
          <w:p w14:paraId="69C85BF2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467C3705" w14:textId="54C1A07C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657881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070BD86F" w14:textId="0AC02FEE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269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C7ACF2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E69C0D1" w14:textId="0E76155F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  <w:r w:rsidR="007E623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A16EDDC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CB00C41" w14:textId="272E65C4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</w:tr>
      <w:tr w:rsidR="00F2442C" w:rsidRPr="00D31193" w14:paraId="292DC6B2" w14:textId="77777777" w:rsidTr="00C02A1E">
        <w:tc>
          <w:tcPr>
            <w:tcW w:w="1963" w:type="pct"/>
            <w:shd w:val="clear" w:color="auto" w:fill="auto"/>
          </w:tcPr>
          <w:p w14:paraId="7FBB7BD8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ค่าใช้จ่ายในการจัดเก็บสินค้า</w:t>
            </w:r>
          </w:p>
        </w:tc>
        <w:tc>
          <w:tcPr>
            <w:tcW w:w="325" w:type="pct"/>
            <w:shd w:val="clear" w:color="auto" w:fill="auto"/>
          </w:tcPr>
          <w:p w14:paraId="568B07D3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2EB81B52" w14:textId="17FCD1AB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7FCE151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B5CDA08" w14:textId="1611BE05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4255D8A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882620F" w14:textId="1F718AB4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="007E623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CF894A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76B4473" w14:textId="5563499A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</w:p>
        </w:tc>
      </w:tr>
      <w:tr w:rsidR="00F2442C" w:rsidRPr="00D31193" w14:paraId="6C6A3EC5" w14:textId="77777777" w:rsidTr="00C02A1E">
        <w:tc>
          <w:tcPr>
            <w:tcW w:w="1963" w:type="pct"/>
            <w:shd w:val="clear" w:color="auto" w:fill="auto"/>
          </w:tcPr>
          <w:p w14:paraId="5C2C691D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25" w:type="pct"/>
            <w:shd w:val="clear" w:color="auto" w:fill="auto"/>
          </w:tcPr>
          <w:p w14:paraId="2EC95E32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7E2F63C6" w14:textId="1F754A3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B13AB4C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3C9F72ED" w14:textId="0E5F1FFF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C08D2BA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989013D" w14:textId="533F127A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7E623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8014891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449C07D" w14:textId="72AFEADC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721</w:t>
            </w:r>
          </w:p>
        </w:tc>
      </w:tr>
      <w:tr w:rsidR="00F2442C" w:rsidRPr="00D31193" w14:paraId="2A25827D" w14:textId="77777777" w:rsidTr="00C02A1E">
        <w:tc>
          <w:tcPr>
            <w:tcW w:w="1963" w:type="pct"/>
            <w:shd w:val="clear" w:color="auto" w:fill="auto"/>
          </w:tcPr>
          <w:p w14:paraId="42F6F0B8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325" w:type="pct"/>
            <w:shd w:val="clear" w:color="auto" w:fill="auto"/>
          </w:tcPr>
          <w:p w14:paraId="167DA514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6D32A8C2" w14:textId="2FBE7209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B811908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32AA19CE" w14:textId="2C07B4AD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2ACBBC4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77AC366D" w14:textId="7587FD8F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4B0E6D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19487AB" w14:textId="2C2F532A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</w:p>
        </w:tc>
      </w:tr>
      <w:tr w:rsidR="00F2442C" w:rsidRPr="00D31193" w14:paraId="7B970584" w14:textId="77777777" w:rsidTr="00C02A1E">
        <w:tc>
          <w:tcPr>
            <w:tcW w:w="1963" w:type="pct"/>
            <w:shd w:val="clear" w:color="auto" w:fill="auto"/>
          </w:tcPr>
          <w:p w14:paraId="7C0BC74E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ค่าภาษีและค่าธรรมเนียม</w:t>
            </w:r>
          </w:p>
        </w:tc>
        <w:tc>
          <w:tcPr>
            <w:tcW w:w="325" w:type="pct"/>
            <w:shd w:val="clear" w:color="auto" w:fill="auto"/>
          </w:tcPr>
          <w:p w14:paraId="6AE9E9A1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2AB4ADB7" w14:textId="179D2EBD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079126E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FC4F4B4" w14:textId="798F619D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1EC8936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1A58C525" w14:textId="0D281A43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A8FDEE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C67222D" w14:textId="7AFB12BD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</w:tr>
      <w:tr w:rsidR="00F2442C" w:rsidRPr="00D31193" w14:paraId="3EBF9108" w14:textId="77777777" w:rsidTr="00C02A1E">
        <w:tc>
          <w:tcPr>
            <w:tcW w:w="1963" w:type="pct"/>
            <w:shd w:val="clear" w:color="auto" w:fill="auto"/>
          </w:tcPr>
          <w:p w14:paraId="6BBB8BBE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325" w:type="pct"/>
            <w:shd w:val="clear" w:color="auto" w:fill="auto"/>
          </w:tcPr>
          <w:p w14:paraId="14ECDC5B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5DCE4AED" w14:textId="47FEAEB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70AF9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E1D44F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3EB4332" w14:textId="7F588705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37DA6FD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67BF8E0" w14:textId="07F9A864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70AF9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D076F5B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147E8EE" w14:textId="453B06C1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718</w:t>
            </w:r>
          </w:p>
        </w:tc>
      </w:tr>
      <w:tr w:rsidR="00F2442C" w:rsidRPr="00D31193" w14:paraId="741CE7D5" w14:textId="77777777" w:rsidTr="00C02A1E">
        <w:tc>
          <w:tcPr>
            <w:tcW w:w="1963" w:type="pct"/>
            <w:shd w:val="clear" w:color="auto" w:fill="auto"/>
          </w:tcPr>
          <w:p w14:paraId="562BBDF1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325" w:type="pct"/>
            <w:shd w:val="clear" w:color="auto" w:fill="auto"/>
          </w:tcPr>
          <w:p w14:paraId="6722AA47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37EB5CEE" w14:textId="18254CA9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B58E8F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CEDD851" w14:textId="15420ABD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B90890C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2E66150" w14:textId="3366BA8B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B2FE64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7A1C55A" w14:textId="79132D22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</w:tr>
      <w:tr w:rsidR="00F2442C" w:rsidRPr="00D31193" w14:paraId="60B43FDD" w14:textId="77777777" w:rsidTr="00C02A1E">
        <w:tc>
          <w:tcPr>
            <w:tcW w:w="1963" w:type="pct"/>
            <w:shd w:val="clear" w:color="auto" w:fill="auto"/>
          </w:tcPr>
          <w:p w14:paraId="13F6C3ED" w14:textId="77777777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325" w:type="pct"/>
            <w:shd w:val="clear" w:color="auto" w:fill="auto"/>
          </w:tcPr>
          <w:p w14:paraId="7CC72426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7EC2C9D3" w14:textId="697E1DEC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70AF9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1C5A5F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67C56AF" w14:textId="39F8EE24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B1657A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32CB672" w14:textId="02E2E699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70AF9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5601006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153A380" w14:textId="004AD9CB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</w:tr>
      <w:tr w:rsidR="00F2442C" w:rsidRPr="00D31193" w14:paraId="0E8CCF61" w14:textId="77777777" w:rsidTr="00C02A1E">
        <w:tc>
          <w:tcPr>
            <w:tcW w:w="1963" w:type="pct"/>
            <w:shd w:val="clear" w:color="auto" w:fill="auto"/>
          </w:tcPr>
          <w:p w14:paraId="7E02DD5E" w14:textId="01B58C58" w:rsidR="00F2442C" w:rsidRPr="00D31193" w:rsidRDefault="00F2442C" w:rsidP="00C02A1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  <w:r w:rsidR="00AC42E2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325" w:type="pct"/>
            <w:shd w:val="clear" w:color="auto" w:fill="auto"/>
          </w:tcPr>
          <w:p w14:paraId="4EF3686B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9A1B7" w14:textId="4538F609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5BDE950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61AC510A" w14:textId="471871B2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AADE891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FC6C8" w14:textId="088BA9A8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0A754A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439EB2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0CFE303A" w14:textId="7F9DD43E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F2442C" w:rsidRPr="00D31193" w14:paraId="2E93F62A" w14:textId="77777777" w:rsidTr="00C02A1E">
        <w:tc>
          <w:tcPr>
            <w:tcW w:w="1963" w:type="pct"/>
            <w:shd w:val="clear" w:color="auto" w:fill="auto"/>
          </w:tcPr>
          <w:p w14:paraId="4AFC7974" w14:textId="77777777" w:rsidR="00F2442C" w:rsidRPr="00D31193" w:rsidRDefault="00F2442C" w:rsidP="00C02A1E">
            <w:pPr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25" w:type="pct"/>
            <w:shd w:val="clear" w:color="auto" w:fill="auto"/>
          </w:tcPr>
          <w:p w14:paraId="52CC4057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D2459" w14:textId="24A49338" w:rsidR="00F2442C" w:rsidRPr="00D31193" w:rsidRDefault="00D6443C" w:rsidP="00C02A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494</w:t>
            </w:r>
            <w:r w:rsidR="000A754A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8F81C88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B8212" w14:textId="7ACF801A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504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469CAB9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30168" w14:textId="0EC3F94D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483</w:t>
            </w:r>
            <w:r w:rsidR="000A754A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7A9E9B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70F54" w14:textId="064BAC79" w:rsidR="00F2442C" w:rsidRPr="00D31193" w:rsidRDefault="00D6443C" w:rsidP="00C02A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134</w:t>
            </w:r>
          </w:p>
        </w:tc>
      </w:tr>
    </w:tbl>
    <w:p w14:paraId="7D576B6B" w14:textId="023AF449" w:rsidR="00F2442C" w:rsidRPr="00D31193" w:rsidRDefault="00F2442C" w:rsidP="00F2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DC0D0A0" w14:textId="06EF6912" w:rsidR="006C3058" w:rsidRPr="00D31193" w:rsidRDefault="00D6443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25</w:t>
      </w:r>
      <w:r w:rsidR="006C3058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C3058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ค่าใช้จ่ายผลประโยชน์ของพนักงาน</w:t>
      </w:r>
    </w:p>
    <w:p w14:paraId="09103B3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59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231"/>
        <w:gridCol w:w="991"/>
        <w:gridCol w:w="1083"/>
        <w:gridCol w:w="267"/>
        <w:gridCol w:w="1081"/>
        <w:gridCol w:w="269"/>
        <w:gridCol w:w="1081"/>
        <w:gridCol w:w="269"/>
        <w:gridCol w:w="987"/>
      </w:tblGrid>
      <w:tr w:rsidR="004D5CDB" w:rsidRPr="00D31193" w14:paraId="16E02758" w14:textId="77777777" w:rsidTr="00D70AF9">
        <w:tc>
          <w:tcPr>
            <w:tcW w:w="1745" w:type="pct"/>
          </w:tcPr>
          <w:p w14:paraId="4EBC12C1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535" w:type="pct"/>
          </w:tcPr>
          <w:p w14:paraId="2028604A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13" w:type="pct"/>
            <w:gridSpan w:val="3"/>
          </w:tcPr>
          <w:p w14:paraId="4802B91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B84A39E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14:paraId="1A85B792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50B" w:rsidRPr="00D31193" w14:paraId="316C9AEE" w14:textId="77777777" w:rsidTr="00D70AF9">
        <w:trPr>
          <w:trHeight w:val="434"/>
        </w:trPr>
        <w:tc>
          <w:tcPr>
            <w:tcW w:w="1745" w:type="pct"/>
          </w:tcPr>
          <w:p w14:paraId="30522380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5A28B8BE" w14:textId="2A10F1C8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74449A8" w14:textId="25774781" w:rsidR="00AF250B" w:rsidRPr="00D31193" w:rsidRDefault="00D6443C" w:rsidP="00AF25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  <w:tcBorders>
              <w:left w:val="nil"/>
            </w:tcBorders>
          </w:tcPr>
          <w:p w14:paraId="41CA9CCE" w14:textId="77777777" w:rsidR="00AF250B" w:rsidRPr="00D31193" w:rsidRDefault="00AF250B" w:rsidP="00AF250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4EE5E75" w14:textId="2D9658E5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17AA7D42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93FCC9" w14:textId="6B6254EC" w:rsidR="00AF250B" w:rsidRPr="00D31193" w:rsidRDefault="00D6443C" w:rsidP="00AF25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02555A27" w14:textId="77777777" w:rsidR="00AF250B" w:rsidRPr="00D31193" w:rsidRDefault="00AF250B" w:rsidP="00AF250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F704750" w14:textId="3E0D82D5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4D5CDB" w:rsidRPr="00D31193" w14:paraId="3611D379" w14:textId="77777777" w:rsidTr="00D70AF9">
        <w:trPr>
          <w:trHeight w:val="434"/>
        </w:trPr>
        <w:tc>
          <w:tcPr>
            <w:tcW w:w="1745" w:type="pct"/>
          </w:tcPr>
          <w:p w14:paraId="2E806A9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0F86CDD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1" w:type="pct"/>
            <w:gridSpan w:val="7"/>
          </w:tcPr>
          <w:p w14:paraId="4192C16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F250B" w:rsidRPr="00D31193" w14:paraId="6C81C6DF" w14:textId="77777777" w:rsidTr="00D70AF9">
        <w:tc>
          <w:tcPr>
            <w:tcW w:w="1745" w:type="pct"/>
            <w:vAlign w:val="center"/>
          </w:tcPr>
          <w:p w14:paraId="64EAA0FF" w14:textId="77777777" w:rsidR="00AF250B" w:rsidRPr="00D31193" w:rsidRDefault="00AF250B" w:rsidP="00AF250B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535" w:type="pct"/>
          </w:tcPr>
          <w:p w14:paraId="182F40E3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7D90DAB" w14:textId="2CD63B2E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144" w:type="pct"/>
          </w:tcPr>
          <w:p w14:paraId="0CEE44B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2BCF1A64" w14:textId="0D349F8F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45" w:type="pct"/>
          </w:tcPr>
          <w:p w14:paraId="4334361C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450CAA76" w14:textId="2C507D51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45" w:type="pct"/>
          </w:tcPr>
          <w:p w14:paraId="11F445FD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5" w:type="pct"/>
          </w:tcPr>
          <w:p w14:paraId="632DBB92" w14:textId="1398E7D7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</w:p>
        </w:tc>
      </w:tr>
      <w:tr w:rsidR="00AF250B" w:rsidRPr="00D31193" w14:paraId="01A9DE2C" w14:textId="77777777" w:rsidTr="00D70AF9">
        <w:tc>
          <w:tcPr>
            <w:tcW w:w="1745" w:type="pct"/>
            <w:vAlign w:val="center"/>
          </w:tcPr>
          <w:p w14:paraId="49B75C5C" w14:textId="77777777" w:rsidR="00AF250B" w:rsidRPr="00D31193" w:rsidRDefault="00AF250B" w:rsidP="00AF250B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535" w:type="pct"/>
          </w:tcPr>
          <w:p w14:paraId="1A5F1F4C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E407356" w14:textId="0F3D4F68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44" w:type="pct"/>
          </w:tcPr>
          <w:p w14:paraId="1995841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17F8EB4E" w14:textId="625061EB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45" w:type="pct"/>
          </w:tcPr>
          <w:p w14:paraId="4367C25D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7E983802" w14:textId="33F62CC8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45" w:type="pct"/>
          </w:tcPr>
          <w:p w14:paraId="30A996D8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5" w:type="pct"/>
          </w:tcPr>
          <w:p w14:paraId="750CA885" w14:textId="0B28417A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439</w:t>
            </w:r>
          </w:p>
        </w:tc>
      </w:tr>
      <w:tr w:rsidR="00AF250B" w:rsidRPr="00D31193" w14:paraId="7D47467F" w14:textId="77777777" w:rsidTr="00D70AF9">
        <w:tc>
          <w:tcPr>
            <w:tcW w:w="1745" w:type="pct"/>
            <w:vAlign w:val="center"/>
          </w:tcPr>
          <w:p w14:paraId="6CBCE82B" w14:textId="77777777" w:rsidR="00AF250B" w:rsidRPr="00D31193" w:rsidRDefault="00AF250B" w:rsidP="00AF250B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5" w:type="pct"/>
          </w:tcPr>
          <w:p w14:paraId="26239D94" w14:textId="29A4C462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61019F" w14:textId="0635B395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144" w:type="pct"/>
          </w:tcPr>
          <w:p w14:paraId="0787F5D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05EF4B72" w14:textId="3ACDF247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45" w:type="pct"/>
          </w:tcPr>
          <w:p w14:paraId="482DFE13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2778F872" w14:textId="3015440D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45" w:type="pct"/>
          </w:tcPr>
          <w:p w14:paraId="66DFE336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5" w:type="pct"/>
          </w:tcPr>
          <w:p w14:paraId="361C787E" w14:textId="31DB2315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589</w:t>
            </w:r>
          </w:p>
        </w:tc>
      </w:tr>
      <w:tr w:rsidR="00AF250B" w:rsidRPr="00D31193" w14:paraId="26752A35" w14:textId="77777777" w:rsidTr="00D70AF9">
        <w:tc>
          <w:tcPr>
            <w:tcW w:w="1745" w:type="pct"/>
            <w:vAlign w:val="center"/>
          </w:tcPr>
          <w:p w14:paraId="32687657" w14:textId="77777777" w:rsidR="00AF250B" w:rsidRPr="00D31193" w:rsidRDefault="00AF250B" w:rsidP="00AF250B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เงินสมทบเข้ากองทุนประกันสังคม</w:t>
            </w:r>
          </w:p>
        </w:tc>
        <w:tc>
          <w:tcPr>
            <w:tcW w:w="535" w:type="pct"/>
          </w:tcPr>
          <w:p w14:paraId="6C90B95A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723920F" w14:textId="6643525F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064</w:t>
            </w:r>
          </w:p>
        </w:tc>
        <w:tc>
          <w:tcPr>
            <w:tcW w:w="144" w:type="pct"/>
          </w:tcPr>
          <w:p w14:paraId="7AA6ED56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70EBFCAB" w14:textId="1E50A421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45" w:type="pct"/>
          </w:tcPr>
          <w:p w14:paraId="284912D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1664E9DF" w14:textId="26BA2170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145" w:type="pct"/>
          </w:tcPr>
          <w:p w14:paraId="386CDE16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5" w:type="pct"/>
          </w:tcPr>
          <w:p w14:paraId="4390D62C" w14:textId="4327E7DB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</w:tr>
      <w:tr w:rsidR="00AF250B" w:rsidRPr="00D31193" w14:paraId="4441FD94" w14:textId="77777777" w:rsidTr="00D70AF9">
        <w:trPr>
          <w:trHeight w:val="74"/>
        </w:trPr>
        <w:tc>
          <w:tcPr>
            <w:tcW w:w="1745" w:type="pct"/>
            <w:vAlign w:val="center"/>
          </w:tcPr>
          <w:p w14:paraId="77E0ED05" w14:textId="310EB80C" w:rsidR="00AF250B" w:rsidRPr="00D31193" w:rsidRDefault="00AF250B" w:rsidP="00AF250B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  <w:r w:rsidR="0002098C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535" w:type="pct"/>
          </w:tcPr>
          <w:p w14:paraId="0AF1DAB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7B6183A9" w14:textId="03BF18D0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44" w:type="pct"/>
            <w:shd w:val="clear" w:color="auto" w:fill="auto"/>
          </w:tcPr>
          <w:p w14:paraId="6704E606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shd w:val="clear" w:color="auto" w:fill="auto"/>
          </w:tcPr>
          <w:p w14:paraId="41F9694B" w14:textId="4CE5E25A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45" w:type="pct"/>
            <w:shd w:val="clear" w:color="auto" w:fill="auto"/>
          </w:tcPr>
          <w:p w14:paraId="1849386B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shd w:val="clear" w:color="auto" w:fill="auto"/>
          </w:tcPr>
          <w:p w14:paraId="4C061000" w14:textId="1524EE8B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145" w:type="pct"/>
            <w:shd w:val="clear" w:color="auto" w:fill="auto"/>
          </w:tcPr>
          <w:p w14:paraId="1FA0B382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5" w:type="pct"/>
            <w:shd w:val="clear" w:color="auto" w:fill="auto"/>
          </w:tcPr>
          <w:p w14:paraId="73133E17" w14:textId="6C66DA75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</w:tr>
      <w:tr w:rsidR="00AF250B" w:rsidRPr="00D31193" w14:paraId="48D2964F" w14:textId="77777777" w:rsidTr="00D70AF9">
        <w:tc>
          <w:tcPr>
            <w:tcW w:w="1745" w:type="pct"/>
          </w:tcPr>
          <w:p w14:paraId="32A9EF1B" w14:textId="77777777" w:rsidR="00AF250B" w:rsidRPr="00D31193" w:rsidRDefault="00AF250B" w:rsidP="00AF250B">
            <w:pPr>
              <w:ind w:left="70" w:hanging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</w:tcPr>
          <w:p w14:paraId="3C46BE9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99FC4" w14:textId="6663A3E9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  <w:r w:rsidR="00F6196D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F03E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6942C292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F46DD" w14:textId="63D3A073" w:rsidR="00AF250B" w:rsidRPr="00D31193" w:rsidRDefault="00D6443C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626</w:t>
            </w:r>
            <w:r w:rsidR="00AF250B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145" w:type="pct"/>
            <w:shd w:val="clear" w:color="auto" w:fill="auto"/>
          </w:tcPr>
          <w:p w14:paraId="4DBE59D6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94082" w14:textId="6E209C3D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594</w:t>
            </w:r>
            <w:r w:rsidR="00F6196D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45" w:type="pct"/>
            <w:shd w:val="clear" w:color="auto" w:fill="auto"/>
          </w:tcPr>
          <w:p w14:paraId="1E7C85EF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D8F9" w14:textId="6AF42322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612</w:t>
            </w:r>
            <w:r w:rsidR="00AF250B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</w:tr>
      <w:tr w:rsidR="00AF250B" w:rsidRPr="00D31193" w14:paraId="5C1E5F06" w14:textId="77777777" w:rsidTr="00D70AF9">
        <w:tc>
          <w:tcPr>
            <w:tcW w:w="1745" w:type="pct"/>
          </w:tcPr>
          <w:p w14:paraId="51DD23F9" w14:textId="77777777" w:rsidR="00AF250B" w:rsidRPr="00D31193" w:rsidRDefault="00AF250B" w:rsidP="00AF250B">
            <w:pPr>
              <w:ind w:left="70" w:hanging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2BB9E80B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1607A6A5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E90C7B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534A3455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60C688F4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B80DDF2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59CF5691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0238E7B9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DE93891" w14:textId="77777777" w:rsidR="004D5CDB" w:rsidRPr="00D31193" w:rsidRDefault="004D5CDB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72BD630" w14:textId="77777777" w:rsidR="004D5CDB" w:rsidRPr="00D31193" w:rsidRDefault="004D5CDB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B2F437" w14:textId="4B4D2FB9" w:rsidR="0002098C" w:rsidRPr="00D31193" w:rsidRDefault="004D5CDB" w:rsidP="0002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รายละเอียดของโครงการผลประโยชน์ที่กำหนด</w:t>
      </w:r>
      <w:r w:rsidRPr="00D31193">
        <w:rPr>
          <w:rFonts w:ascii="Angsana New" w:hAnsi="Angsana New" w:hint="cs"/>
          <w:sz w:val="30"/>
          <w:szCs w:val="30"/>
          <w:cs/>
        </w:rPr>
        <w:t>ไว้</w:t>
      </w:r>
      <w:r w:rsidRPr="00D31193">
        <w:rPr>
          <w:rFonts w:ascii="Angsana New" w:hAnsi="Angsana New"/>
          <w:sz w:val="30"/>
          <w:szCs w:val="30"/>
          <w:cs/>
        </w:rPr>
        <w:t xml:space="preserve">เปิดเผยในหมายเหตุประกอบงบการเงินข้อ </w:t>
      </w:r>
      <w:r w:rsidR="00D6443C" w:rsidRPr="00D31193">
        <w:rPr>
          <w:rFonts w:ascii="Angsana New" w:hAnsi="Angsana New"/>
          <w:sz w:val="30"/>
          <w:szCs w:val="30"/>
        </w:rPr>
        <w:t>18</w:t>
      </w:r>
    </w:p>
    <w:p w14:paraId="2E956AA0" w14:textId="5BA1C9D4" w:rsidR="0036368A" w:rsidRPr="00D31193" w:rsidRDefault="0036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4C69DC0" w14:textId="694F9F0B" w:rsidR="004D5CDB" w:rsidRPr="00D31193" w:rsidRDefault="004D5CDB" w:rsidP="0002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329ECE81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64F917" w14:textId="29E295EE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</w:t>
      </w:r>
      <w:r w:rsidRPr="00D31193">
        <w:rPr>
          <w:rFonts w:ascii="Angsana New" w:hAnsi="Angsana New"/>
          <w:spacing w:val="-8"/>
          <w:sz w:val="30"/>
          <w:szCs w:val="30"/>
          <w:cs/>
        </w:rPr>
        <w:t xml:space="preserve">น โดยพนักงานจ่ายเงินสะสมในอัตราร้อยละ </w:t>
      </w:r>
      <w:r w:rsidR="00D6443C" w:rsidRPr="00D31193">
        <w:rPr>
          <w:rFonts w:ascii="Angsana New" w:hAnsi="Angsana New"/>
          <w:spacing w:val="-8"/>
          <w:sz w:val="30"/>
          <w:szCs w:val="30"/>
        </w:rPr>
        <w:t>3</w:t>
      </w:r>
      <w:r w:rsidRPr="00D31193">
        <w:rPr>
          <w:rFonts w:ascii="Angsana New" w:hAnsi="Angsana New"/>
          <w:spacing w:val="-8"/>
          <w:sz w:val="30"/>
          <w:szCs w:val="30"/>
          <w:cs/>
        </w:rPr>
        <w:t xml:space="preserve"> ถึง อัตราร้อยละ </w:t>
      </w:r>
      <w:r w:rsidR="00D6443C" w:rsidRPr="00D31193">
        <w:rPr>
          <w:rFonts w:ascii="Angsana New" w:hAnsi="Angsana New"/>
          <w:spacing w:val="-8"/>
          <w:sz w:val="30"/>
          <w:szCs w:val="30"/>
        </w:rPr>
        <w:t>15</w:t>
      </w:r>
      <w:r w:rsidRPr="00D31193">
        <w:rPr>
          <w:rFonts w:ascii="Angsana New" w:hAnsi="Angsana New"/>
          <w:spacing w:val="-8"/>
          <w:sz w:val="30"/>
          <w:szCs w:val="30"/>
          <w:cs/>
        </w:rPr>
        <w:t xml:space="preserve"> ของ</w:t>
      </w:r>
      <w:r w:rsidRPr="00D31193">
        <w:rPr>
          <w:rFonts w:ascii="Angsana New" w:hAnsi="Angsana New"/>
          <w:sz w:val="30"/>
          <w:szCs w:val="30"/>
          <w:cs/>
        </w:rPr>
        <w:t xml:space="preserve">เงินเดือนทุกเดือน 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pacing w:val="8"/>
          <w:sz w:val="30"/>
          <w:szCs w:val="30"/>
          <w:cs/>
        </w:rPr>
        <w:t>และบริษัท</w:t>
      </w:r>
      <w:r w:rsidRPr="00D31193">
        <w:rPr>
          <w:rFonts w:ascii="Angsana New" w:hAnsi="Angsana New"/>
          <w:sz w:val="30"/>
          <w:szCs w:val="30"/>
          <w:cs/>
        </w:rPr>
        <w:t xml:space="preserve">จ่ายสมทบในอัตราเดียวกันสูงสุดไม่เกินร้อยละ </w:t>
      </w:r>
      <w:r w:rsidR="00D6443C" w:rsidRPr="00D31193">
        <w:rPr>
          <w:rFonts w:ascii="Angsana New" w:hAnsi="Angsana New"/>
          <w:sz w:val="30"/>
          <w:szCs w:val="30"/>
        </w:rPr>
        <w:t>9</w:t>
      </w:r>
      <w:r w:rsidRPr="00D31193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</w:t>
      </w:r>
      <w:r w:rsidRPr="00D31193">
        <w:rPr>
          <w:rFonts w:ascii="Angsana New" w:hAnsi="Angsana New"/>
          <w:spacing w:val="8"/>
          <w:sz w:val="30"/>
          <w:szCs w:val="30"/>
          <w:cs/>
        </w:rPr>
        <w:t>นี้ได้</w:t>
      </w:r>
      <w:r w:rsidRPr="00D31193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D028FC0" w14:textId="352838BE" w:rsidR="00D70AF9" w:rsidRPr="00D31193" w:rsidRDefault="00D70AF9" w:rsidP="00D70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4480526" w14:textId="50BEED66" w:rsidR="006C3058" w:rsidRPr="00D31193" w:rsidRDefault="00D6443C" w:rsidP="00D70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26</w:t>
      </w:r>
      <w:r w:rsidR="006C3058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C3058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14:paraId="37C2FD26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270"/>
        <w:gridCol w:w="1113"/>
        <w:gridCol w:w="270"/>
        <w:gridCol w:w="1080"/>
        <w:gridCol w:w="270"/>
        <w:gridCol w:w="1082"/>
        <w:gridCol w:w="267"/>
        <w:gridCol w:w="1084"/>
      </w:tblGrid>
      <w:tr w:rsidR="004D5CDB" w:rsidRPr="00D31193" w14:paraId="7523A130" w14:textId="77777777" w:rsidTr="001B1B90">
        <w:tc>
          <w:tcPr>
            <w:tcW w:w="2045" w:type="pct"/>
          </w:tcPr>
          <w:p w14:paraId="4E7665E2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7" w:type="pct"/>
          </w:tcPr>
          <w:p w14:paraId="2F2F6917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39" w:type="pct"/>
            <w:gridSpan w:val="3"/>
          </w:tcPr>
          <w:p w14:paraId="48DF76F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FE3B2E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1D5230B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50B" w:rsidRPr="00D31193" w14:paraId="3FB72025" w14:textId="77777777" w:rsidTr="001B1B90">
        <w:trPr>
          <w:trHeight w:val="434"/>
        </w:trPr>
        <w:tc>
          <w:tcPr>
            <w:tcW w:w="2045" w:type="pct"/>
          </w:tcPr>
          <w:p w14:paraId="72EB9DEE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169817" w14:textId="7722FFBB" w:rsidR="00AF250B" w:rsidRPr="00D31193" w:rsidRDefault="00AF250B" w:rsidP="0074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01D5821A" w14:textId="51543AD8" w:rsidR="00AF250B" w:rsidRPr="00D31193" w:rsidRDefault="00D6443C" w:rsidP="00AF25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  <w:tcBorders>
              <w:left w:val="nil"/>
            </w:tcBorders>
          </w:tcPr>
          <w:p w14:paraId="76ECC774" w14:textId="77777777" w:rsidR="00AF250B" w:rsidRPr="00D31193" w:rsidRDefault="00AF250B" w:rsidP="00AF250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4ACAD31" w14:textId="0006132B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1F7D31E8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F0438F" w14:textId="77FE195A" w:rsidR="00AF250B" w:rsidRPr="00D31193" w:rsidRDefault="00D6443C" w:rsidP="00AF25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3C5C9A38" w14:textId="77777777" w:rsidR="00AF250B" w:rsidRPr="00D31193" w:rsidRDefault="00AF250B" w:rsidP="00AF250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79524F2" w14:textId="5980DF10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4D5CDB" w:rsidRPr="00D31193" w14:paraId="74E8A04A" w14:textId="77777777" w:rsidTr="001B1B90">
        <w:trPr>
          <w:trHeight w:val="434"/>
        </w:trPr>
        <w:tc>
          <w:tcPr>
            <w:tcW w:w="2045" w:type="pct"/>
          </w:tcPr>
          <w:p w14:paraId="6F59092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5C1E61A" w14:textId="77777777" w:rsidR="004D5CDB" w:rsidRPr="00D31193" w:rsidRDefault="004D5CDB" w:rsidP="0074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08" w:type="pct"/>
            <w:gridSpan w:val="7"/>
          </w:tcPr>
          <w:p w14:paraId="3AA55CD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F250B" w:rsidRPr="00D31193" w14:paraId="4CBA5F96" w14:textId="77777777" w:rsidTr="001B1B90">
        <w:tc>
          <w:tcPr>
            <w:tcW w:w="2045" w:type="pct"/>
          </w:tcPr>
          <w:p w14:paraId="1B5A2973" w14:textId="77777777" w:rsidR="00AF250B" w:rsidRPr="00D31193" w:rsidRDefault="00AF250B" w:rsidP="00AF250B">
            <w:pPr>
              <w:ind w:left="70" w:hanging="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6CF4F046" w14:textId="77777777" w:rsidR="00AF250B" w:rsidRPr="00D31193" w:rsidRDefault="00AF250B" w:rsidP="00AF250B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47" w:type="pct"/>
          </w:tcPr>
          <w:p w14:paraId="0BB2A2EC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F20E404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D854B5" w14:textId="0435984A" w:rsidR="00F6196D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47" w:type="pct"/>
            <w:shd w:val="clear" w:color="auto" w:fill="auto"/>
          </w:tcPr>
          <w:p w14:paraId="053662C6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77F031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464C5D" w14:textId="400D6BDB" w:rsidR="00AF250B" w:rsidRPr="00D31193" w:rsidRDefault="00AF250B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09EC46FB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86BD1B1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584A37" w14:textId="07523B3C" w:rsidR="00F6196D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145" w:type="pct"/>
          </w:tcPr>
          <w:p w14:paraId="352414CB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3E907B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398544" w14:textId="2DAB2C59" w:rsidR="00AF250B" w:rsidRPr="00D31193" w:rsidRDefault="00AF250B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687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F250B" w:rsidRPr="00D31193" w14:paraId="2C7E0E7E" w14:textId="77777777" w:rsidTr="001B1B90">
        <w:tc>
          <w:tcPr>
            <w:tcW w:w="2045" w:type="pct"/>
          </w:tcPr>
          <w:p w14:paraId="24F1EE30" w14:textId="77777777" w:rsidR="00AF250B" w:rsidRPr="00D31193" w:rsidRDefault="00AF250B" w:rsidP="00AF250B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" w:type="pct"/>
          </w:tcPr>
          <w:p w14:paraId="704B621B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16FF8844" w14:textId="77F3B4A4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493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47" w:type="pct"/>
            <w:shd w:val="clear" w:color="auto" w:fill="auto"/>
          </w:tcPr>
          <w:p w14:paraId="641B6641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A2EA562" w14:textId="14F4D666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47" w:type="pct"/>
            <w:shd w:val="clear" w:color="auto" w:fill="auto"/>
          </w:tcPr>
          <w:p w14:paraId="3A8B44F1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E0AF11" w14:textId="7C3E4174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145" w:type="pct"/>
          </w:tcPr>
          <w:p w14:paraId="45A8C6AA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DA3707" w14:textId="7970E601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</w:p>
        </w:tc>
      </w:tr>
      <w:tr w:rsidR="00AF250B" w:rsidRPr="00D31193" w14:paraId="4BFFDC47" w14:textId="77777777" w:rsidTr="001B1B90">
        <w:tc>
          <w:tcPr>
            <w:tcW w:w="2045" w:type="pct"/>
          </w:tcPr>
          <w:p w14:paraId="7AFEB07E" w14:textId="77777777" w:rsidR="00AF250B" w:rsidRPr="00D31193" w:rsidRDefault="00AF250B" w:rsidP="00AF250B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7" w:type="pct"/>
          </w:tcPr>
          <w:p w14:paraId="17C5BEDF" w14:textId="14B9A132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8383679" w14:textId="4FB7B823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607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47" w:type="pct"/>
            <w:shd w:val="clear" w:color="auto" w:fill="auto"/>
          </w:tcPr>
          <w:p w14:paraId="3F8E820B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1FC1C7" w14:textId="0D9DF9E3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2518F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3259CAB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C24C4F" w14:textId="1EC087C6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45" w:type="pct"/>
          </w:tcPr>
          <w:p w14:paraId="6DF6424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B594D86" w14:textId="0E7DAF09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612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2518F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F250B" w:rsidRPr="00D31193" w14:paraId="033E5878" w14:textId="77777777" w:rsidTr="001B1B90">
        <w:tc>
          <w:tcPr>
            <w:tcW w:w="2045" w:type="pct"/>
          </w:tcPr>
          <w:p w14:paraId="31B27E63" w14:textId="77777777" w:rsidR="00AF250B" w:rsidRPr="00D31193" w:rsidRDefault="00AF250B" w:rsidP="00AF250B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ในการจัดเก็บสินค้า</w:t>
            </w:r>
          </w:p>
        </w:tc>
        <w:tc>
          <w:tcPr>
            <w:tcW w:w="147" w:type="pct"/>
          </w:tcPr>
          <w:p w14:paraId="27A779B4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EF4AAC8" w14:textId="5991B106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47" w:type="pct"/>
            <w:shd w:val="clear" w:color="auto" w:fill="auto"/>
          </w:tcPr>
          <w:p w14:paraId="6B48A3EE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CC5C32A" w14:textId="67335D97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434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147" w:type="pct"/>
            <w:shd w:val="clear" w:color="auto" w:fill="auto"/>
          </w:tcPr>
          <w:p w14:paraId="29DD1D11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2B0E3DA" w14:textId="153D0623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45" w:type="pct"/>
          </w:tcPr>
          <w:p w14:paraId="7721F164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36894E" w14:textId="485E3EB4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</w:tr>
      <w:tr w:rsidR="00AF250B" w:rsidRPr="00D31193" w14:paraId="77BBB30B" w14:textId="77777777" w:rsidTr="001B1B90">
        <w:tc>
          <w:tcPr>
            <w:tcW w:w="2045" w:type="pct"/>
          </w:tcPr>
          <w:p w14:paraId="09D4B310" w14:textId="77777777" w:rsidR="00AF250B" w:rsidRPr="00D31193" w:rsidRDefault="00AF250B" w:rsidP="00AF250B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147" w:type="pct"/>
          </w:tcPr>
          <w:p w14:paraId="3FE61A8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9944981" w14:textId="080050FE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147" w:type="pct"/>
            <w:shd w:val="clear" w:color="auto" w:fill="auto"/>
          </w:tcPr>
          <w:p w14:paraId="48D4CBAE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96A8C1" w14:textId="18E2778E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147" w:type="pct"/>
            <w:shd w:val="clear" w:color="auto" w:fill="auto"/>
          </w:tcPr>
          <w:p w14:paraId="7CD4C61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9C008E5" w14:textId="36F85426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5" w:type="pct"/>
          </w:tcPr>
          <w:p w14:paraId="2721F702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D0DDBF2" w14:textId="1713FC95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361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</w:p>
        </w:tc>
      </w:tr>
      <w:tr w:rsidR="00AF250B" w:rsidRPr="00D31193" w14:paraId="0673DD67" w14:textId="77777777" w:rsidTr="001B1B90">
        <w:tc>
          <w:tcPr>
            <w:tcW w:w="2045" w:type="pct"/>
          </w:tcPr>
          <w:p w14:paraId="76D0AEEB" w14:textId="77777777" w:rsidR="00AF250B" w:rsidRPr="00D31193" w:rsidRDefault="00AF250B" w:rsidP="00AF250B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7" w:type="pct"/>
          </w:tcPr>
          <w:p w14:paraId="3ED36C60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4FF17438" w14:textId="7CACBDA4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147" w:type="pct"/>
            <w:shd w:val="clear" w:color="auto" w:fill="auto"/>
          </w:tcPr>
          <w:p w14:paraId="7D045DE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B939E1F" w14:textId="053ED3A6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47" w:type="pct"/>
            <w:shd w:val="clear" w:color="auto" w:fill="auto"/>
          </w:tcPr>
          <w:p w14:paraId="5925C31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8B9E2D5" w14:textId="5CB5BC49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F6196D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45" w:type="pct"/>
          </w:tcPr>
          <w:p w14:paraId="2E3FD5EE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1FEC90D" w14:textId="35881579" w:rsidR="00AF250B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779</w:t>
            </w:r>
          </w:p>
        </w:tc>
      </w:tr>
      <w:tr w:rsidR="0002098C" w:rsidRPr="00D31193" w14:paraId="37ED8AAB" w14:textId="77777777" w:rsidTr="001B1B90">
        <w:tc>
          <w:tcPr>
            <w:tcW w:w="2045" w:type="pct"/>
          </w:tcPr>
          <w:p w14:paraId="26017E8E" w14:textId="78513382" w:rsidR="0002098C" w:rsidRPr="00D31193" w:rsidRDefault="0002098C" w:rsidP="00AF250B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  <w:r w:rsidR="000768B7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47" w:type="pct"/>
          </w:tcPr>
          <w:p w14:paraId="2260C1AA" w14:textId="77777777" w:rsidR="0002098C" w:rsidRPr="00D31193" w:rsidRDefault="0002098C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4F25372" w14:textId="38EB5113" w:rsidR="0002098C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  <w:r w:rsidR="0002098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147" w:type="pct"/>
            <w:shd w:val="clear" w:color="auto" w:fill="auto"/>
          </w:tcPr>
          <w:p w14:paraId="0F784191" w14:textId="77777777" w:rsidR="0002098C" w:rsidRPr="00D31193" w:rsidRDefault="0002098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378029D" w14:textId="2DBC8C10" w:rsidR="0002098C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  <w:r w:rsidR="0002098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83103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147" w:type="pct"/>
            <w:shd w:val="clear" w:color="auto" w:fill="auto"/>
          </w:tcPr>
          <w:p w14:paraId="7E08F794" w14:textId="77777777" w:rsidR="0002098C" w:rsidRPr="00D31193" w:rsidRDefault="0002098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0EF1F6" w14:textId="055B18BF" w:rsidR="0002098C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769</w:t>
            </w:r>
            <w:r w:rsidR="0002098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18310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0D653453" w14:textId="77777777" w:rsidR="0002098C" w:rsidRPr="00D31193" w:rsidRDefault="0002098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E951257" w14:textId="0FDF3CEA" w:rsidR="0002098C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  <w:r w:rsidR="0002098C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678</w:t>
            </w:r>
          </w:p>
        </w:tc>
      </w:tr>
      <w:tr w:rsidR="0002098C" w:rsidRPr="00D31193" w14:paraId="127A4F48" w14:textId="77777777" w:rsidTr="001B1B90">
        <w:tc>
          <w:tcPr>
            <w:tcW w:w="2045" w:type="pct"/>
          </w:tcPr>
          <w:p w14:paraId="5F9035DB" w14:textId="77777777" w:rsidR="0002098C" w:rsidRPr="00D31193" w:rsidRDefault="0002098C" w:rsidP="00AF250B">
            <w:pPr>
              <w:ind w:left="54" w:hanging="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ต้นทุนขายสินค้าและต้นทุน</w:t>
            </w:r>
          </w:p>
          <w:p w14:paraId="3518D848" w14:textId="77777777" w:rsidR="001B1B90" w:rsidRDefault="0002098C" w:rsidP="001B1B90">
            <w:pPr>
              <w:ind w:left="54" w:hanging="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การให้บริการ ต้นทุนการจัดจำหน่าย</w:t>
            </w:r>
          </w:p>
          <w:p w14:paraId="2EED8DBA" w14:textId="62390679" w:rsidR="0002098C" w:rsidRPr="001B1B90" w:rsidRDefault="001B1B90" w:rsidP="001B1B90">
            <w:pPr>
              <w:ind w:left="54" w:hanging="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02098C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47" w:type="pct"/>
          </w:tcPr>
          <w:p w14:paraId="6A62D69C" w14:textId="77777777" w:rsidR="0002098C" w:rsidRPr="00D31193" w:rsidRDefault="0002098C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07CB" w14:textId="1F29785A" w:rsidR="0002098C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2098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731</w:t>
            </w:r>
            <w:r w:rsidR="0002098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147" w:type="pct"/>
            <w:shd w:val="clear" w:color="auto" w:fill="auto"/>
          </w:tcPr>
          <w:p w14:paraId="03C7F0E2" w14:textId="77777777" w:rsidR="0002098C" w:rsidRPr="00D31193" w:rsidRDefault="0002098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C494" w14:textId="752E6286" w:rsidR="0002098C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2098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  <w:r w:rsidR="0002098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147" w:type="pct"/>
            <w:shd w:val="clear" w:color="auto" w:fill="auto"/>
          </w:tcPr>
          <w:p w14:paraId="09321745" w14:textId="77777777" w:rsidR="0002098C" w:rsidRPr="00D31193" w:rsidRDefault="0002098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359B4" w14:textId="1AB3C746" w:rsidR="0002098C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2098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739</w:t>
            </w:r>
            <w:r w:rsidR="0002098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45" w:type="pct"/>
          </w:tcPr>
          <w:p w14:paraId="38852B9A" w14:textId="77777777" w:rsidR="0002098C" w:rsidRPr="00D31193" w:rsidRDefault="0002098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8B49" w14:textId="46DC8C85" w:rsidR="0002098C" w:rsidRPr="00D31193" w:rsidRDefault="00D6443C" w:rsidP="00AF250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2098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</w:t>
            </w:r>
            <w:r w:rsidR="0002098C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005</w:t>
            </w:r>
          </w:p>
        </w:tc>
      </w:tr>
    </w:tbl>
    <w:p w14:paraId="332D8223" w14:textId="77777777" w:rsidR="0036368A" w:rsidRPr="00D31193" w:rsidRDefault="0036368A">
      <w:r w:rsidRPr="00D31193">
        <w:br w:type="page"/>
      </w:r>
    </w:p>
    <w:p w14:paraId="02A23D22" w14:textId="73B3E3C1" w:rsidR="00F2442C" w:rsidRPr="00D31193" w:rsidRDefault="00D6443C" w:rsidP="00D6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27</w:t>
      </w:r>
      <w:r w:rsidR="000768B7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2442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ต้นทุนทางการเงิน</w:t>
      </w:r>
    </w:p>
    <w:p w14:paraId="250FEBC3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17"/>
        <w:gridCol w:w="453"/>
        <w:gridCol w:w="1085"/>
        <w:gridCol w:w="274"/>
        <w:gridCol w:w="1080"/>
        <w:gridCol w:w="270"/>
        <w:gridCol w:w="1080"/>
        <w:gridCol w:w="270"/>
        <w:gridCol w:w="1069"/>
      </w:tblGrid>
      <w:tr w:rsidR="00F2442C" w:rsidRPr="00D31193" w14:paraId="2CD1F4BF" w14:textId="77777777" w:rsidTr="00C02A1E">
        <w:tc>
          <w:tcPr>
            <w:tcW w:w="1966" w:type="pct"/>
          </w:tcPr>
          <w:p w14:paraId="6ED46A56" w14:textId="77777777" w:rsidR="00F2442C" w:rsidRPr="00D31193" w:rsidRDefault="00F2442C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46" w:type="pct"/>
          </w:tcPr>
          <w:p w14:paraId="6600558F" w14:textId="77777777" w:rsidR="00F2442C" w:rsidRPr="00D31193" w:rsidRDefault="00F2442C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14:paraId="35DF3394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ECA8C6E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4B7A45BB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42C" w:rsidRPr="00D31193" w14:paraId="185E559E" w14:textId="77777777" w:rsidTr="00C02A1E">
        <w:trPr>
          <w:trHeight w:val="434"/>
        </w:trPr>
        <w:tc>
          <w:tcPr>
            <w:tcW w:w="1966" w:type="pct"/>
          </w:tcPr>
          <w:p w14:paraId="0DA706C0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" w:type="pct"/>
          </w:tcPr>
          <w:p w14:paraId="5BBAB28A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4603A37" w14:textId="3E70A15C" w:rsidR="00F2442C" w:rsidRPr="00D31193" w:rsidRDefault="00D6443C" w:rsidP="00C02A1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9" w:type="pct"/>
            <w:tcBorders>
              <w:left w:val="nil"/>
            </w:tcBorders>
          </w:tcPr>
          <w:p w14:paraId="1AA620E8" w14:textId="77777777" w:rsidR="00F2442C" w:rsidRPr="00D31193" w:rsidRDefault="00F2442C" w:rsidP="00C02A1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2491E59" w14:textId="321994D8" w:rsidR="00F2442C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7A1E33C4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B4D4B8" w14:textId="52F624FB" w:rsidR="00F2442C" w:rsidRPr="00D31193" w:rsidRDefault="00D6443C" w:rsidP="00C02A1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7B51940C" w14:textId="77777777" w:rsidR="00F2442C" w:rsidRPr="00D31193" w:rsidRDefault="00F2442C" w:rsidP="00C02A1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03A97E48" w14:textId="3202D56E" w:rsidR="00F2442C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F2442C" w:rsidRPr="00D31193" w14:paraId="1E8C7C63" w14:textId="77777777" w:rsidTr="00C02A1E">
        <w:trPr>
          <w:trHeight w:val="434"/>
        </w:trPr>
        <w:tc>
          <w:tcPr>
            <w:tcW w:w="1966" w:type="pct"/>
          </w:tcPr>
          <w:p w14:paraId="7607507B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" w:type="pct"/>
          </w:tcPr>
          <w:p w14:paraId="11A786D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2EC4E80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2442C" w:rsidRPr="00D31193" w14:paraId="3DD8FCFC" w14:textId="77777777" w:rsidTr="00C02A1E">
        <w:tc>
          <w:tcPr>
            <w:tcW w:w="1966" w:type="pct"/>
          </w:tcPr>
          <w:p w14:paraId="0E8CAD6C" w14:textId="77777777" w:rsidR="00F2442C" w:rsidRPr="00D31193" w:rsidRDefault="00F2442C" w:rsidP="00C02A1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46" w:type="pct"/>
          </w:tcPr>
          <w:p w14:paraId="45E5B857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18DDAC9D" w14:textId="77777777" w:rsidR="00F2442C" w:rsidRPr="00D31193" w:rsidRDefault="00F2442C" w:rsidP="00C02A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33AFB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8E7FD07" w14:textId="77777777" w:rsidR="00F2442C" w:rsidRPr="00D31193" w:rsidRDefault="00F2442C" w:rsidP="00C02A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6E2ECAE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A9EA1B5" w14:textId="77777777" w:rsidR="00F2442C" w:rsidRPr="00D31193" w:rsidRDefault="00F2442C" w:rsidP="00C02A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2AE761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F457CC" w14:textId="77777777" w:rsidR="00F2442C" w:rsidRPr="00D31193" w:rsidRDefault="00F2442C" w:rsidP="00C02A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42C" w:rsidRPr="00D31193" w14:paraId="6BA58ABA" w14:textId="77777777" w:rsidTr="00C02A1E">
        <w:tc>
          <w:tcPr>
            <w:tcW w:w="1966" w:type="pct"/>
          </w:tcPr>
          <w:p w14:paraId="486E1B26" w14:textId="77777777" w:rsidR="00F2442C" w:rsidRPr="00D31193" w:rsidRDefault="00F2442C" w:rsidP="00C02A1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46" w:type="pct"/>
          </w:tcPr>
          <w:p w14:paraId="43146535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07B8B62" w14:textId="3BCBFB33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C60A7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49" w:type="pct"/>
          </w:tcPr>
          <w:p w14:paraId="1E9EDC03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6B156A" w14:textId="6E3EF187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47" w:type="pct"/>
          </w:tcPr>
          <w:p w14:paraId="5A215CEF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F721AD" w14:textId="4BE8CA2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C60A7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47" w:type="pct"/>
          </w:tcPr>
          <w:p w14:paraId="3FD3D66B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CD5A847" w14:textId="39C56FB5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2442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F2442C" w:rsidRPr="00D31193" w14:paraId="3E7A2414" w14:textId="77777777" w:rsidTr="00C02A1E">
        <w:tc>
          <w:tcPr>
            <w:tcW w:w="1966" w:type="pct"/>
          </w:tcPr>
          <w:p w14:paraId="1970265F" w14:textId="2DD09870" w:rsidR="00C907FE" w:rsidRPr="00D31193" w:rsidRDefault="00F2442C" w:rsidP="00C02A1E">
            <w:pP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ดอกเบี้ยตามสัญญาเช่า</w:t>
            </w:r>
            <w:r w:rsidR="00C907FE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907FE"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2562</w:t>
            </w:r>
            <w:r w:rsidR="00C907FE"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 xml:space="preserve"> : </w:t>
            </w:r>
            <w:r w:rsidR="00C907FE"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ดอกเบี้ย</w:t>
            </w:r>
          </w:p>
          <w:p w14:paraId="48C7E0BB" w14:textId="5738FB7B" w:rsidR="00F2442C" w:rsidRPr="00D31193" w:rsidRDefault="00C907FE" w:rsidP="00C907FE">
            <w:pPr>
              <w:ind w:left="22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ตามสัญญาเช</w:t>
            </w:r>
            <w:r w:rsidR="00D675F6"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่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าการเงิน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46" w:type="pct"/>
          </w:tcPr>
          <w:p w14:paraId="370533C9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2B967C" w14:textId="77777777" w:rsidR="00D675F6" w:rsidRPr="00D31193" w:rsidRDefault="00D675F6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A0754B" w14:textId="40147DD1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2142F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49" w:type="pct"/>
          </w:tcPr>
          <w:p w14:paraId="6FC09ED3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4709252" w14:textId="77777777" w:rsidR="00D675F6" w:rsidRPr="00D31193" w:rsidRDefault="00D675F6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9A0A06" w14:textId="3C3911E7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47" w:type="pct"/>
          </w:tcPr>
          <w:p w14:paraId="6F7F6E4E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AFD6218" w14:textId="77777777" w:rsidR="00D675F6" w:rsidRPr="00D31193" w:rsidRDefault="00D675F6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B79648" w14:textId="1DAA57F7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2142F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47" w:type="pct"/>
          </w:tcPr>
          <w:p w14:paraId="4C0D0A05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D45EA4F" w14:textId="77777777" w:rsidR="00D675F6" w:rsidRPr="00D31193" w:rsidRDefault="00D675F6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462EB2" w14:textId="55A8F18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</w:tr>
      <w:tr w:rsidR="00F2442C" w:rsidRPr="00D31193" w14:paraId="0778E3AC" w14:textId="77777777" w:rsidTr="00C02A1E">
        <w:tc>
          <w:tcPr>
            <w:tcW w:w="1966" w:type="pct"/>
          </w:tcPr>
          <w:p w14:paraId="6EC6DCB1" w14:textId="77777777" w:rsidR="00F2442C" w:rsidRPr="00D31193" w:rsidRDefault="00F2442C" w:rsidP="00C02A1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246" w:type="pct"/>
          </w:tcPr>
          <w:p w14:paraId="5E0D72CD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44FA1018" w14:textId="3854F6B2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49" w:type="pct"/>
          </w:tcPr>
          <w:p w14:paraId="48483898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5AFEAD3" w14:textId="15BD898A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7" w:type="pct"/>
          </w:tcPr>
          <w:p w14:paraId="18D05EB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7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CCD956E" w14:textId="61988F2B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47" w:type="pct"/>
          </w:tcPr>
          <w:p w14:paraId="45EA4A5E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4833D4D6" w14:textId="23520CD1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</w:tr>
      <w:tr w:rsidR="00F2442C" w:rsidRPr="00D31193" w14:paraId="02614AD2" w14:textId="77777777" w:rsidTr="00C02A1E">
        <w:tc>
          <w:tcPr>
            <w:tcW w:w="1966" w:type="pct"/>
          </w:tcPr>
          <w:p w14:paraId="43C2ED5D" w14:textId="77777777" w:rsidR="00F2442C" w:rsidRPr="00D31193" w:rsidRDefault="00F2442C" w:rsidP="00C02A1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จำนวนที่บันทึกเป็นต้นทุนของ 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  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46" w:type="pct"/>
          </w:tcPr>
          <w:p w14:paraId="2818E540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E1F8145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9AF16AB" w14:textId="2727EFCF" w:rsidR="0092142F" w:rsidRPr="00D31193" w:rsidRDefault="0092142F" w:rsidP="0042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="00420C8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4D059FD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D1254F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19148BA" w14:textId="2283E462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D6443C"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864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4D9FD951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60D8CA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6696121" w14:textId="073578D2" w:rsidR="0092142F" w:rsidRPr="00D31193" w:rsidRDefault="0092142F" w:rsidP="0042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="00420C8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3BFD4C1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51B892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228550" w14:textId="1A46240D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D6443C"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864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2442C" w:rsidRPr="00D31193" w14:paraId="2334E188" w14:textId="77777777" w:rsidTr="00C02A1E">
        <w:tc>
          <w:tcPr>
            <w:tcW w:w="1966" w:type="pct"/>
          </w:tcPr>
          <w:p w14:paraId="69801E66" w14:textId="77777777" w:rsidR="00F2442C" w:rsidRPr="00D31193" w:rsidRDefault="00F2442C" w:rsidP="00C02A1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46" w:type="pct"/>
          </w:tcPr>
          <w:p w14:paraId="731B0D2A" w14:textId="77777777" w:rsidR="00F2442C" w:rsidRPr="00D31193" w:rsidRDefault="00F2442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4FA7E" w14:textId="072E0396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420C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9" w:type="pct"/>
          </w:tcPr>
          <w:p w14:paraId="589AA5E3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AE7E1" w14:textId="5E1674AC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47" w:type="pct"/>
          </w:tcPr>
          <w:p w14:paraId="4BFE8A97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7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79340" w14:textId="36166640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420C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</w:tcPr>
          <w:p w14:paraId="4678FAA2" w14:textId="77777777" w:rsidR="00F2442C" w:rsidRPr="00D31193" w:rsidRDefault="00F2442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7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3E069" w14:textId="4C07D745" w:rsidR="00F2442C" w:rsidRPr="00D31193" w:rsidRDefault="00D6443C" w:rsidP="00C02A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2442C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</w:tbl>
    <w:p w14:paraId="3EBCD986" w14:textId="6ED6EBD0" w:rsidR="00F2442C" w:rsidRPr="00D31193" w:rsidRDefault="00F2442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DF1CF94" w14:textId="68D3F239" w:rsidR="006C3058" w:rsidRPr="00D31193" w:rsidRDefault="00D6443C" w:rsidP="00D6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28</w:t>
      </w:r>
      <w:r w:rsidR="006C3058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C3058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70B5622A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3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618"/>
        <w:gridCol w:w="362"/>
        <w:gridCol w:w="1176"/>
        <w:gridCol w:w="6"/>
        <w:gridCol w:w="262"/>
        <w:gridCol w:w="9"/>
        <w:gridCol w:w="1078"/>
        <w:gridCol w:w="271"/>
        <w:gridCol w:w="1082"/>
        <w:gridCol w:w="269"/>
        <w:gridCol w:w="7"/>
        <w:gridCol w:w="1067"/>
        <w:gridCol w:w="6"/>
      </w:tblGrid>
      <w:tr w:rsidR="004D5CDB" w:rsidRPr="00D31193" w14:paraId="10D02D29" w14:textId="77777777" w:rsidTr="00AF250B">
        <w:tc>
          <w:tcPr>
            <w:tcW w:w="1964" w:type="pct"/>
          </w:tcPr>
          <w:p w14:paraId="7983D9C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7" w:type="pct"/>
          </w:tcPr>
          <w:p w14:paraId="524645CA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3" w:type="pct"/>
            <w:gridSpan w:val="5"/>
          </w:tcPr>
          <w:p w14:paraId="6CF02D8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0F5109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47A49AB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50B" w:rsidRPr="00D31193" w14:paraId="1393D673" w14:textId="77777777" w:rsidTr="00AF250B">
        <w:trPr>
          <w:trHeight w:val="434"/>
        </w:trPr>
        <w:tc>
          <w:tcPr>
            <w:tcW w:w="1964" w:type="pct"/>
          </w:tcPr>
          <w:p w14:paraId="1D6126BC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14:paraId="3317AD8D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8" w:type="pct"/>
          </w:tcPr>
          <w:p w14:paraId="2E69B6FE" w14:textId="482BDA20" w:rsidR="00AF250B" w:rsidRPr="00D31193" w:rsidRDefault="00D6443C" w:rsidP="00AF25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14:paraId="289DEDAA" w14:textId="77777777" w:rsidR="00AF250B" w:rsidRPr="00D31193" w:rsidRDefault="00AF250B" w:rsidP="00AF250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DB35FDC" w14:textId="41096F05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7571513D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467498" w14:textId="4DE82687" w:rsidR="00AF250B" w:rsidRPr="00D31193" w:rsidRDefault="00D6443C" w:rsidP="00AF250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gridSpan w:val="2"/>
          </w:tcPr>
          <w:p w14:paraId="04F3A032" w14:textId="77777777" w:rsidR="00AF250B" w:rsidRPr="00D31193" w:rsidRDefault="00AF250B" w:rsidP="00AF250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15561C1" w14:textId="49D1FA83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4D5CDB" w:rsidRPr="00D31193" w14:paraId="00A72AB9" w14:textId="77777777" w:rsidTr="00AF250B">
        <w:trPr>
          <w:gridAfter w:val="1"/>
          <w:wAfter w:w="3" w:type="pct"/>
          <w:trHeight w:val="434"/>
        </w:trPr>
        <w:tc>
          <w:tcPr>
            <w:tcW w:w="1964" w:type="pct"/>
          </w:tcPr>
          <w:p w14:paraId="2996A922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14:paraId="13E34F6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6" w:type="pct"/>
            <w:gridSpan w:val="10"/>
          </w:tcPr>
          <w:p w14:paraId="1269D1E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D5CDB" w:rsidRPr="00D31193" w14:paraId="27FF2641" w14:textId="77777777" w:rsidTr="00AF250B">
        <w:tc>
          <w:tcPr>
            <w:tcW w:w="1964" w:type="pct"/>
          </w:tcPr>
          <w:p w14:paraId="281EA279" w14:textId="445694A8" w:rsidR="004D5CDB" w:rsidRPr="00D31193" w:rsidRDefault="004D5CDB" w:rsidP="00B2547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ของ</w:t>
            </w:r>
            <w:r w:rsidR="00CC60A7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งวด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</w:tcPr>
          <w:p w14:paraId="3A4BB6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059E869A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D9E881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5D741B4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00797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3FE934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15E21AC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E290DB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50B" w:rsidRPr="00D31193" w14:paraId="6A13A80F" w14:textId="77777777" w:rsidTr="00AF250B">
        <w:trPr>
          <w:gridAfter w:val="1"/>
          <w:wAfter w:w="5" w:type="pct"/>
        </w:trPr>
        <w:tc>
          <w:tcPr>
            <w:tcW w:w="1964" w:type="pct"/>
          </w:tcPr>
          <w:p w14:paraId="026B551F" w14:textId="5F04B261" w:rsidR="00AF250B" w:rsidRPr="00D31193" w:rsidRDefault="00AF250B" w:rsidP="00AF250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</w:t>
            </w:r>
            <w:r w:rsidR="00CC60A7"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97" w:type="pct"/>
          </w:tcPr>
          <w:p w14:paraId="6AAD410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3A3ACCB" w14:textId="09961DD0" w:rsidR="00AF250B" w:rsidRPr="00D31193" w:rsidRDefault="00D6443C" w:rsidP="00AF250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  <w:r w:rsidR="0092142F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47" w:type="pct"/>
            <w:gridSpan w:val="2"/>
          </w:tcPr>
          <w:p w14:paraId="0928A1AB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76CEE041" w14:textId="79C5C028" w:rsidR="00AF250B" w:rsidRPr="00D31193" w:rsidRDefault="00D6443C" w:rsidP="00AF250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45" w:type="pct"/>
          </w:tcPr>
          <w:p w14:paraId="797E143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DABD39" w14:textId="1BF2790D" w:rsidR="00AF250B" w:rsidRPr="00D31193" w:rsidRDefault="00D6443C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  <w:r w:rsidR="0092142F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46" w:type="pct"/>
          </w:tcPr>
          <w:p w14:paraId="069A30EB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4534890" w14:textId="5A9DC438" w:rsidR="00AF250B" w:rsidRPr="00D31193" w:rsidRDefault="00D6443C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</w:p>
        </w:tc>
      </w:tr>
      <w:tr w:rsidR="00AF250B" w:rsidRPr="00D31193" w14:paraId="5BEFFB39" w14:textId="77777777" w:rsidTr="00AF250B">
        <w:trPr>
          <w:gridAfter w:val="1"/>
          <w:wAfter w:w="5" w:type="pct"/>
        </w:trPr>
        <w:tc>
          <w:tcPr>
            <w:tcW w:w="1964" w:type="pct"/>
          </w:tcPr>
          <w:p w14:paraId="0F2328EF" w14:textId="0B0FA9FE" w:rsidR="00AF250B" w:rsidRPr="00D31193" w:rsidRDefault="00AF250B" w:rsidP="00AF250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</w:t>
            </w:r>
            <w:r w:rsidR="00C907FE"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 ที่บันทึกต่ำไป</w:t>
            </w:r>
            <w:r w:rsidR="00CC60A7"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197" w:type="pct"/>
          </w:tcPr>
          <w:p w14:paraId="52E6185D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604182D2" w14:textId="5817026F" w:rsidR="00AF250B" w:rsidRPr="00D31193" w:rsidRDefault="0092142F" w:rsidP="00AF250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  <w:gridSpan w:val="2"/>
          </w:tcPr>
          <w:p w14:paraId="4C44A6BA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0BD11C1" w14:textId="677931EC" w:rsidR="00AF250B" w:rsidRPr="00D31193" w:rsidRDefault="00D6443C" w:rsidP="00AF250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45" w:type="pct"/>
          </w:tcPr>
          <w:p w14:paraId="705EC6F7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F03F839" w14:textId="7DA12E0D" w:rsidR="00AF250B" w:rsidRPr="00D31193" w:rsidRDefault="0092142F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5656B03F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56B43F5F" w14:textId="7527EF8A" w:rsidR="00AF250B" w:rsidRPr="00D31193" w:rsidRDefault="00D6443C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AF250B" w:rsidRPr="00D31193" w14:paraId="1334AFE8" w14:textId="77777777" w:rsidTr="00AF250B">
        <w:trPr>
          <w:gridAfter w:val="1"/>
          <w:wAfter w:w="5" w:type="pct"/>
        </w:trPr>
        <w:tc>
          <w:tcPr>
            <w:tcW w:w="1964" w:type="pct"/>
          </w:tcPr>
          <w:p w14:paraId="2085A023" w14:textId="77777777" w:rsidR="00AF250B" w:rsidRPr="00D31193" w:rsidRDefault="00AF250B" w:rsidP="00AF250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14:paraId="415D1DC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D3F6E" w14:textId="1A623CE0" w:rsidR="00AF250B" w:rsidRPr="00D31193" w:rsidRDefault="00D6443C" w:rsidP="00AF250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</w:t>
            </w:r>
            <w:r w:rsidR="0092142F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7" w:type="pct"/>
            <w:gridSpan w:val="2"/>
          </w:tcPr>
          <w:p w14:paraId="2A871F67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C6DFD" w14:textId="3F2E2F9B" w:rsidR="00AF250B" w:rsidRPr="00D31193" w:rsidRDefault="00D6443C" w:rsidP="00AF250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  <w:r w:rsidR="00AF250B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007</w:t>
            </w:r>
          </w:p>
        </w:tc>
        <w:tc>
          <w:tcPr>
            <w:tcW w:w="145" w:type="pct"/>
          </w:tcPr>
          <w:p w14:paraId="69A445E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4ADD" w14:textId="78469AEA" w:rsidR="00AF250B" w:rsidRPr="00D31193" w:rsidRDefault="00D6443C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9E66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2142F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6" w:type="pct"/>
          </w:tcPr>
          <w:p w14:paraId="31B6F6F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7D81" w14:textId="18E4B9EB" w:rsidR="00AF250B" w:rsidRPr="00D31193" w:rsidRDefault="00D6443C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  <w:r w:rsidR="00AF250B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007</w:t>
            </w:r>
          </w:p>
        </w:tc>
      </w:tr>
      <w:tr w:rsidR="00AF250B" w:rsidRPr="00D31193" w14:paraId="7543D2DD" w14:textId="77777777" w:rsidTr="00AF250B">
        <w:trPr>
          <w:gridAfter w:val="1"/>
          <w:wAfter w:w="5" w:type="pct"/>
        </w:trPr>
        <w:tc>
          <w:tcPr>
            <w:tcW w:w="1964" w:type="pct"/>
          </w:tcPr>
          <w:p w14:paraId="674D1C4A" w14:textId="77777777" w:rsidR="00AF250B" w:rsidRPr="00D31193" w:rsidRDefault="00AF250B" w:rsidP="00AF250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14:paraId="144327E4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6F5E039B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04BD50D7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6DD30193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2F04A74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7652D43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865D7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50BCC7A5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50B" w:rsidRPr="00D31193" w14:paraId="3CB9D46B" w14:textId="77777777" w:rsidTr="00AF250B">
        <w:trPr>
          <w:gridAfter w:val="1"/>
          <w:wAfter w:w="5" w:type="pct"/>
        </w:trPr>
        <w:tc>
          <w:tcPr>
            <w:tcW w:w="1964" w:type="pct"/>
          </w:tcPr>
          <w:p w14:paraId="45FD64E4" w14:textId="77777777" w:rsidR="00AF250B" w:rsidRPr="00D31193" w:rsidRDefault="00AF250B" w:rsidP="00AF250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</w:tcPr>
          <w:p w14:paraId="25145B5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901E524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8C04E32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484D63E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1BC896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FEB07F1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A6A7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2B2497A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50B" w:rsidRPr="00D31193" w14:paraId="2ECE91D7" w14:textId="77777777" w:rsidTr="00AF250B">
        <w:trPr>
          <w:gridAfter w:val="1"/>
          <w:wAfter w:w="5" w:type="pct"/>
        </w:trPr>
        <w:tc>
          <w:tcPr>
            <w:tcW w:w="1964" w:type="pct"/>
          </w:tcPr>
          <w:p w14:paraId="4016D387" w14:textId="77777777" w:rsidR="00AF250B" w:rsidRPr="00D31193" w:rsidRDefault="00AF250B" w:rsidP="00AF250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97" w:type="pct"/>
          </w:tcPr>
          <w:p w14:paraId="46BDC6E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79842BC2" w14:textId="2A2F1474" w:rsidR="00AF250B" w:rsidRPr="00D31193" w:rsidRDefault="0092142F" w:rsidP="00AF250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  <w:gridSpan w:val="2"/>
          </w:tcPr>
          <w:p w14:paraId="5E8FB93F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AC284D2" w14:textId="77FEFF4C" w:rsidR="00AF250B" w:rsidRPr="00D31193" w:rsidRDefault="00AF250B" w:rsidP="00AF250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951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236E4B73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951487A" w14:textId="5A7B8D20" w:rsidR="00AF250B" w:rsidRPr="00D31193" w:rsidRDefault="0092142F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561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1E565806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17BA0A3" w14:textId="0890642C" w:rsidR="00AF250B" w:rsidRPr="00D31193" w:rsidRDefault="00AF250B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F250B" w:rsidRPr="00D31193" w14:paraId="64ACF91C" w14:textId="77777777" w:rsidTr="00AF250B">
        <w:trPr>
          <w:gridAfter w:val="1"/>
          <w:wAfter w:w="5" w:type="pct"/>
        </w:trPr>
        <w:tc>
          <w:tcPr>
            <w:tcW w:w="1964" w:type="pct"/>
          </w:tcPr>
          <w:p w14:paraId="45BDAC10" w14:textId="77777777" w:rsidR="00AF250B" w:rsidRPr="00D31193" w:rsidRDefault="00AF250B" w:rsidP="00AF250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7" w:type="pct"/>
          </w:tcPr>
          <w:p w14:paraId="187EBC2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5E66F" w14:textId="1A66D0C8" w:rsidR="00AF250B" w:rsidRPr="00D31193" w:rsidRDefault="00D6443C" w:rsidP="00AF250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 w:rsidR="0092142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  <w:tc>
          <w:tcPr>
            <w:tcW w:w="147" w:type="pct"/>
            <w:gridSpan w:val="2"/>
          </w:tcPr>
          <w:p w14:paraId="6A66133A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8F47" w14:textId="27792104" w:rsidR="00AF250B" w:rsidRPr="00D31193" w:rsidRDefault="00D6443C" w:rsidP="00AF250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  <w:r w:rsidR="00AF250B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145" w:type="pct"/>
          </w:tcPr>
          <w:p w14:paraId="3C11969F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C26F5" w14:textId="4D809C4F" w:rsidR="00AF250B" w:rsidRPr="00D31193" w:rsidRDefault="00D6443C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</w:t>
            </w:r>
            <w:r w:rsidR="0092142F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146" w:type="pct"/>
          </w:tcPr>
          <w:p w14:paraId="77FF4CA2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BD592" w14:textId="73437B71" w:rsidR="00AF250B" w:rsidRPr="00D31193" w:rsidRDefault="00D6443C" w:rsidP="00AF25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  <w:r w:rsidR="00AF250B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F250B" w:rsidRPr="00D31193" w14:paraId="3D428418" w14:textId="77777777" w:rsidTr="00AF250B">
        <w:trPr>
          <w:gridAfter w:val="1"/>
          <w:wAfter w:w="5" w:type="pct"/>
        </w:trPr>
        <w:tc>
          <w:tcPr>
            <w:tcW w:w="1964" w:type="pct"/>
          </w:tcPr>
          <w:p w14:paraId="5ADD946A" w14:textId="77777777" w:rsidR="00AF250B" w:rsidRPr="00D31193" w:rsidRDefault="00AF250B" w:rsidP="00AF250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14:paraId="0193A04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177830EA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8F93D2C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0CACC739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89"/>
                <w:tab w:val="decimal" w:pos="98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6385BC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140E67B3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7ACEECF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vAlign w:val="bottom"/>
          </w:tcPr>
          <w:p w14:paraId="10523832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C0062E3" w14:textId="4EAF147B" w:rsidR="00E6633E" w:rsidRPr="00D31193" w:rsidRDefault="00E6633E">
      <w:pPr>
        <w:rPr>
          <w:sz w:val="2"/>
          <w:szCs w:val="2"/>
        </w:rPr>
      </w:pPr>
    </w:p>
    <w:p w14:paraId="2DB182A2" w14:textId="77777777" w:rsidR="00E6633E" w:rsidRPr="00D31193" w:rsidRDefault="00E66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 w:rsidRPr="00D31193">
        <w:rPr>
          <w:sz w:val="2"/>
          <w:szCs w:val="2"/>
        </w:rPr>
        <w:br w:type="page"/>
      </w:r>
    </w:p>
    <w:p w14:paraId="04410D7D" w14:textId="77777777" w:rsidR="00CC60A7" w:rsidRPr="00D31193" w:rsidRDefault="00CC60A7">
      <w:pPr>
        <w:rPr>
          <w:sz w:val="2"/>
          <w:szCs w:val="2"/>
        </w:rPr>
      </w:pPr>
    </w:p>
    <w:tbl>
      <w:tblPr>
        <w:tblW w:w="9181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78"/>
      </w:tblGrid>
      <w:tr w:rsidR="004D5CDB" w:rsidRPr="00D31193" w14:paraId="442F4787" w14:textId="77777777" w:rsidTr="00AF250B">
        <w:trPr>
          <w:trHeight w:val="20"/>
        </w:trPr>
        <w:tc>
          <w:tcPr>
            <w:tcW w:w="2860" w:type="dxa"/>
          </w:tcPr>
          <w:p w14:paraId="555C2DD5" w14:textId="01E652BA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21" w:type="dxa"/>
            <w:gridSpan w:val="11"/>
          </w:tcPr>
          <w:p w14:paraId="4C57178D" w14:textId="77777777" w:rsidR="004D5CDB" w:rsidRPr="00D31193" w:rsidRDefault="004D5CDB" w:rsidP="00B254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D5CDB" w:rsidRPr="00D31193" w14:paraId="71C3ADF7" w14:textId="77777777" w:rsidTr="00AF250B">
        <w:trPr>
          <w:trHeight w:val="20"/>
        </w:trPr>
        <w:tc>
          <w:tcPr>
            <w:tcW w:w="2860" w:type="dxa"/>
            <w:vMerge w:val="restart"/>
            <w:vAlign w:val="bottom"/>
          </w:tcPr>
          <w:p w14:paraId="64D7CE9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461CB0A6" w14:textId="790225FC" w:rsidR="004D5CDB" w:rsidRPr="00D31193" w:rsidRDefault="00D6443C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5B1A293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4" w:type="dxa"/>
            <w:gridSpan w:val="5"/>
          </w:tcPr>
          <w:p w14:paraId="1AB6CC2E" w14:textId="36089877" w:rsidR="004D5CDB" w:rsidRPr="00D31193" w:rsidRDefault="00D6443C" w:rsidP="00B254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4D5CDB" w:rsidRPr="00D31193" w14:paraId="68102628" w14:textId="77777777" w:rsidTr="00AF250B">
        <w:trPr>
          <w:trHeight w:val="20"/>
        </w:trPr>
        <w:tc>
          <w:tcPr>
            <w:tcW w:w="2860" w:type="dxa"/>
            <w:vMerge/>
          </w:tcPr>
          <w:p w14:paraId="7AF5D1D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438021B6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259A1FA8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BD3006" w14:textId="77777777" w:rsidR="004D5CDB" w:rsidRPr="00D3119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8E80E4E" w14:textId="0D17408B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9797BAF" w14:textId="77777777" w:rsidR="004D5CDB" w:rsidRPr="00D3119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48ACF00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6C341873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9AF1BC" w14:textId="77777777" w:rsidR="004D5CDB" w:rsidRPr="00D3119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43879CF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45A5E319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061B50" w14:textId="77777777" w:rsidR="004D5CDB" w:rsidRPr="00D3119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D528EBF" w14:textId="4E2BEB60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33B288E" w14:textId="77777777" w:rsidR="004D5CDB" w:rsidRPr="00D3119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5F8F8A1A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0B20254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D5CDB" w:rsidRPr="00D31193" w14:paraId="73E49C05" w14:textId="77777777" w:rsidTr="00AF250B">
        <w:trPr>
          <w:trHeight w:val="20"/>
        </w:trPr>
        <w:tc>
          <w:tcPr>
            <w:tcW w:w="2860" w:type="dxa"/>
          </w:tcPr>
          <w:p w14:paraId="4E94BDF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1" w:type="dxa"/>
            <w:gridSpan w:val="11"/>
          </w:tcPr>
          <w:p w14:paraId="3B48D37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D3119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D5CDB" w:rsidRPr="00D31193" w14:paraId="0028B6D9" w14:textId="77777777" w:rsidTr="00AF250B">
        <w:trPr>
          <w:cantSplit/>
          <w:trHeight w:val="20"/>
        </w:trPr>
        <w:tc>
          <w:tcPr>
            <w:tcW w:w="2860" w:type="dxa"/>
          </w:tcPr>
          <w:p w14:paraId="24426354" w14:textId="77777777" w:rsidR="004D5CDB" w:rsidRPr="00D31193" w:rsidRDefault="004D5CDB" w:rsidP="00B2547A">
            <w:pPr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1E95C91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0F25B" w14:textId="77777777" w:rsidR="004D5CDB" w:rsidRPr="00D31193" w:rsidRDefault="004D5CDB" w:rsidP="00B254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AE5212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F3B2D" w14:textId="77777777" w:rsidR="004D5CDB" w:rsidRPr="00D31193" w:rsidRDefault="004D5CDB" w:rsidP="00B254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EDE27DC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ABD5CC" w14:textId="77777777" w:rsidR="004D5CDB" w:rsidRPr="00D31193" w:rsidRDefault="004D5CDB" w:rsidP="00B254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A35D9C4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EFE1D6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3B799F8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AA704" w14:textId="77777777" w:rsidR="004D5CDB" w:rsidRPr="00D31193" w:rsidRDefault="004D5CDB" w:rsidP="00B254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8" w:type="dxa"/>
            <w:vAlign w:val="bottom"/>
          </w:tcPr>
          <w:p w14:paraId="79064241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F250B" w:rsidRPr="00D31193" w14:paraId="2DA25FC0" w14:textId="77777777" w:rsidTr="00AF250B">
        <w:trPr>
          <w:cantSplit/>
          <w:trHeight w:val="20"/>
        </w:trPr>
        <w:tc>
          <w:tcPr>
            <w:tcW w:w="2860" w:type="dxa"/>
          </w:tcPr>
          <w:p w14:paraId="34FB406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</w:t>
            </w: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</w:p>
          <w:p w14:paraId="25E38C23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 xml:space="preserve">   ค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>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583EA37" w14:textId="4CB39F13" w:rsidR="00AF250B" w:rsidRPr="00D31193" w:rsidRDefault="00D6443C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92142F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180" w:type="dxa"/>
          </w:tcPr>
          <w:p w14:paraId="50BD0F1B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FF95173" w14:textId="4F7E7232" w:rsidR="00AF250B" w:rsidRPr="00D31193" w:rsidRDefault="0092142F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752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B6B66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E7FFFDA" w14:textId="4C2204B3" w:rsidR="00AF250B" w:rsidRPr="00D31193" w:rsidRDefault="00D6443C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2142F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80" w:type="dxa"/>
          </w:tcPr>
          <w:p w14:paraId="3F87531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58C88BB" w14:textId="328C616C" w:rsidR="00AF250B" w:rsidRPr="00D31193" w:rsidRDefault="00D6443C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AF250B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180" w:type="dxa"/>
          </w:tcPr>
          <w:p w14:paraId="3B6637D0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B780426" w14:textId="76CFB82F" w:rsidR="00AF250B" w:rsidRPr="00D31193" w:rsidRDefault="00AF250B" w:rsidP="00AF250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058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43FAA0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18F29748" w14:textId="55056294" w:rsidR="00AF250B" w:rsidRPr="00D31193" w:rsidRDefault="00D6443C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AF250B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230</w:t>
            </w:r>
          </w:p>
        </w:tc>
      </w:tr>
      <w:tr w:rsidR="00AF250B" w:rsidRPr="00D31193" w14:paraId="686236BA" w14:textId="77777777" w:rsidTr="00AF250B">
        <w:trPr>
          <w:cantSplit/>
          <w:trHeight w:val="20"/>
        </w:trPr>
        <w:tc>
          <w:tcPr>
            <w:tcW w:w="2860" w:type="dxa"/>
          </w:tcPr>
          <w:p w14:paraId="4940243D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09AF" w14:textId="3AAB2C15" w:rsidR="00AF250B" w:rsidRPr="00D31193" w:rsidRDefault="00D6443C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92142F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180" w:type="dxa"/>
            <w:vAlign w:val="bottom"/>
          </w:tcPr>
          <w:p w14:paraId="6E6F4A06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7C503" w14:textId="24648253" w:rsidR="00AF250B" w:rsidRPr="00D31193" w:rsidRDefault="0092142F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752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CDCF3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45E7B" w14:textId="669A28DA" w:rsidR="00AF250B" w:rsidRPr="00D31193" w:rsidRDefault="00D6443C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2142F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80" w:type="dxa"/>
            <w:vAlign w:val="bottom"/>
          </w:tcPr>
          <w:p w14:paraId="2BF9702C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11982" w14:textId="14FA3988" w:rsidR="00AF250B" w:rsidRPr="00D31193" w:rsidRDefault="00D6443C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="00AF250B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180" w:type="dxa"/>
            <w:vAlign w:val="bottom"/>
          </w:tcPr>
          <w:p w14:paraId="114C5BA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5F8AE" w14:textId="1D7CB4D5" w:rsidR="00AF250B" w:rsidRPr="00D31193" w:rsidRDefault="00AF250B" w:rsidP="00AF250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058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801F638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F6F01" w14:textId="20421F1A" w:rsidR="00AF250B" w:rsidRPr="00D31193" w:rsidRDefault="00D6443C" w:rsidP="00AF25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AF250B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230</w:t>
            </w:r>
          </w:p>
        </w:tc>
      </w:tr>
    </w:tbl>
    <w:p w14:paraId="1ADA74B5" w14:textId="4AB58E15" w:rsidR="006C3058" w:rsidRPr="00D31193" w:rsidRDefault="006C3058">
      <w:pPr>
        <w:rPr>
          <w:sz w:val="30"/>
          <w:szCs w:val="30"/>
        </w:rPr>
      </w:pPr>
    </w:p>
    <w:tbl>
      <w:tblPr>
        <w:tblW w:w="9181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78"/>
      </w:tblGrid>
      <w:tr w:rsidR="00AF250B" w:rsidRPr="00D31193" w14:paraId="71D477EE" w14:textId="77777777" w:rsidTr="00AF250B">
        <w:trPr>
          <w:trHeight w:val="20"/>
          <w:tblHeader/>
        </w:trPr>
        <w:tc>
          <w:tcPr>
            <w:tcW w:w="2860" w:type="dxa"/>
          </w:tcPr>
          <w:p w14:paraId="49BC1640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21" w:type="dxa"/>
            <w:gridSpan w:val="11"/>
          </w:tcPr>
          <w:p w14:paraId="4FAE6E90" w14:textId="77777777" w:rsidR="00AF250B" w:rsidRPr="00D31193" w:rsidRDefault="00AF250B" w:rsidP="00AF25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F250B" w:rsidRPr="00D31193" w14:paraId="505F5AB5" w14:textId="77777777" w:rsidTr="00AF250B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F09DBB2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383E2DC8" w14:textId="317C7FD3" w:rsidR="00AF250B" w:rsidRPr="00D31193" w:rsidRDefault="00D6443C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446F1DB5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4" w:type="dxa"/>
            <w:gridSpan w:val="5"/>
          </w:tcPr>
          <w:p w14:paraId="75D3909A" w14:textId="15082E16" w:rsidR="00AF250B" w:rsidRPr="00D31193" w:rsidRDefault="00D6443C" w:rsidP="00AF25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AF250B" w:rsidRPr="00D31193" w14:paraId="3A1981D6" w14:textId="77777777" w:rsidTr="00AF250B">
        <w:trPr>
          <w:trHeight w:val="20"/>
          <w:tblHeader/>
        </w:trPr>
        <w:tc>
          <w:tcPr>
            <w:tcW w:w="2860" w:type="dxa"/>
            <w:vMerge/>
          </w:tcPr>
          <w:p w14:paraId="7527A7D8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0D5EFE5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1050D0B0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62AB6F" w14:textId="77777777" w:rsidR="00AF250B" w:rsidRPr="00D3119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F577D57" w14:textId="1FDA30C1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A705F68" w14:textId="77777777" w:rsidR="00AF250B" w:rsidRPr="00D3119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1408C25F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F1562B9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790D20" w14:textId="77777777" w:rsidR="00AF250B" w:rsidRPr="00D3119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8F96E1F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740291DF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A30675" w14:textId="77777777" w:rsidR="00AF250B" w:rsidRPr="00D3119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63B8675" w14:textId="108D2CF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4A1E2B6" w14:textId="77777777" w:rsidR="00AF250B" w:rsidRPr="00D3119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1834066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634A728D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AF250B" w:rsidRPr="00D31193" w14:paraId="4E4902D9" w14:textId="77777777" w:rsidTr="00AF250B">
        <w:trPr>
          <w:trHeight w:val="20"/>
          <w:tblHeader/>
        </w:trPr>
        <w:tc>
          <w:tcPr>
            <w:tcW w:w="2860" w:type="dxa"/>
          </w:tcPr>
          <w:p w14:paraId="7F96B6D2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1" w:type="dxa"/>
            <w:gridSpan w:val="11"/>
          </w:tcPr>
          <w:p w14:paraId="53F08C73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D3119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F250B" w:rsidRPr="00D31193" w14:paraId="71FD8ABF" w14:textId="77777777" w:rsidTr="00AF250B">
        <w:trPr>
          <w:cantSplit/>
          <w:trHeight w:val="20"/>
        </w:trPr>
        <w:tc>
          <w:tcPr>
            <w:tcW w:w="2860" w:type="dxa"/>
          </w:tcPr>
          <w:p w14:paraId="61FF2E53" w14:textId="77777777" w:rsidR="00AF250B" w:rsidRPr="00D31193" w:rsidRDefault="00AF250B" w:rsidP="00AF250B">
            <w:pPr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5A10AC9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277252" w14:textId="77777777" w:rsidR="00AF250B" w:rsidRPr="00D31193" w:rsidRDefault="00AF250B" w:rsidP="00AF25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A59A190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97C8C2" w14:textId="77777777" w:rsidR="00AF250B" w:rsidRPr="00D31193" w:rsidRDefault="00AF250B" w:rsidP="00AF25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8FDA434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911DAE" w14:textId="77777777" w:rsidR="00AF250B" w:rsidRPr="00D31193" w:rsidRDefault="00AF250B" w:rsidP="00AF25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B2C7E4B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F5D42B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5D9560E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72829" w14:textId="77777777" w:rsidR="00AF250B" w:rsidRPr="00D31193" w:rsidRDefault="00AF250B" w:rsidP="00AF25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8" w:type="dxa"/>
            <w:vAlign w:val="bottom"/>
          </w:tcPr>
          <w:p w14:paraId="2C5C74E7" w14:textId="77777777" w:rsidR="00AF250B" w:rsidRPr="00D3119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F250B" w:rsidRPr="00D31193" w14:paraId="2A9115B1" w14:textId="77777777" w:rsidTr="00AF250B">
        <w:trPr>
          <w:cantSplit/>
          <w:trHeight w:val="20"/>
        </w:trPr>
        <w:tc>
          <w:tcPr>
            <w:tcW w:w="2860" w:type="dxa"/>
          </w:tcPr>
          <w:p w14:paraId="26C0B082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</w:t>
            </w:r>
          </w:p>
          <w:p w14:paraId="49402D17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E0E983B" w14:textId="2C586120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92142F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80" w:type="dxa"/>
          </w:tcPr>
          <w:p w14:paraId="50F2F73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4029C0D" w14:textId="6AB72953" w:rsidR="00AF250B" w:rsidRPr="00D31193" w:rsidRDefault="0092142F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743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295280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34EBFAF" w14:textId="157307B5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2142F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180" w:type="dxa"/>
          </w:tcPr>
          <w:p w14:paraId="1F1C657B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F6DEF69" w14:textId="3B5E9AA3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AF250B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80" w:type="dxa"/>
          </w:tcPr>
          <w:p w14:paraId="57864CC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63D8DD8" w14:textId="587EDDE4" w:rsidR="00AF250B" w:rsidRPr="00D31193" w:rsidRDefault="00AF250B" w:rsidP="00AF250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6443C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6443C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050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777FD9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0D705C49" w14:textId="5DD3B52F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AF250B"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</w:p>
        </w:tc>
      </w:tr>
      <w:tr w:rsidR="00AF250B" w:rsidRPr="00D31193" w14:paraId="4D9F6DD6" w14:textId="77777777" w:rsidTr="00AF250B">
        <w:trPr>
          <w:cantSplit/>
          <w:trHeight w:val="20"/>
        </w:trPr>
        <w:tc>
          <w:tcPr>
            <w:tcW w:w="2860" w:type="dxa"/>
          </w:tcPr>
          <w:p w14:paraId="1AF9F17B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1CEC8" w14:textId="02B0619C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92142F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80" w:type="dxa"/>
            <w:vAlign w:val="bottom"/>
          </w:tcPr>
          <w:p w14:paraId="1D5692F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1E6EE" w14:textId="17A39E68" w:rsidR="00AF250B" w:rsidRPr="00D31193" w:rsidRDefault="0092142F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743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A14FBF8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4C2F" w14:textId="68555117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92142F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180" w:type="dxa"/>
            <w:vAlign w:val="bottom"/>
          </w:tcPr>
          <w:p w14:paraId="795E80E9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462AE" w14:textId="5B6A085E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="00AF250B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80" w:type="dxa"/>
            <w:vAlign w:val="bottom"/>
          </w:tcPr>
          <w:p w14:paraId="26CA86C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04FE9" w14:textId="7B0DC606" w:rsidR="00AF250B" w:rsidRPr="00D31193" w:rsidRDefault="00AF250B" w:rsidP="00AF250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050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26878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9C60B" w14:textId="36E58D3A" w:rsidR="00AF250B" w:rsidRPr="00D31193" w:rsidRDefault="00D6443C" w:rsidP="00AF250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AF250B"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197</w:t>
            </w:r>
          </w:p>
        </w:tc>
      </w:tr>
    </w:tbl>
    <w:p w14:paraId="50D2B277" w14:textId="57E96C77" w:rsidR="00CC60A7" w:rsidRPr="00D31193" w:rsidRDefault="00CC60A7">
      <w:pPr>
        <w:rPr>
          <w:sz w:val="30"/>
          <w:szCs w:val="30"/>
        </w:rPr>
      </w:pP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1"/>
        <w:gridCol w:w="1080"/>
        <w:gridCol w:w="270"/>
        <w:gridCol w:w="991"/>
        <w:gridCol w:w="270"/>
        <w:gridCol w:w="990"/>
        <w:gridCol w:w="270"/>
        <w:gridCol w:w="1009"/>
      </w:tblGrid>
      <w:tr w:rsidR="00AF250B" w:rsidRPr="00D31193" w14:paraId="217781E0" w14:textId="77777777" w:rsidTr="00AF250B">
        <w:tc>
          <w:tcPr>
            <w:tcW w:w="4301" w:type="dxa"/>
          </w:tcPr>
          <w:p w14:paraId="5CB6D27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880" w:type="dxa"/>
            <w:gridSpan w:val="7"/>
          </w:tcPr>
          <w:p w14:paraId="6CB61CB0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250B" w:rsidRPr="00D31193" w14:paraId="58AC3F09" w14:textId="77777777" w:rsidTr="00AF250B">
        <w:trPr>
          <w:trHeight w:val="282"/>
        </w:trPr>
        <w:tc>
          <w:tcPr>
            <w:tcW w:w="4301" w:type="dxa"/>
          </w:tcPr>
          <w:p w14:paraId="00BE449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1E5B3DDD" w14:textId="502F5475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61004F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7D559E71" w14:textId="09DC8FA5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AF250B" w:rsidRPr="00D31193" w14:paraId="6C566552" w14:textId="77777777" w:rsidTr="00AF250B">
        <w:tc>
          <w:tcPr>
            <w:tcW w:w="4301" w:type="dxa"/>
          </w:tcPr>
          <w:p w14:paraId="62FB26B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0A2522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3F6897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539C172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631637A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C20228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D9934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396A2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69327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74A811E3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6EC31FAF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A35DE8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250B" w:rsidRPr="00D31193" w14:paraId="47A24553" w14:textId="77777777" w:rsidTr="00AF250B">
        <w:tc>
          <w:tcPr>
            <w:tcW w:w="4301" w:type="dxa"/>
          </w:tcPr>
          <w:p w14:paraId="4979E50A" w14:textId="77777777" w:rsidR="00AF250B" w:rsidRPr="00D31193" w:rsidRDefault="00AF250B" w:rsidP="00AF250B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45479FC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8B215" w14:textId="77777777" w:rsidR="00AF250B" w:rsidRPr="00D31193" w:rsidRDefault="00AF250B" w:rsidP="00AF250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F349AEE" w14:textId="2AAA8C64" w:rsidR="00AF250B" w:rsidRPr="00D31193" w:rsidRDefault="00D6443C" w:rsidP="00AF250B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670</w:t>
            </w:r>
            <w:r w:rsidR="0092142F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D3B9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70" w:type="dxa"/>
          </w:tcPr>
          <w:p w14:paraId="50288B5B" w14:textId="77777777" w:rsidR="00AF250B" w:rsidRPr="00D31193" w:rsidRDefault="00AF250B" w:rsidP="00AF2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6F54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D839B" w14:textId="77777777" w:rsidR="00AF250B" w:rsidRPr="00D31193" w:rsidRDefault="00AF250B" w:rsidP="00AF250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F9EBC15" w14:textId="69A8A0C4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  <w:r w:rsidR="00AF250B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593</w:t>
            </w:r>
          </w:p>
        </w:tc>
      </w:tr>
      <w:tr w:rsidR="00AF250B" w:rsidRPr="00D31193" w14:paraId="0736390D" w14:textId="77777777" w:rsidTr="00AF250B">
        <w:tc>
          <w:tcPr>
            <w:tcW w:w="4301" w:type="dxa"/>
          </w:tcPr>
          <w:p w14:paraId="374A56DF" w14:textId="77777777" w:rsidR="00AF250B" w:rsidRPr="00D31193" w:rsidRDefault="00AF250B" w:rsidP="00AF250B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9F37B0F" w14:textId="2FC03DD0" w:rsidR="00AF250B" w:rsidRPr="00D31193" w:rsidRDefault="00D6443C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20</w:t>
            </w:r>
            <w:r w:rsidR="0092142F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CC4C45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3AC3769" w14:textId="5F854309" w:rsidR="00AF250B" w:rsidRPr="00D31193" w:rsidRDefault="00D6443C" w:rsidP="00AF250B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9214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5D3B9C" w:rsidRPr="00D31193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270" w:type="dxa"/>
          </w:tcPr>
          <w:p w14:paraId="70D684C5" w14:textId="77777777" w:rsidR="00AF250B" w:rsidRPr="00D31193" w:rsidRDefault="00AF250B" w:rsidP="00AF2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05A4C" w14:textId="65D7FB35" w:rsidR="00AF250B" w:rsidRPr="00D31193" w:rsidRDefault="00D6443C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20</w:t>
            </w:r>
            <w:r w:rsidR="00AF250B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88502A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61C2BF6A" w14:textId="124C8211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="00AF250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</w:p>
        </w:tc>
      </w:tr>
      <w:tr w:rsidR="00AF250B" w:rsidRPr="00D31193" w14:paraId="0E3D5213" w14:textId="77777777" w:rsidTr="00AF250B">
        <w:tc>
          <w:tcPr>
            <w:tcW w:w="4301" w:type="dxa"/>
          </w:tcPr>
          <w:p w14:paraId="46375EA5" w14:textId="77777777" w:rsidR="00AF250B" w:rsidRPr="00D31193" w:rsidRDefault="00AF250B" w:rsidP="00AF250B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080" w:type="dxa"/>
          </w:tcPr>
          <w:p w14:paraId="5536BF40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3D5E3" w14:textId="77777777" w:rsidR="00AF250B" w:rsidRPr="00D31193" w:rsidRDefault="00AF250B" w:rsidP="00AF250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4144ED" w14:textId="0C1E4172" w:rsidR="00AF250B" w:rsidRPr="00D31193" w:rsidRDefault="0092142F" w:rsidP="00AF250B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FDFB4F" w14:textId="77777777" w:rsidR="00AF250B" w:rsidRPr="00D31193" w:rsidRDefault="00AF250B" w:rsidP="00AF2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9EDCEA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DE755" w14:textId="77777777" w:rsidR="00AF250B" w:rsidRPr="00D31193" w:rsidRDefault="00AF250B" w:rsidP="00AF250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72F07820" w14:textId="3A09E684" w:rsidR="00AF250B" w:rsidRPr="00D31193" w:rsidRDefault="00AF250B" w:rsidP="00AF250B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250B" w:rsidRPr="00D31193" w14:paraId="70B7721D" w14:textId="77777777" w:rsidTr="00AF250B">
        <w:tc>
          <w:tcPr>
            <w:tcW w:w="4301" w:type="dxa"/>
          </w:tcPr>
          <w:p w14:paraId="61824C7C" w14:textId="77777777" w:rsidR="00AF250B" w:rsidRPr="00D31193" w:rsidRDefault="00AF250B" w:rsidP="00AF250B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EBD29FB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6278" w14:textId="77777777" w:rsidR="00AF250B" w:rsidRPr="00D31193" w:rsidRDefault="00AF250B" w:rsidP="00AF250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CE58BB" w14:textId="37422612" w:rsidR="00AF250B" w:rsidRPr="00D31193" w:rsidRDefault="00D6443C" w:rsidP="00AF250B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214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270" w:type="dxa"/>
          </w:tcPr>
          <w:p w14:paraId="562ECE2E" w14:textId="77777777" w:rsidR="00AF250B" w:rsidRPr="00D31193" w:rsidRDefault="00AF250B" w:rsidP="00AF2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8A927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E3354" w14:textId="77777777" w:rsidR="00AF250B" w:rsidRPr="00D31193" w:rsidRDefault="00AF250B" w:rsidP="00AF250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7B40884" w14:textId="01A8C5B1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F250B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</w:tr>
      <w:tr w:rsidR="00AF250B" w:rsidRPr="00D31193" w14:paraId="12C27599" w14:textId="77777777" w:rsidTr="00AF250B">
        <w:tc>
          <w:tcPr>
            <w:tcW w:w="4301" w:type="dxa"/>
          </w:tcPr>
          <w:p w14:paraId="48A1AB49" w14:textId="77777777" w:rsidR="00AF250B" w:rsidRPr="00D31193" w:rsidRDefault="00AF250B" w:rsidP="00AF250B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D34E6F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D443B" w14:textId="77777777" w:rsidR="00AF250B" w:rsidRPr="00D31193" w:rsidRDefault="00AF250B" w:rsidP="00AF250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37F75C2" w14:textId="43E2A0C0" w:rsidR="00AF250B" w:rsidRPr="00D31193" w:rsidRDefault="0092142F" w:rsidP="00AF250B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D3B9C" w:rsidRPr="00D31193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D563B9" w14:textId="77777777" w:rsidR="00AF250B" w:rsidRPr="00D31193" w:rsidRDefault="00AF250B" w:rsidP="00AF2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F9EA7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63C78" w14:textId="77777777" w:rsidR="00AF250B" w:rsidRPr="00D31193" w:rsidRDefault="00AF250B" w:rsidP="00AF250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E5A8C3B" w14:textId="14C4D609" w:rsidR="00AF250B" w:rsidRPr="00D31193" w:rsidRDefault="00AF250B" w:rsidP="00AF250B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250B" w:rsidRPr="00D31193" w14:paraId="343079A0" w14:textId="77777777" w:rsidTr="00AF250B">
        <w:tc>
          <w:tcPr>
            <w:tcW w:w="4301" w:type="dxa"/>
          </w:tcPr>
          <w:p w14:paraId="492630F8" w14:textId="1FE4CB7B" w:rsidR="00AF250B" w:rsidRPr="00D31193" w:rsidRDefault="00AF250B" w:rsidP="00AF250B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</w:t>
            </w:r>
            <w:r w:rsidR="00C907FE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 ที่บันทึกต่ำไป</w:t>
            </w:r>
            <w:r w:rsidR="00CC60A7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C60A7"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(สูงไป)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17162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7ADE4" w14:textId="77777777" w:rsidR="00AF250B" w:rsidRPr="00D31193" w:rsidRDefault="00AF250B" w:rsidP="00AF250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536F63E" w14:textId="0C087C0B" w:rsidR="00AF250B" w:rsidRPr="00D31193" w:rsidRDefault="0092142F" w:rsidP="00AF250B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919061" w14:textId="77777777" w:rsidR="00AF250B" w:rsidRPr="00D31193" w:rsidRDefault="00AF250B" w:rsidP="00AF2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5C8346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4EA73" w14:textId="77777777" w:rsidR="00AF250B" w:rsidRPr="00D31193" w:rsidRDefault="00AF250B" w:rsidP="00AF250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6430555" w14:textId="15B3B1F2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AF250B" w:rsidRPr="00D31193" w14:paraId="6776C245" w14:textId="77777777" w:rsidTr="00AF250B">
        <w:tc>
          <w:tcPr>
            <w:tcW w:w="4301" w:type="dxa"/>
          </w:tcPr>
          <w:p w14:paraId="42B6D09B" w14:textId="77777777" w:rsidR="00AF250B" w:rsidRPr="00D31193" w:rsidRDefault="00AF250B" w:rsidP="00AF250B">
            <w:pPr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DB035" w14:textId="4E1E40CB" w:rsidR="00AF250B" w:rsidRPr="00D31193" w:rsidRDefault="00D6443C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D3B9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0DE2A7" w14:textId="77777777" w:rsidR="00AF250B" w:rsidRPr="00D31193" w:rsidRDefault="00AF250B" w:rsidP="00AF250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8BD152E" w14:textId="627B8165" w:rsidR="00AF250B" w:rsidRPr="00D31193" w:rsidRDefault="00D6443C" w:rsidP="00AF250B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 w:rsidR="0092142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08E270DD" w14:textId="77777777" w:rsidR="00AF250B" w:rsidRPr="00D31193" w:rsidRDefault="00AF250B" w:rsidP="00AF2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0782B" w14:textId="4E8D5EF5" w:rsidR="00AF250B" w:rsidRPr="00D31193" w:rsidRDefault="00D6443C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AF250B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CDEF810" w14:textId="77777777" w:rsidR="00AF250B" w:rsidRPr="00D31193" w:rsidRDefault="00AF250B" w:rsidP="00AF250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0DF7421" w14:textId="6C64B12B" w:rsidR="00AF250B" w:rsidRPr="00D31193" w:rsidRDefault="00D6443C" w:rsidP="00AF250B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  <w:r w:rsidR="00AF250B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  <w:tr w:rsidR="00AF250B" w:rsidRPr="00D31193" w14:paraId="61D0C527" w14:textId="77777777" w:rsidTr="00AF250B">
        <w:tc>
          <w:tcPr>
            <w:tcW w:w="4301" w:type="dxa"/>
          </w:tcPr>
          <w:p w14:paraId="5207B851" w14:textId="1302B2D6" w:rsidR="00AF250B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9936A92" w14:textId="77777777" w:rsidR="003F5D6B" w:rsidRPr="00D31193" w:rsidRDefault="003F5D6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36E0C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880" w:type="dxa"/>
            <w:gridSpan w:val="7"/>
          </w:tcPr>
          <w:p w14:paraId="0D5B0F76" w14:textId="576C5108" w:rsidR="00AF250B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716D929E" w14:textId="77777777" w:rsidR="003F5D6B" w:rsidRPr="00D31193" w:rsidRDefault="003F5D6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796CE66C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AF250B" w:rsidRPr="00D31193" w14:paraId="17402FCC" w14:textId="77777777" w:rsidTr="00AF250B">
        <w:tc>
          <w:tcPr>
            <w:tcW w:w="4301" w:type="dxa"/>
          </w:tcPr>
          <w:p w14:paraId="2128563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237F544B" w14:textId="52FB2AC7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D18774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0F464E8D" w14:textId="3B92518A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AF250B" w:rsidRPr="00D31193" w14:paraId="4CA8226F" w14:textId="77777777" w:rsidTr="00AF250B">
        <w:tc>
          <w:tcPr>
            <w:tcW w:w="4301" w:type="dxa"/>
          </w:tcPr>
          <w:p w14:paraId="14765DE8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FD5AF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9836E2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277E64EE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6F2B65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4AAE3B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0AD9DD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4B141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20C668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07685BAD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4991B1C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EB08E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27EC6" w:rsidRPr="00D31193" w14:paraId="7996AA69" w14:textId="77777777" w:rsidTr="00AF250B">
        <w:tc>
          <w:tcPr>
            <w:tcW w:w="4301" w:type="dxa"/>
          </w:tcPr>
          <w:p w14:paraId="693DD70F" w14:textId="77777777" w:rsidR="00727EC6" w:rsidRPr="00D31193" w:rsidRDefault="00727EC6" w:rsidP="00727EC6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470596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1AC89" w14:textId="77777777" w:rsidR="00727EC6" w:rsidRPr="00D31193" w:rsidRDefault="00727EC6" w:rsidP="00727E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7E4FCDA" w14:textId="71C2E0ED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  <w:r w:rsidR="0092142F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06C5256B" w14:textId="77777777" w:rsidR="00727EC6" w:rsidRPr="00D31193" w:rsidRDefault="00727EC6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934C4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AA1434" w14:textId="77777777" w:rsidR="00727EC6" w:rsidRPr="00D31193" w:rsidRDefault="00727EC6" w:rsidP="00727E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4D5CFED" w14:textId="043596AE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  <w:r w:rsidR="00727EC6"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087</w:t>
            </w:r>
          </w:p>
        </w:tc>
      </w:tr>
      <w:tr w:rsidR="00727EC6" w:rsidRPr="00D31193" w14:paraId="0DB03C98" w14:textId="77777777" w:rsidTr="00AF250B">
        <w:tc>
          <w:tcPr>
            <w:tcW w:w="4301" w:type="dxa"/>
          </w:tcPr>
          <w:p w14:paraId="24146CE4" w14:textId="77777777" w:rsidR="00727EC6" w:rsidRPr="00D31193" w:rsidRDefault="00727EC6" w:rsidP="00727EC6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EA22C49" w14:textId="70802D40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20</w:t>
            </w:r>
            <w:r w:rsidR="0092142F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E89D4F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8BC0FE0" w14:textId="7A7963C4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9214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</w:tcPr>
          <w:p w14:paraId="21B9DFDD" w14:textId="77777777" w:rsidR="00727EC6" w:rsidRPr="00D31193" w:rsidRDefault="00727EC6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DF2CE" w14:textId="457B2388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20</w:t>
            </w:r>
            <w:r w:rsidR="00727EC6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1E8BAA6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384D6F36" w14:textId="77EBF268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727EC6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</w:tr>
      <w:tr w:rsidR="00727EC6" w:rsidRPr="00D31193" w14:paraId="26755BE3" w14:textId="77777777" w:rsidTr="00AF250B">
        <w:tc>
          <w:tcPr>
            <w:tcW w:w="4301" w:type="dxa"/>
          </w:tcPr>
          <w:p w14:paraId="3D113BC1" w14:textId="77777777" w:rsidR="00727EC6" w:rsidRPr="00D31193" w:rsidRDefault="00727EC6" w:rsidP="00727EC6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92E3F37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1498" w14:textId="77777777" w:rsidR="00727EC6" w:rsidRPr="00D31193" w:rsidRDefault="00727EC6" w:rsidP="00727E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1EEEF79" w14:textId="18AF4E8A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214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70" w:type="dxa"/>
          </w:tcPr>
          <w:p w14:paraId="0665D026" w14:textId="77777777" w:rsidR="00727EC6" w:rsidRPr="00D31193" w:rsidRDefault="00727EC6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F775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7F915" w14:textId="77777777" w:rsidR="00727EC6" w:rsidRPr="00D31193" w:rsidRDefault="00727EC6" w:rsidP="00727E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3D3B493C" w14:textId="148DB8DF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7EC6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</w:tr>
      <w:tr w:rsidR="00727EC6" w:rsidRPr="00D31193" w14:paraId="792D32AA" w14:textId="77777777" w:rsidTr="00AF250B">
        <w:tc>
          <w:tcPr>
            <w:tcW w:w="4301" w:type="dxa"/>
          </w:tcPr>
          <w:p w14:paraId="7F52EC2D" w14:textId="77777777" w:rsidR="00727EC6" w:rsidRPr="00D31193" w:rsidRDefault="00727EC6" w:rsidP="00727EC6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2B3B7CF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540D5" w14:textId="77777777" w:rsidR="00727EC6" w:rsidRPr="00D31193" w:rsidRDefault="00727EC6" w:rsidP="00727EC6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A04FAF4" w14:textId="01E4E071" w:rsidR="00727EC6" w:rsidRPr="00D31193" w:rsidRDefault="0092142F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1C38BC" w14:textId="77777777" w:rsidR="00727EC6" w:rsidRPr="00D31193" w:rsidRDefault="00727EC6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52D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B29EA" w14:textId="77777777" w:rsidR="00727EC6" w:rsidRPr="00D31193" w:rsidRDefault="00727EC6" w:rsidP="00727EC6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6A73D7DD" w14:textId="070FF93A" w:rsidR="00727EC6" w:rsidRPr="00D31193" w:rsidRDefault="00727EC6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7EC6" w:rsidRPr="00D31193" w14:paraId="36406342" w14:textId="77777777" w:rsidTr="00AF250B">
        <w:tc>
          <w:tcPr>
            <w:tcW w:w="4301" w:type="dxa"/>
          </w:tcPr>
          <w:p w14:paraId="55FDADDA" w14:textId="275EFFA8" w:rsidR="00727EC6" w:rsidRPr="00D31193" w:rsidRDefault="00727EC6" w:rsidP="00727EC6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</w:t>
            </w:r>
            <w:r w:rsidR="00C907FE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 ที่บันทึกต่ำไป</w:t>
            </w:r>
            <w:r w:rsidR="00CC60A7"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C60A7"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(สูงไป)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03550C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26077" w14:textId="77777777" w:rsidR="00727EC6" w:rsidRPr="00D31193" w:rsidRDefault="00727EC6" w:rsidP="00727EC6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99B640F" w14:textId="6E9C2289" w:rsidR="00727EC6" w:rsidRPr="00D31193" w:rsidRDefault="0092142F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5A8F44" w14:textId="77777777" w:rsidR="00727EC6" w:rsidRPr="00D31193" w:rsidRDefault="00727EC6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371706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AE333" w14:textId="77777777" w:rsidR="00727EC6" w:rsidRPr="00D31193" w:rsidRDefault="00727EC6" w:rsidP="00727EC6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36AE0D8" w14:textId="776B27EE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727EC6" w:rsidRPr="00D31193" w14:paraId="3E7BF207" w14:textId="77777777" w:rsidTr="00AF250B">
        <w:tc>
          <w:tcPr>
            <w:tcW w:w="4301" w:type="dxa"/>
          </w:tcPr>
          <w:p w14:paraId="5F2CBBEF" w14:textId="77777777" w:rsidR="00727EC6" w:rsidRPr="00D31193" w:rsidRDefault="00727EC6" w:rsidP="00727EC6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29B50" w14:textId="2976151D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92142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7A7D1D95" w14:textId="77777777" w:rsidR="00727EC6" w:rsidRPr="00D31193" w:rsidRDefault="00727EC6" w:rsidP="00727EC6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CE4CEF2" w14:textId="6F3E9B26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  <w:r w:rsidR="0092142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</w:tcPr>
          <w:p w14:paraId="60E3F074" w14:textId="77777777" w:rsidR="00727EC6" w:rsidRPr="00D31193" w:rsidRDefault="00727EC6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C8A7A" w14:textId="6A53B8A5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61A93938" w14:textId="77777777" w:rsidR="00727EC6" w:rsidRPr="00D31193" w:rsidRDefault="00727EC6" w:rsidP="00727EC6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404FD73" w14:textId="62C5A909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</w:p>
        </w:tc>
      </w:tr>
    </w:tbl>
    <w:p w14:paraId="3400DAC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41" w:type="dxa"/>
        <w:tblInd w:w="569" w:type="dxa"/>
        <w:tblLayout w:type="fixed"/>
        <w:tblLook w:val="0000" w:firstRow="0" w:lastRow="0" w:firstColumn="0" w:lastColumn="0" w:noHBand="0" w:noVBand="0"/>
      </w:tblPr>
      <w:tblGrid>
        <w:gridCol w:w="3222"/>
        <w:gridCol w:w="1074"/>
        <w:gridCol w:w="1085"/>
        <w:gridCol w:w="272"/>
        <w:gridCol w:w="992"/>
        <w:gridCol w:w="275"/>
        <w:gridCol w:w="1000"/>
        <w:gridCol w:w="275"/>
        <w:gridCol w:w="1046"/>
      </w:tblGrid>
      <w:tr w:rsidR="004D5CDB" w:rsidRPr="00D31193" w14:paraId="1865575D" w14:textId="77777777" w:rsidTr="00CC60A7">
        <w:tc>
          <w:tcPr>
            <w:tcW w:w="1743" w:type="pct"/>
          </w:tcPr>
          <w:p w14:paraId="1FD69F4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ind w:left="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81" w:type="pct"/>
          </w:tcPr>
          <w:p w14:paraId="07AA02A0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70" w:type="pct"/>
            <w:gridSpan w:val="3"/>
          </w:tcPr>
          <w:p w14:paraId="203369B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F6ACCFE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6F472BB9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EC6" w:rsidRPr="00D31193" w14:paraId="376A7695" w14:textId="77777777" w:rsidTr="00CC60A7">
        <w:trPr>
          <w:trHeight w:val="434"/>
        </w:trPr>
        <w:tc>
          <w:tcPr>
            <w:tcW w:w="1743" w:type="pct"/>
          </w:tcPr>
          <w:p w14:paraId="02D547B5" w14:textId="3CCF1246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4B2C91B7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7DF04B5" w14:textId="1DCD8FD2" w:rsidR="00727EC6" w:rsidRPr="00D31193" w:rsidRDefault="00D6443C" w:rsidP="00727EC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  <w:tcBorders>
              <w:left w:val="nil"/>
            </w:tcBorders>
          </w:tcPr>
          <w:p w14:paraId="11C45B77" w14:textId="77777777" w:rsidR="00727EC6" w:rsidRPr="00D31193" w:rsidRDefault="00727EC6" w:rsidP="00727EC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4F59130" w14:textId="628D3701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9" w:type="pct"/>
          </w:tcPr>
          <w:p w14:paraId="4BCFB7AD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AC64E7F" w14:textId="08D8851A" w:rsidR="00727EC6" w:rsidRPr="00D31193" w:rsidRDefault="00D6443C" w:rsidP="00727EC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9" w:type="pct"/>
          </w:tcPr>
          <w:p w14:paraId="24BE587F" w14:textId="77777777" w:rsidR="00727EC6" w:rsidRPr="00D31193" w:rsidRDefault="00727EC6" w:rsidP="00727EC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</w:tcPr>
          <w:p w14:paraId="3555CB71" w14:textId="6BC56DC0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4D5CDB" w:rsidRPr="00D31193" w14:paraId="0E57A59B" w14:textId="77777777" w:rsidTr="00CC60A7">
        <w:trPr>
          <w:trHeight w:val="434"/>
        </w:trPr>
        <w:tc>
          <w:tcPr>
            <w:tcW w:w="1743" w:type="pct"/>
          </w:tcPr>
          <w:p w14:paraId="0A54056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45F062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7"/>
          </w:tcPr>
          <w:p w14:paraId="5C7BA43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27EC6" w:rsidRPr="00D31193" w14:paraId="609D69F6" w14:textId="77777777" w:rsidTr="00CC60A7">
        <w:tc>
          <w:tcPr>
            <w:tcW w:w="1743" w:type="pct"/>
          </w:tcPr>
          <w:p w14:paraId="5378D3B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1" w:type="pct"/>
          </w:tcPr>
          <w:p w14:paraId="5D5E29D5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077A5E0" w14:textId="213626CD" w:rsidR="00727EC6" w:rsidRPr="00D31193" w:rsidRDefault="00D6443C" w:rsidP="00727EC6">
            <w:pPr>
              <w:pStyle w:val="acctfourfigures"/>
              <w:tabs>
                <w:tab w:val="clear" w:pos="765"/>
                <w:tab w:val="decimal" w:pos="87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9214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147" w:type="pct"/>
          </w:tcPr>
          <w:p w14:paraId="09233F85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</w:tcPr>
          <w:p w14:paraId="28488D30" w14:textId="496D4707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727EC6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149" w:type="pct"/>
          </w:tcPr>
          <w:p w14:paraId="025D2E70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</w:tcPr>
          <w:p w14:paraId="4BCB3F2A" w14:textId="25A46223" w:rsidR="00727EC6" w:rsidRPr="00D31193" w:rsidRDefault="00D6443C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</w:t>
            </w:r>
            <w:r w:rsidR="0092142F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404</w:t>
            </w:r>
          </w:p>
        </w:tc>
        <w:tc>
          <w:tcPr>
            <w:tcW w:w="149" w:type="pct"/>
          </w:tcPr>
          <w:p w14:paraId="4F43007E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</w:tcPr>
          <w:p w14:paraId="5876CCD8" w14:textId="2D234F0D" w:rsidR="00727EC6" w:rsidRPr="00D31193" w:rsidRDefault="00D6443C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</w:t>
            </w:r>
            <w:r w:rsidR="00727EC6"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</w:t>
            </w:r>
          </w:p>
        </w:tc>
      </w:tr>
      <w:tr w:rsidR="00727EC6" w:rsidRPr="00D31193" w14:paraId="23A9F76C" w14:textId="77777777" w:rsidTr="00CC60A7">
        <w:tc>
          <w:tcPr>
            <w:tcW w:w="1743" w:type="pct"/>
          </w:tcPr>
          <w:p w14:paraId="11F6E70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1" w:type="pct"/>
          </w:tcPr>
          <w:p w14:paraId="48089C4D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D6123BF" w14:textId="77777777" w:rsidR="00727EC6" w:rsidRPr="00D31193" w:rsidRDefault="0092142F" w:rsidP="00D6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A50DD5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1108E1A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28609A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5F0EAFD0" w14:textId="77777777" w:rsidR="00727EC6" w:rsidRPr="00D31193" w:rsidRDefault="0092142F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7B9D6C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E53106E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EC6" w:rsidRPr="00D31193" w14:paraId="32DE2C31" w14:textId="77777777" w:rsidTr="00C907FE">
        <w:tc>
          <w:tcPr>
            <w:tcW w:w="1743" w:type="pct"/>
          </w:tcPr>
          <w:p w14:paraId="4A85AB3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</w:tcPr>
          <w:p w14:paraId="05058984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0793318" w14:textId="552E3CA5" w:rsidR="00727EC6" w:rsidRPr="00D31193" w:rsidRDefault="00D6443C" w:rsidP="00727EC6">
            <w:pPr>
              <w:pStyle w:val="acctfourfigures"/>
              <w:tabs>
                <w:tab w:val="clear" w:pos="765"/>
                <w:tab w:val="decimal" w:pos="87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="0092142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147" w:type="pct"/>
          </w:tcPr>
          <w:p w14:paraId="04A9E4A8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4B5B8B5" w14:textId="4CE2AA01" w:rsidR="00727EC6" w:rsidRPr="00D31193" w:rsidRDefault="00D6443C" w:rsidP="00727EC6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149" w:type="pct"/>
          </w:tcPr>
          <w:p w14:paraId="4A7BA9A8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5286AD3" w14:textId="7EC0B133" w:rsidR="00727EC6" w:rsidRPr="00D31193" w:rsidRDefault="00D6443C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92142F" w:rsidRPr="00D311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sz w:val="30"/>
                <w:szCs w:val="30"/>
              </w:rPr>
              <w:t>404</w:t>
            </w:r>
          </w:p>
        </w:tc>
        <w:tc>
          <w:tcPr>
            <w:tcW w:w="149" w:type="pct"/>
          </w:tcPr>
          <w:p w14:paraId="7A96DD7E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8BC1780" w14:textId="6116D97C" w:rsidR="00727EC6" w:rsidRPr="00D31193" w:rsidRDefault="00D6443C" w:rsidP="00727EC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727EC6" w:rsidRPr="00D311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</w:tbl>
    <w:p w14:paraId="7AFB105E" w14:textId="0CAFF052" w:rsidR="00CC60A7" w:rsidRPr="00D31193" w:rsidRDefault="00CC60A7">
      <w:pPr>
        <w:rPr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"/>
        <w:gridCol w:w="4281"/>
        <w:gridCol w:w="15"/>
        <w:gridCol w:w="1073"/>
        <w:gridCol w:w="11"/>
        <w:gridCol w:w="260"/>
        <w:gridCol w:w="13"/>
        <w:gridCol w:w="984"/>
        <w:gridCol w:w="7"/>
        <w:gridCol w:w="267"/>
        <w:gridCol w:w="7"/>
        <w:gridCol w:w="1001"/>
        <w:gridCol w:w="276"/>
        <w:gridCol w:w="1044"/>
      </w:tblGrid>
      <w:tr w:rsidR="00727EC6" w:rsidRPr="00D31193" w14:paraId="20C3EF22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  <w:shd w:val="clear" w:color="auto" w:fill="auto"/>
          </w:tcPr>
          <w:p w14:paraId="228BD44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7" w:type="pct"/>
            <w:gridSpan w:val="11"/>
            <w:vAlign w:val="bottom"/>
          </w:tcPr>
          <w:p w14:paraId="695C9B6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27EC6" w:rsidRPr="00D31193" w14:paraId="7C1B55FA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  <w:shd w:val="clear" w:color="auto" w:fill="auto"/>
          </w:tcPr>
          <w:p w14:paraId="17B99DDB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46E99E5E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8" w:type="pct"/>
            <w:gridSpan w:val="8"/>
            <w:tcBorders>
              <w:bottom w:val="single" w:sz="4" w:space="0" w:color="auto"/>
            </w:tcBorders>
            <w:vAlign w:val="bottom"/>
          </w:tcPr>
          <w:p w14:paraId="0B6D64C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64" w:type="pct"/>
            <w:vAlign w:val="bottom"/>
          </w:tcPr>
          <w:p w14:paraId="7EBEE31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27EC6" w:rsidRPr="00D31193" w14:paraId="1180D805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  <w:shd w:val="clear" w:color="auto" w:fill="auto"/>
          </w:tcPr>
          <w:p w14:paraId="3FBE49A3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21BC8C3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EF18C72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5" w:type="pct"/>
            <w:gridSpan w:val="2"/>
            <w:vAlign w:val="bottom"/>
          </w:tcPr>
          <w:p w14:paraId="13A5E6A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5E8F75F4" w14:textId="2DB28FC1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gridSpan w:val="2"/>
            <w:vAlign w:val="bottom"/>
          </w:tcPr>
          <w:p w14:paraId="40ACFC3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4753A284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6E8E7D1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" w:type="pct"/>
            <w:gridSpan w:val="2"/>
            <w:vAlign w:val="bottom"/>
          </w:tcPr>
          <w:p w14:paraId="6B60CA3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B3AA679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141171F6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14:paraId="7C4DA389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4987AF5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755D634E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1AB79FF9" w14:textId="09CD7EA3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27EC6" w:rsidRPr="00D31193" w14:paraId="04313AF0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</w:tcPr>
          <w:p w14:paraId="16EBF303" w14:textId="1B57E5EF" w:rsidR="00727EC6" w:rsidRPr="00D3119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732" w:type="pct"/>
            <w:gridSpan w:val="4"/>
          </w:tcPr>
          <w:p w14:paraId="74D6809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23" w:type="pct"/>
            <w:gridSpan w:val="5"/>
          </w:tcPr>
          <w:p w14:paraId="6410447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713" w:type="pct"/>
            <w:gridSpan w:val="2"/>
          </w:tcPr>
          <w:p w14:paraId="5F20B0F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727EC6" w:rsidRPr="00D31193" w14:paraId="16647BC5" w14:textId="77777777" w:rsidTr="00E6633E">
        <w:trPr>
          <w:gridBefore w:val="1"/>
          <w:wBefore w:w="16" w:type="pct"/>
        </w:trPr>
        <w:tc>
          <w:tcPr>
            <w:tcW w:w="3732" w:type="pct"/>
            <w:gridSpan w:val="10"/>
          </w:tcPr>
          <w:p w14:paraId="6FAEC8CD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9" w:type="pct"/>
          </w:tcPr>
          <w:p w14:paraId="1F5A427B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13" w:type="pct"/>
            <w:gridSpan w:val="2"/>
          </w:tcPr>
          <w:p w14:paraId="64B532A3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AC5088" w:rsidRPr="00D31193" w14:paraId="1CB90F70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</w:tcPr>
          <w:p w14:paraId="27ED0544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585" w:type="pct"/>
            <w:gridSpan w:val="2"/>
          </w:tcPr>
          <w:p w14:paraId="4AEFCD3B" w14:textId="67A62529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7" w:type="pct"/>
            <w:gridSpan w:val="2"/>
          </w:tcPr>
          <w:p w14:paraId="6CA12DDE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</w:tcPr>
          <w:p w14:paraId="7E698AE4" w14:textId="55B5E3CA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252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2"/>
          </w:tcPr>
          <w:p w14:paraId="320246BD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</w:tcPr>
          <w:p w14:paraId="1C608885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621136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4" w:type="pct"/>
          </w:tcPr>
          <w:p w14:paraId="533B159D" w14:textId="53F1652E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</w:tr>
      <w:tr w:rsidR="00AC5088" w:rsidRPr="00D31193" w14:paraId="173B0D61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</w:tcPr>
          <w:p w14:paraId="029208A5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5" w:type="pct"/>
            <w:gridSpan w:val="2"/>
          </w:tcPr>
          <w:p w14:paraId="376243F6" w14:textId="310DD823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147" w:type="pct"/>
            <w:gridSpan w:val="2"/>
          </w:tcPr>
          <w:p w14:paraId="4FD5F9AD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</w:tcPr>
          <w:p w14:paraId="5ED8535D" w14:textId="790E74DF" w:rsidR="00AC5088" w:rsidRPr="00D31193" w:rsidRDefault="00D6443C" w:rsidP="00AC508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8" w:type="pct"/>
            <w:gridSpan w:val="2"/>
          </w:tcPr>
          <w:p w14:paraId="2C02F7BE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</w:tcPr>
          <w:p w14:paraId="08E70F84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4AE61D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4" w:type="pct"/>
          </w:tcPr>
          <w:p w14:paraId="0B6AB1FE" w14:textId="057B9F2D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089</w:t>
            </w:r>
          </w:p>
        </w:tc>
      </w:tr>
      <w:tr w:rsidR="00CC60A7" w:rsidRPr="00D31193" w14:paraId="6A39A80B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</w:tcPr>
          <w:p w14:paraId="31032E34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5" w:type="pct"/>
            <w:gridSpan w:val="2"/>
          </w:tcPr>
          <w:p w14:paraId="62104406" w14:textId="3A3A5904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47" w:type="pct"/>
            <w:gridSpan w:val="2"/>
          </w:tcPr>
          <w:p w14:paraId="250E90CB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</w:tcPr>
          <w:p w14:paraId="3AD583D4" w14:textId="21D9F503" w:rsidR="00CC60A7" w:rsidRPr="00D31193" w:rsidRDefault="00D6443C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60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ar-SA"/>
              </w:rPr>
              <w:t>212</w:t>
            </w:r>
          </w:p>
        </w:tc>
        <w:tc>
          <w:tcPr>
            <w:tcW w:w="148" w:type="pct"/>
            <w:gridSpan w:val="2"/>
          </w:tcPr>
          <w:p w14:paraId="2C2F2BD1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</w:tcPr>
          <w:p w14:paraId="28B0B590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32177A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4" w:type="pct"/>
          </w:tcPr>
          <w:p w14:paraId="02BB65B6" w14:textId="05366E31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982</w:t>
            </w:r>
          </w:p>
        </w:tc>
      </w:tr>
      <w:tr w:rsidR="00CC60A7" w:rsidRPr="00D31193" w14:paraId="0540EBE9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</w:tcPr>
          <w:p w14:paraId="40F09F4A" w14:textId="02844C46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5" w:type="pct"/>
            <w:gridSpan w:val="2"/>
          </w:tcPr>
          <w:p w14:paraId="6A1BBCF0" w14:textId="1D335DB8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7" w:type="pct"/>
            <w:gridSpan w:val="2"/>
          </w:tcPr>
          <w:p w14:paraId="452C21F9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</w:tcPr>
          <w:p w14:paraId="49201EAE" w14:textId="7574C9E7" w:rsidR="00CC60A7" w:rsidRPr="00D31193" w:rsidRDefault="00D6443C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148" w:type="pct"/>
            <w:gridSpan w:val="2"/>
          </w:tcPr>
          <w:p w14:paraId="7045CF27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</w:tcPr>
          <w:p w14:paraId="4128F21F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DD58EA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4" w:type="pct"/>
          </w:tcPr>
          <w:p w14:paraId="78A8F80C" w14:textId="305D7FFA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CC60A7" w:rsidRPr="00D31193" w14:paraId="398805DB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</w:tcPr>
          <w:p w14:paraId="26A6ED63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5" w:type="pct"/>
            <w:gridSpan w:val="2"/>
          </w:tcPr>
          <w:p w14:paraId="6CEDBB17" w14:textId="27AADE9D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47" w:type="pct"/>
            <w:gridSpan w:val="2"/>
          </w:tcPr>
          <w:p w14:paraId="772F502C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6D239AB2" w14:textId="3539AEEA" w:rsidR="00CC60A7" w:rsidRPr="00D31193" w:rsidRDefault="00D6443C" w:rsidP="00CC60A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48" w:type="pct"/>
            <w:gridSpan w:val="2"/>
          </w:tcPr>
          <w:p w14:paraId="09F2A277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C4F7630" w14:textId="4656A171" w:rsidR="00CC60A7" w:rsidRPr="00D31193" w:rsidRDefault="00D6443C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="00CC60A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48" w:type="pct"/>
          </w:tcPr>
          <w:p w14:paraId="4F75E9CD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4" w:type="pct"/>
          </w:tcPr>
          <w:p w14:paraId="7997398E" w14:textId="2BEC7AE9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CC60A7" w:rsidRPr="00D31193" w14:paraId="64AE58D5" w14:textId="77777777" w:rsidTr="00E6633E">
        <w:trPr>
          <w:gridBefore w:val="1"/>
          <w:wBefore w:w="16" w:type="pct"/>
        </w:trPr>
        <w:tc>
          <w:tcPr>
            <w:tcW w:w="2317" w:type="pct"/>
            <w:gridSpan w:val="2"/>
          </w:tcPr>
          <w:p w14:paraId="32557368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393640" w14:textId="72144E99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47" w:type="pct"/>
            <w:gridSpan w:val="2"/>
          </w:tcPr>
          <w:p w14:paraId="14E2E415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4C142" w14:textId="4D0C73CA" w:rsidR="00CC60A7" w:rsidRPr="00D31193" w:rsidRDefault="00D6443C" w:rsidP="00CC60A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148" w:type="pct"/>
            <w:gridSpan w:val="2"/>
          </w:tcPr>
          <w:p w14:paraId="5186F3B1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413FAAA9" w14:textId="2C926FFC" w:rsidR="00CC60A7" w:rsidRPr="00D31193" w:rsidRDefault="00D6443C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48" w:type="pct"/>
          </w:tcPr>
          <w:p w14:paraId="4282FBAC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5FDCD00" w14:textId="46B132E9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976</w:t>
            </w:r>
          </w:p>
        </w:tc>
      </w:tr>
      <w:tr w:rsidR="00CC60A7" w:rsidRPr="00D31193" w14:paraId="615AE205" w14:textId="77777777" w:rsidTr="00E6633E">
        <w:tc>
          <w:tcPr>
            <w:tcW w:w="2325" w:type="pct"/>
            <w:gridSpan w:val="2"/>
            <w:shd w:val="clear" w:color="auto" w:fill="auto"/>
          </w:tcPr>
          <w:p w14:paraId="0F92C96F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5" w:type="pct"/>
            <w:gridSpan w:val="12"/>
            <w:vAlign w:val="bottom"/>
          </w:tcPr>
          <w:p w14:paraId="3B34AEEB" w14:textId="77777777" w:rsidR="003F5D6B" w:rsidRDefault="003F5D6B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0D4669F0" w14:textId="27D89764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CC60A7" w:rsidRPr="00D31193" w14:paraId="24E5E966" w14:textId="77777777" w:rsidTr="00E6633E">
        <w:tc>
          <w:tcPr>
            <w:tcW w:w="2325" w:type="pct"/>
            <w:gridSpan w:val="2"/>
            <w:shd w:val="clear" w:color="auto" w:fill="auto"/>
          </w:tcPr>
          <w:p w14:paraId="769DBEBE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  <w:gridSpan w:val="2"/>
            <w:vAlign w:val="bottom"/>
          </w:tcPr>
          <w:p w14:paraId="1CAB7291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3" w:type="pct"/>
            <w:gridSpan w:val="9"/>
            <w:tcBorders>
              <w:bottom w:val="single" w:sz="4" w:space="0" w:color="auto"/>
            </w:tcBorders>
            <w:vAlign w:val="bottom"/>
          </w:tcPr>
          <w:p w14:paraId="7856DBBF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65" w:type="pct"/>
            <w:vAlign w:val="bottom"/>
          </w:tcPr>
          <w:p w14:paraId="37391BA2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C60A7" w:rsidRPr="00D31193" w14:paraId="28D12D77" w14:textId="77777777" w:rsidTr="00E6633E">
        <w:tc>
          <w:tcPr>
            <w:tcW w:w="2325" w:type="pct"/>
            <w:gridSpan w:val="2"/>
            <w:shd w:val="clear" w:color="auto" w:fill="auto"/>
          </w:tcPr>
          <w:p w14:paraId="2337B5D7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B47AD08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7C5E106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7" w:type="pct"/>
            <w:gridSpan w:val="2"/>
            <w:vAlign w:val="bottom"/>
          </w:tcPr>
          <w:p w14:paraId="7D568A34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7C00E3CC" w14:textId="58353975" w:rsidR="00CC60A7" w:rsidRPr="00D31193" w:rsidRDefault="00D6443C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CC60A7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60A7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  <w:gridSpan w:val="2"/>
            <w:vAlign w:val="bottom"/>
          </w:tcPr>
          <w:p w14:paraId="49301380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54690238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5B870DB0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" w:type="pct"/>
            <w:gridSpan w:val="2"/>
            <w:vAlign w:val="bottom"/>
          </w:tcPr>
          <w:p w14:paraId="6724EFA1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vAlign w:val="bottom"/>
          </w:tcPr>
          <w:p w14:paraId="0F09D366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06FFB6B7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14:paraId="1B1148F9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9" w:type="pct"/>
            <w:vAlign w:val="bottom"/>
          </w:tcPr>
          <w:p w14:paraId="01293EAB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655E12B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47ABE731" w14:textId="6F60E7B7" w:rsidR="00CC60A7" w:rsidRPr="00D31193" w:rsidRDefault="00D6443C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CC60A7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60A7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C60A7" w:rsidRPr="00D31193" w14:paraId="3C179389" w14:textId="77777777" w:rsidTr="00E6633E">
        <w:tc>
          <w:tcPr>
            <w:tcW w:w="2325" w:type="pct"/>
            <w:gridSpan w:val="2"/>
          </w:tcPr>
          <w:p w14:paraId="7BC9E42D" w14:textId="256FB6BB" w:rsidR="00CC60A7" w:rsidRPr="00D31193" w:rsidRDefault="00D6443C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733" w:type="pct"/>
            <w:gridSpan w:val="4"/>
          </w:tcPr>
          <w:p w14:paraId="0B438A29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28" w:type="pct"/>
            <w:gridSpan w:val="6"/>
          </w:tcPr>
          <w:p w14:paraId="39180B74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714" w:type="pct"/>
            <w:gridSpan w:val="2"/>
          </w:tcPr>
          <w:p w14:paraId="6A7C42B2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C60A7" w:rsidRPr="00D31193" w14:paraId="2070AE9D" w14:textId="77777777" w:rsidTr="00E6633E">
        <w:tc>
          <w:tcPr>
            <w:tcW w:w="3744" w:type="pct"/>
            <w:gridSpan w:val="10"/>
          </w:tcPr>
          <w:p w14:paraId="6F83C5AF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2" w:type="pct"/>
            <w:gridSpan w:val="2"/>
          </w:tcPr>
          <w:p w14:paraId="2D43BF64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14" w:type="pct"/>
            <w:gridSpan w:val="2"/>
          </w:tcPr>
          <w:p w14:paraId="1B1219B3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CC60A7" w:rsidRPr="00D31193" w14:paraId="2EEC36A2" w14:textId="77777777" w:rsidTr="00E6633E">
        <w:tc>
          <w:tcPr>
            <w:tcW w:w="2325" w:type="pct"/>
            <w:gridSpan w:val="2"/>
          </w:tcPr>
          <w:p w14:paraId="1DE7748F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587" w:type="pct"/>
            <w:gridSpan w:val="2"/>
          </w:tcPr>
          <w:p w14:paraId="536F5C47" w14:textId="32542B77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46" w:type="pct"/>
            <w:gridSpan w:val="2"/>
          </w:tcPr>
          <w:p w14:paraId="7233F0D3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4DAAB11C" w14:textId="610CFEE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54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2"/>
          </w:tcPr>
          <w:p w14:paraId="28594CB9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gridSpan w:val="2"/>
          </w:tcPr>
          <w:p w14:paraId="04E12EFA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DD3D129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14:paraId="520BEF67" w14:textId="2373C55A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</w:tr>
      <w:tr w:rsidR="00CC60A7" w:rsidRPr="00D31193" w14:paraId="30BE7853" w14:textId="77777777" w:rsidTr="00E6633E">
        <w:tc>
          <w:tcPr>
            <w:tcW w:w="2325" w:type="pct"/>
            <w:gridSpan w:val="2"/>
          </w:tcPr>
          <w:p w14:paraId="36F8B420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7" w:type="pct"/>
            <w:gridSpan w:val="2"/>
          </w:tcPr>
          <w:p w14:paraId="7E231034" w14:textId="2077E1E0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146" w:type="pct"/>
            <w:gridSpan w:val="2"/>
          </w:tcPr>
          <w:p w14:paraId="2231A044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64DE1077" w14:textId="52B64611" w:rsidR="00CC60A7" w:rsidRPr="00D31193" w:rsidRDefault="00D6443C" w:rsidP="00CC60A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148" w:type="pct"/>
            <w:gridSpan w:val="2"/>
          </w:tcPr>
          <w:p w14:paraId="362A952D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gridSpan w:val="2"/>
          </w:tcPr>
          <w:p w14:paraId="1AA9A110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94A1C0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14:paraId="790E32C4" w14:textId="418C0278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</w:tr>
      <w:tr w:rsidR="00CC60A7" w:rsidRPr="00D31193" w14:paraId="62CFF5DC" w14:textId="77777777" w:rsidTr="00E6633E">
        <w:tc>
          <w:tcPr>
            <w:tcW w:w="2325" w:type="pct"/>
            <w:gridSpan w:val="2"/>
          </w:tcPr>
          <w:p w14:paraId="161ACA04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 w:right="-19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อสังหาริมทรัพย์เพื่อการลงทุน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7" w:type="pct"/>
            <w:gridSpan w:val="2"/>
          </w:tcPr>
          <w:p w14:paraId="1CC4C855" w14:textId="75F06AFC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46" w:type="pct"/>
            <w:gridSpan w:val="2"/>
          </w:tcPr>
          <w:p w14:paraId="4446264B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5237D4AD" w14:textId="30FC863E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500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2"/>
          </w:tcPr>
          <w:p w14:paraId="42E6CAFD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gridSpan w:val="2"/>
          </w:tcPr>
          <w:p w14:paraId="2B061318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1748A0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14:paraId="4F49F1D9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60A7" w:rsidRPr="00D31193" w14:paraId="1BBB2852" w14:textId="77777777" w:rsidTr="00E6633E">
        <w:tc>
          <w:tcPr>
            <w:tcW w:w="2325" w:type="pct"/>
            <w:gridSpan w:val="2"/>
          </w:tcPr>
          <w:p w14:paraId="5F17E591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7" w:type="pct"/>
            <w:gridSpan w:val="2"/>
          </w:tcPr>
          <w:p w14:paraId="32CED40D" w14:textId="060AAE31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46" w:type="pct"/>
            <w:gridSpan w:val="2"/>
          </w:tcPr>
          <w:p w14:paraId="43A9D189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64D8544D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A26FE84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gridSpan w:val="2"/>
          </w:tcPr>
          <w:p w14:paraId="24FEE10D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10C740E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14:paraId="35CD301A" w14:textId="2F3CE347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</w:tr>
      <w:tr w:rsidR="00CC60A7" w:rsidRPr="00D31193" w14:paraId="5E07BE16" w14:textId="77777777" w:rsidTr="00E6633E">
        <w:tc>
          <w:tcPr>
            <w:tcW w:w="2325" w:type="pct"/>
            <w:gridSpan w:val="2"/>
          </w:tcPr>
          <w:p w14:paraId="76068137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587" w:type="pct"/>
            <w:gridSpan w:val="2"/>
          </w:tcPr>
          <w:p w14:paraId="72981A5B" w14:textId="19FBF39B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46" w:type="pct"/>
            <w:gridSpan w:val="2"/>
          </w:tcPr>
          <w:p w14:paraId="50380D2B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115E0B0F" w14:textId="098F1A2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2"/>
          </w:tcPr>
          <w:p w14:paraId="5FDAE928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gridSpan w:val="2"/>
          </w:tcPr>
          <w:p w14:paraId="6C2F91E6" w14:textId="77777777" w:rsidR="00CC60A7" w:rsidRPr="00D31193" w:rsidRDefault="00CC60A7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7FD13BF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14:paraId="42EB7581" w14:textId="56224236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</w:tr>
      <w:tr w:rsidR="00CC60A7" w:rsidRPr="00D31193" w14:paraId="630DC4BC" w14:textId="77777777" w:rsidTr="00E6633E">
        <w:tc>
          <w:tcPr>
            <w:tcW w:w="2325" w:type="pct"/>
            <w:gridSpan w:val="2"/>
          </w:tcPr>
          <w:p w14:paraId="6A14453B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7" w:type="pct"/>
            <w:gridSpan w:val="2"/>
          </w:tcPr>
          <w:p w14:paraId="26B0D036" w14:textId="59230058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146" w:type="pct"/>
            <w:gridSpan w:val="2"/>
          </w:tcPr>
          <w:p w14:paraId="6830710B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256DB380" w14:textId="2755DC7C" w:rsidR="00CC60A7" w:rsidRPr="00D31193" w:rsidRDefault="00D6443C" w:rsidP="00CC60A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48" w:type="pct"/>
            <w:gridSpan w:val="2"/>
          </w:tcPr>
          <w:p w14:paraId="7C8BFCAE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gridSpan w:val="2"/>
            <w:tcBorders>
              <w:bottom w:val="single" w:sz="4" w:space="0" w:color="auto"/>
            </w:tcBorders>
          </w:tcPr>
          <w:p w14:paraId="21698E7B" w14:textId="0545BBDF" w:rsidR="00CC60A7" w:rsidRPr="00D31193" w:rsidRDefault="00D6443C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</w:t>
            </w:r>
            <w:r w:rsidR="00CC60A7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149" w:type="pct"/>
          </w:tcPr>
          <w:p w14:paraId="698BD47B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14:paraId="34635DAF" w14:textId="7B42A8A7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CC60A7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</w:tr>
      <w:tr w:rsidR="00CC60A7" w:rsidRPr="00D31193" w14:paraId="657F7E34" w14:textId="77777777" w:rsidTr="00E6633E">
        <w:tc>
          <w:tcPr>
            <w:tcW w:w="2325" w:type="pct"/>
            <w:gridSpan w:val="2"/>
          </w:tcPr>
          <w:p w14:paraId="2241490C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C28A7" w14:textId="76E408ED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 w:hanging="6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146" w:type="pct"/>
            <w:gridSpan w:val="2"/>
          </w:tcPr>
          <w:p w14:paraId="2AD05999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0A0EA3" w14:textId="24B15907" w:rsidR="00CC60A7" w:rsidRPr="00D31193" w:rsidRDefault="00D6443C" w:rsidP="00CC60A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148" w:type="pct"/>
            <w:gridSpan w:val="2"/>
          </w:tcPr>
          <w:p w14:paraId="1AE044B4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B87DCA" w14:textId="568842A8" w:rsidR="00CC60A7" w:rsidRPr="00D31193" w:rsidRDefault="00D6443C" w:rsidP="00CC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149" w:type="pct"/>
          </w:tcPr>
          <w:p w14:paraId="48BE8466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FEA2AF9" w14:textId="63A3E7AD" w:rsidR="00CC60A7" w:rsidRPr="00D31193" w:rsidRDefault="00D6443C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CC60A7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</w:tr>
    </w:tbl>
    <w:p w14:paraId="6719725F" w14:textId="77777777" w:rsidR="00727EC6" w:rsidRPr="00D31193" w:rsidRDefault="00727EC6">
      <w:pPr>
        <w:rPr>
          <w:sz w:val="30"/>
          <w:szCs w:val="30"/>
        </w:rPr>
      </w:pPr>
    </w:p>
    <w:tbl>
      <w:tblPr>
        <w:tblW w:w="9249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727EC6" w:rsidRPr="00D31193" w14:paraId="41975DEF" w14:textId="77777777" w:rsidTr="00CC60A7">
        <w:tc>
          <w:tcPr>
            <w:tcW w:w="2329" w:type="pct"/>
            <w:shd w:val="clear" w:color="auto" w:fill="auto"/>
          </w:tcPr>
          <w:p w14:paraId="56458C6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71" w:type="pct"/>
            <w:gridSpan w:val="7"/>
            <w:vAlign w:val="bottom"/>
          </w:tcPr>
          <w:p w14:paraId="4528998C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EC6" w:rsidRPr="00D31193" w14:paraId="2C1B3B69" w14:textId="77777777" w:rsidTr="00CC60A7">
        <w:tc>
          <w:tcPr>
            <w:tcW w:w="2329" w:type="pct"/>
            <w:shd w:val="clear" w:color="auto" w:fill="auto"/>
          </w:tcPr>
          <w:p w14:paraId="66FB7E00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591DC095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6571F44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5FB489E7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27EC6" w:rsidRPr="00D31193" w14:paraId="17114855" w14:textId="77777777" w:rsidTr="00C907FE">
        <w:tc>
          <w:tcPr>
            <w:tcW w:w="2329" w:type="pct"/>
            <w:shd w:val="clear" w:color="auto" w:fill="auto"/>
          </w:tcPr>
          <w:p w14:paraId="2BC2F27A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70DD0929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6AB557BD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49F3D297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29E2B809" w14:textId="1C713954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</w:t>
            </w:r>
            <w:r w:rsidR="00727EC6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79BAE83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26A7F1D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</w:p>
          <w:p w14:paraId="1A9B30D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4EAC54A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4389A9B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4A900386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14:paraId="11E4160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762CF489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5AE133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72252BE1" w14:textId="033BFF5B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27EC6" w:rsidRPr="00D31193" w14:paraId="46F21EC5" w14:textId="77777777" w:rsidTr="00CC60A7">
        <w:tc>
          <w:tcPr>
            <w:tcW w:w="2329" w:type="pct"/>
          </w:tcPr>
          <w:p w14:paraId="0D10A672" w14:textId="1A3E9853" w:rsidR="00727EC6" w:rsidRPr="00D3119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71" w:type="pct"/>
            <w:gridSpan w:val="7"/>
          </w:tcPr>
          <w:p w14:paraId="52CE146B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27EC6" w:rsidRPr="00D31193" w14:paraId="7CBFF62B" w14:textId="77777777" w:rsidTr="00CC60A7">
        <w:tc>
          <w:tcPr>
            <w:tcW w:w="3743" w:type="pct"/>
            <w:gridSpan w:val="5"/>
          </w:tcPr>
          <w:p w14:paraId="5193337F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172B775D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798EF7A9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AC5088" w:rsidRPr="00D31193" w14:paraId="560DF0ED" w14:textId="77777777" w:rsidTr="00C907FE">
        <w:tc>
          <w:tcPr>
            <w:tcW w:w="2329" w:type="pct"/>
          </w:tcPr>
          <w:p w14:paraId="6B53BF7D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582" w:type="pct"/>
          </w:tcPr>
          <w:p w14:paraId="06E5FF99" w14:textId="67322888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6" w:type="pct"/>
          </w:tcPr>
          <w:p w14:paraId="408B3453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7632048" w14:textId="7EA32106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70DA329C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DD47D4F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D83C9A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1199D85C" w14:textId="2218091B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</w:tr>
      <w:tr w:rsidR="00AC5088" w:rsidRPr="00D31193" w14:paraId="783B03BA" w14:textId="77777777" w:rsidTr="00C907FE">
        <w:tc>
          <w:tcPr>
            <w:tcW w:w="2329" w:type="pct"/>
          </w:tcPr>
          <w:p w14:paraId="6FE09414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สินค้าคงเหลือ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159DB742" w14:textId="508BD6B8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46" w:type="pct"/>
          </w:tcPr>
          <w:p w14:paraId="5E8C1958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FB531EA" w14:textId="2A91CD96" w:rsidR="00AC5088" w:rsidRPr="00D31193" w:rsidRDefault="00D6443C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150" w:type="pct"/>
          </w:tcPr>
          <w:p w14:paraId="2548BBE5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25D0A84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697158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2E45DD" w14:textId="7B785639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</w:p>
        </w:tc>
      </w:tr>
      <w:tr w:rsidR="00AC5088" w:rsidRPr="00D31193" w14:paraId="7A8173E5" w14:textId="77777777" w:rsidTr="00C907FE">
        <w:tc>
          <w:tcPr>
            <w:tcW w:w="2329" w:type="pct"/>
          </w:tcPr>
          <w:p w14:paraId="2BCC2C1E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52C55616" w14:textId="4B7AD20F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7784660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</w:tcPr>
          <w:p w14:paraId="2D4A104D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D602F05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DF88C83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33523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62E4B1AF" w14:textId="4A5E6F97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AC5088" w:rsidRPr="00D31193" w14:paraId="0ABB4156" w14:textId="77777777" w:rsidTr="00C907FE">
        <w:tc>
          <w:tcPr>
            <w:tcW w:w="2329" w:type="pct"/>
          </w:tcPr>
          <w:p w14:paraId="5348098F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0DA3860C" w14:textId="31B56CB3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46" w:type="pct"/>
          </w:tcPr>
          <w:p w14:paraId="555A3EB1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223FF52" w14:textId="47A83F78" w:rsidR="00AC5088" w:rsidRPr="00D31193" w:rsidRDefault="00D6443C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50" w:type="pct"/>
          </w:tcPr>
          <w:p w14:paraId="3A06994C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A33CE68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82357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E48D25E" w14:textId="34F5B8B2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982</w:t>
            </w:r>
          </w:p>
        </w:tc>
      </w:tr>
      <w:tr w:rsidR="00AC5088" w:rsidRPr="00D31193" w14:paraId="20BB23CE" w14:textId="77777777" w:rsidTr="00C907FE">
        <w:tc>
          <w:tcPr>
            <w:tcW w:w="2329" w:type="pct"/>
          </w:tcPr>
          <w:p w14:paraId="4CC623E8" w14:textId="3387083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685C66CD" w14:textId="63AFF379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6" w:type="pct"/>
          </w:tcPr>
          <w:p w14:paraId="3BE0B96A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735E369" w14:textId="5FDAA63C" w:rsidR="00AC5088" w:rsidRPr="00D31193" w:rsidRDefault="00D6443C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50" w:type="pct"/>
          </w:tcPr>
          <w:p w14:paraId="29620D0F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19BD117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1B134A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3CACBA" w14:textId="0807749A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AC5088" w:rsidRPr="00D31193" w14:paraId="6A225034" w14:textId="77777777" w:rsidTr="00C907FE">
        <w:tc>
          <w:tcPr>
            <w:tcW w:w="2329" w:type="pct"/>
          </w:tcPr>
          <w:p w14:paraId="46594D35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AF3CD02" w14:textId="2354AA64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46" w:type="pct"/>
          </w:tcPr>
          <w:p w14:paraId="260CAF01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FA274C8" w14:textId="2638319D" w:rsidR="00AC5088" w:rsidRPr="00D31193" w:rsidRDefault="00D6443C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C5088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50" w:type="pct"/>
          </w:tcPr>
          <w:p w14:paraId="2666F812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479517" w14:textId="233B07DB" w:rsidR="00AC5088" w:rsidRPr="00D31193" w:rsidRDefault="00D6443C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148" w:type="pct"/>
          </w:tcPr>
          <w:p w14:paraId="702F894A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AB2D856" w14:textId="5974509D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886</w:t>
            </w:r>
          </w:p>
        </w:tc>
      </w:tr>
      <w:tr w:rsidR="00AC5088" w:rsidRPr="00D31193" w14:paraId="49CCDC07" w14:textId="77777777" w:rsidTr="00C907FE">
        <w:tc>
          <w:tcPr>
            <w:tcW w:w="2329" w:type="pct"/>
          </w:tcPr>
          <w:p w14:paraId="416BC97C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1D77C8" w14:textId="04FAA462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6" w:type="pct"/>
          </w:tcPr>
          <w:p w14:paraId="0889166A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E2DA36C" w14:textId="79D16602" w:rsidR="00AC5088" w:rsidRPr="00D31193" w:rsidRDefault="00D6443C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150" w:type="pct"/>
          </w:tcPr>
          <w:p w14:paraId="07E32195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F8BFF36" w14:textId="32E47A6D" w:rsidR="00AC5088" w:rsidRPr="00D31193" w:rsidRDefault="00D6443C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148" w:type="pct"/>
          </w:tcPr>
          <w:p w14:paraId="28CA894B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D01D171" w14:textId="709DD496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404</w:t>
            </w:r>
          </w:p>
        </w:tc>
      </w:tr>
    </w:tbl>
    <w:p w14:paraId="17DB6890" w14:textId="77777777" w:rsidR="00CC60A7" w:rsidRPr="00D31193" w:rsidRDefault="00CC60A7">
      <w:r w:rsidRPr="00D31193">
        <w:br w:type="page"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16"/>
        <w:gridCol w:w="1081"/>
        <w:gridCol w:w="271"/>
        <w:gridCol w:w="1001"/>
        <w:gridCol w:w="276"/>
        <w:gridCol w:w="992"/>
        <w:gridCol w:w="273"/>
        <w:gridCol w:w="1060"/>
      </w:tblGrid>
      <w:tr w:rsidR="00AC5088" w:rsidRPr="00D31193" w14:paraId="7BC6D361" w14:textId="77777777" w:rsidTr="00727EC6">
        <w:tc>
          <w:tcPr>
            <w:tcW w:w="2328" w:type="pct"/>
            <w:shd w:val="clear" w:color="auto" w:fill="auto"/>
          </w:tcPr>
          <w:p w14:paraId="68A6710C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</w:p>
        </w:tc>
        <w:tc>
          <w:tcPr>
            <w:tcW w:w="2672" w:type="pct"/>
            <w:gridSpan w:val="7"/>
            <w:vAlign w:val="bottom"/>
          </w:tcPr>
          <w:p w14:paraId="544BD212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088" w:rsidRPr="00D31193" w14:paraId="077194B3" w14:textId="77777777" w:rsidTr="00727EC6">
        <w:tc>
          <w:tcPr>
            <w:tcW w:w="2328" w:type="pct"/>
            <w:shd w:val="clear" w:color="auto" w:fill="auto"/>
          </w:tcPr>
          <w:p w14:paraId="15A81E16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14:paraId="6D96F08E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7" w:type="pct"/>
            <w:gridSpan w:val="5"/>
            <w:tcBorders>
              <w:bottom w:val="single" w:sz="4" w:space="0" w:color="auto"/>
            </w:tcBorders>
            <w:vAlign w:val="bottom"/>
          </w:tcPr>
          <w:p w14:paraId="52976B20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2" w:type="pct"/>
            <w:vAlign w:val="bottom"/>
          </w:tcPr>
          <w:p w14:paraId="15F58810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C5088" w:rsidRPr="00D31193" w14:paraId="245855B2" w14:textId="77777777" w:rsidTr="00727EC6">
        <w:tc>
          <w:tcPr>
            <w:tcW w:w="2328" w:type="pct"/>
            <w:shd w:val="clear" w:color="auto" w:fill="auto"/>
          </w:tcPr>
          <w:p w14:paraId="2B624410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73D9D3A8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0699B691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3" w:type="pct"/>
            <w:vAlign w:val="bottom"/>
          </w:tcPr>
          <w:p w14:paraId="51FD86C2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06278F28" w14:textId="4B6BBE1C" w:rsidR="00AC5088" w:rsidRPr="00D31193" w:rsidRDefault="00D6443C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AC5088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C5088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</w:t>
            </w:r>
            <w:r w:rsidR="00AC5088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36AB9A5E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04DE1C3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</w:p>
          <w:p w14:paraId="76DAD8F8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9" w:type="pct"/>
            <w:vAlign w:val="bottom"/>
          </w:tcPr>
          <w:p w14:paraId="44C287EC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75E53CE0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765D5CE6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14:paraId="76C1E9C0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7" w:type="pct"/>
            <w:vAlign w:val="bottom"/>
          </w:tcPr>
          <w:p w14:paraId="083150E2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6F89164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68EE985F" w14:textId="671707E9" w:rsidR="00AC5088" w:rsidRPr="00D31193" w:rsidRDefault="00D6443C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AC5088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C5088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AC5088" w:rsidRPr="00D31193" w14:paraId="1881C74F" w14:textId="77777777" w:rsidTr="00727EC6">
        <w:tc>
          <w:tcPr>
            <w:tcW w:w="2328" w:type="pct"/>
          </w:tcPr>
          <w:p w14:paraId="6BDC57B1" w14:textId="3F6EB4EF" w:rsidR="00AC5088" w:rsidRPr="00D31193" w:rsidRDefault="00D6443C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72" w:type="pct"/>
            <w:gridSpan w:val="7"/>
          </w:tcPr>
          <w:p w14:paraId="7F1D0CD2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5088" w:rsidRPr="00D31193" w14:paraId="7249BAD2" w14:textId="77777777" w:rsidTr="00727EC6">
        <w:tc>
          <w:tcPr>
            <w:tcW w:w="3746" w:type="pct"/>
            <w:gridSpan w:val="5"/>
          </w:tcPr>
          <w:p w14:paraId="45C7CE48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5" w:type="pct"/>
          </w:tcPr>
          <w:p w14:paraId="1D417CEB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19" w:type="pct"/>
            <w:gridSpan w:val="2"/>
          </w:tcPr>
          <w:p w14:paraId="74621843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AC5088" w:rsidRPr="00D31193" w14:paraId="5C7E4280" w14:textId="77777777" w:rsidTr="00727EC6">
        <w:tc>
          <w:tcPr>
            <w:tcW w:w="2328" w:type="pct"/>
          </w:tcPr>
          <w:p w14:paraId="11910D7E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583" w:type="pct"/>
          </w:tcPr>
          <w:p w14:paraId="04BF505A" w14:textId="1B0B9936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46" w:type="pct"/>
          </w:tcPr>
          <w:p w14:paraId="3A7A3B4D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</w:tcPr>
          <w:p w14:paraId="7E41D20F" w14:textId="0EC31FE4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3E248887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1A967F48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9DB7A3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2F9AB0D2" w14:textId="06D1F7FE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</w:tr>
      <w:tr w:rsidR="00AC5088" w:rsidRPr="00D31193" w14:paraId="44F405AE" w14:textId="77777777" w:rsidTr="00727EC6">
        <w:tc>
          <w:tcPr>
            <w:tcW w:w="2328" w:type="pct"/>
          </w:tcPr>
          <w:p w14:paraId="72CA1D03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สินค้าคงเหลือ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3" w:type="pct"/>
          </w:tcPr>
          <w:p w14:paraId="4EC7E73D" w14:textId="35E95362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46" w:type="pct"/>
          </w:tcPr>
          <w:p w14:paraId="65FEDF68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</w:tcPr>
          <w:p w14:paraId="7DCD8739" w14:textId="354F08D6" w:rsidR="00AC5088" w:rsidRPr="00D31193" w:rsidRDefault="00D6443C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49" w:type="pct"/>
          </w:tcPr>
          <w:p w14:paraId="50C98BDE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5F07AEB8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C6B856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169A9FE0" w14:textId="291C3225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</w:tr>
      <w:tr w:rsidR="00AC5088" w:rsidRPr="00D31193" w14:paraId="71E77055" w14:textId="77777777" w:rsidTr="00727EC6">
        <w:tc>
          <w:tcPr>
            <w:tcW w:w="2328" w:type="pct"/>
          </w:tcPr>
          <w:p w14:paraId="608AAB9E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158" w:right="-10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3" w:type="pct"/>
          </w:tcPr>
          <w:p w14:paraId="42E6AA35" w14:textId="5231C274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46" w:type="pct"/>
          </w:tcPr>
          <w:p w14:paraId="261C9CFB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BF07FA" w14:textId="777FD5BB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65A1BD89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08F1280F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9A8185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10679C64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5088" w:rsidRPr="00D31193" w14:paraId="36335286" w14:textId="77777777" w:rsidTr="00727EC6">
        <w:tc>
          <w:tcPr>
            <w:tcW w:w="2328" w:type="pct"/>
          </w:tcPr>
          <w:p w14:paraId="56CD5C12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3" w:type="pct"/>
          </w:tcPr>
          <w:p w14:paraId="1F520DA9" w14:textId="2D8014E3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29E2CE2F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7D0CA6FB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6ED714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5C3E09AF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065C3C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360D4596" w14:textId="23D162BC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AC5088" w:rsidRPr="00D31193" w14:paraId="10AD0EC3" w14:textId="77777777" w:rsidTr="00727EC6">
        <w:tc>
          <w:tcPr>
            <w:tcW w:w="2328" w:type="pct"/>
          </w:tcPr>
          <w:p w14:paraId="69F1C002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3" w:type="pct"/>
          </w:tcPr>
          <w:p w14:paraId="7A600B0D" w14:textId="21F14975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46" w:type="pct"/>
          </w:tcPr>
          <w:p w14:paraId="5194FB5D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</w:tcPr>
          <w:p w14:paraId="5B7C128C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1E0770D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5B4400AB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DA7CE2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0AF5BF00" w14:textId="250BCFB2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</w:tr>
      <w:tr w:rsidR="00AC5088" w:rsidRPr="00D31193" w14:paraId="71851C8A" w14:textId="77777777" w:rsidTr="00727EC6">
        <w:tc>
          <w:tcPr>
            <w:tcW w:w="2328" w:type="pct"/>
          </w:tcPr>
          <w:p w14:paraId="5A1C0550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583" w:type="pct"/>
          </w:tcPr>
          <w:p w14:paraId="0004A9EE" w14:textId="2A662A8A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46" w:type="pct"/>
          </w:tcPr>
          <w:p w14:paraId="4DF7B719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</w:tcPr>
          <w:p w14:paraId="3338174C" w14:textId="0D6DA166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9E27E74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5119D253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A69E1B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210C577D" w14:textId="10A45326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</w:tr>
      <w:tr w:rsidR="00AC5088" w:rsidRPr="00D31193" w14:paraId="2E6E5730" w14:textId="77777777" w:rsidTr="00727EC6">
        <w:tc>
          <w:tcPr>
            <w:tcW w:w="2328" w:type="pct"/>
          </w:tcPr>
          <w:p w14:paraId="1AA4DAF0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16FE5F4" w14:textId="3595C8BA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146" w:type="pct"/>
          </w:tcPr>
          <w:p w14:paraId="7CD5A764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B839ACB" w14:textId="60E54A3E" w:rsidR="00AC5088" w:rsidRPr="00D31193" w:rsidRDefault="00D6443C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AC5088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9" w:type="pct"/>
          </w:tcPr>
          <w:p w14:paraId="72D63423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E9B0D1E" w14:textId="7C18EBED" w:rsidR="00AC5088" w:rsidRPr="00D31193" w:rsidRDefault="00D6443C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</w:t>
            </w:r>
            <w:r w:rsidR="00AC5088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47" w:type="pct"/>
          </w:tcPr>
          <w:p w14:paraId="3D52E8AD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0B51834" w14:textId="637B0340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</w:p>
        </w:tc>
      </w:tr>
      <w:tr w:rsidR="00AC5088" w:rsidRPr="00D31193" w14:paraId="6D44651B" w14:textId="77777777" w:rsidTr="00727EC6">
        <w:tc>
          <w:tcPr>
            <w:tcW w:w="2328" w:type="pct"/>
          </w:tcPr>
          <w:p w14:paraId="5A138D2D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B1BCECA" w14:textId="443728F2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46" w:type="pct"/>
          </w:tcPr>
          <w:p w14:paraId="34D8F44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21EFF10" w14:textId="1E95CFBA" w:rsidR="00AC5088" w:rsidRPr="00D31193" w:rsidRDefault="00D6443C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149" w:type="pct"/>
          </w:tcPr>
          <w:p w14:paraId="7A2BCB0C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D197B14" w14:textId="0F71F09E" w:rsidR="00AC5088" w:rsidRPr="00D31193" w:rsidRDefault="00D6443C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47" w:type="pct"/>
          </w:tcPr>
          <w:p w14:paraId="5593987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4BE95D" w14:textId="23AE3E58" w:rsidR="00AC5088" w:rsidRPr="00D31193" w:rsidRDefault="00D6443C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73E7B238" w14:textId="77777777" w:rsidR="00727EC6" w:rsidRPr="00D31193" w:rsidRDefault="00727EC6">
      <w:pPr>
        <w:rPr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4"/>
        <w:gridCol w:w="980"/>
        <w:gridCol w:w="1072"/>
        <w:gridCol w:w="271"/>
        <w:gridCol w:w="992"/>
        <w:gridCol w:w="271"/>
        <w:gridCol w:w="990"/>
        <w:gridCol w:w="273"/>
        <w:gridCol w:w="1077"/>
      </w:tblGrid>
      <w:tr w:rsidR="00727EC6" w:rsidRPr="00D31193" w14:paraId="652B6991" w14:textId="77777777" w:rsidTr="00AC5088">
        <w:tc>
          <w:tcPr>
            <w:tcW w:w="2333" w:type="pct"/>
            <w:gridSpan w:val="2"/>
          </w:tcPr>
          <w:p w14:paraId="1AAD0076" w14:textId="739E7DDD" w:rsidR="00727EC6" w:rsidRPr="00D31193" w:rsidRDefault="00727EC6" w:rsidP="00727EC6">
            <w:pPr>
              <w:pStyle w:val="a"/>
              <w:tabs>
                <w:tab w:val="clear" w:pos="1080"/>
              </w:tabs>
              <w:ind w:left="90" w:hanging="110"/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259" w:type="pct"/>
            <w:gridSpan w:val="3"/>
          </w:tcPr>
          <w:p w14:paraId="79F77AEB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6337139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1E8B6842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EC6" w:rsidRPr="00D31193" w14:paraId="47141D45" w14:textId="77777777" w:rsidTr="00AC5088">
        <w:trPr>
          <w:trHeight w:val="434"/>
        </w:trPr>
        <w:tc>
          <w:tcPr>
            <w:tcW w:w="1804" w:type="pct"/>
          </w:tcPr>
          <w:p w14:paraId="4D7DC55A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D08FA30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0C73043E" w14:textId="0B016816" w:rsidR="00727EC6" w:rsidRPr="00D31193" w:rsidRDefault="00D6443C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tcBorders>
              <w:left w:val="nil"/>
            </w:tcBorders>
          </w:tcPr>
          <w:p w14:paraId="33767B4B" w14:textId="77777777" w:rsidR="00727EC6" w:rsidRPr="00D31193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364ABA2" w14:textId="139FEFCE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14:paraId="28195951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F844EBE" w14:textId="41B7DC0A" w:rsidR="00727EC6" w:rsidRPr="00D31193" w:rsidRDefault="00D6443C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41CDB274" w14:textId="77777777" w:rsidR="00727EC6" w:rsidRPr="00D31193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B43E77B" w14:textId="0D4CEDDF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727EC6" w:rsidRPr="00D31193" w14:paraId="5BB36C81" w14:textId="77777777" w:rsidTr="00AC5088">
        <w:trPr>
          <w:trHeight w:val="434"/>
        </w:trPr>
        <w:tc>
          <w:tcPr>
            <w:tcW w:w="1804" w:type="pct"/>
          </w:tcPr>
          <w:p w14:paraId="69B3B3C2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E04158F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67" w:type="pct"/>
            <w:gridSpan w:val="7"/>
          </w:tcPr>
          <w:p w14:paraId="6DBBE0FE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5088" w:rsidRPr="00D31193" w14:paraId="75866693" w14:textId="77777777" w:rsidTr="00AC5088">
        <w:tc>
          <w:tcPr>
            <w:tcW w:w="1804" w:type="pct"/>
          </w:tcPr>
          <w:p w14:paraId="0D567100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90" w:hanging="1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ยอดขาดทุนทางภาษี</w:t>
            </w:r>
          </w:p>
        </w:tc>
        <w:tc>
          <w:tcPr>
            <w:tcW w:w="529" w:type="pct"/>
          </w:tcPr>
          <w:p w14:paraId="4839C233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ADBF704" w14:textId="66C191AC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46" w:type="pct"/>
          </w:tcPr>
          <w:p w14:paraId="13A04227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61682A7" w14:textId="2D8CA490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AC5088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6" w:type="pct"/>
          </w:tcPr>
          <w:p w14:paraId="289EE1CA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248C0CC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C1937B6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E7B26A6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5088" w:rsidRPr="00D31193" w14:paraId="23E249DC" w14:textId="77777777" w:rsidTr="00AC5088">
        <w:tc>
          <w:tcPr>
            <w:tcW w:w="1804" w:type="pct"/>
          </w:tcPr>
          <w:p w14:paraId="4019FF0D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90" w:hanging="1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29" w:type="pct"/>
          </w:tcPr>
          <w:p w14:paraId="405A740F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9233139" w14:textId="4C7FA298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46" w:type="pct"/>
          </w:tcPr>
          <w:p w14:paraId="06244661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8ACB594" w14:textId="072A26B0" w:rsidR="00AC5088" w:rsidRPr="00D31193" w:rsidRDefault="00D6443C" w:rsidP="00AC50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AC5088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6" w:type="pct"/>
          </w:tcPr>
          <w:p w14:paraId="54BECD66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6DAABB4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F9F692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9754B9A" w14:textId="77777777" w:rsidR="00AC5088" w:rsidRPr="00D31193" w:rsidRDefault="00AC5088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383A9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2C7923" w14:textId="632C42A6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5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 w:hint="cs"/>
          <w:sz w:val="30"/>
          <w:szCs w:val="30"/>
          <w:cs/>
        </w:rPr>
        <w:t xml:space="preserve">ขาดทุนทางภาษีของบริษัทย่อยจะสิ้นอายุในปี </w:t>
      </w:r>
      <w:r w:rsidR="00D6443C" w:rsidRPr="00D31193">
        <w:rPr>
          <w:rFonts w:ascii="Angsana New" w:hAnsi="Angsana New"/>
          <w:sz w:val="30"/>
          <w:szCs w:val="30"/>
        </w:rPr>
        <w:t>2564</w:t>
      </w:r>
      <w:r w:rsidRPr="00D31193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</w:p>
    <w:p w14:paraId="00301C18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14:paraId="5E605118" w14:textId="77777777" w:rsidR="00CC60A7" w:rsidRPr="00D31193" w:rsidRDefault="00CC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50B2793E" w14:textId="682CF1D6" w:rsidR="006C3058" w:rsidRPr="00D31193" w:rsidRDefault="00D6443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29</w:t>
      </w:r>
      <w:r w:rsidR="006C3058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C3058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กำไรต่อหุ้น</w:t>
      </w:r>
    </w:p>
    <w:p w14:paraId="69E22606" w14:textId="77777777" w:rsidR="004D5CDB" w:rsidRPr="00554CE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5"/>
        <w:gridCol w:w="270"/>
        <w:gridCol w:w="1083"/>
        <w:gridCol w:w="270"/>
        <w:gridCol w:w="1070"/>
      </w:tblGrid>
      <w:tr w:rsidR="004D5CDB" w:rsidRPr="00D31193" w14:paraId="0CAA4E03" w14:textId="77777777" w:rsidTr="00727EC6">
        <w:tc>
          <w:tcPr>
            <w:tcW w:w="2207" w:type="pct"/>
          </w:tcPr>
          <w:p w14:paraId="23D9AEF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14:paraId="711AEE9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13FBFB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75A9C2F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EC6" w:rsidRPr="00D31193" w14:paraId="04A24EE7" w14:textId="77777777" w:rsidTr="00727EC6">
        <w:trPr>
          <w:trHeight w:val="434"/>
        </w:trPr>
        <w:tc>
          <w:tcPr>
            <w:tcW w:w="2207" w:type="pct"/>
          </w:tcPr>
          <w:p w14:paraId="7C7F845B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3058AE6" w14:textId="5C9A218E" w:rsidR="00727EC6" w:rsidRPr="00D31193" w:rsidRDefault="00D6443C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  <w:tcBorders>
              <w:left w:val="nil"/>
            </w:tcBorders>
          </w:tcPr>
          <w:p w14:paraId="46AE6C80" w14:textId="77777777" w:rsidR="00727EC6" w:rsidRPr="00D31193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C854743" w14:textId="2A4219CD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100BAA3D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8E91EB" w14:textId="0E8CAC6F" w:rsidR="00727EC6" w:rsidRPr="00D31193" w:rsidRDefault="00D6443C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3A80C135" w14:textId="77777777" w:rsidR="00727EC6" w:rsidRPr="00D31193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880EA1D" w14:textId="6B7030AD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4D5CDB" w:rsidRPr="00D31193" w14:paraId="4F309325" w14:textId="77777777" w:rsidTr="00727EC6">
        <w:trPr>
          <w:trHeight w:val="434"/>
        </w:trPr>
        <w:tc>
          <w:tcPr>
            <w:tcW w:w="2207" w:type="pct"/>
          </w:tcPr>
          <w:p w14:paraId="61B9AAD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7"/>
          </w:tcPr>
          <w:p w14:paraId="2ADBD96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/พันหุ้น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D5CDB" w:rsidRPr="00D31193" w14:paraId="2029F837" w14:textId="77777777" w:rsidTr="00727EC6">
        <w:trPr>
          <w:trHeight w:val="434"/>
        </w:trPr>
        <w:tc>
          <w:tcPr>
            <w:tcW w:w="2207" w:type="pct"/>
          </w:tcPr>
          <w:p w14:paraId="1589D1E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กำไรที่เป็นส่วนขอ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ผู้ถือหุ้นสามัญ</w:t>
            </w:r>
          </w:p>
          <w:p w14:paraId="63464E20" w14:textId="238174AA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1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3" w:type="pct"/>
            <w:gridSpan w:val="7"/>
          </w:tcPr>
          <w:p w14:paraId="1B301F3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4D5CDB" w:rsidRPr="00D31193" w14:paraId="79583B92" w14:textId="77777777" w:rsidTr="00727EC6">
        <w:tc>
          <w:tcPr>
            <w:tcW w:w="2207" w:type="pct"/>
          </w:tcPr>
          <w:p w14:paraId="0524262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588" w:type="pct"/>
            <w:vAlign w:val="bottom"/>
          </w:tcPr>
          <w:p w14:paraId="56D88DA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BEC6D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DFD08B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50508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A2EBB7E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DDB7FD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C3C48E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EC6" w:rsidRPr="00D31193" w14:paraId="5B40DFCE" w14:textId="77777777" w:rsidTr="00727EC6">
        <w:tc>
          <w:tcPr>
            <w:tcW w:w="2207" w:type="pct"/>
          </w:tcPr>
          <w:p w14:paraId="48F254E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สามัญของบริษัท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3AF6441" w14:textId="5F4BD9E6" w:rsidR="00727EC6" w:rsidRPr="00D31193" w:rsidRDefault="00D6443C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557</w:t>
            </w:r>
            <w:r w:rsidR="00CB790F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7" w:type="pct"/>
          </w:tcPr>
          <w:p w14:paraId="4AA5D8A5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7751346" w14:textId="6D59E771" w:rsidR="00727EC6" w:rsidRPr="00D31193" w:rsidRDefault="00D6443C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571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47" w:type="pct"/>
          </w:tcPr>
          <w:p w14:paraId="41713C65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3026D1F9" w14:textId="719A6F1D" w:rsidR="00727EC6" w:rsidRPr="00D31193" w:rsidRDefault="00D6443C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549</w:t>
            </w:r>
            <w:r w:rsidR="00CB790F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47" w:type="pct"/>
          </w:tcPr>
          <w:p w14:paraId="5C520AC8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527485E1" w14:textId="06993702" w:rsidR="00727EC6" w:rsidRPr="00D31193" w:rsidRDefault="00D6443C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</w:tr>
      <w:tr w:rsidR="00BB6FE2" w:rsidRPr="00D31193" w14:paraId="1E988D23" w14:textId="77777777" w:rsidTr="00BB6FE2">
        <w:tc>
          <w:tcPr>
            <w:tcW w:w="2207" w:type="pct"/>
          </w:tcPr>
          <w:p w14:paraId="7C448414" w14:textId="77777777" w:rsidR="00BB6FE2" w:rsidRPr="00D31193" w:rsidRDefault="00BB6FE2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B8BDAD0" w14:textId="77777777" w:rsidR="00BB6FE2" w:rsidRPr="00D31193" w:rsidRDefault="00BB6FE2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F565EF6" w14:textId="77777777" w:rsidR="00BB6FE2" w:rsidRPr="00D31193" w:rsidRDefault="00BB6FE2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F85F7E1" w14:textId="77777777" w:rsidR="00BB6FE2" w:rsidRPr="00D31193" w:rsidRDefault="00BB6FE2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1835DF6" w14:textId="77777777" w:rsidR="00BB6FE2" w:rsidRPr="00D31193" w:rsidRDefault="00BB6FE2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7B87D70" w14:textId="77777777" w:rsidR="00BB6FE2" w:rsidRPr="00D31193" w:rsidRDefault="00BB6FE2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BB0E7B7" w14:textId="77777777" w:rsidR="00BB6FE2" w:rsidRPr="00D31193" w:rsidRDefault="00BB6FE2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CB60988" w14:textId="77777777" w:rsidR="00BB6FE2" w:rsidRPr="00D31193" w:rsidRDefault="00BB6FE2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6FE2" w:rsidRPr="00D31193" w14:paraId="00A5D221" w14:textId="77777777" w:rsidTr="00BB6FE2">
        <w:tc>
          <w:tcPr>
            <w:tcW w:w="2207" w:type="pct"/>
          </w:tcPr>
          <w:p w14:paraId="5C1FE5E9" w14:textId="29980D0C" w:rsidR="00BB6FE2" w:rsidRPr="00BB6FE2" w:rsidRDefault="00BB6FE2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B6F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8" w:type="pct"/>
            <w:vAlign w:val="bottom"/>
          </w:tcPr>
          <w:p w14:paraId="4EC40B5D" w14:textId="77777777" w:rsidR="00BB6FE2" w:rsidRPr="00D31193" w:rsidRDefault="00BB6FE2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F4C1F4" w14:textId="77777777" w:rsidR="00BB6FE2" w:rsidRPr="00D31193" w:rsidRDefault="00BB6FE2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5C19F4F" w14:textId="77777777" w:rsidR="00BB6FE2" w:rsidRPr="00D31193" w:rsidRDefault="00BB6FE2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09623A" w14:textId="77777777" w:rsidR="00BB6FE2" w:rsidRPr="00D31193" w:rsidRDefault="00BB6FE2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30A44AD" w14:textId="77777777" w:rsidR="00BB6FE2" w:rsidRPr="00D31193" w:rsidRDefault="00BB6FE2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BF9997C" w14:textId="77777777" w:rsidR="00BB6FE2" w:rsidRPr="00D31193" w:rsidRDefault="00BB6FE2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181EE75" w14:textId="77777777" w:rsidR="00BB6FE2" w:rsidRPr="00D31193" w:rsidRDefault="00BB6FE2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43BE7" w:rsidRPr="00D31193" w14:paraId="3149EBC3" w14:textId="77777777" w:rsidTr="00543BE7">
        <w:tc>
          <w:tcPr>
            <w:tcW w:w="2207" w:type="pct"/>
          </w:tcPr>
          <w:p w14:paraId="6E0FC07A" w14:textId="52D4FDEA" w:rsidR="00543BE7" w:rsidRPr="00BB6FE2" w:rsidRDefault="00543BE7" w:rsidP="0054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6FE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3F5D6B">
              <w:rPr>
                <w:rFonts w:ascii="Angsana New" w:hAnsi="Angsana New"/>
                <w:sz w:val="30"/>
                <w:szCs w:val="30"/>
              </w:rPr>
              <w:t>1</w:t>
            </w:r>
            <w:r w:rsidRPr="00BB6FE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8" w:type="pct"/>
            <w:vAlign w:val="bottom"/>
          </w:tcPr>
          <w:p w14:paraId="6D57F9C2" w14:textId="6095A375" w:rsidR="00543BE7" w:rsidRPr="00543BE7" w:rsidRDefault="00543BE7" w:rsidP="00543BE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947,962</w:t>
            </w:r>
          </w:p>
        </w:tc>
        <w:tc>
          <w:tcPr>
            <w:tcW w:w="147" w:type="pct"/>
          </w:tcPr>
          <w:p w14:paraId="631587FA" w14:textId="77777777" w:rsidR="00543BE7" w:rsidRPr="00543BE7" w:rsidRDefault="00543BE7" w:rsidP="00543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C0E6F71" w14:textId="43681A92" w:rsidR="00543BE7" w:rsidRPr="00543BE7" w:rsidRDefault="00543BE7" w:rsidP="00543BE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947,962</w:t>
            </w:r>
          </w:p>
        </w:tc>
        <w:tc>
          <w:tcPr>
            <w:tcW w:w="147" w:type="pct"/>
          </w:tcPr>
          <w:p w14:paraId="60D611EC" w14:textId="77777777" w:rsidR="00543BE7" w:rsidRPr="00543BE7" w:rsidRDefault="00543BE7" w:rsidP="00543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F7A7CB4" w14:textId="0A15A2C4" w:rsidR="00543BE7" w:rsidRPr="00543BE7" w:rsidRDefault="00543BE7" w:rsidP="00543BE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947,962</w:t>
            </w:r>
          </w:p>
        </w:tc>
        <w:tc>
          <w:tcPr>
            <w:tcW w:w="147" w:type="pct"/>
          </w:tcPr>
          <w:p w14:paraId="690EC36E" w14:textId="77777777" w:rsidR="00543BE7" w:rsidRPr="00543BE7" w:rsidRDefault="00543BE7" w:rsidP="00543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66C3C15" w14:textId="008849AF" w:rsidR="00543BE7" w:rsidRPr="00543BE7" w:rsidRDefault="00543BE7" w:rsidP="00543BE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947,962</w:t>
            </w:r>
          </w:p>
        </w:tc>
      </w:tr>
      <w:tr w:rsidR="00543BE7" w:rsidRPr="00D31193" w14:paraId="6A4AD0A6" w14:textId="77777777" w:rsidTr="00543BE7">
        <w:tc>
          <w:tcPr>
            <w:tcW w:w="2207" w:type="pct"/>
          </w:tcPr>
          <w:p w14:paraId="1615F6BC" w14:textId="0DBFD776" w:rsidR="00543BE7" w:rsidRPr="00BB6FE2" w:rsidRDefault="00543BE7" w:rsidP="0054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3A74497" w14:textId="62D5412F" w:rsidR="00543BE7" w:rsidRPr="00543BE7" w:rsidRDefault="00543BE7" w:rsidP="00543BE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</w:t>
            </w: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859)</w:t>
            </w:r>
          </w:p>
        </w:tc>
        <w:tc>
          <w:tcPr>
            <w:tcW w:w="147" w:type="pct"/>
          </w:tcPr>
          <w:p w14:paraId="22FF3AD6" w14:textId="77777777" w:rsidR="00543BE7" w:rsidRPr="00543BE7" w:rsidRDefault="00543BE7" w:rsidP="00543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480DF63" w14:textId="5A26CC0C" w:rsidR="00543BE7" w:rsidRPr="00543BE7" w:rsidRDefault="00543BE7" w:rsidP="00543BE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F06A2EB" w14:textId="77777777" w:rsidR="00543BE7" w:rsidRPr="00543BE7" w:rsidRDefault="00543BE7" w:rsidP="00543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CA4F5ED" w14:textId="7027651E" w:rsidR="00543BE7" w:rsidRPr="00543BE7" w:rsidRDefault="00543BE7" w:rsidP="00543BE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</w:t>
            </w: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859)</w:t>
            </w:r>
          </w:p>
        </w:tc>
        <w:tc>
          <w:tcPr>
            <w:tcW w:w="147" w:type="pct"/>
          </w:tcPr>
          <w:p w14:paraId="6F7B55CB" w14:textId="77777777" w:rsidR="00543BE7" w:rsidRPr="00543BE7" w:rsidRDefault="00543BE7" w:rsidP="00543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9973EA3" w14:textId="415B7F50" w:rsidR="00543BE7" w:rsidRPr="00543BE7" w:rsidRDefault="00543BE7" w:rsidP="00543BE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27EC6" w:rsidRPr="00D31193" w14:paraId="33EC495A" w14:textId="77777777" w:rsidTr="00543BE7">
        <w:tc>
          <w:tcPr>
            <w:tcW w:w="2207" w:type="pct"/>
          </w:tcPr>
          <w:p w14:paraId="62D6BE39" w14:textId="77777777" w:rsidR="00727EC6" w:rsidRPr="00D31193" w:rsidRDefault="00727EC6" w:rsidP="00727EC6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34C691F" w14:textId="77777777" w:rsidR="00727EC6" w:rsidRPr="00D31193" w:rsidRDefault="00727EC6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569B0FE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42B7B4E0" w14:textId="77777777" w:rsidR="00727EC6" w:rsidRPr="00D31193" w:rsidRDefault="00727EC6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CA2BC7C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2A25A2FC" w14:textId="77777777" w:rsidR="00727EC6" w:rsidRPr="00D31193" w:rsidRDefault="00727EC6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0EA7165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3D0CECFC" w14:textId="77777777" w:rsidR="00727EC6" w:rsidRPr="00D31193" w:rsidRDefault="00727EC6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EC6" w:rsidRPr="00D31193" w14:paraId="6D26B9F4" w14:textId="77777777" w:rsidTr="00727EC6">
        <w:tc>
          <w:tcPr>
            <w:tcW w:w="2207" w:type="pct"/>
          </w:tcPr>
          <w:p w14:paraId="0AC6E3C8" w14:textId="2D913984" w:rsidR="00727EC6" w:rsidRPr="00D31193" w:rsidRDefault="00727EC6" w:rsidP="00727EC6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ถ่วงน้ำหนัก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  <w:r w:rsidR="00CB790F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543B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43B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543B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0B1D1A38" w14:textId="062E17DD" w:rsidR="00727EC6" w:rsidRPr="00D31193" w:rsidRDefault="00D6443C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  <w:r w:rsidR="00CB790F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47" w:type="pct"/>
          </w:tcPr>
          <w:p w14:paraId="76839069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0480395" w14:textId="37CA949C" w:rsidR="00727EC6" w:rsidRPr="00D31193" w:rsidRDefault="00D6443C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47" w:type="pct"/>
          </w:tcPr>
          <w:p w14:paraId="55BE3349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CC24E48" w14:textId="1D66653C" w:rsidR="00727EC6" w:rsidRPr="00D31193" w:rsidRDefault="00D6443C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  <w:r w:rsidR="00CB790F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47" w:type="pct"/>
          </w:tcPr>
          <w:p w14:paraId="45422D65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16D464AB" w14:textId="6EBE4C3D" w:rsidR="00727EC6" w:rsidRPr="00D31193" w:rsidRDefault="00D6443C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962</w:t>
            </w:r>
          </w:p>
        </w:tc>
      </w:tr>
      <w:tr w:rsidR="00543BE7" w:rsidRPr="00D31193" w14:paraId="0AA7BE8C" w14:textId="77777777" w:rsidTr="00543BE7">
        <w:tc>
          <w:tcPr>
            <w:tcW w:w="2207" w:type="pct"/>
          </w:tcPr>
          <w:p w14:paraId="0F06333A" w14:textId="77777777" w:rsidR="00543BE7" w:rsidRPr="00D31193" w:rsidRDefault="00543BE7" w:rsidP="00727EC6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BE7F057" w14:textId="77777777" w:rsidR="00543BE7" w:rsidRPr="00D31193" w:rsidRDefault="00543BE7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BFC2342" w14:textId="77777777" w:rsidR="00543BE7" w:rsidRPr="00D31193" w:rsidRDefault="00543BE7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2E152F2" w14:textId="77777777" w:rsidR="00543BE7" w:rsidRPr="00D31193" w:rsidRDefault="00543BE7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938020D" w14:textId="77777777" w:rsidR="00543BE7" w:rsidRPr="00D31193" w:rsidRDefault="00543BE7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4B39B64" w14:textId="77777777" w:rsidR="00543BE7" w:rsidRPr="00D31193" w:rsidRDefault="00543BE7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95D301C" w14:textId="77777777" w:rsidR="00543BE7" w:rsidRPr="00D31193" w:rsidRDefault="00543BE7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70B617C" w14:textId="77777777" w:rsidR="00543BE7" w:rsidRPr="00D31193" w:rsidRDefault="00543BE7" w:rsidP="00727E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27EC6" w:rsidRPr="00D31193" w14:paraId="53E09C0F" w14:textId="77777777" w:rsidTr="00543BE7">
        <w:tc>
          <w:tcPr>
            <w:tcW w:w="2207" w:type="pct"/>
          </w:tcPr>
          <w:p w14:paraId="01B8AA93" w14:textId="77777777" w:rsidR="00727EC6" w:rsidRPr="00D31193" w:rsidRDefault="00727EC6" w:rsidP="00727EC6">
            <w:pPr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474704B" w14:textId="1DD9B484" w:rsidR="00727EC6" w:rsidRPr="00D3119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B790F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7" w:type="pct"/>
          </w:tcPr>
          <w:p w14:paraId="2204AB24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28264FE8" w14:textId="3DADD441" w:rsidR="00727EC6" w:rsidRPr="00D3119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7" w:type="pct"/>
          </w:tcPr>
          <w:p w14:paraId="60D44A3A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4B306FD5" w14:textId="3BB6C312" w:rsidR="00727EC6" w:rsidRPr="00D3119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CB790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147" w:type="pct"/>
          </w:tcPr>
          <w:p w14:paraId="1C3F1346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3AD3368D" w14:textId="5C51F797" w:rsidR="00727EC6" w:rsidRPr="00D3119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</w:tr>
      <w:tr w:rsidR="00727EC6" w:rsidRPr="00D31193" w14:paraId="02C744AA" w14:textId="77777777" w:rsidTr="00543BE7">
        <w:tc>
          <w:tcPr>
            <w:tcW w:w="2207" w:type="pct"/>
          </w:tcPr>
          <w:p w14:paraId="6ACFC74F" w14:textId="77777777" w:rsidR="00727EC6" w:rsidRPr="00554CE1" w:rsidRDefault="00727EC6" w:rsidP="00727EC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01E1610" w14:textId="77777777" w:rsidR="00727EC6" w:rsidRPr="00554CE1" w:rsidRDefault="00727EC6" w:rsidP="00727EC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" w:type="pct"/>
          </w:tcPr>
          <w:p w14:paraId="5D414119" w14:textId="77777777" w:rsidR="00727EC6" w:rsidRPr="00554CE1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2B6B3B64" w14:textId="77777777" w:rsidR="00727EC6" w:rsidRPr="00554CE1" w:rsidRDefault="00727EC6" w:rsidP="00727EC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" w:type="pct"/>
          </w:tcPr>
          <w:p w14:paraId="4BD246F7" w14:textId="77777777" w:rsidR="00727EC6" w:rsidRPr="00554CE1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CF95130" w14:textId="77777777" w:rsidR="00727EC6" w:rsidRPr="00554CE1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" w:type="pct"/>
          </w:tcPr>
          <w:p w14:paraId="63AC8802" w14:textId="77777777" w:rsidR="00727EC6" w:rsidRPr="00554CE1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CEAB24E" w14:textId="77777777" w:rsidR="00727EC6" w:rsidRPr="00554CE1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28DA9D07" w14:textId="77647F83" w:rsidR="00832C07" w:rsidRPr="00D31193" w:rsidRDefault="00D6443C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30</w:t>
      </w:r>
      <w:r w:rsidR="00832C07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32C07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65C6D5FB" w14:textId="77777777" w:rsidR="004D5CDB" w:rsidRPr="00554CE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180BE01E" w14:textId="77777777" w:rsidR="004D5CDB" w:rsidRPr="00D31193" w:rsidRDefault="004D5CDB" w:rsidP="00727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AA1A1E3" w14:textId="77777777" w:rsidR="004D5CDB" w:rsidRPr="00554CE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firstLine="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350"/>
        <w:gridCol w:w="270"/>
        <w:gridCol w:w="1350"/>
      </w:tblGrid>
      <w:tr w:rsidR="004D5CDB" w:rsidRPr="00D31193" w14:paraId="37A6A2F3" w14:textId="77777777" w:rsidTr="00727EC6">
        <w:tc>
          <w:tcPr>
            <w:tcW w:w="3150" w:type="dxa"/>
            <w:shd w:val="clear" w:color="auto" w:fill="auto"/>
            <w:vAlign w:val="bottom"/>
          </w:tcPr>
          <w:p w14:paraId="45CC43C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50F99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84F17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82F947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5F118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1E2FB39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09A25D" w14:textId="77777777" w:rsidR="004D5CDB" w:rsidRPr="00D31193" w:rsidDel="00D43E7A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D5CDB" w:rsidRPr="00D31193" w14:paraId="238CE53A" w14:textId="77777777" w:rsidTr="00727EC6">
        <w:tc>
          <w:tcPr>
            <w:tcW w:w="3150" w:type="dxa"/>
            <w:shd w:val="clear" w:color="auto" w:fill="auto"/>
          </w:tcPr>
          <w:p w14:paraId="0EC623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25E6C7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B749BE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8DB20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DF295F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70417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CDB" w:rsidRPr="00D31193" w14:paraId="52B57F13" w14:textId="77777777" w:rsidTr="00727EC6">
        <w:tc>
          <w:tcPr>
            <w:tcW w:w="3150" w:type="dxa"/>
            <w:shd w:val="clear" w:color="auto" w:fill="auto"/>
          </w:tcPr>
          <w:p w14:paraId="6F4297DE" w14:textId="0D2A44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D6443C" w:rsidRPr="00D31193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68C9098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7F267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F41D7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C38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A9A1E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CDB" w:rsidRPr="00D31193" w14:paraId="253819AB" w14:textId="77777777" w:rsidTr="00727EC6">
        <w:tc>
          <w:tcPr>
            <w:tcW w:w="3150" w:type="dxa"/>
            <w:shd w:val="clear" w:color="auto" w:fill="auto"/>
          </w:tcPr>
          <w:p w14:paraId="17D8D9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14:paraId="7519855B" w14:textId="42CA4953" w:rsidR="004D5CDB" w:rsidRPr="00D31193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31</w:t>
            </w:r>
            <w:r w:rsidR="004D5CDB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5CDB"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6F1DE9B2" w14:textId="7333007A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9B3265" w14:textId="2C8EB9B4" w:rsidR="004D5CDB" w:rsidRPr="003F5D6B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D6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7162E" w:rsidRPr="003F5D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F5D6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1E939B7" w14:textId="77777777" w:rsidR="004D5CDB" w:rsidRPr="003F5D6B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57DFF8" w14:textId="42DCD89B" w:rsidR="004D5CDB" w:rsidRPr="003F5D6B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D6B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  <w:r w:rsidR="0087162E" w:rsidRPr="003F5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5D6B"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</w:tr>
      <w:tr w:rsidR="004D5CDB" w:rsidRPr="00D31193" w14:paraId="51C15F42" w14:textId="77777777" w:rsidTr="00727EC6">
        <w:tc>
          <w:tcPr>
            <w:tcW w:w="3150" w:type="dxa"/>
            <w:shd w:val="clear" w:color="auto" w:fill="auto"/>
          </w:tcPr>
          <w:p w14:paraId="5C29EEC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FB9A56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00A3B5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393BF9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2AD4A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42D1D1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EC6" w:rsidRPr="00D31193" w14:paraId="6CC411CA" w14:textId="77777777" w:rsidTr="00727EC6">
        <w:tc>
          <w:tcPr>
            <w:tcW w:w="3150" w:type="dxa"/>
            <w:shd w:val="clear" w:color="auto" w:fill="auto"/>
          </w:tcPr>
          <w:p w14:paraId="02703C66" w14:textId="34AC0941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D6443C" w:rsidRPr="00D3119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26C9CB3B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686566D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AE62B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0E25D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CF037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EC6" w:rsidRPr="00D31193" w14:paraId="74E0C5E5" w14:textId="77777777" w:rsidTr="00727EC6">
        <w:tc>
          <w:tcPr>
            <w:tcW w:w="3150" w:type="dxa"/>
            <w:shd w:val="clear" w:color="auto" w:fill="auto"/>
          </w:tcPr>
          <w:p w14:paraId="38EB695F" w14:textId="0D67C0AE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  <w:shd w:val="clear" w:color="auto" w:fill="auto"/>
          </w:tcPr>
          <w:p w14:paraId="3A362612" w14:textId="26A081C8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24</w:t>
            </w:r>
            <w:r w:rsidR="00727EC6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727EC6"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4970A8" w:rsidRPr="00D3119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4A5F6218" w14:textId="4A3ECCB0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48431F97" w14:textId="5D6A62E4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0</w:t>
            </w:r>
            <w:r w:rsidR="00727EC6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21FBAC6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4D0C62" w14:textId="04471A8E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2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379</w:t>
            </w:r>
            <w:r w:rsidR="0087162E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727EC6" w:rsidRPr="00D31193" w14:paraId="06F09854" w14:textId="77777777" w:rsidTr="00727EC6">
        <w:tc>
          <w:tcPr>
            <w:tcW w:w="3150" w:type="dxa"/>
            <w:shd w:val="clear" w:color="auto" w:fill="auto"/>
          </w:tcPr>
          <w:p w14:paraId="6E14C82B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14:paraId="2E4FFBB4" w14:textId="335626EC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26</w:t>
            </w:r>
            <w:r w:rsidR="00727EC6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4D77F963" w14:textId="635DCE49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A7325F" w14:textId="3C1C7DB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20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440D1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B766D4" w14:textId="08C40E56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189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593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27EC6" w:rsidRPr="00D31193" w14:paraId="5ABEDB70" w14:textId="77777777" w:rsidTr="00727EC6">
        <w:tc>
          <w:tcPr>
            <w:tcW w:w="3150" w:type="dxa"/>
            <w:shd w:val="clear" w:color="auto" w:fill="auto"/>
          </w:tcPr>
          <w:p w14:paraId="571082A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530" w:type="dxa"/>
            <w:shd w:val="clear" w:color="auto" w:fill="auto"/>
          </w:tcPr>
          <w:p w14:paraId="2F719DC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4BEDC5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0764" w14:textId="7163C758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27EC6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383336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72F4F" w14:textId="71951A61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87162E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</w:tr>
    </w:tbl>
    <w:p w14:paraId="6BB2A916" w14:textId="7C39CF39" w:rsidR="00832C07" w:rsidRPr="00D31193" w:rsidRDefault="00D6443C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31</w:t>
      </w:r>
      <w:r w:rsidR="00832C07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32C07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27BD8D" w14:textId="77777777" w:rsidR="004C1BE2" w:rsidRPr="00D31193" w:rsidRDefault="004C1BE2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2"/>
          <w:szCs w:val="22"/>
          <w:cs/>
        </w:rPr>
      </w:pPr>
    </w:p>
    <w:p w14:paraId="516365F8" w14:textId="219F942E" w:rsidR="004C1BE2" w:rsidRPr="00D31193" w:rsidRDefault="004C1BE2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D4BB5D4" w14:textId="77777777" w:rsidR="004C1BE2" w:rsidRPr="00D31193" w:rsidRDefault="004C1BE2" w:rsidP="004C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8B84F3" w14:textId="7ACEF240" w:rsidR="004C1BE2" w:rsidRPr="00D31193" w:rsidRDefault="004C1BE2" w:rsidP="00207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D3119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E7CB917" w14:textId="77777777" w:rsidR="004D5CDB" w:rsidRPr="00D31193" w:rsidRDefault="004D5CDB" w:rsidP="0082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06"/>
        <w:gridCol w:w="1350"/>
        <w:gridCol w:w="191"/>
        <w:gridCol w:w="1080"/>
        <w:gridCol w:w="180"/>
        <w:gridCol w:w="990"/>
        <w:gridCol w:w="180"/>
        <w:gridCol w:w="990"/>
        <w:gridCol w:w="180"/>
        <w:gridCol w:w="1033"/>
      </w:tblGrid>
      <w:tr w:rsidR="00832C07" w:rsidRPr="00D31193" w14:paraId="3E7A215E" w14:textId="77777777" w:rsidTr="00C02A1E">
        <w:trPr>
          <w:trHeight w:val="363"/>
          <w:tblHeader/>
        </w:trPr>
        <w:tc>
          <w:tcPr>
            <w:tcW w:w="3006" w:type="dxa"/>
            <w:vMerge w:val="restart"/>
            <w:shd w:val="clear" w:color="auto" w:fill="auto"/>
            <w:vAlign w:val="bottom"/>
          </w:tcPr>
          <w:p w14:paraId="31D558F6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C29248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2372C7D9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33" w:type="dxa"/>
            <w:gridSpan w:val="7"/>
            <w:shd w:val="clear" w:color="auto" w:fill="auto"/>
            <w:vAlign w:val="bottom"/>
          </w:tcPr>
          <w:p w14:paraId="056994B2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2C07" w:rsidRPr="00D31193" w14:paraId="24AA2EF2" w14:textId="77777777" w:rsidTr="00E5223C">
        <w:trPr>
          <w:trHeight w:val="299"/>
          <w:tblHeader/>
        </w:trPr>
        <w:tc>
          <w:tcPr>
            <w:tcW w:w="3006" w:type="dxa"/>
            <w:vMerge/>
            <w:shd w:val="clear" w:color="auto" w:fill="auto"/>
            <w:vAlign w:val="bottom"/>
          </w:tcPr>
          <w:p w14:paraId="6E5EEF88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B18332F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91" w:type="dxa"/>
          </w:tcPr>
          <w:p w14:paraId="7A7078CC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2B6F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32C07" w:rsidRPr="00D31193" w14:paraId="4116C128" w14:textId="77777777" w:rsidTr="00E5223C">
        <w:trPr>
          <w:trHeight w:val="363"/>
          <w:tblHeader/>
        </w:trPr>
        <w:tc>
          <w:tcPr>
            <w:tcW w:w="3006" w:type="dxa"/>
            <w:shd w:val="clear" w:color="auto" w:fill="auto"/>
            <w:vAlign w:val="bottom"/>
          </w:tcPr>
          <w:p w14:paraId="2FD7C9CA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6515FD" w14:textId="0B2EC922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</w:tcPr>
          <w:p w14:paraId="350948F4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B9F81F" w14:textId="11560180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D6443C"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170B18E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1516AF" w14:textId="3655DBC6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D6443C"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E141A42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FDC47D" w14:textId="4AFD9941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D6443C"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567C1FB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1643C62F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32C07" w:rsidRPr="00D31193" w14:paraId="700EE68C" w14:textId="77777777" w:rsidTr="00C02A1E">
        <w:trPr>
          <w:tblHeader/>
        </w:trPr>
        <w:tc>
          <w:tcPr>
            <w:tcW w:w="3006" w:type="dxa"/>
            <w:shd w:val="clear" w:color="auto" w:fill="auto"/>
          </w:tcPr>
          <w:p w14:paraId="20FD0256" w14:textId="77777777" w:rsidR="00832C07" w:rsidRPr="00D31193" w:rsidRDefault="00832C07" w:rsidP="00C02A1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74" w:type="dxa"/>
            <w:gridSpan w:val="9"/>
          </w:tcPr>
          <w:p w14:paraId="254F58D0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2C07" w:rsidRPr="00D31193" w14:paraId="462501CA" w14:textId="77777777" w:rsidTr="00C02A1E">
        <w:tc>
          <w:tcPr>
            <w:tcW w:w="3006" w:type="dxa"/>
            <w:shd w:val="clear" w:color="auto" w:fill="auto"/>
            <w:vAlign w:val="bottom"/>
          </w:tcPr>
          <w:p w14:paraId="0CFB543E" w14:textId="72D976B2" w:rsidR="00832C07" w:rsidRPr="00D31193" w:rsidRDefault="00D6443C" w:rsidP="00C02A1E">
            <w:pPr>
              <w:tabs>
                <w:tab w:val="clear" w:pos="227"/>
                <w:tab w:val="clear" w:pos="5387"/>
                <w:tab w:val="left" w:pos="1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832C07" w:rsidRPr="00D311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832C07"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0DB8DD7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21DD373E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CF999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2045A4" w14:textId="77777777" w:rsidR="00832C07" w:rsidRPr="00D31193" w:rsidRDefault="00832C07" w:rsidP="00C02A1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1C5D00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289A3A" w14:textId="77777777" w:rsidR="00832C07" w:rsidRPr="00D31193" w:rsidRDefault="00832C07" w:rsidP="00C02A1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B152A6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BC9142" w14:textId="77777777" w:rsidR="00832C07" w:rsidRPr="00D31193" w:rsidRDefault="00832C07" w:rsidP="00C02A1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91D5A7C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C07" w:rsidRPr="00D31193" w14:paraId="1F48ED7A" w14:textId="77777777" w:rsidTr="00C02A1E">
        <w:tc>
          <w:tcPr>
            <w:tcW w:w="3006" w:type="dxa"/>
            <w:shd w:val="clear" w:color="auto" w:fill="auto"/>
          </w:tcPr>
          <w:p w14:paraId="14C28BCF" w14:textId="311D0DE9" w:rsidR="00832C07" w:rsidRPr="00D31193" w:rsidRDefault="00832C07" w:rsidP="00C02A1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="004C1BE2"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2436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4C1BE2"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350" w:type="dxa"/>
          </w:tcPr>
          <w:p w14:paraId="067A4D7C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1CFB33E3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025AE3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65A4FC" w14:textId="77777777" w:rsidR="00832C07" w:rsidRPr="00D31193" w:rsidRDefault="00832C07" w:rsidP="00C02A1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772E64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3B79D0" w14:textId="77777777" w:rsidR="00832C07" w:rsidRPr="00D31193" w:rsidRDefault="00832C07" w:rsidP="00C02A1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CDEFA" w14:textId="77777777" w:rsidR="00832C07" w:rsidRPr="00D31193" w:rsidRDefault="00832C07" w:rsidP="00C02A1E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C3026B" w14:textId="77777777" w:rsidR="00832C07" w:rsidRPr="00D31193" w:rsidRDefault="00832C07" w:rsidP="00C02A1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2640CEC4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C07" w:rsidRPr="00D31193" w14:paraId="341ED2E1" w14:textId="77777777" w:rsidTr="00C02A1E">
        <w:tc>
          <w:tcPr>
            <w:tcW w:w="3006" w:type="dxa"/>
            <w:shd w:val="clear" w:color="auto" w:fill="auto"/>
            <w:vAlign w:val="bottom"/>
          </w:tcPr>
          <w:p w14:paraId="4BCB249B" w14:textId="63D4CAD3" w:rsidR="00832C07" w:rsidRPr="00D31193" w:rsidRDefault="004C1BE2" w:rsidP="004C1BE2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101804AC" w14:textId="77777777" w:rsidR="004C1BE2" w:rsidRPr="00D31193" w:rsidRDefault="004C1BE2" w:rsidP="00C02A1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482C7E" w14:textId="12EC58D1" w:rsidR="00832C07" w:rsidRPr="00D31193" w:rsidRDefault="00832C07" w:rsidP="00C02A1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2ADFC3FA" w14:textId="77777777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46AD25" w14:textId="77777777" w:rsidR="004C1BE2" w:rsidRPr="00D31193" w:rsidRDefault="004C1BE2" w:rsidP="00C02A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56E1E5E" w14:textId="0477FD8D" w:rsidR="00832C07" w:rsidRPr="00D31193" w:rsidRDefault="00832C07" w:rsidP="00C02A1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8FE01A" w14:textId="77777777" w:rsidR="00832C07" w:rsidRPr="00D31193" w:rsidRDefault="00832C07" w:rsidP="00C02A1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303B94" w14:textId="77777777" w:rsidR="004C1BE2" w:rsidRPr="00D31193" w:rsidRDefault="004C1BE2" w:rsidP="00C02A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952B1F" w14:textId="32B7EFCC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hint="cs"/>
                <w:sz w:val="30"/>
                <w:szCs w:val="30"/>
                <w:lang w:val="en-US"/>
              </w:rPr>
              <w:t>79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A430C2" w14:textId="77777777" w:rsidR="00832C07" w:rsidRPr="00D31193" w:rsidRDefault="00832C07" w:rsidP="00C02A1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6E465D" w14:textId="77777777" w:rsidR="004C1BE2" w:rsidRPr="00D31193" w:rsidRDefault="004C1BE2" w:rsidP="00C02A1E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EF5CEB" w14:textId="336A8B49" w:rsidR="00832C07" w:rsidRPr="00D31193" w:rsidRDefault="00832C07" w:rsidP="00C02A1E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CC600F" w14:textId="77777777" w:rsidR="00832C07" w:rsidRPr="00D31193" w:rsidRDefault="00832C07" w:rsidP="00C02A1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638867C" w14:textId="77777777" w:rsidR="004C1BE2" w:rsidRPr="00D31193" w:rsidRDefault="004C1BE2" w:rsidP="00C02A1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C8E2499" w14:textId="5BB0E515" w:rsidR="00832C07" w:rsidRPr="00D31193" w:rsidRDefault="00832C07" w:rsidP="00C02A1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hint="cs"/>
                <w:sz w:val="30"/>
                <w:szCs w:val="30"/>
                <w:lang w:val="en-US"/>
              </w:rPr>
              <w:t>79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1D8CDEA7" w14:textId="77777777" w:rsidR="0053552F" w:rsidRPr="00D31193" w:rsidRDefault="0053552F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22"/>
          <w:szCs w:val="22"/>
        </w:rPr>
      </w:pPr>
    </w:p>
    <w:p w14:paraId="40466923" w14:textId="77777777" w:rsidR="0053552F" w:rsidRPr="00D31193" w:rsidRDefault="0053552F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D31193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D31193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ด้วยมูลค่ายุติธรรม </w:t>
      </w:r>
    </w:p>
    <w:p w14:paraId="683C2D98" w14:textId="77777777" w:rsidR="0053552F" w:rsidRPr="00D31193" w:rsidRDefault="0053552F" w:rsidP="0053552F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Cs w:val="22"/>
          <w:lang w:bidi="th-TH"/>
        </w:rPr>
      </w:pPr>
    </w:p>
    <w:tbl>
      <w:tblPr>
        <w:tblW w:w="9270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676"/>
      </w:tblGrid>
      <w:tr w:rsidR="0053552F" w:rsidRPr="00D31193" w14:paraId="3B338008" w14:textId="77777777" w:rsidTr="00C02A1E">
        <w:trPr>
          <w:tblHeader/>
        </w:trPr>
        <w:tc>
          <w:tcPr>
            <w:tcW w:w="2358" w:type="dxa"/>
            <w:shd w:val="clear" w:color="auto" w:fill="auto"/>
          </w:tcPr>
          <w:p w14:paraId="67ADFDCD" w14:textId="77777777" w:rsidR="0053552F" w:rsidRPr="00D31193" w:rsidRDefault="0053552F" w:rsidP="00C02A1E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18EE9CA8" w14:textId="77777777" w:rsidR="0053552F" w:rsidRPr="00D31193" w:rsidRDefault="0053552F" w:rsidP="00C02A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14:paraId="14FCA430" w14:textId="77777777" w:rsidR="0053552F" w:rsidRPr="00D31193" w:rsidRDefault="0053552F" w:rsidP="00C02A1E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3552F" w:rsidRPr="00D31193" w14:paraId="22F017CB" w14:textId="77777777" w:rsidTr="00C02A1E">
        <w:tc>
          <w:tcPr>
            <w:tcW w:w="2358" w:type="dxa"/>
            <w:shd w:val="clear" w:color="auto" w:fill="auto"/>
          </w:tcPr>
          <w:p w14:paraId="41C38E65" w14:textId="77777777" w:rsidR="0053552F" w:rsidRPr="00D31193" w:rsidRDefault="0053552F" w:rsidP="00C02A1E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063A8A38" w14:textId="77777777" w:rsidR="0053552F" w:rsidRPr="00D31193" w:rsidRDefault="0053552F" w:rsidP="00C02A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14:paraId="0ED52B70" w14:textId="77777777" w:rsidR="0053552F" w:rsidRPr="00D31193" w:rsidRDefault="0053552F" w:rsidP="00E274C0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CD91BF" w14:textId="77777777" w:rsidR="00832C07" w:rsidRPr="00D31193" w:rsidRDefault="00832C0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22"/>
          <w:szCs w:val="22"/>
        </w:rPr>
      </w:pPr>
    </w:p>
    <w:p w14:paraId="282133F7" w14:textId="616DA20A" w:rsidR="00351322" w:rsidRPr="00D31193" w:rsidRDefault="00C5386A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14A7A4B" w14:textId="1899DE62" w:rsidR="0053552F" w:rsidRPr="00D31193" w:rsidRDefault="0053552F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05AE238" w14:textId="28EFD7D9" w:rsidR="00C5386A" w:rsidRPr="00D31193" w:rsidRDefault="00C5386A" w:rsidP="00C5386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A5642D" w14:textId="77777777" w:rsidR="00C5386A" w:rsidRPr="00D31193" w:rsidRDefault="00C5386A" w:rsidP="00C5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900C00D" w14:textId="1BFB5741" w:rsidR="00C5386A" w:rsidRPr="00D3119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bookmarkStart w:id="3" w:name="_Hlk62992956"/>
      <w:r w:rsidRPr="00D3119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3"/>
      <w:r w:rsidRPr="00D31193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5BBCD08" w14:textId="51ADEADB" w:rsidR="00C5386A" w:rsidRPr="00D3119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31193">
        <w:rPr>
          <w:rFonts w:asciiTheme="majorBidi" w:hAnsiTheme="majorBidi" w:cstheme="majorBidi"/>
          <w:sz w:val="30"/>
          <w:szCs w:val="30"/>
        </w:rPr>
        <w:t xml:space="preserve">  </w:t>
      </w:r>
      <w:r w:rsidRPr="00D3119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B5B0FB" w14:textId="77777777" w:rsidR="00C5386A" w:rsidRPr="00D3119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35771" w14:textId="719533BA" w:rsidR="00C5386A" w:rsidRPr="00D3119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FF21849" w14:textId="5E248AB1" w:rsidR="00C5386A" w:rsidRPr="00D31193" w:rsidRDefault="00C5386A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3CECF1" w14:textId="3D72287E" w:rsidR="00C5386A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5A2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395A2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395A2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395A20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1FA78DF" w14:textId="14ACD411" w:rsidR="002F2D8B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CD5046" w14:textId="10A88BA7" w:rsidR="002F2D8B" w:rsidRPr="00D31193" w:rsidRDefault="002F2D8B" w:rsidP="007A7E30">
      <w:pPr>
        <w:tabs>
          <w:tab w:val="clear" w:pos="454"/>
          <w:tab w:val="clear" w:pos="907"/>
          <w:tab w:val="left" w:pos="630"/>
        </w:tabs>
        <w:spacing w:line="240" w:lineRule="auto"/>
        <w:ind w:left="567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45505C4E" w14:textId="36F1E4CB" w:rsidR="002F2D8B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E30C05" w14:textId="06FEE239" w:rsidR="002F2D8B" w:rsidRPr="00D31193" w:rsidRDefault="002F2D8B" w:rsidP="007A7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</w:rPr>
        <w:t>(</w:t>
      </w:r>
      <w:r w:rsidR="00333AA9" w:rsidRPr="00D311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1</w:t>
      </w:r>
      <w:r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D31193">
        <w:rPr>
          <w:rFonts w:asciiTheme="majorBidi" w:hAnsiTheme="majorBidi" w:cstheme="majorBidi"/>
          <w:sz w:val="30"/>
          <w:szCs w:val="30"/>
        </w:rPr>
        <w:t>)</w:t>
      </w:r>
      <w:r w:rsidRPr="00D3119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3119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77288382" w14:textId="64E3E525" w:rsidR="002F2D8B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9187CE" w14:textId="2B72AAF9" w:rsidR="002F2D8B" w:rsidRPr="00D31193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7E30">
        <w:rPr>
          <w:rFonts w:asciiTheme="majorBidi" w:hAnsiTheme="majorBidi" w:cstheme="majorBidi"/>
          <w:spacing w:val="2"/>
          <w:sz w:val="30"/>
          <w:szCs w:val="30"/>
          <w:cs/>
        </w:rPr>
        <w:t>ฐานะเปิดต่อความเสี่ยงด้านเครดิตของ</w:t>
      </w:r>
      <w:r w:rsidRPr="007A7E30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7A7E30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Pr="007A7E30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F00186" w:rsidRPr="007A7E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7A7E30">
        <w:rPr>
          <w:rFonts w:asciiTheme="majorBidi" w:hAnsiTheme="majorBidi" w:cstheme="majorBidi"/>
          <w:spacing w:val="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A7E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7A7E30">
        <w:rPr>
          <w:rFonts w:asciiTheme="majorBidi" w:hAnsiTheme="majorBidi" w:cstheme="majorBidi"/>
          <w:spacing w:val="4"/>
          <w:sz w:val="30"/>
          <w:szCs w:val="30"/>
          <w:cs/>
        </w:rPr>
        <w:t>รายละเอียดการ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กระจุกตัวของรายได้เปิดเผยในหมายเหตุข้อ </w:t>
      </w:r>
      <w:r w:rsidR="00D6443C" w:rsidRPr="00D31193">
        <w:rPr>
          <w:rFonts w:asciiTheme="majorBidi" w:hAnsiTheme="majorBidi" w:cstheme="majorBidi"/>
          <w:sz w:val="30"/>
          <w:szCs w:val="30"/>
        </w:rPr>
        <w:t>21</w:t>
      </w:r>
    </w:p>
    <w:p w14:paraId="0613CB8C" w14:textId="77777777" w:rsidR="002F2D8B" w:rsidRPr="00D31193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07467F1" w14:textId="32A644FD" w:rsidR="002F2D8B" w:rsidRPr="00D31193" w:rsidRDefault="002071DC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E30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7A7E30">
        <w:rPr>
          <w:rFonts w:asciiTheme="majorBidi" w:hAnsiTheme="majorBidi" w:cstheme="majorBidi"/>
          <w:spacing w:val="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2F2D8B" w:rsidRPr="007A7E30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7A7E30">
        <w:rPr>
          <w:rFonts w:asciiTheme="majorBidi" w:hAnsiTheme="majorBidi" w:cstheme="majorBidi"/>
          <w:spacing w:val="2"/>
          <w:sz w:val="30"/>
          <w:szCs w:val="30"/>
          <w:cs/>
        </w:rPr>
        <w:t>จะ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เสนอระยะเวลาและเงื่อนไขมาตรฐานในการชำระเงินและการส่งสินค้า</w:t>
      </w:r>
      <w:r w:rsidR="002F2D8B" w:rsidRPr="00D31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181B" w:rsidRPr="00D3119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2F2D8B" w:rsidRPr="00D31193">
        <w:rPr>
          <w:rFonts w:asciiTheme="majorBidi" w:hAnsiTheme="majorBidi" w:cstheme="majorBidi" w:hint="cs"/>
          <w:sz w:val="30"/>
          <w:szCs w:val="30"/>
          <w:cs/>
        </w:rPr>
        <w:t>ข้อมูลอุตสาหกรรม</w:t>
      </w:r>
      <w:r w:rsidR="002F2D8B" w:rsidRPr="007A7E3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และหนังสือรับรองฐานะทางการเงินของธนาคารสำหรับบางกรณี </w:t>
      </w:r>
      <w:r w:rsidR="002F2D8B" w:rsidRPr="007A7E30">
        <w:rPr>
          <w:rFonts w:asciiTheme="majorBidi" w:hAnsiTheme="majorBidi" w:cstheme="majorBidi"/>
          <w:spacing w:val="4"/>
          <w:sz w:val="30"/>
          <w:szCs w:val="30"/>
          <w:cs/>
        </w:rPr>
        <w:t>วงเงินยอดขาย</w:t>
      </w:r>
      <w:r w:rsidR="002F2D8B" w:rsidRPr="007A7E30">
        <w:rPr>
          <w:rFonts w:asciiTheme="majorBidi" w:hAnsiTheme="majorBidi" w:cstheme="majorBidi" w:hint="cs"/>
          <w:spacing w:val="4"/>
          <w:sz w:val="30"/>
          <w:szCs w:val="30"/>
          <w:cs/>
        </w:rPr>
        <w:t>จะ</w:t>
      </w:r>
      <w:r w:rsidR="002F2D8B" w:rsidRPr="007A7E30">
        <w:rPr>
          <w:rFonts w:asciiTheme="majorBidi" w:hAnsiTheme="majorBidi" w:cstheme="majorBidi"/>
          <w:spacing w:val="4"/>
          <w:sz w:val="30"/>
          <w:szCs w:val="30"/>
          <w:cs/>
        </w:rPr>
        <w:t>กำหนด</w:t>
      </w:r>
      <w:r w:rsidR="002F2D8B" w:rsidRPr="007A7E30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="002F2D8B" w:rsidRPr="007A7E30">
        <w:rPr>
          <w:rFonts w:asciiTheme="majorBidi" w:hAnsiTheme="majorBidi" w:cstheme="majorBidi"/>
          <w:spacing w:val="4"/>
          <w:sz w:val="30"/>
          <w:szCs w:val="30"/>
          <w:cs/>
        </w:rPr>
        <w:t>สำหรับลูกค้าแต่ละ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รายและ</w:t>
      </w:r>
      <w:r w:rsidR="002F2D8B" w:rsidRPr="00D31193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ทบทวน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2F2D8B" w:rsidRPr="00D31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D31193">
        <w:rPr>
          <w:rFonts w:asciiTheme="majorBidi" w:hAnsiTheme="majorBidi" w:cstheme="majorBidi"/>
          <w:sz w:val="30"/>
          <w:szCs w:val="30"/>
          <w:cs/>
        </w:rPr>
        <w:t>ผู้มีอำนาจอนุมัติตามนโยบายควบคุมสินเชื่อของกลุ่มบริษัท</w:t>
      </w:r>
    </w:p>
    <w:p w14:paraId="4CC4573A" w14:textId="77777777" w:rsidR="002F2D8B" w:rsidRPr="00D31193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31B46" w14:textId="14E3BDF7" w:rsidR="002F2D8B" w:rsidRPr="001B1B90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="Times New Roman" w:hAnsi="Times New Roman"/>
          <w:spacing w:val="4"/>
          <w:sz w:val="30"/>
          <w:szCs w:val="30"/>
          <w:cs/>
        </w:rPr>
      </w:pPr>
      <w:r w:rsidRPr="001B1B90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กลุ่มบริษัท</w:t>
      </w:r>
      <w:r w:rsidRPr="001B1B90">
        <w:rPr>
          <w:rFonts w:asciiTheme="majorBidi" w:hAnsiTheme="majorBidi" w:cstheme="majorBidi"/>
          <w:spacing w:val="4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="00CB689A" w:rsidRPr="00D31193">
        <w:rPr>
          <w:rFonts w:ascii="Angsana New" w:hAnsi="Angsana New"/>
          <w:sz w:val="30"/>
          <w:szCs w:val="30"/>
          <w:cs/>
        </w:rPr>
        <w:t xml:space="preserve">ตั้งแต่ </w:t>
      </w:r>
      <w:r w:rsidR="00CB689A" w:rsidRPr="00D31193">
        <w:rPr>
          <w:rFonts w:ascii="Angsana New" w:hAnsi="Angsana New"/>
          <w:sz w:val="30"/>
          <w:szCs w:val="30"/>
        </w:rPr>
        <w:t xml:space="preserve">30 </w:t>
      </w:r>
      <w:r w:rsidR="00CB689A" w:rsidRPr="00D31193">
        <w:rPr>
          <w:rFonts w:ascii="Angsana New" w:hAnsi="Angsana New"/>
          <w:sz w:val="30"/>
          <w:szCs w:val="30"/>
          <w:cs/>
        </w:rPr>
        <w:t>วัน</w:t>
      </w:r>
      <w:r w:rsidR="00CB689A" w:rsidRPr="00D31193">
        <w:rPr>
          <w:rFonts w:ascii="Angsana New" w:hAnsi="Angsana New"/>
          <w:sz w:val="30"/>
          <w:szCs w:val="30"/>
        </w:rPr>
        <w:t xml:space="preserve"> </w:t>
      </w:r>
      <w:r w:rsidR="00CB689A" w:rsidRPr="00D31193">
        <w:rPr>
          <w:rFonts w:ascii="Angsana New" w:hAnsi="Angsana New"/>
          <w:sz w:val="30"/>
          <w:szCs w:val="30"/>
          <w:cs/>
        </w:rPr>
        <w:t xml:space="preserve">ถึง </w:t>
      </w:r>
      <w:r w:rsidR="00CB689A" w:rsidRPr="00D31193">
        <w:rPr>
          <w:rFonts w:ascii="Angsana New" w:hAnsi="Angsana New"/>
          <w:sz w:val="30"/>
          <w:szCs w:val="30"/>
        </w:rPr>
        <w:t xml:space="preserve">120 </w:t>
      </w:r>
      <w:r w:rsidR="00CB689A" w:rsidRPr="00D31193">
        <w:rPr>
          <w:rFonts w:ascii="Angsana New" w:hAnsi="Angsana New"/>
          <w:sz w:val="30"/>
          <w:szCs w:val="30"/>
          <w:cs/>
        </w:rPr>
        <w:t>วัน</w:t>
      </w:r>
    </w:p>
    <w:p w14:paraId="4649FFAE" w14:textId="77777777" w:rsidR="002F2D8B" w:rsidRPr="00D31193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29958" w14:textId="13130152" w:rsidR="002F2D8B" w:rsidRPr="00D31193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sz w:val="30"/>
          <w:szCs w:val="30"/>
          <w:cs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</w:t>
      </w:r>
      <w:r w:rsidRPr="00D31193">
        <w:rPr>
          <w:sz w:val="30"/>
          <w:szCs w:val="30"/>
          <w:cs/>
        </w:rPr>
        <w:t>เกิดขึ้นสำหรับลูกหนี้การค้า</w:t>
      </w:r>
    </w:p>
    <w:p w14:paraId="15DAB8C0" w14:textId="77777777" w:rsidR="002F2D8B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1"/>
        <w:gridCol w:w="1511"/>
        <w:gridCol w:w="269"/>
        <w:gridCol w:w="1459"/>
      </w:tblGrid>
      <w:tr w:rsidR="0053552F" w:rsidRPr="00D31193" w14:paraId="3EF79105" w14:textId="77777777" w:rsidTr="007A7E30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14:paraId="1D840866" w14:textId="77777777" w:rsidR="0053552F" w:rsidRPr="00D31193" w:rsidRDefault="0053552F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3"/>
            <w:vAlign w:val="bottom"/>
          </w:tcPr>
          <w:p w14:paraId="6D4303D9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52F" w:rsidRPr="00D31193" w14:paraId="108B3E6C" w14:textId="77777777" w:rsidTr="007A7E30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14:paraId="3A8349F4" w14:textId="1B29E45E" w:rsidR="0053552F" w:rsidRPr="00D31193" w:rsidRDefault="0053552F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11" w:type="dxa"/>
            <w:vAlign w:val="bottom"/>
          </w:tcPr>
          <w:p w14:paraId="59B8E703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9" w:type="dxa"/>
            <w:vAlign w:val="bottom"/>
          </w:tcPr>
          <w:p w14:paraId="258341F9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3786A5CE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43939A17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53552F" w:rsidRPr="00D31193" w14:paraId="16977330" w14:textId="77777777" w:rsidTr="007A7E30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14:paraId="48E67573" w14:textId="77777777" w:rsidR="0053552F" w:rsidRPr="00D31193" w:rsidRDefault="0053552F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3"/>
            <w:vAlign w:val="bottom"/>
          </w:tcPr>
          <w:p w14:paraId="4C3489CE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552F" w:rsidRPr="00D31193" w14:paraId="488FC343" w14:textId="77777777" w:rsidTr="007A7E30">
        <w:trPr>
          <w:trHeight w:val="20"/>
        </w:trPr>
        <w:tc>
          <w:tcPr>
            <w:tcW w:w="6031" w:type="dxa"/>
          </w:tcPr>
          <w:p w14:paraId="4B2AB9A0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11" w:type="dxa"/>
          </w:tcPr>
          <w:p w14:paraId="41200A03" w14:textId="1850F316" w:rsidR="0053552F" w:rsidRPr="00D31193" w:rsidRDefault="00D6443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382</w:t>
            </w:r>
            <w:r w:rsidR="000E28C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69" w:type="dxa"/>
          </w:tcPr>
          <w:p w14:paraId="052CFB98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9BCBC47" w14:textId="7A97EC90" w:rsidR="0053552F" w:rsidRPr="00D31193" w:rsidRDefault="000E28CF" w:rsidP="008B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27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555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552F" w:rsidRPr="00D31193" w14:paraId="46B740CE" w14:textId="77777777" w:rsidTr="007A7E30">
        <w:trPr>
          <w:trHeight w:val="20"/>
        </w:trPr>
        <w:tc>
          <w:tcPr>
            <w:tcW w:w="6031" w:type="dxa"/>
          </w:tcPr>
          <w:p w14:paraId="4E42C884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11" w:type="dxa"/>
          </w:tcPr>
          <w:p w14:paraId="73134E5C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B21A87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39B097AB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52F" w:rsidRPr="00D31193" w14:paraId="1939F6EB" w14:textId="77777777" w:rsidTr="007A7E30">
        <w:trPr>
          <w:trHeight w:val="20"/>
        </w:trPr>
        <w:tc>
          <w:tcPr>
            <w:tcW w:w="6031" w:type="dxa"/>
          </w:tcPr>
          <w:p w14:paraId="7F3DF5D3" w14:textId="44B6FAFF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91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14:paraId="070C9B70" w14:textId="1E87F3AE" w:rsidR="0053552F" w:rsidRPr="00D31193" w:rsidRDefault="00D6443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64</w:t>
            </w:r>
            <w:r w:rsidR="000E28C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69" w:type="dxa"/>
          </w:tcPr>
          <w:p w14:paraId="09B3CDDD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51ED5746" w14:textId="65853064" w:rsidR="0053552F" w:rsidRPr="00D31193" w:rsidRDefault="000E28CF" w:rsidP="000E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27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212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552F" w:rsidRPr="00D31193" w14:paraId="7E961F14" w14:textId="77777777" w:rsidTr="007A7E30">
        <w:trPr>
          <w:trHeight w:val="20"/>
        </w:trPr>
        <w:tc>
          <w:tcPr>
            <w:tcW w:w="6031" w:type="dxa"/>
          </w:tcPr>
          <w:p w14:paraId="5FC24AB8" w14:textId="5F89364E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91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180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14:paraId="3BB95B45" w14:textId="2E3E94DB" w:rsidR="0053552F" w:rsidRPr="00D31193" w:rsidRDefault="00D6443C" w:rsidP="000E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80" w:right="-580" w:firstLine="10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69" w:type="dxa"/>
          </w:tcPr>
          <w:p w14:paraId="50EF4B85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073104E9" w14:textId="4FB38F91" w:rsidR="0053552F" w:rsidRPr="00D31193" w:rsidRDefault="000E28CF" w:rsidP="000E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27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103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552F" w:rsidRPr="00D31193" w14:paraId="641306B8" w14:textId="77777777" w:rsidTr="007A7E30">
        <w:trPr>
          <w:trHeight w:val="20"/>
        </w:trPr>
        <w:tc>
          <w:tcPr>
            <w:tcW w:w="6031" w:type="dxa"/>
          </w:tcPr>
          <w:p w14:paraId="60334A8F" w14:textId="2C95FA9B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181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360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14:paraId="2AC03960" w14:textId="59C49B66" w:rsidR="0053552F" w:rsidRPr="00D31193" w:rsidRDefault="00D6443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69" w:type="dxa"/>
          </w:tcPr>
          <w:p w14:paraId="2B65E128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E7B87BB" w14:textId="6A42B8B6" w:rsidR="0053552F" w:rsidRPr="00D31193" w:rsidRDefault="000E28CF" w:rsidP="000E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70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552F" w:rsidRPr="00D31193" w14:paraId="3CDC326A" w14:textId="77777777" w:rsidTr="007A7E30">
        <w:trPr>
          <w:trHeight w:val="20"/>
        </w:trPr>
        <w:tc>
          <w:tcPr>
            <w:tcW w:w="6031" w:type="dxa"/>
          </w:tcPr>
          <w:p w14:paraId="48F5AF5D" w14:textId="0FD0473C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360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1455598E" w14:textId="69F7715E" w:rsidR="0053552F" w:rsidRPr="00D31193" w:rsidRDefault="00D6443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</w:t>
            </w:r>
            <w:r w:rsidR="000E28C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69" w:type="dxa"/>
          </w:tcPr>
          <w:p w14:paraId="29595D1A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645570FB" w14:textId="5530D892" w:rsidR="0053552F" w:rsidRPr="00D31193" w:rsidRDefault="000E28CF" w:rsidP="000E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010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552F" w:rsidRPr="00D31193" w14:paraId="6AA03769" w14:textId="77777777" w:rsidTr="007A7E30">
        <w:trPr>
          <w:trHeight w:val="20"/>
        </w:trPr>
        <w:tc>
          <w:tcPr>
            <w:tcW w:w="6031" w:type="dxa"/>
          </w:tcPr>
          <w:p w14:paraId="6686CF31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5CC77DF7" w14:textId="31C82FE0" w:rsidR="0053552F" w:rsidRPr="00D31193" w:rsidRDefault="00D6443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  <w:r w:rsidR="000E28C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69" w:type="dxa"/>
          </w:tcPr>
          <w:p w14:paraId="6C384D89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470374AF" w14:textId="4C38E941" w:rsidR="0053552F" w:rsidRPr="00D31193" w:rsidRDefault="000E28CF" w:rsidP="000E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3552F" w:rsidRPr="00D31193" w14:paraId="506D1A23" w14:textId="77777777" w:rsidTr="007A7E30">
        <w:trPr>
          <w:trHeight w:val="20"/>
        </w:trPr>
        <w:tc>
          <w:tcPr>
            <w:tcW w:w="6031" w:type="dxa"/>
          </w:tcPr>
          <w:p w14:paraId="1F7AAF2F" w14:textId="4E9A5A06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="00803143" w:rsidRPr="00D31193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409F511A" w14:textId="7F93A9C4" w:rsidR="0053552F" w:rsidRPr="00D31193" w:rsidRDefault="000E28C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950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AF720AC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35AD323D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552F" w:rsidRPr="00D31193" w14:paraId="59E3A350" w14:textId="77777777" w:rsidTr="007A7E30">
        <w:trPr>
          <w:trHeight w:val="46"/>
        </w:trPr>
        <w:tc>
          <w:tcPr>
            <w:tcW w:w="6031" w:type="dxa"/>
          </w:tcPr>
          <w:p w14:paraId="0490919A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14:paraId="392E6F1A" w14:textId="6273FC99" w:rsidR="0053552F" w:rsidRPr="00D31193" w:rsidRDefault="00D6443C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  <w:r w:rsidR="000E28C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69" w:type="dxa"/>
          </w:tcPr>
          <w:p w14:paraId="45690E17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6A4E536E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CFD13AD" w14:textId="77777777" w:rsidR="0053552F" w:rsidRPr="00D31193" w:rsidRDefault="0053552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14:paraId="63E87EA1" w14:textId="7469D564" w:rsidR="0053552F" w:rsidRPr="00D31193" w:rsidRDefault="0053552F" w:rsidP="00832930">
      <w:pPr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930">
        <w:rPr>
          <w:rFonts w:ascii="Angsana New" w:hAnsi="Angsana New" w:hint="cs"/>
          <w:spacing w:val="4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6443C" w:rsidRPr="00832930">
        <w:rPr>
          <w:rFonts w:ascii="Angsana New" w:hAnsi="Angsana New"/>
          <w:spacing w:val="4"/>
          <w:sz w:val="30"/>
          <w:szCs w:val="30"/>
        </w:rPr>
        <w:t>3</w:t>
      </w:r>
      <w:r w:rsidRPr="00832930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832930">
        <w:rPr>
          <w:rFonts w:ascii="Angsana New" w:hAnsi="Angsana New" w:hint="cs"/>
          <w:spacing w:val="4"/>
          <w:sz w:val="30"/>
          <w:szCs w:val="30"/>
          <w:cs/>
        </w:rPr>
        <w:t>ปีย้อนหลัง อัตราเหล่านี้คูณกับ</w:t>
      </w:r>
      <w:r w:rsidRPr="00D31193">
        <w:rPr>
          <w:rFonts w:ascii="Angsana New" w:hAnsi="Angsana New" w:hint="cs"/>
          <w:sz w:val="30"/>
          <w:szCs w:val="30"/>
          <w:cs/>
        </w:rPr>
        <w:t>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94EDBD3" w14:textId="21F210F8" w:rsidR="002145B3" w:rsidRPr="00D31193" w:rsidRDefault="0021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1620"/>
      </w:tblGrid>
      <w:tr w:rsidR="0053552F" w:rsidRPr="00D31193" w14:paraId="5E15DFB2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18BA" w14:textId="77777777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4560B3" w14:textId="77777777" w:rsidR="0053552F" w:rsidRPr="00D31193" w:rsidRDefault="0053552F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</w:p>
          <w:p w14:paraId="1A9B97A9" w14:textId="77777777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52F" w:rsidRPr="00D31193" w14:paraId="0438C714" w14:textId="77777777" w:rsidTr="00832930">
        <w:trPr>
          <w:trHeight w:val="353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9D70" w14:textId="77777777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2B8923" w14:textId="77777777" w:rsidR="0053552F" w:rsidRPr="00D31193" w:rsidRDefault="0053552F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552F" w:rsidRPr="00D31193" w14:paraId="3EFC828B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090F" w14:textId="2F89D5CB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7A402A" w14:textId="77777777" w:rsidR="0053552F" w:rsidRPr="00D31193" w:rsidRDefault="0053552F" w:rsidP="00C0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552F" w:rsidRPr="00D31193" w14:paraId="4FD8DCED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EEED" w14:textId="77777777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562F188" w14:textId="13964DE7" w:rsidR="0053552F" w:rsidRPr="00D31193" w:rsidRDefault="00D6443C" w:rsidP="008B2726">
            <w:pPr>
              <w:pStyle w:val="acctfourfigures"/>
              <w:tabs>
                <w:tab w:val="clear" w:pos="765"/>
                <w:tab w:val="decimal" w:pos="12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/>
              </w:rPr>
              <w:t>407</w:t>
            </w:r>
            <w:r w:rsidR="005355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 w:hint="cs"/>
                <w:sz w:val="30"/>
                <w:szCs w:val="30"/>
                <w:lang w:val="en-US"/>
              </w:rPr>
              <w:t>348</w:t>
            </w:r>
          </w:p>
        </w:tc>
      </w:tr>
      <w:tr w:rsidR="0053552F" w:rsidRPr="00D31193" w14:paraId="500DD4CB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46DD" w14:textId="77777777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CB732A" w14:textId="77777777" w:rsidR="0053552F" w:rsidRPr="00D31193" w:rsidRDefault="0053552F" w:rsidP="00C02A1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52F" w:rsidRPr="00D31193" w14:paraId="09CBF108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954FA" w14:textId="3B32EBD8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91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2DBD82" w14:textId="167538B6" w:rsidR="0053552F" w:rsidRPr="00D31193" w:rsidRDefault="00D6443C" w:rsidP="008B2726">
            <w:pPr>
              <w:pStyle w:val="acctfourfigures"/>
              <w:tabs>
                <w:tab w:val="clear" w:pos="765"/>
                <w:tab w:val="decimal" w:pos="12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5355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</w:tr>
      <w:tr w:rsidR="0053552F" w:rsidRPr="00D31193" w14:paraId="5BCAF6B9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7A59" w14:textId="601936AF" w:rsidR="0053552F" w:rsidRPr="00D31193" w:rsidRDefault="00D6443C" w:rsidP="00C02A1E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91</w:t>
            </w:r>
            <w:r w:rsidR="0053552F" w:rsidRPr="00D3119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31193">
              <w:rPr>
                <w:rFonts w:ascii="Angsana New" w:hAnsi="Angsana New"/>
                <w:sz w:val="30"/>
                <w:szCs w:val="30"/>
              </w:rPr>
              <w:t>180</w:t>
            </w:r>
            <w:r w:rsidR="0053552F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552F" w:rsidRPr="00D3119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649C40" w14:textId="14903FE3" w:rsidR="0053552F" w:rsidRPr="00D31193" w:rsidRDefault="00D6443C" w:rsidP="008B2726">
            <w:pPr>
              <w:pStyle w:val="acctfourfigures"/>
              <w:tabs>
                <w:tab w:val="clear" w:pos="765"/>
                <w:tab w:val="decimal" w:pos="12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355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53552F" w:rsidRPr="00D31193" w14:paraId="45335D3C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0F3F" w14:textId="544A2083" w:rsidR="0053552F" w:rsidRPr="00D31193" w:rsidRDefault="00D6443C" w:rsidP="00C02A1E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181</w:t>
            </w:r>
            <w:r w:rsidR="0053552F"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552F" w:rsidRPr="00D3119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31193">
              <w:rPr>
                <w:rFonts w:ascii="Angsana New" w:hAnsi="Angsana New"/>
                <w:sz w:val="30"/>
                <w:szCs w:val="30"/>
              </w:rPr>
              <w:t>360</w:t>
            </w:r>
            <w:r w:rsidR="0053552F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552F" w:rsidRPr="00D3119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D96E9" w14:textId="3B7C91C3" w:rsidR="0053552F" w:rsidRPr="00D31193" w:rsidRDefault="00D6443C" w:rsidP="00832930">
            <w:pPr>
              <w:pStyle w:val="acctfourfigures"/>
              <w:tabs>
                <w:tab w:val="clear" w:pos="765"/>
                <w:tab w:val="decimal" w:pos="12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355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</w:tr>
      <w:tr w:rsidR="0053552F" w:rsidRPr="00D31193" w14:paraId="71BE4068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928C" w14:textId="2937CCC7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360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F733" w14:textId="2444ED95" w:rsidR="0053552F" w:rsidRPr="00D31193" w:rsidRDefault="00D6443C" w:rsidP="008B2726">
            <w:pPr>
              <w:pStyle w:val="acctfourfigures"/>
              <w:tabs>
                <w:tab w:val="clear" w:pos="765"/>
                <w:tab w:val="decimal" w:pos="12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3552F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</w:p>
        </w:tc>
      </w:tr>
      <w:tr w:rsidR="0053552F" w:rsidRPr="00D31193" w14:paraId="12353D80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D0AA" w14:textId="16681FE4" w:rsidR="0053552F" w:rsidRPr="00D31193" w:rsidRDefault="00395A20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6DF67" w14:textId="492CDD3F" w:rsidR="0053552F" w:rsidRPr="00D31193" w:rsidRDefault="00D6443C" w:rsidP="008B2726">
            <w:pPr>
              <w:pStyle w:val="acctfourfigures"/>
              <w:tabs>
                <w:tab w:val="clear" w:pos="765"/>
                <w:tab w:val="decimal" w:pos="123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  <w:r w:rsidR="0053552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</w:p>
        </w:tc>
      </w:tr>
      <w:tr w:rsidR="0053552F" w:rsidRPr="00D31193" w14:paraId="3D7790F2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50B21" w14:textId="77777777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8AA3C" w14:textId="11F62601" w:rsidR="0053552F" w:rsidRPr="00D31193" w:rsidRDefault="0053552F" w:rsidP="008B2726">
            <w:pPr>
              <w:pStyle w:val="acctfourfigures"/>
              <w:tabs>
                <w:tab w:val="clear" w:pos="765"/>
                <w:tab w:val="decimal" w:pos="12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552F" w:rsidRPr="00D31193" w14:paraId="404F3C43" w14:textId="77777777" w:rsidTr="00832930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062E4" w14:textId="77777777" w:rsidR="0053552F" w:rsidRPr="00D31193" w:rsidRDefault="0053552F" w:rsidP="00C02A1E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E898A" w14:textId="0676883D" w:rsidR="0053552F" w:rsidRPr="00D31193" w:rsidRDefault="00D6443C" w:rsidP="008B2726">
            <w:pPr>
              <w:pStyle w:val="acctfourfigures"/>
              <w:tabs>
                <w:tab w:val="clear" w:pos="765"/>
                <w:tab w:val="decimal" w:pos="123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</w:t>
            </w:r>
            <w:r w:rsidR="0053552F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046</w:t>
            </w:r>
          </w:p>
        </w:tc>
      </w:tr>
    </w:tbl>
    <w:p w14:paraId="3AC7BAF8" w14:textId="77777777" w:rsidR="0053552F" w:rsidRPr="00D31193" w:rsidRDefault="0053552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14:paraId="1B5C93C3" w14:textId="6B760C1E" w:rsidR="00553F28" w:rsidRPr="00D31193" w:rsidRDefault="00553F28" w:rsidP="00832930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6443C" w:rsidRPr="00D31193">
        <w:rPr>
          <w:rFonts w:ascii="Angsana New" w:hAnsi="Angsana New"/>
          <w:sz w:val="30"/>
          <w:szCs w:val="30"/>
        </w:rPr>
        <w:t>30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วัน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ถึง </w:t>
      </w:r>
      <w:r w:rsidR="00D6443C" w:rsidRPr="00D31193">
        <w:rPr>
          <w:rFonts w:ascii="Angsana New" w:hAnsi="Angsana New"/>
          <w:sz w:val="30"/>
          <w:szCs w:val="30"/>
        </w:rPr>
        <w:t>120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วัน</w:t>
      </w:r>
    </w:p>
    <w:p w14:paraId="499D673F" w14:textId="77777777" w:rsidR="00553F28" w:rsidRPr="00D31193" w:rsidRDefault="00553F28" w:rsidP="00553F2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220"/>
        <w:gridCol w:w="2340"/>
        <w:gridCol w:w="1620"/>
      </w:tblGrid>
      <w:tr w:rsidR="008B2726" w:rsidRPr="00D31193" w14:paraId="1057AFAD" w14:textId="77777777" w:rsidTr="00832930">
        <w:trPr>
          <w:tblHeader/>
        </w:trPr>
        <w:tc>
          <w:tcPr>
            <w:tcW w:w="5220" w:type="dxa"/>
            <w:shd w:val="clear" w:color="auto" w:fill="auto"/>
            <w:vAlign w:val="bottom"/>
            <w:hideMark/>
          </w:tcPr>
          <w:p w14:paraId="368EB9B3" w14:textId="5BF4B97A" w:rsidR="008B2726" w:rsidRPr="00D31193" w:rsidRDefault="008B2726" w:rsidP="0083293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2340" w:type="dxa"/>
            <w:shd w:val="clear" w:color="auto" w:fill="auto"/>
          </w:tcPr>
          <w:p w14:paraId="1C76CB64" w14:textId="77777777" w:rsidR="008B2726" w:rsidRPr="00D31193" w:rsidRDefault="008B2726" w:rsidP="00C02A1E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D248AE9" w14:textId="77777777" w:rsidR="008B2726" w:rsidRPr="00D31193" w:rsidRDefault="008B2726" w:rsidP="008B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</w:p>
          <w:p w14:paraId="14657A1F" w14:textId="7DF21011" w:rsidR="008B2726" w:rsidRPr="00D31193" w:rsidRDefault="008B2726" w:rsidP="008B272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F28" w:rsidRPr="00D31193" w14:paraId="345DA6D2" w14:textId="77777777" w:rsidTr="00832930">
        <w:trPr>
          <w:tblHeader/>
        </w:trPr>
        <w:tc>
          <w:tcPr>
            <w:tcW w:w="5220" w:type="dxa"/>
            <w:shd w:val="clear" w:color="auto" w:fill="auto"/>
            <w:hideMark/>
          </w:tcPr>
          <w:p w14:paraId="0EFB2876" w14:textId="77777777" w:rsidR="00553F28" w:rsidRPr="00D31193" w:rsidRDefault="00553F28" w:rsidP="00C02A1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hideMark/>
          </w:tcPr>
          <w:p w14:paraId="544BFB93" w14:textId="567C6984" w:rsidR="00553F28" w:rsidRPr="00D31193" w:rsidRDefault="00553F28" w:rsidP="00C02A1E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14:paraId="01FF25E6" w14:textId="77777777" w:rsidR="00553F28" w:rsidRPr="00D31193" w:rsidRDefault="00553F28" w:rsidP="00C02A1E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2726" w:rsidRPr="00D31193" w14:paraId="7674218C" w14:textId="77777777" w:rsidTr="00832930">
        <w:trPr>
          <w:tblHeader/>
        </w:trPr>
        <w:tc>
          <w:tcPr>
            <w:tcW w:w="5220" w:type="dxa"/>
            <w:shd w:val="clear" w:color="auto" w:fill="auto"/>
            <w:hideMark/>
          </w:tcPr>
          <w:p w14:paraId="07D59DF6" w14:textId="544B434D" w:rsidR="008B2726" w:rsidRPr="00D31193" w:rsidRDefault="008B2726" w:rsidP="000E28C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6443C" w:rsidRPr="00D31193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  <w:shd w:val="clear" w:color="auto" w:fill="auto"/>
            <w:hideMark/>
          </w:tcPr>
          <w:p w14:paraId="29199E6A" w14:textId="77777777" w:rsidR="008B2726" w:rsidRPr="00D31193" w:rsidRDefault="008B2726" w:rsidP="000E28C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6DF1D40" w14:textId="34C34C26" w:rsidR="008B2726" w:rsidRPr="00D31193" w:rsidRDefault="00D6443C" w:rsidP="00832930">
            <w:pPr>
              <w:pStyle w:val="acctfourfigures"/>
              <w:shd w:val="clear" w:color="auto" w:fill="FFFFFF"/>
              <w:tabs>
                <w:tab w:val="decimal" w:pos="908"/>
                <w:tab w:val="left" w:pos="1152"/>
              </w:tabs>
              <w:spacing w:line="240" w:lineRule="auto"/>
              <w:ind w:right="19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B2726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83293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8B2726" w:rsidRPr="00D31193" w14:paraId="5A68E25D" w14:textId="77777777" w:rsidTr="00832930">
        <w:trPr>
          <w:tblHeader/>
        </w:trPr>
        <w:tc>
          <w:tcPr>
            <w:tcW w:w="5220" w:type="dxa"/>
            <w:shd w:val="clear" w:color="auto" w:fill="auto"/>
            <w:hideMark/>
          </w:tcPr>
          <w:p w14:paraId="2E5D7AD5" w14:textId="77777777" w:rsidR="008B2726" w:rsidRPr="00D31193" w:rsidRDefault="008B2726" w:rsidP="000E28C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340" w:type="dxa"/>
            <w:shd w:val="clear" w:color="auto" w:fill="auto"/>
          </w:tcPr>
          <w:p w14:paraId="533DFBCB" w14:textId="77777777" w:rsidR="008B2726" w:rsidRPr="00D31193" w:rsidRDefault="008B2726" w:rsidP="000E28C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F1805A" w14:textId="1CACCFAB" w:rsidR="008B2726" w:rsidRPr="00D31193" w:rsidRDefault="00832930" w:rsidP="00832930">
            <w:pPr>
              <w:tabs>
                <w:tab w:val="center" w:pos="4536"/>
                <w:tab w:val="right" w:pos="9072"/>
              </w:tabs>
              <w:spacing w:line="240" w:lineRule="auto"/>
              <w:ind w:right="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="008B2726"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2726" w:rsidRPr="00D31193" w14:paraId="291F99F2" w14:textId="77777777" w:rsidTr="00832930">
        <w:trPr>
          <w:tblHeader/>
        </w:trPr>
        <w:tc>
          <w:tcPr>
            <w:tcW w:w="5220" w:type="dxa"/>
            <w:shd w:val="clear" w:color="auto" w:fill="auto"/>
            <w:hideMark/>
          </w:tcPr>
          <w:p w14:paraId="787CB4BA" w14:textId="240A94BE" w:rsidR="008B2726" w:rsidRPr="00D31193" w:rsidRDefault="008B2726" w:rsidP="000E28C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0" w:type="dxa"/>
            <w:shd w:val="clear" w:color="auto" w:fill="auto"/>
          </w:tcPr>
          <w:p w14:paraId="632E3C94" w14:textId="77777777" w:rsidR="008B2726" w:rsidRPr="00D31193" w:rsidRDefault="008B2726" w:rsidP="000E28C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D6E117" w14:textId="768CD4C5" w:rsidR="008B2726" w:rsidRPr="00D31193" w:rsidRDefault="00D6443C" w:rsidP="0083293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B2726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</w:tr>
    </w:tbl>
    <w:p w14:paraId="3C618F50" w14:textId="79353CB0" w:rsidR="0053552F" w:rsidRPr="00D31193" w:rsidRDefault="0053552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14:paraId="0B98BFC3" w14:textId="0748F656" w:rsidR="00333AA9" w:rsidRPr="00D31193" w:rsidRDefault="00333AA9" w:rsidP="00270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</w:rPr>
        <w:t>(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1</w:t>
      </w:r>
      <w:r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D31193">
        <w:rPr>
          <w:rFonts w:asciiTheme="majorBidi" w:hAnsiTheme="majorBidi" w:cstheme="majorBidi"/>
          <w:sz w:val="30"/>
          <w:szCs w:val="30"/>
        </w:rPr>
        <w:t>)</w:t>
      </w:r>
      <w:r w:rsidRPr="00D3119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31193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D31193">
        <w:rPr>
          <w:rFonts w:asciiTheme="majorBidi" w:hAnsiTheme="majorBidi"/>
          <w:sz w:val="30"/>
          <w:szCs w:val="30"/>
          <w:cs/>
        </w:rPr>
        <w:t xml:space="preserve"> และอนุพันธ์</w:t>
      </w:r>
    </w:p>
    <w:p w14:paraId="4267BD20" w14:textId="77777777" w:rsidR="0053552F" w:rsidRPr="00D31193" w:rsidRDefault="0053552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14:paraId="20CF5177" w14:textId="4B5B2940" w:rsidR="00BA74AE" w:rsidRPr="00D31193" w:rsidRDefault="00BA74AE" w:rsidP="00270675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270675">
        <w:rPr>
          <w:rFonts w:ascii="Angsana New" w:hAnsi="Angsana New"/>
          <w:spacing w:val="2"/>
          <w:sz w:val="30"/>
          <w:szCs w:val="30"/>
          <w:cs/>
        </w:rPr>
        <w:t>ฐานะเปิดต่อความเสี่ยงด้านเครดิตของ</w:t>
      </w:r>
      <w:r w:rsidRPr="00270675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270675">
        <w:rPr>
          <w:rFonts w:ascii="Angsana New" w:hAnsi="Angsana New"/>
          <w:spacing w:val="2"/>
          <w:sz w:val="30"/>
          <w:szCs w:val="30"/>
          <w:cs/>
        </w:rPr>
        <w:t xml:space="preserve"> ที่เกิดจากเงินสดและรายการเทียบเท่าเงินสดและสินทรัพย์</w:t>
      </w:r>
      <w:r w:rsidRPr="00270675">
        <w:rPr>
          <w:rFonts w:ascii="Angsana New" w:hAnsi="Angsana New"/>
          <w:spacing w:val="4"/>
          <w:sz w:val="30"/>
          <w:szCs w:val="30"/>
          <w:cs/>
        </w:rPr>
        <w:t>อนุพันธ์</w:t>
      </w:r>
      <w:r w:rsidRPr="00270675">
        <w:rPr>
          <w:rFonts w:ascii="Angsana New" w:hAnsi="Angsana New"/>
          <w:spacing w:val="4"/>
          <w:sz w:val="30"/>
          <w:szCs w:val="30"/>
        </w:rPr>
        <w:t xml:space="preserve"> </w:t>
      </w:r>
      <w:r w:rsidRPr="00270675">
        <w:rPr>
          <w:rFonts w:ascii="Angsana New" w:hAnsi="Angsana New"/>
          <w:spacing w:val="4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</w:t>
      </w:r>
      <w:r w:rsidRPr="00270675">
        <w:rPr>
          <w:rFonts w:ascii="Angsana New" w:hAnsi="Angsana New" w:hint="cs"/>
          <w:spacing w:val="4"/>
          <w:sz w:val="30"/>
          <w:szCs w:val="30"/>
          <w:cs/>
        </w:rPr>
        <w:t>อันดับ</w:t>
      </w:r>
      <w:r w:rsidRPr="00270675">
        <w:rPr>
          <w:rFonts w:ascii="Angsana New" w:hAnsi="Angsana New"/>
          <w:spacing w:val="4"/>
          <w:sz w:val="30"/>
          <w:szCs w:val="30"/>
          <w:cs/>
        </w:rPr>
        <w:t>ความน่าเชื่อถือที่ระดับ</w:t>
      </w:r>
      <w:r w:rsidRPr="0027067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2249E2" w:rsidRPr="00270675">
        <w:rPr>
          <w:rFonts w:ascii="Angsana New" w:hAnsi="Angsana New"/>
          <w:spacing w:val="4"/>
          <w:sz w:val="30"/>
          <w:szCs w:val="30"/>
        </w:rPr>
        <w:t xml:space="preserve">AA- </w:t>
      </w:r>
      <w:r w:rsidR="002249E2" w:rsidRPr="00270675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2249E2" w:rsidRPr="0027067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8CF" w:rsidRPr="00270675">
        <w:rPr>
          <w:rFonts w:ascii="Angsana New" w:hAnsi="Angsana New"/>
          <w:spacing w:val="2"/>
          <w:sz w:val="30"/>
          <w:szCs w:val="30"/>
        </w:rPr>
        <w:t>A-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เป็นอย่างน้อยซึ่ง</w:t>
      </w:r>
      <w:r w:rsidRPr="00D31193">
        <w:rPr>
          <w:rFonts w:ascii="Angsana New" w:hAnsi="Angsana New" w:hint="cs"/>
          <w:sz w:val="30"/>
          <w:szCs w:val="30"/>
          <w:cs/>
        </w:rPr>
        <w:t>ประเมิน</w:t>
      </w:r>
      <w:r w:rsidRPr="00D31193">
        <w:rPr>
          <w:rFonts w:ascii="Angsana New" w:hAnsi="Angsana New"/>
          <w:sz w:val="30"/>
          <w:szCs w:val="30"/>
          <w:cs/>
        </w:rPr>
        <w:t>โดย</w:t>
      </w:r>
      <w:r w:rsidR="002249E2" w:rsidRPr="00D31193">
        <w:rPr>
          <w:rFonts w:ascii="Angsana New" w:hAnsi="Angsana New"/>
          <w:sz w:val="30"/>
          <w:szCs w:val="30"/>
          <w:cs/>
        </w:rPr>
        <w:t>บริษัท ฟิทช์ เรทติ้งส์ (ประเทศไทย) จำกัด</w:t>
      </w:r>
      <w:r w:rsidR="002249E2" w:rsidRPr="00D31193">
        <w:rPr>
          <w:rFonts w:ascii="Angsana New" w:hAnsi="Angsana New" w:hint="cs"/>
          <w:sz w:val="30"/>
          <w:szCs w:val="30"/>
          <w:cs/>
        </w:rPr>
        <w:t xml:space="preserve"> และ</w:t>
      </w:r>
      <w:r w:rsidR="000E28CF" w:rsidRPr="00D31193">
        <w:rPr>
          <w:rFonts w:ascii="Angsana New" w:hAnsi="Angsana New"/>
          <w:sz w:val="30"/>
          <w:szCs w:val="30"/>
          <w:cs/>
        </w:rPr>
        <w:t>บริษัท ทริสเรทติ้ง จำกัด</w:t>
      </w:r>
      <w:r w:rsidR="002249E2" w:rsidRPr="00D3119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0E28CF" w:rsidRPr="00D31193">
        <w:rPr>
          <w:rFonts w:ascii="Angsana New" w:hAnsi="Angsana New"/>
          <w:sz w:val="30"/>
          <w:szCs w:val="30"/>
          <w:cs/>
        </w:rPr>
        <w:t xml:space="preserve"> ซึ่งกลุ่มบริษัทพิจารณาว่ามีความเสี่ยงด้านเครดิตต่ำ</w:t>
      </w:r>
    </w:p>
    <w:p w14:paraId="3C7795D5" w14:textId="77777777" w:rsidR="00631802" w:rsidRPr="00D31193" w:rsidRDefault="0063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3119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C74F7BB" w14:textId="5EFE0FC2" w:rsidR="0053552F" w:rsidRPr="00D31193" w:rsidRDefault="00631802" w:rsidP="00C4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bookmarkStart w:id="4" w:name="_Hlk63102084"/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bookmarkEnd w:id="4"/>
    </w:p>
    <w:p w14:paraId="1892F002" w14:textId="0E5DA907" w:rsidR="002145B3" w:rsidRPr="00D31193" w:rsidRDefault="002145B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0060CE" w14:textId="23BB7EF3" w:rsidR="00631802" w:rsidRPr="00D31193" w:rsidRDefault="00631802" w:rsidP="00C45C6D">
      <w:pPr>
        <w:tabs>
          <w:tab w:val="clear" w:pos="454"/>
          <w:tab w:val="clear" w:pos="907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31193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D31193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D31193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A2A25FE" w14:textId="19E20655" w:rsidR="00631802" w:rsidRPr="00D31193" w:rsidRDefault="00631802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E6E73B" w14:textId="2738772C" w:rsidR="00631802" w:rsidRPr="00D31193" w:rsidRDefault="00631802" w:rsidP="00C45C6D">
      <w:pPr>
        <w:tabs>
          <w:tab w:val="clear" w:pos="454"/>
          <w:tab w:val="clear" w:pos="907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64184F8" w14:textId="77777777" w:rsidR="00631802" w:rsidRPr="00D31193" w:rsidRDefault="00631802" w:rsidP="0063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5D615E" w:rsidRPr="00D31193" w14:paraId="5B8889E8" w14:textId="77777777" w:rsidTr="00C45C6D">
        <w:trPr>
          <w:tblHeader/>
        </w:trPr>
        <w:tc>
          <w:tcPr>
            <w:tcW w:w="2610" w:type="dxa"/>
          </w:tcPr>
          <w:p w14:paraId="2A970353" w14:textId="10FE4E85" w:rsidR="00631802" w:rsidRPr="00D31193" w:rsidRDefault="00631802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hideMark/>
          </w:tcPr>
          <w:p w14:paraId="7E6749D6" w14:textId="26B9A921" w:rsidR="00631802" w:rsidRPr="00D31193" w:rsidRDefault="00631802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615E" w:rsidRPr="00D31193" w14:paraId="4547A890" w14:textId="77777777" w:rsidTr="00C45C6D">
        <w:trPr>
          <w:tblHeader/>
        </w:trPr>
        <w:tc>
          <w:tcPr>
            <w:tcW w:w="2610" w:type="dxa"/>
          </w:tcPr>
          <w:p w14:paraId="201F6A2A" w14:textId="07170429" w:rsidR="00631802" w:rsidRPr="00D31193" w:rsidRDefault="00631802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8A1C6" w14:textId="77777777" w:rsidR="00631802" w:rsidRPr="00D31193" w:rsidRDefault="00631802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324F0" w14:textId="77777777" w:rsidR="00631802" w:rsidRPr="00D31193" w:rsidRDefault="00631802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8CCD657" w14:textId="77777777" w:rsidR="00631802" w:rsidRPr="00D31193" w:rsidRDefault="00631802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47055" w:rsidRPr="00D31193" w14:paraId="2431AFE2" w14:textId="77777777" w:rsidTr="00C45C6D">
        <w:trPr>
          <w:tblHeader/>
        </w:trPr>
        <w:tc>
          <w:tcPr>
            <w:tcW w:w="2610" w:type="dxa"/>
            <w:vAlign w:val="bottom"/>
            <w:hideMark/>
          </w:tcPr>
          <w:p w14:paraId="691A77CC" w14:textId="13F4AF29" w:rsidR="007E08B1" w:rsidRPr="00D31193" w:rsidRDefault="007E08B1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443C"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3772C4FF" w14:textId="77777777" w:rsidR="007E08B1" w:rsidRPr="00D31193" w:rsidRDefault="007E08B1" w:rsidP="003470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8FC3617" w14:textId="77777777" w:rsidR="007E08B1" w:rsidRPr="00D31193" w:rsidRDefault="007E08B1" w:rsidP="0002619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EB3E6D3" w14:textId="77777777" w:rsidR="007E08B1" w:rsidRPr="00D31193" w:rsidRDefault="007E08B1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6AAF7A8" w14:textId="65DE7621" w:rsidR="007E08B1" w:rsidRPr="00D31193" w:rsidRDefault="007E08B1" w:rsidP="00347055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7EBBB0E" w14:textId="77777777" w:rsidR="007E08B1" w:rsidRPr="00D31193" w:rsidRDefault="007E08B1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973C573" w14:textId="5D6D0096" w:rsidR="007E08B1" w:rsidRPr="00D31193" w:rsidRDefault="007E08B1" w:rsidP="0002619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96AC3E9" w14:textId="77777777" w:rsidR="007E08B1" w:rsidRPr="00D31193" w:rsidRDefault="007E08B1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FEABAA7" w14:textId="6A781A33" w:rsidR="007E08B1" w:rsidRPr="00D31193" w:rsidRDefault="007E08B1" w:rsidP="0002619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077FEC" w14:textId="77777777" w:rsidR="007E08B1" w:rsidRPr="00D31193" w:rsidRDefault="007E08B1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9C33FBF" w14:textId="71259848" w:rsidR="007E08B1" w:rsidRPr="00D31193" w:rsidRDefault="007E08B1" w:rsidP="005D615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15E" w:rsidRPr="00D31193" w14:paraId="3CD8994E" w14:textId="77777777" w:rsidTr="00C45C6D">
        <w:trPr>
          <w:tblHeader/>
        </w:trPr>
        <w:tc>
          <w:tcPr>
            <w:tcW w:w="2610" w:type="dxa"/>
          </w:tcPr>
          <w:p w14:paraId="2135379C" w14:textId="77777777" w:rsidR="00631802" w:rsidRPr="00D31193" w:rsidRDefault="00631802" w:rsidP="000261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hideMark/>
          </w:tcPr>
          <w:p w14:paraId="11A33298" w14:textId="71A67905" w:rsidR="00631802" w:rsidRPr="00D31193" w:rsidRDefault="00631802" w:rsidP="0002619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08B1" w:rsidRPr="00D311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311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7055" w:rsidRPr="00D31193" w14:paraId="7C29255E" w14:textId="77777777" w:rsidTr="00C45C6D">
        <w:tc>
          <w:tcPr>
            <w:tcW w:w="2610" w:type="dxa"/>
            <w:hideMark/>
          </w:tcPr>
          <w:p w14:paraId="0A31E9FC" w14:textId="77777777" w:rsidR="005D615E" w:rsidRPr="00D31193" w:rsidRDefault="007E08B1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5C7E25FE" w14:textId="6EA12200" w:rsidR="007E08B1" w:rsidRPr="00D31193" w:rsidRDefault="005D615E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E08B1"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="007E08B1"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E846740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9E441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681EF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6C03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F3A626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9F1C4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CF70B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E5129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9C8EE0" w14:textId="77777777" w:rsidR="007E08B1" w:rsidRPr="00D31193" w:rsidRDefault="007E08B1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2F36" w:rsidRPr="00D31193" w14:paraId="02CDCC98" w14:textId="77777777" w:rsidTr="00C45C6D">
        <w:tc>
          <w:tcPr>
            <w:tcW w:w="2610" w:type="dxa"/>
            <w:hideMark/>
          </w:tcPr>
          <w:p w14:paraId="0D1AD243" w14:textId="77777777" w:rsidR="00E32F36" w:rsidRPr="00D31193" w:rsidRDefault="00E32F36" w:rsidP="00E32F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D31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322F25EC" w14:textId="175FA106" w:rsidR="00E32F36" w:rsidRPr="00D31193" w:rsidRDefault="00E32F36" w:rsidP="00E32F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hideMark/>
          </w:tcPr>
          <w:p w14:paraId="1FC87DD3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CE9D7C" w14:textId="65B13342" w:rsidR="00E32F36" w:rsidRPr="00D31193" w:rsidRDefault="00D6443C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E32F36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27C7436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6F53DE7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83377A" w14:textId="0F104061" w:rsidR="00E32F36" w:rsidRPr="00D31193" w:rsidRDefault="00D6443C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E32F36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3F40089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1F35CC6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570F9" w14:textId="40359073" w:rsidR="00E32F36" w:rsidRPr="00D31193" w:rsidRDefault="00E32F36" w:rsidP="00E32F3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BB4D6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2622CD6" w14:textId="77777777" w:rsidR="00E32F36" w:rsidRPr="00D31193" w:rsidRDefault="00E32F36" w:rsidP="00E32F3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A527F3" w14:textId="503AFF54" w:rsidR="00E32F36" w:rsidRPr="00D31193" w:rsidRDefault="00E32F36" w:rsidP="00E32F3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A3D37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A899127" w14:textId="77777777" w:rsidR="00E32F36" w:rsidRPr="00D31193" w:rsidRDefault="00E32F36" w:rsidP="00E32F3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0B39B3" w14:textId="39A8FA44" w:rsidR="00E32F36" w:rsidRPr="00D31193" w:rsidRDefault="00494413" w:rsidP="00E32F3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</w:tr>
      <w:tr w:rsidR="00C45C6D" w:rsidRPr="00D31193" w14:paraId="6C20D0B7" w14:textId="77777777" w:rsidTr="00C45C6D">
        <w:tc>
          <w:tcPr>
            <w:tcW w:w="2610" w:type="dxa"/>
          </w:tcPr>
          <w:p w14:paraId="35DE84FE" w14:textId="7E813AFC" w:rsidR="00C45C6D" w:rsidRPr="00D31193" w:rsidRDefault="00C45C6D" w:rsidP="00C45C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4A0C756" w14:textId="3EC0C57D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89,354</w:t>
            </w:r>
          </w:p>
        </w:tc>
        <w:tc>
          <w:tcPr>
            <w:tcW w:w="270" w:type="dxa"/>
          </w:tcPr>
          <w:p w14:paraId="170BF786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39BE2" w14:textId="046534A4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89,354</w:t>
            </w:r>
          </w:p>
        </w:tc>
        <w:tc>
          <w:tcPr>
            <w:tcW w:w="270" w:type="dxa"/>
          </w:tcPr>
          <w:p w14:paraId="0E1FFC87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78F32" w14:textId="39A11E18" w:rsidR="00C45C6D" w:rsidRPr="001C07E9" w:rsidRDefault="00C45C6D" w:rsidP="001C07E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AD6E4C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6D1A45" w14:textId="750C4021" w:rsidR="00C45C6D" w:rsidRPr="00D31193" w:rsidRDefault="00C45C6D" w:rsidP="00C45C6D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5BFE7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FDDE7" w14:textId="720521C7" w:rsidR="00C45C6D" w:rsidRPr="00D31193" w:rsidRDefault="00C45C6D" w:rsidP="00C45C6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89,354</w:t>
            </w:r>
          </w:p>
        </w:tc>
      </w:tr>
      <w:tr w:rsidR="00C45C6D" w:rsidRPr="00D31193" w14:paraId="05360104" w14:textId="77777777" w:rsidTr="00C45C6D">
        <w:trPr>
          <w:trHeight w:val="119"/>
        </w:trPr>
        <w:tc>
          <w:tcPr>
            <w:tcW w:w="2610" w:type="dxa"/>
            <w:hideMark/>
          </w:tcPr>
          <w:p w14:paraId="2C2E8BD5" w14:textId="77777777" w:rsidR="00C45C6D" w:rsidRPr="00D31193" w:rsidRDefault="00C45C6D" w:rsidP="00C45C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  <w:hideMark/>
          </w:tcPr>
          <w:p w14:paraId="10B72F18" w14:textId="33DE26D3" w:rsidR="00C45C6D" w:rsidRPr="00D31193" w:rsidRDefault="00990712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57,04</w:t>
            </w:r>
            <w:r w:rsidR="008F5F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E96657D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AC047F9" w14:textId="7726774C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23,063</w:t>
            </w:r>
          </w:p>
        </w:tc>
        <w:tc>
          <w:tcPr>
            <w:tcW w:w="270" w:type="dxa"/>
            <w:vAlign w:val="bottom"/>
          </w:tcPr>
          <w:p w14:paraId="4D95F3F2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CBC789D" w14:textId="0548CA15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22,215</w:t>
            </w:r>
          </w:p>
        </w:tc>
        <w:tc>
          <w:tcPr>
            <w:tcW w:w="270" w:type="dxa"/>
            <w:vAlign w:val="bottom"/>
          </w:tcPr>
          <w:p w14:paraId="356BCF84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404C270" w14:textId="0AD6C743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15,523</w:t>
            </w:r>
          </w:p>
        </w:tc>
        <w:tc>
          <w:tcPr>
            <w:tcW w:w="270" w:type="dxa"/>
            <w:vAlign w:val="bottom"/>
          </w:tcPr>
          <w:p w14:paraId="45A4011A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FCB280C" w14:textId="13C2C8D2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60,801</w:t>
            </w:r>
          </w:p>
        </w:tc>
      </w:tr>
      <w:tr w:rsidR="00C45C6D" w:rsidRPr="00D31193" w14:paraId="7A3F0FD5" w14:textId="77777777" w:rsidTr="00C45C6D">
        <w:tc>
          <w:tcPr>
            <w:tcW w:w="2610" w:type="dxa"/>
          </w:tcPr>
          <w:p w14:paraId="62CBFF07" w14:textId="73207485" w:rsidR="00C45C6D" w:rsidRPr="00D31193" w:rsidRDefault="00C45C6D" w:rsidP="00C45C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039D3D" w14:textId="6061893A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90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046,403</w:t>
            </w:r>
          </w:p>
        </w:tc>
        <w:tc>
          <w:tcPr>
            <w:tcW w:w="270" w:type="dxa"/>
          </w:tcPr>
          <w:p w14:paraId="70B40400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0A61D8" w14:textId="539EE29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1,012,417</w:t>
            </w:r>
          </w:p>
        </w:tc>
        <w:tc>
          <w:tcPr>
            <w:tcW w:w="270" w:type="dxa"/>
          </w:tcPr>
          <w:p w14:paraId="3A588066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42963A" w14:textId="7B3A0E3B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22,215</w:t>
            </w:r>
          </w:p>
        </w:tc>
        <w:tc>
          <w:tcPr>
            <w:tcW w:w="270" w:type="dxa"/>
          </w:tcPr>
          <w:p w14:paraId="458A32B8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C89C3A" w14:textId="06CA3D4D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15,523</w:t>
            </w:r>
          </w:p>
        </w:tc>
        <w:tc>
          <w:tcPr>
            <w:tcW w:w="270" w:type="dxa"/>
          </w:tcPr>
          <w:p w14:paraId="681E3FAC" w14:textId="77777777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7DAB2F" w14:textId="7F58012D" w:rsidR="00C45C6D" w:rsidRPr="00D31193" w:rsidRDefault="00C45C6D" w:rsidP="00C45C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1,050,155</w:t>
            </w:r>
          </w:p>
        </w:tc>
      </w:tr>
    </w:tbl>
    <w:p w14:paraId="0F199AB0" w14:textId="080C9DB5" w:rsidR="00077CEA" w:rsidRPr="00D31193" w:rsidRDefault="00077CEA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17A171" w14:textId="28E719F1" w:rsidR="00077CEA" w:rsidRPr="00D31193" w:rsidRDefault="00077CEA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5D615E" w:rsidRPr="00D31193" w14:paraId="52B6B1D0" w14:textId="77777777" w:rsidTr="008F5F23">
        <w:trPr>
          <w:tblHeader/>
        </w:trPr>
        <w:tc>
          <w:tcPr>
            <w:tcW w:w="2610" w:type="dxa"/>
          </w:tcPr>
          <w:p w14:paraId="53255B20" w14:textId="77777777" w:rsidR="005D615E" w:rsidRPr="00D31193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hideMark/>
          </w:tcPr>
          <w:p w14:paraId="5B25C300" w14:textId="1209622D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615E" w:rsidRPr="00D31193" w14:paraId="10AEF5D6" w14:textId="77777777" w:rsidTr="008F5F23">
        <w:trPr>
          <w:tblHeader/>
        </w:trPr>
        <w:tc>
          <w:tcPr>
            <w:tcW w:w="2610" w:type="dxa"/>
          </w:tcPr>
          <w:p w14:paraId="45D05819" w14:textId="77777777" w:rsidR="005D615E" w:rsidRPr="00D31193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08142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BBA70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2D2C1F06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D615E" w:rsidRPr="00D31193" w14:paraId="4CB0D630" w14:textId="77777777" w:rsidTr="008F5F23">
        <w:trPr>
          <w:tblHeader/>
        </w:trPr>
        <w:tc>
          <w:tcPr>
            <w:tcW w:w="2610" w:type="dxa"/>
            <w:vAlign w:val="bottom"/>
            <w:hideMark/>
          </w:tcPr>
          <w:p w14:paraId="2319BF40" w14:textId="71548216" w:rsidR="005D615E" w:rsidRPr="00D31193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443C"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6036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6443C"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2DCAD00B" w14:textId="77777777" w:rsidR="005D615E" w:rsidRPr="00D31193" w:rsidRDefault="005D615E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9C0F02" w14:textId="77777777" w:rsidR="005D615E" w:rsidRPr="00D31193" w:rsidRDefault="005D615E" w:rsidP="0002619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5F8B7D5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1B16D19" w14:textId="691B9BFD" w:rsidR="005D615E" w:rsidRPr="00D31193" w:rsidRDefault="005D615E" w:rsidP="0002619D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EB348B2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EF8D517" w14:textId="47C8E29B" w:rsidR="005D615E" w:rsidRPr="00D31193" w:rsidRDefault="005D615E" w:rsidP="0002619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B13BA15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ED692AB" w14:textId="7236C8E2" w:rsidR="005D615E" w:rsidRPr="00D31193" w:rsidRDefault="005D615E" w:rsidP="0002619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D6443C" w:rsidRPr="00D311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8C57833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AA0FA58" w14:textId="77777777" w:rsidR="005D615E" w:rsidRPr="00D31193" w:rsidRDefault="005D615E" w:rsidP="0002619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15E" w:rsidRPr="00D31193" w14:paraId="699CBF6F" w14:textId="77777777" w:rsidTr="008F5F23">
        <w:trPr>
          <w:tblHeader/>
        </w:trPr>
        <w:tc>
          <w:tcPr>
            <w:tcW w:w="2610" w:type="dxa"/>
          </w:tcPr>
          <w:p w14:paraId="3715CF92" w14:textId="77777777" w:rsidR="005D615E" w:rsidRPr="00D31193" w:rsidRDefault="005D615E" w:rsidP="000261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hideMark/>
          </w:tcPr>
          <w:p w14:paraId="5AC8EF9A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77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D615E" w:rsidRPr="00D31193" w14:paraId="1E997805" w14:textId="77777777" w:rsidTr="008F5F23">
        <w:tc>
          <w:tcPr>
            <w:tcW w:w="2610" w:type="dxa"/>
            <w:hideMark/>
          </w:tcPr>
          <w:p w14:paraId="3D68F305" w14:textId="77777777" w:rsidR="005D615E" w:rsidRPr="00D31193" w:rsidRDefault="005D615E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7E3FDDA8" w14:textId="77777777" w:rsidR="005D615E" w:rsidRPr="00D31193" w:rsidRDefault="005D615E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32763E0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F6D4E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11696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C5CBF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EE694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0716A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BCB73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8A963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C6EDB1" w14:textId="77777777" w:rsidR="005D615E" w:rsidRPr="00D31193" w:rsidRDefault="005D615E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2F36" w:rsidRPr="00D31193" w14:paraId="280EBF80" w14:textId="77777777" w:rsidTr="008F5F23">
        <w:tc>
          <w:tcPr>
            <w:tcW w:w="2610" w:type="dxa"/>
            <w:hideMark/>
          </w:tcPr>
          <w:p w14:paraId="57D4B748" w14:textId="77777777" w:rsidR="00E32F36" w:rsidRPr="00D31193" w:rsidRDefault="00E32F36" w:rsidP="00E32F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D31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6882225" w14:textId="77777777" w:rsidR="00E32F36" w:rsidRPr="00D31193" w:rsidRDefault="00E32F36" w:rsidP="00E32F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hideMark/>
          </w:tcPr>
          <w:p w14:paraId="23906540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92A8E0" w14:textId="3FC358A2" w:rsidR="00E32F36" w:rsidRPr="00D31193" w:rsidRDefault="00D6443C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E32F36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865857F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71C5A21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BF372C" w14:textId="6B7407B2" w:rsidR="00E32F36" w:rsidRPr="00D31193" w:rsidRDefault="00D6443C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E32F36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7B46B40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0911557" w14:textId="77777777" w:rsidR="00E32F36" w:rsidRPr="00D31193" w:rsidRDefault="00E32F36" w:rsidP="00E32F3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834F0A" w14:textId="58EC6559" w:rsidR="00E32F36" w:rsidRPr="00D31193" w:rsidRDefault="00E32F36" w:rsidP="00E32F3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7C15D6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9918E82" w14:textId="77777777" w:rsidR="00E32F36" w:rsidRPr="00D31193" w:rsidRDefault="00E32F36" w:rsidP="00E32F3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E9F76" w14:textId="7014E43F" w:rsidR="00E32F36" w:rsidRPr="00D31193" w:rsidRDefault="00E32F36" w:rsidP="00E32F3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186149" w14:textId="77777777" w:rsidR="00E32F36" w:rsidRPr="00D31193" w:rsidRDefault="00E32F36" w:rsidP="00E32F3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22E2D48" w14:textId="77777777" w:rsidR="00E32F36" w:rsidRPr="00D31193" w:rsidRDefault="00E32F36" w:rsidP="00E32F3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590B2E" w14:textId="174B0C1D" w:rsidR="00E32F36" w:rsidRPr="00D31193" w:rsidRDefault="00D6443C" w:rsidP="00E32F3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E32F36" w:rsidRPr="00D3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8F5F23" w:rsidRPr="00D31193" w14:paraId="70707CD6" w14:textId="77777777" w:rsidTr="008F5F23">
        <w:tc>
          <w:tcPr>
            <w:tcW w:w="2610" w:type="dxa"/>
          </w:tcPr>
          <w:p w14:paraId="62BB629C" w14:textId="52A9F2D0" w:rsidR="008F5F23" w:rsidRPr="00D31193" w:rsidRDefault="008F5F23" w:rsidP="008F5F2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9C2D3E9" w14:textId="5CD504D4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164,166</w:t>
            </w:r>
          </w:p>
        </w:tc>
        <w:tc>
          <w:tcPr>
            <w:tcW w:w="270" w:type="dxa"/>
          </w:tcPr>
          <w:p w14:paraId="5248784C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BCF9B" w14:textId="73272F1A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164,166</w:t>
            </w:r>
          </w:p>
        </w:tc>
        <w:tc>
          <w:tcPr>
            <w:tcW w:w="270" w:type="dxa"/>
          </w:tcPr>
          <w:p w14:paraId="2E98388A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BDC7B3" w14:textId="4146DC7A" w:rsidR="008F5F23" w:rsidRPr="00D31193" w:rsidRDefault="008F5F23" w:rsidP="008F5F2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2CF08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ED37CE" w14:textId="5684FAAD" w:rsidR="008F5F23" w:rsidRPr="00D31193" w:rsidRDefault="008F5F23" w:rsidP="008F5F2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82A1C4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4C46E" w14:textId="4691AE31" w:rsidR="008F5F23" w:rsidRPr="00D31193" w:rsidRDefault="008F5F23" w:rsidP="008F5F2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164,166</w:t>
            </w:r>
          </w:p>
        </w:tc>
      </w:tr>
      <w:tr w:rsidR="008F5F23" w:rsidRPr="00D31193" w14:paraId="5E5FB8FB" w14:textId="77777777" w:rsidTr="008F5F23">
        <w:trPr>
          <w:trHeight w:val="119"/>
        </w:trPr>
        <w:tc>
          <w:tcPr>
            <w:tcW w:w="2610" w:type="dxa"/>
            <w:hideMark/>
          </w:tcPr>
          <w:p w14:paraId="58D55888" w14:textId="77777777" w:rsidR="008F5F23" w:rsidRPr="00D31193" w:rsidRDefault="008F5F23" w:rsidP="008F5F2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  <w:hideMark/>
          </w:tcPr>
          <w:p w14:paraId="0BB23ABE" w14:textId="3E16F669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57,049</w:t>
            </w:r>
          </w:p>
        </w:tc>
        <w:tc>
          <w:tcPr>
            <w:tcW w:w="270" w:type="dxa"/>
            <w:vAlign w:val="bottom"/>
          </w:tcPr>
          <w:p w14:paraId="4F843CA0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F16A968" w14:textId="55EDDB3C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23,063</w:t>
            </w:r>
          </w:p>
        </w:tc>
        <w:tc>
          <w:tcPr>
            <w:tcW w:w="270" w:type="dxa"/>
            <w:vAlign w:val="bottom"/>
          </w:tcPr>
          <w:p w14:paraId="436DC81B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5A29F07" w14:textId="000348E1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22,215</w:t>
            </w:r>
          </w:p>
        </w:tc>
        <w:tc>
          <w:tcPr>
            <w:tcW w:w="270" w:type="dxa"/>
            <w:vAlign w:val="bottom"/>
          </w:tcPr>
          <w:p w14:paraId="2ABBCCF9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1B348D9" w14:textId="42B17179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15,523</w:t>
            </w:r>
          </w:p>
        </w:tc>
        <w:tc>
          <w:tcPr>
            <w:tcW w:w="270" w:type="dxa"/>
            <w:vAlign w:val="bottom"/>
          </w:tcPr>
          <w:p w14:paraId="55FE5EE2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A8AEAD5" w14:textId="150F8DF1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60,801</w:t>
            </w:r>
          </w:p>
        </w:tc>
      </w:tr>
      <w:tr w:rsidR="008F5F23" w:rsidRPr="00D31193" w14:paraId="351393BC" w14:textId="77777777" w:rsidTr="008F5F23">
        <w:tc>
          <w:tcPr>
            <w:tcW w:w="2610" w:type="dxa"/>
          </w:tcPr>
          <w:p w14:paraId="19485997" w14:textId="25A77253" w:rsidR="008F5F23" w:rsidRPr="00D31193" w:rsidRDefault="008F5F23" w:rsidP="008F5F2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A1B89F" w14:textId="6D33006D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121,215</w:t>
            </w:r>
          </w:p>
        </w:tc>
        <w:tc>
          <w:tcPr>
            <w:tcW w:w="270" w:type="dxa"/>
          </w:tcPr>
          <w:p w14:paraId="6234592B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4DA350" w14:textId="0938E560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1,087,229</w:t>
            </w:r>
          </w:p>
        </w:tc>
        <w:tc>
          <w:tcPr>
            <w:tcW w:w="270" w:type="dxa"/>
          </w:tcPr>
          <w:p w14:paraId="767EDB9F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BC5F5D" w14:textId="3B678C0A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22,215</w:t>
            </w:r>
          </w:p>
        </w:tc>
        <w:tc>
          <w:tcPr>
            <w:tcW w:w="270" w:type="dxa"/>
          </w:tcPr>
          <w:p w14:paraId="04A375B0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6A101" w14:textId="7DF4640C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15,523</w:t>
            </w:r>
          </w:p>
        </w:tc>
        <w:tc>
          <w:tcPr>
            <w:tcW w:w="270" w:type="dxa"/>
          </w:tcPr>
          <w:p w14:paraId="63BB6273" w14:textId="77777777" w:rsidR="008F5F23" w:rsidRPr="00D31193" w:rsidRDefault="008F5F23" w:rsidP="008F5F2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BCD3BC" w14:textId="15B259AF" w:rsidR="008F5F23" w:rsidRPr="00D31193" w:rsidRDefault="008F5F23" w:rsidP="00AF64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1,124,967</w:t>
            </w:r>
          </w:p>
        </w:tc>
      </w:tr>
    </w:tbl>
    <w:p w14:paraId="28FACDF5" w14:textId="77777777" w:rsidR="003F6328" w:rsidRPr="00AF6497" w:rsidRDefault="003F6328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80"/>
        <w:gridCol w:w="1080"/>
        <w:gridCol w:w="180"/>
        <w:gridCol w:w="1350"/>
        <w:gridCol w:w="184"/>
        <w:gridCol w:w="1256"/>
        <w:gridCol w:w="180"/>
        <w:gridCol w:w="1260"/>
      </w:tblGrid>
      <w:tr w:rsidR="00A86000" w:rsidRPr="00387B63" w14:paraId="6765C56A" w14:textId="77777777" w:rsidTr="008761B5">
        <w:trPr>
          <w:cantSplit/>
          <w:trHeight w:val="9"/>
          <w:tblHeader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1D0CAF25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AA7EE18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lang w:val="en-US"/>
              </w:rPr>
            </w:pPr>
            <w:r w:rsidRPr="00AF64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AF64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F64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6000" w:rsidRPr="005B0491" w14:paraId="4FE88F4C" w14:textId="77777777" w:rsidTr="008761B5">
        <w:trPr>
          <w:cantSplit/>
          <w:trHeight w:val="9"/>
          <w:tblHeader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46536446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83AB96F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A86000" w:rsidRPr="00387B63" w14:paraId="152C944B" w14:textId="77777777" w:rsidTr="008761B5">
        <w:trPr>
          <w:cantSplit/>
          <w:trHeight w:val="9"/>
          <w:tblHeader/>
        </w:trPr>
        <w:tc>
          <w:tcPr>
            <w:tcW w:w="2520" w:type="dxa"/>
            <w:shd w:val="clear" w:color="auto" w:fill="auto"/>
            <w:vAlign w:val="bottom"/>
          </w:tcPr>
          <w:p w14:paraId="27CE2463" w14:textId="09B7F4E0" w:rsidR="00A86000" w:rsidRPr="00AF6497" w:rsidRDefault="00A86000" w:rsidP="003F5D6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F6497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F649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31 </w:t>
            </w:r>
            <w:r w:rsidRPr="00AF6497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AF649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A56B246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5B01E5C5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2D89533" w14:textId="77777777" w:rsidR="00A86000" w:rsidRPr="00AF6497" w:rsidRDefault="00A86000" w:rsidP="003F5D6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E0AF2C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AD2FAF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AF649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E0B1A6C" w14:textId="77777777" w:rsidR="00A86000" w:rsidRPr="00AF6497" w:rsidRDefault="00A86000" w:rsidP="003F5D6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0196E0" w14:textId="77777777" w:rsidR="00A86000" w:rsidRPr="00AF6497" w:rsidRDefault="00A86000" w:rsidP="008761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AF6497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  <w:p w14:paraId="5705C9BE" w14:textId="2F4FD1B0" w:rsidR="00A86000" w:rsidRPr="00AF6497" w:rsidRDefault="00A86000" w:rsidP="008761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AF649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8761B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4" w:type="dxa"/>
            <w:shd w:val="clear" w:color="auto" w:fill="auto"/>
          </w:tcPr>
          <w:p w14:paraId="14196AF9" w14:textId="77777777" w:rsidR="00A86000" w:rsidRPr="00AF6497" w:rsidRDefault="00A86000" w:rsidP="008761B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2E2989FB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A9F2C84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AF649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AF649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77B7EA0" w14:textId="77777777" w:rsidR="00A86000" w:rsidRPr="00AF6497" w:rsidRDefault="00A86000" w:rsidP="003F5D6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B57C37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6B3DC0" w14:textId="77777777" w:rsidR="00A86000" w:rsidRPr="00AF6497" w:rsidRDefault="00A86000" w:rsidP="003F5D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F64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86000" w:rsidRPr="00387B63" w14:paraId="21F5DFD8" w14:textId="77777777" w:rsidTr="008761B5">
        <w:trPr>
          <w:cantSplit/>
          <w:trHeight w:val="9"/>
          <w:tblHeader/>
        </w:trPr>
        <w:tc>
          <w:tcPr>
            <w:tcW w:w="2520" w:type="dxa"/>
            <w:shd w:val="clear" w:color="auto" w:fill="auto"/>
          </w:tcPr>
          <w:p w14:paraId="6A41B4CB" w14:textId="77777777" w:rsidR="00A86000" w:rsidRPr="00AF6497" w:rsidRDefault="00A86000" w:rsidP="003F5D6B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C1CEBF" w14:textId="77777777" w:rsidR="00A86000" w:rsidRPr="00AF6497" w:rsidRDefault="00A86000" w:rsidP="003F5D6B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64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7257105" w14:textId="77777777" w:rsidR="00A86000" w:rsidRPr="00AF6497" w:rsidRDefault="00A86000" w:rsidP="003F5D6B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626D9B90" w14:textId="77777777" w:rsidR="00A86000" w:rsidRPr="00AF6497" w:rsidRDefault="00A86000" w:rsidP="003F5D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64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1BB7" w:rsidRPr="00387B63" w14:paraId="0A6D1946" w14:textId="77777777" w:rsidTr="008761B5">
        <w:trPr>
          <w:cantSplit/>
          <w:trHeight w:val="9"/>
          <w:tblHeader/>
        </w:trPr>
        <w:tc>
          <w:tcPr>
            <w:tcW w:w="2520" w:type="dxa"/>
            <w:shd w:val="clear" w:color="auto" w:fill="auto"/>
          </w:tcPr>
          <w:p w14:paraId="6F6D282E" w14:textId="3F2809AA" w:rsidR="00251BB7" w:rsidRPr="00AF6497" w:rsidRDefault="00251BB7" w:rsidP="00251B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64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9AB6246" w14:textId="77777777" w:rsidR="00251BB7" w:rsidRPr="00AF6497" w:rsidRDefault="00251BB7" w:rsidP="003F5D6B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E5F11E" w14:textId="77777777" w:rsidR="00251BB7" w:rsidRPr="00AF6497" w:rsidRDefault="00251BB7" w:rsidP="003F5D6B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665FF5FF" w14:textId="77777777" w:rsidR="00251BB7" w:rsidRPr="00AF6497" w:rsidRDefault="00251BB7" w:rsidP="003F5D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F6497" w:rsidRPr="00CE4978" w14:paraId="2935D79E" w14:textId="77777777" w:rsidTr="008761B5">
        <w:trPr>
          <w:cantSplit/>
          <w:trHeight w:val="405"/>
        </w:trPr>
        <w:tc>
          <w:tcPr>
            <w:tcW w:w="2520" w:type="dxa"/>
            <w:shd w:val="clear" w:color="auto" w:fill="auto"/>
          </w:tcPr>
          <w:p w14:paraId="13A67384" w14:textId="77777777" w:rsidR="00AF6497" w:rsidRPr="00AF6497" w:rsidRDefault="00AF6497" w:rsidP="00AF64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F649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AF649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AF649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2994944E" w14:textId="73AA5682" w:rsidR="00AF6497" w:rsidRPr="00AF6497" w:rsidRDefault="00AF6497" w:rsidP="00AF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  <w:r w:rsidRPr="00AF649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F649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78638345" w14:textId="77777777" w:rsidR="00AF6497" w:rsidRDefault="00AF6497" w:rsidP="00AF64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40A2DE2" w14:textId="3FD563D4" w:rsidR="00AF6497" w:rsidRPr="00AF6497" w:rsidRDefault="00AF6497" w:rsidP="00AF64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6497">
              <w:rPr>
                <w:rFonts w:ascii="Angsana New" w:hAnsi="Angsana New"/>
                <w:sz w:val="30"/>
                <w:szCs w:val="30"/>
                <w:lang w:val="en-US" w:bidi="th-TH"/>
              </w:rPr>
              <w:t>1.4</w:t>
            </w:r>
            <w:r w:rsidRPr="00AF649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AF64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AF649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AF6497">
              <w:rPr>
                <w:rFonts w:ascii="Angsana New" w:hAnsi="Angsana New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180" w:type="dxa"/>
          </w:tcPr>
          <w:p w14:paraId="558EFDC2" w14:textId="77777777" w:rsidR="00AF6497" w:rsidRPr="00AF6497" w:rsidRDefault="00AF6497" w:rsidP="00AF649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D65017" w14:textId="77777777" w:rsidR="00AF6497" w:rsidRDefault="00AF6497" w:rsidP="00AF649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9A9E054" w14:textId="1CAFE44E" w:rsidR="00AF6497" w:rsidRPr="00AF6497" w:rsidRDefault="00AF6497" w:rsidP="00AF649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64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446,000</w:t>
            </w:r>
          </w:p>
        </w:tc>
        <w:tc>
          <w:tcPr>
            <w:tcW w:w="180" w:type="dxa"/>
          </w:tcPr>
          <w:p w14:paraId="350FE316" w14:textId="77777777" w:rsidR="00AF6497" w:rsidRPr="00AF6497" w:rsidRDefault="00AF6497" w:rsidP="00AF64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88F3C4" w14:textId="77777777" w:rsidR="00AF6497" w:rsidRDefault="00AF6497" w:rsidP="00AF649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D87A466" w14:textId="12CB4E56" w:rsidR="00AF6497" w:rsidRPr="00AF6497" w:rsidRDefault="00AF6497" w:rsidP="00AF649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64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17BABBFE" w14:textId="77777777" w:rsidR="00AF6497" w:rsidRPr="00AF6497" w:rsidRDefault="00AF6497" w:rsidP="00AF64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073D2312" w14:textId="77777777" w:rsidR="00AF6497" w:rsidRDefault="00AF6497" w:rsidP="00AF649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1CAB811" w14:textId="4CFC545C" w:rsidR="00AF6497" w:rsidRPr="00AF6497" w:rsidRDefault="00AF6497" w:rsidP="00AF649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64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4583E" w14:textId="77777777" w:rsidR="00AF6497" w:rsidRPr="00AF6497" w:rsidRDefault="00AF6497" w:rsidP="00AF64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6AAD9B" w14:textId="77777777" w:rsidR="00AF6497" w:rsidRDefault="00AF6497" w:rsidP="00AF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BA03F1" w14:textId="4F770E41" w:rsidR="00AF6497" w:rsidRPr="00AF6497" w:rsidRDefault="00AF6497" w:rsidP="00AF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F6497">
              <w:rPr>
                <w:rFonts w:ascii="Angsana New" w:hAnsi="Angsana New"/>
                <w:b/>
                <w:bCs/>
                <w:sz w:val="30"/>
                <w:szCs w:val="30"/>
              </w:rPr>
              <w:t>446,000</w:t>
            </w:r>
          </w:p>
        </w:tc>
      </w:tr>
    </w:tbl>
    <w:p w14:paraId="7F0BFAFB" w14:textId="079ECCFD" w:rsidR="00631802" w:rsidRPr="00AF6497" w:rsidRDefault="00631802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14"/>
          <w:szCs w:val="14"/>
          <w:lang w:val="en-GB"/>
        </w:rPr>
      </w:pPr>
    </w:p>
    <w:p w14:paraId="150073F1" w14:textId="18EF8C04" w:rsidR="00D64AF9" w:rsidRPr="00D31193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22AB317" w14:textId="3C3C0179" w:rsidR="00D64AF9" w:rsidRPr="00AF6497" w:rsidRDefault="00D64AF9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7BEB18DC" w14:textId="733D79AE" w:rsidR="00D64AF9" w:rsidRPr="00D31193" w:rsidRDefault="00D64AF9" w:rsidP="00155BD0">
      <w:pPr>
        <w:tabs>
          <w:tab w:val="clear" w:pos="454"/>
          <w:tab w:val="clear" w:pos="907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8600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4D66308B" w14:textId="77777777" w:rsidR="00251BB7" w:rsidRPr="00AF6497" w:rsidRDefault="00251BB7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sz w:val="14"/>
          <w:szCs w:val="14"/>
          <w:highlight w:val="yellow"/>
        </w:rPr>
      </w:pPr>
    </w:p>
    <w:p w14:paraId="406891F2" w14:textId="71E73196" w:rsidR="00D64AF9" w:rsidRPr="00D31193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1BB7">
        <w:rPr>
          <w:rFonts w:asciiTheme="majorBidi" w:hAnsiTheme="majorBidi" w:cstheme="majorBidi"/>
          <w:sz w:val="30"/>
          <w:szCs w:val="30"/>
        </w:rPr>
        <w:t>(</w:t>
      </w:r>
      <w:r w:rsidRPr="00251BB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51BB7">
        <w:rPr>
          <w:rFonts w:asciiTheme="majorBidi" w:hAnsiTheme="majorBidi" w:cstheme="majorBidi"/>
          <w:sz w:val="30"/>
          <w:szCs w:val="30"/>
        </w:rPr>
        <w:t>.</w:t>
      </w:r>
      <w:r w:rsidR="00D6443C" w:rsidRPr="00251BB7">
        <w:rPr>
          <w:rFonts w:asciiTheme="majorBidi" w:hAnsiTheme="majorBidi" w:cstheme="majorBidi"/>
          <w:sz w:val="30"/>
          <w:szCs w:val="30"/>
        </w:rPr>
        <w:t>3</w:t>
      </w:r>
      <w:r w:rsidRPr="00251BB7">
        <w:rPr>
          <w:rFonts w:asciiTheme="majorBidi" w:hAnsiTheme="majorBidi" w:cstheme="majorBidi"/>
          <w:sz w:val="30"/>
          <w:szCs w:val="30"/>
        </w:rPr>
        <w:t>.</w:t>
      </w:r>
      <w:r w:rsidR="00D6443C" w:rsidRPr="00251BB7">
        <w:rPr>
          <w:rFonts w:asciiTheme="majorBidi" w:hAnsiTheme="majorBidi" w:cstheme="majorBidi"/>
          <w:sz w:val="30"/>
          <w:szCs w:val="30"/>
        </w:rPr>
        <w:t>1</w:t>
      </w:r>
      <w:r w:rsidRPr="00251BB7">
        <w:rPr>
          <w:rFonts w:asciiTheme="majorBidi" w:hAnsiTheme="majorBidi" w:cstheme="majorBidi"/>
          <w:sz w:val="30"/>
          <w:szCs w:val="30"/>
        </w:rPr>
        <w:t>)</w:t>
      </w:r>
      <w:r w:rsidRPr="00251B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1BB7">
        <w:rPr>
          <w:rFonts w:asciiTheme="majorBidi" w:hAnsiTheme="majorBidi" w:hint="cs"/>
          <w:sz w:val="30"/>
          <w:szCs w:val="30"/>
          <w:cs/>
        </w:rPr>
        <w:t>ความเสี่ยงด้านอัตราแลกเปลี่ยน</w:t>
      </w:r>
    </w:p>
    <w:p w14:paraId="365B8A09" w14:textId="77777777" w:rsidR="002145B3" w:rsidRPr="00E77360" w:rsidRDefault="002145B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12"/>
          <w:szCs w:val="12"/>
          <w:lang w:bidi="ar-SA"/>
        </w:rPr>
      </w:pPr>
    </w:p>
    <w:p w14:paraId="732972EB" w14:textId="182AA7DF" w:rsidR="00251BB7" w:rsidRDefault="00BA74AE" w:rsidP="00251BB7">
      <w:pPr>
        <w:tabs>
          <w:tab w:val="clear" w:pos="907"/>
          <w:tab w:val="clear" w:pos="1644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</w:t>
      </w:r>
      <w:r w:rsidR="000E28CF" w:rsidRPr="00D31193">
        <w:rPr>
          <w:rFonts w:ascii="Angsana New" w:hAnsi="Angsana New"/>
          <w:sz w:val="30"/>
          <w:szCs w:val="30"/>
          <w:cs/>
        </w:rPr>
        <w:t>การซื้อและการขายที่เป็นสกุลเงินตราต่างประเทศ กลุ่มบริษัท</w:t>
      </w:r>
      <w:r w:rsidRPr="00D31193">
        <w:rPr>
          <w:rFonts w:ascii="Angsana New" w:hAnsi="Angsana New" w:hint="cs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="00251BB7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22"/>
        <w:gridCol w:w="240"/>
        <w:gridCol w:w="1079"/>
        <w:gridCol w:w="271"/>
        <w:gridCol w:w="1084"/>
        <w:gridCol w:w="271"/>
        <w:gridCol w:w="1079"/>
        <w:gridCol w:w="271"/>
        <w:gridCol w:w="1079"/>
      </w:tblGrid>
      <w:tr w:rsidR="004D5CDB" w:rsidRPr="00D31193" w14:paraId="09089CDD" w14:textId="77777777" w:rsidTr="00251BB7">
        <w:trPr>
          <w:tblHeader/>
        </w:trPr>
        <w:tc>
          <w:tcPr>
            <w:tcW w:w="2141" w:type="pct"/>
          </w:tcPr>
          <w:p w14:paraId="091B5B18" w14:textId="713117FE" w:rsidR="004D5CDB" w:rsidRPr="00D31193" w:rsidRDefault="00E61F72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lastRenderedPageBreak/>
              <w:t xml:space="preserve">ฐานะเปิดต่อความเสี่ยงจากเงินตรา  </w:t>
            </w:r>
          </w:p>
        </w:tc>
        <w:tc>
          <w:tcPr>
            <w:tcW w:w="128" w:type="pct"/>
          </w:tcPr>
          <w:p w14:paraId="79826D2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95" w:type="pct"/>
            <w:gridSpan w:val="3"/>
          </w:tcPr>
          <w:p w14:paraId="1BA33FC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D3570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26BF03F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CDB" w:rsidRPr="00D31193" w14:paraId="03368D38" w14:textId="77777777" w:rsidTr="00251BB7">
        <w:trPr>
          <w:trHeight w:val="434"/>
          <w:tblHeader/>
        </w:trPr>
        <w:tc>
          <w:tcPr>
            <w:tcW w:w="2141" w:type="pct"/>
          </w:tcPr>
          <w:p w14:paraId="2A76743F" w14:textId="5A742CE9" w:rsidR="004D5CDB" w:rsidRPr="00D31193" w:rsidRDefault="00E522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ต่างประเทศ ณ วันที่ </w:t>
            </w:r>
            <w:r w:rsidR="00D6443C"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644B9DE" w14:textId="15CEEEE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FBF980A" w14:textId="58FE881E" w:rsidR="004D5CDB" w:rsidRPr="00D31193" w:rsidRDefault="00D6443C" w:rsidP="00E6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438656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30E22B" w14:textId="45202BD5" w:rsidR="004D5CDB" w:rsidRPr="00D31193" w:rsidRDefault="00D6443C" w:rsidP="00E6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5C6163B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EEBD109" w14:textId="3BD97B88" w:rsidR="004D5CDB" w:rsidRPr="00D31193" w:rsidRDefault="00D6443C" w:rsidP="00E6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7BF323E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50D8866" w14:textId="3741C725" w:rsidR="004D5CDB" w:rsidRPr="00D31193" w:rsidRDefault="00D6443C" w:rsidP="00E6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4D5CDB" w:rsidRPr="00D31193" w14:paraId="49CA6364" w14:textId="77777777" w:rsidTr="00251BB7">
        <w:trPr>
          <w:trHeight w:val="434"/>
          <w:tblHeader/>
        </w:trPr>
        <w:tc>
          <w:tcPr>
            <w:tcW w:w="2141" w:type="pct"/>
          </w:tcPr>
          <w:p w14:paraId="5ED460D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4947E4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7"/>
          </w:tcPr>
          <w:p w14:paraId="1FBDA75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CDB" w:rsidRPr="00D31193" w14:paraId="7F4EB60B" w14:textId="77777777" w:rsidTr="00251BB7">
        <w:tc>
          <w:tcPr>
            <w:tcW w:w="2141" w:type="pct"/>
          </w:tcPr>
          <w:p w14:paraId="7453CD8A" w14:textId="77777777" w:rsidR="004D5CDB" w:rsidRPr="00D31193" w:rsidRDefault="004D5CDB" w:rsidP="00B2547A">
            <w:pPr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" w:type="pct"/>
          </w:tcPr>
          <w:p w14:paraId="4E011BA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B8E742B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30B465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95BA8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22188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814999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954EA7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9B3519C" w14:textId="77777777" w:rsidR="004D5CDB" w:rsidRPr="00D31193" w:rsidRDefault="004D5CDB" w:rsidP="00B2547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27E39" w:rsidRPr="00D31193" w14:paraId="51C12F74" w14:textId="77777777" w:rsidTr="00251BB7">
        <w:trPr>
          <w:trHeight w:val="397"/>
        </w:trPr>
        <w:tc>
          <w:tcPr>
            <w:tcW w:w="2141" w:type="pct"/>
          </w:tcPr>
          <w:p w14:paraId="09AAC52D" w14:textId="77777777" w:rsidR="00827E39" w:rsidRPr="00D31193" w:rsidRDefault="00827E39" w:rsidP="00827E39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" w:type="pct"/>
          </w:tcPr>
          <w:p w14:paraId="775B0884" w14:textId="3EAFC7EB" w:rsidR="00827E39" w:rsidRPr="00D31193" w:rsidRDefault="00827E39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62A07E" w14:textId="0941B2BC" w:rsidR="00827E39" w:rsidRPr="00D31193" w:rsidRDefault="00D6443C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E28CF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144" w:type="pct"/>
          </w:tcPr>
          <w:p w14:paraId="34B3FB62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BFB0F2" w14:textId="5CB28991" w:rsidR="00827E39" w:rsidRPr="00D31193" w:rsidRDefault="00D6443C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44" w:type="pct"/>
          </w:tcPr>
          <w:p w14:paraId="0FF425A9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556DAF" w14:textId="2004C11C" w:rsidR="00827E39" w:rsidRPr="00D31193" w:rsidRDefault="00D6443C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2145B3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144" w:type="pct"/>
          </w:tcPr>
          <w:p w14:paraId="7C5D8945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B680CD6" w14:textId="04C519D6" w:rsidR="00827E39" w:rsidRPr="00D31193" w:rsidRDefault="00D6443C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722</w:t>
            </w:r>
          </w:p>
        </w:tc>
      </w:tr>
      <w:tr w:rsidR="00827E39" w:rsidRPr="00D31193" w14:paraId="5054DD04" w14:textId="77777777" w:rsidTr="00251BB7">
        <w:trPr>
          <w:trHeight w:val="397"/>
        </w:trPr>
        <w:tc>
          <w:tcPr>
            <w:tcW w:w="2141" w:type="pct"/>
          </w:tcPr>
          <w:p w14:paraId="7B465A71" w14:textId="77777777" w:rsidR="00827E39" w:rsidRPr="00D31193" w:rsidRDefault="00827E39" w:rsidP="00827E39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" w:type="pct"/>
          </w:tcPr>
          <w:p w14:paraId="55089111" w14:textId="78955E74" w:rsidR="00827E39" w:rsidRPr="00D31193" w:rsidRDefault="00827E39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4B2284B" w14:textId="1873C0FD" w:rsidR="00827E39" w:rsidRPr="00D31193" w:rsidRDefault="00D6443C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E28CF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4" w:type="pct"/>
          </w:tcPr>
          <w:p w14:paraId="01C0AD67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C8E7F6" w14:textId="081FEFC7" w:rsidR="00827E39" w:rsidRPr="00D31193" w:rsidRDefault="00D6443C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27E39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144" w:type="pct"/>
          </w:tcPr>
          <w:p w14:paraId="5177B444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4B74C2" w14:textId="669F79F2" w:rsidR="00827E39" w:rsidRPr="00D31193" w:rsidRDefault="00D6443C" w:rsidP="002145B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145B3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4" w:type="pct"/>
          </w:tcPr>
          <w:p w14:paraId="01CB3170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B344C02" w14:textId="115E7288" w:rsidR="00827E39" w:rsidRPr="00D31193" w:rsidRDefault="00D6443C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27E39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</w:tr>
      <w:tr w:rsidR="00827E39" w:rsidRPr="00D31193" w14:paraId="1650BF30" w14:textId="77777777" w:rsidTr="00251BB7">
        <w:trPr>
          <w:trHeight w:val="137"/>
        </w:trPr>
        <w:tc>
          <w:tcPr>
            <w:tcW w:w="2141" w:type="pct"/>
          </w:tcPr>
          <w:p w14:paraId="62AFCFC6" w14:textId="5CA433D4" w:rsidR="00827E39" w:rsidRPr="00D31193" w:rsidRDefault="00827E39" w:rsidP="00827E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6D702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" w:type="pct"/>
          </w:tcPr>
          <w:p w14:paraId="0DC2B94C" w14:textId="1555916A" w:rsidR="00827E39" w:rsidRPr="00D31193" w:rsidRDefault="00827E39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24B4E56" w14:textId="181DC2C7" w:rsidR="00827E39" w:rsidRPr="00D31193" w:rsidRDefault="00D6443C" w:rsidP="00264ED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264ED0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144" w:type="pct"/>
          </w:tcPr>
          <w:p w14:paraId="1E08F5C9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9F0DE" w14:textId="6F90F3D8" w:rsidR="00827E39" w:rsidRPr="008A7E37" w:rsidRDefault="008A7E37" w:rsidP="00E5223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23,736</w:t>
            </w:r>
          </w:p>
        </w:tc>
        <w:tc>
          <w:tcPr>
            <w:tcW w:w="144" w:type="pct"/>
          </w:tcPr>
          <w:p w14:paraId="562A651D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75FC07" w14:textId="71A3DB33" w:rsidR="00827E39" w:rsidRPr="00D31193" w:rsidRDefault="00D6443C" w:rsidP="00264ED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264ED0"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144" w:type="pct"/>
          </w:tcPr>
          <w:p w14:paraId="505260FF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600948" w14:textId="041BA6B3" w:rsidR="00827E39" w:rsidRPr="00D31193" w:rsidRDefault="008A7E37" w:rsidP="00E5223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23,736</w:t>
            </w:r>
          </w:p>
        </w:tc>
      </w:tr>
      <w:tr w:rsidR="00827E39" w:rsidRPr="00D31193" w14:paraId="7F78E700" w14:textId="77777777" w:rsidTr="00251BB7">
        <w:trPr>
          <w:trHeight w:val="397"/>
        </w:trPr>
        <w:tc>
          <w:tcPr>
            <w:tcW w:w="2141" w:type="pct"/>
          </w:tcPr>
          <w:p w14:paraId="32C35879" w14:textId="77777777" w:rsidR="00827E39" w:rsidRPr="00D31193" w:rsidRDefault="00827E39" w:rsidP="00827E39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" w:type="pct"/>
          </w:tcPr>
          <w:p w14:paraId="0B25F11A" w14:textId="02B506BC" w:rsidR="00827E39" w:rsidRPr="00D31193" w:rsidRDefault="00827E39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F2F70" w14:textId="14C75331" w:rsidR="00827E39" w:rsidRPr="00D31193" w:rsidRDefault="000E28CF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7AEBAFFB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3ECB1749" w14:textId="5EF7B209" w:rsidR="00827E39" w:rsidRPr="00D31193" w:rsidRDefault="00827E39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104922F7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0CF103B" w14:textId="4F898DD2" w:rsidR="00827E39" w:rsidRPr="00D31193" w:rsidRDefault="002145B3" w:rsidP="002145B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02AE919C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3" w:type="pct"/>
          </w:tcPr>
          <w:p w14:paraId="7E14CFE8" w14:textId="48850346" w:rsidR="00827E39" w:rsidRPr="00D31193" w:rsidRDefault="00827E39" w:rsidP="002145B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27E39" w:rsidRPr="00D31193" w14:paraId="769E1F17" w14:textId="77777777" w:rsidTr="00251BB7">
        <w:trPr>
          <w:trHeight w:val="397"/>
        </w:trPr>
        <w:tc>
          <w:tcPr>
            <w:tcW w:w="2141" w:type="pct"/>
          </w:tcPr>
          <w:p w14:paraId="5C42D52C" w14:textId="19A3F8B2" w:rsidR="00827E39" w:rsidRPr="00D31193" w:rsidRDefault="00827E39" w:rsidP="00827E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6D702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" w:type="pct"/>
          </w:tcPr>
          <w:p w14:paraId="0AF8E1AA" w14:textId="0EB839FF" w:rsidR="00827E39" w:rsidRPr="00D31193" w:rsidRDefault="00827E39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8F5E0B9" w14:textId="77777777" w:rsidR="00827E39" w:rsidRPr="00D31193" w:rsidRDefault="000E28CF" w:rsidP="002145B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5BBAC1E4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26AD39DF" w14:textId="4A5B9C27" w:rsidR="00827E39" w:rsidRPr="00D31193" w:rsidRDefault="00827E39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491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5E91E505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1E0BD5D2" w14:textId="7C05229B" w:rsidR="00827E39" w:rsidRPr="00D31193" w:rsidRDefault="002145B3" w:rsidP="002145B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716AD6F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3" w:type="pct"/>
          </w:tcPr>
          <w:p w14:paraId="4C08547D" w14:textId="1E718F01" w:rsidR="00827E39" w:rsidRPr="00D31193" w:rsidRDefault="00827E39" w:rsidP="00827E3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491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27E39" w:rsidRPr="00D31193" w14:paraId="0D7EC77A" w14:textId="77777777" w:rsidTr="00251BB7">
        <w:trPr>
          <w:trHeight w:val="397"/>
        </w:trPr>
        <w:tc>
          <w:tcPr>
            <w:tcW w:w="2141" w:type="pct"/>
          </w:tcPr>
          <w:p w14:paraId="2B1BB3D6" w14:textId="77777777" w:rsidR="00827E39" w:rsidRPr="00D31193" w:rsidRDefault="00827E39" w:rsidP="00827E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0CEE398" w14:textId="77777777" w:rsidR="00827E39" w:rsidRPr="00D31193" w:rsidRDefault="00827E39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BFE29AA" w14:textId="77777777" w:rsidR="00827E39" w:rsidRPr="00D31193" w:rsidRDefault="00827E39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0914ABA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40ECB808" w14:textId="77777777" w:rsidR="00827E39" w:rsidRPr="00D31193" w:rsidRDefault="00827E39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45CEB6A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0BC0198D" w14:textId="77777777" w:rsidR="00827E39" w:rsidRPr="00D31193" w:rsidRDefault="00827E39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3A0FA1B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3" w:type="pct"/>
            <w:vAlign w:val="bottom"/>
          </w:tcPr>
          <w:p w14:paraId="31A7CD61" w14:textId="77777777" w:rsidR="00827E39" w:rsidRPr="00D31193" w:rsidRDefault="00827E39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27E39" w:rsidRPr="00D31193" w14:paraId="32EAC5B9" w14:textId="77777777" w:rsidTr="00251BB7">
        <w:trPr>
          <w:trHeight w:val="397"/>
        </w:trPr>
        <w:tc>
          <w:tcPr>
            <w:tcW w:w="2141" w:type="pct"/>
          </w:tcPr>
          <w:p w14:paraId="53B74080" w14:textId="77777777" w:rsidR="00827E39" w:rsidRPr="00D31193" w:rsidRDefault="00827E39" w:rsidP="00827E3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8" w:type="pct"/>
          </w:tcPr>
          <w:p w14:paraId="38325CA5" w14:textId="77777777" w:rsidR="00827E39" w:rsidRPr="00D31193" w:rsidRDefault="00827E39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F19003A" w14:textId="77777777" w:rsidR="00827E39" w:rsidRPr="00D31193" w:rsidRDefault="00827E39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7D2AAC8C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692A843F" w14:textId="77777777" w:rsidR="00827E39" w:rsidRPr="00D31193" w:rsidRDefault="00827E39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1F205BCD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376E8511" w14:textId="77777777" w:rsidR="00827E39" w:rsidRPr="00D31193" w:rsidRDefault="00827E39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25F39C7E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3" w:type="pct"/>
            <w:vAlign w:val="bottom"/>
          </w:tcPr>
          <w:p w14:paraId="0DC753E9" w14:textId="77777777" w:rsidR="00827E39" w:rsidRPr="00D31193" w:rsidRDefault="00827E39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27E39" w:rsidRPr="00D31193" w14:paraId="5A0A2E18" w14:textId="77777777" w:rsidTr="00251BB7">
        <w:trPr>
          <w:trHeight w:val="397"/>
        </w:trPr>
        <w:tc>
          <w:tcPr>
            <w:tcW w:w="2141" w:type="pct"/>
          </w:tcPr>
          <w:p w14:paraId="73B006E5" w14:textId="77777777" w:rsidR="00827E39" w:rsidRPr="00D31193" w:rsidRDefault="00827E39" w:rsidP="00827E39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" w:type="pct"/>
          </w:tcPr>
          <w:p w14:paraId="43058457" w14:textId="4C4097CA" w:rsidR="00827E39" w:rsidRPr="00D31193" w:rsidRDefault="00827E39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5B2CEE7" w14:textId="77777777" w:rsidR="00827E39" w:rsidRPr="00D31193" w:rsidRDefault="000E28CF" w:rsidP="002145B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7B850D3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7501B7D8" w14:textId="6E8BC110" w:rsidR="00827E39" w:rsidRPr="00D31193" w:rsidRDefault="00827E39" w:rsidP="00827E3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5DF6C9C9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5FA808A6" w14:textId="6C0D8419" w:rsidR="00827E39" w:rsidRPr="00D31193" w:rsidRDefault="002145B3" w:rsidP="002145B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C609FF8" w14:textId="77777777" w:rsidR="00827E39" w:rsidRPr="00D31193" w:rsidRDefault="00827E39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3" w:type="pct"/>
            <w:vAlign w:val="bottom"/>
          </w:tcPr>
          <w:p w14:paraId="31E5DADD" w14:textId="2CB133DD" w:rsidR="00827E39" w:rsidRPr="00D31193" w:rsidRDefault="00827E39" w:rsidP="008A7E3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27E39" w:rsidRPr="00D31193" w14:paraId="3ED489EC" w14:textId="77777777" w:rsidTr="00251BB7">
        <w:trPr>
          <w:trHeight w:val="397"/>
        </w:trPr>
        <w:tc>
          <w:tcPr>
            <w:tcW w:w="2141" w:type="pct"/>
          </w:tcPr>
          <w:p w14:paraId="53973871" w14:textId="77777777" w:rsidR="00827E39" w:rsidRPr="00D31193" w:rsidRDefault="00827E39" w:rsidP="00827E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5D2C34" w14:textId="77777777" w:rsidR="00827E39" w:rsidRPr="00D31193" w:rsidRDefault="00827E39" w:rsidP="00827E39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075A8F8" w14:textId="77777777" w:rsidR="00827E39" w:rsidRPr="00D31193" w:rsidRDefault="00827E39" w:rsidP="00827E39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E02974" w14:textId="77777777" w:rsidR="00827E39" w:rsidRPr="00D31193" w:rsidRDefault="00827E39" w:rsidP="00827E39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6EA32E9D" w14:textId="77777777" w:rsidR="00827E39" w:rsidRPr="00D31193" w:rsidRDefault="00827E39" w:rsidP="00827E39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403766" w14:textId="77777777" w:rsidR="00827E39" w:rsidRPr="00D31193" w:rsidRDefault="00827E39" w:rsidP="00827E39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B99E8FF" w14:textId="77777777" w:rsidR="00827E39" w:rsidRPr="00D31193" w:rsidRDefault="00827E39" w:rsidP="00827E39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8C472B" w14:textId="77777777" w:rsidR="00827E39" w:rsidRPr="00D31193" w:rsidRDefault="00827E39" w:rsidP="00827E39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2930FDD" w14:textId="77777777" w:rsidR="00827E39" w:rsidRPr="00D31193" w:rsidRDefault="00827E39" w:rsidP="00827E39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5B3" w:rsidRPr="00D31193" w14:paraId="2DCE3F48" w14:textId="77777777" w:rsidTr="00251BB7">
        <w:trPr>
          <w:trHeight w:val="397"/>
        </w:trPr>
        <w:tc>
          <w:tcPr>
            <w:tcW w:w="2141" w:type="pct"/>
          </w:tcPr>
          <w:p w14:paraId="7ABBE724" w14:textId="77777777" w:rsidR="002145B3" w:rsidRPr="00D31193" w:rsidRDefault="002145B3" w:rsidP="002145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159F4A10" w14:textId="77777777" w:rsidR="002145B3" w:rsidRPr="00D31193" w:rsidRDefault="002145B3" w:rsidP="002145B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8" w:type="pct"/>
          </w:tcPr>
          <w:p w14:paraId="1AE91691" w14:textId="77777777" w:rsidR="002145B3" w:rsidRPr="00D31193" w:rsidRDefault="002145B3" w:rsidP="0021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B13687A" w14:textId="41071DB6" w:rsidR="002145B3" w:rsidRPr="00D31193" w:rsidRDefault="00D6443C" w:rsidP="002145B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64ED0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44" w:type="pct"/>
          </w:tcPr>
          <w:p w14:paraId="329C0C2E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278BFDEE" w14:textId="54A2BD22" w:rsidR="002145B3" w:rsidRPr="00D31193" w:rsidRDefault="008A7E37" w:rsidP="008A7E3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5,176</w:t>
            </w:r>
          </w:p>
        </w:tc>
        <w:tc>
          <w:tcPr>
            <w:tcW w:w="144" w:type="pct"/>
          </w:tcPr>
          <w:p w14:paraId="4099564C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55907C59" w14:textId="58DECCB2" w:rsidR="002145B3" w:rsidRPr="00D31193" w:rsidRDefault="00D6443C" w:rsidP="002145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64ED0"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44" w:type="pct"/>
          </w:tcPr>
          <w:p w14:paraId="22FF3AE6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3" w:type="pct"/>
            <w:vAlign w:val="bottom"/>
          </w:tcPr>
          <w:p w14:paraId="348357DB" w14:textId="5E317273" w:rsidR="002145B3" w:rsidRPr="00D31193" w:rsidRDefault="008A7E37" w:rsidP="002145B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5,176</w:t>
            </w:r>
          </w:p>
        </w:tc>
      </w:tr>
      <w:tr w:rsidR="002145B3" w:rsidRPr="00D31193" w14:paraId="0BDC3EDB" w14:textId="77777777" w:rsidTr="00251BB7">
        <w:trPr>
          <w:trHeight w:val="397"/>
        </w:trPr>
        <w:tc>
          <w:tcPr>
            <w:tcW w:w="2141" w:type="pct"/>
          </w:tcPr>
          <w:p w14:paraId="5C5E7503" w14:textId="77777777" w:rsidR="002145B3" w:rsidRPr="00D31193" w:rsidRDefault="002145B3" w:rsidP="002145B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8" w:type="pct"/>
          </w:tcPr>
          <w:p w14:paraId="2EBBD559" w14:textId="4C959EBD" w:rsidR="002145B3" w:rsidRPr="00D31193" w:rsidRDefault="002145B3" w:rsidP="0021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6F48854" w14:textId="46D1D90D" w:rsidR="002145B3" w:rsidRPr="00D31193" w:rsidRDefault="002145B3" w:rsidP="002145B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E1EE5EB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2673553" w14:textId="2984D310" w:rsidR="002145B3" w:rsidRPr="00D31193" w:rsidRDefault="00D6443C" w:rsidP="002145B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  <w:r w:rsidR="002145B3"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44" w:type="pct"/>
          </w:tcPr>
          <w:p w14:paraId="6C757988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C44213" w14:textId="7C71A5A0" w:rsidR="002145B3" w:rsidRPr="00D31193" w:rsidRDefault="002145B3" w:rsidP="002145B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127D3DB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FF74343" w14:textId="7193057E" w:rsidR="002145B3" w:rsidRPr="00D31193" w:rsidRDefault="00D6443C" w:rsidP="002145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  <w:r w:rsidR="002145B3"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122</w:t>
            </w:r>
          </w:p>
        </w:tc>
      </w:tr>
      <w:tr w:rsidR="002145B3" w:rsidRPr="00D31193" w14:paraId="52E91B5F" w14:textId="77777777" w:rsidTr="00251BB7">
        <w:trPr>
          <w:trHeight w:val="397"/>
        </w:trPr>
        <w:tc>
          <w:tcPr>
            <w:tcW w:w="2141" w:type="pct"/>
          </w:tcPr>
          <w:p w14:paraId="1B63FF0C" w14:textId="77777777" w:rsidR="002145B3" w:rsidRPr="00D31193" w:rsidRDefault="002145B3" w:rsidP="002145B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128" w:type="pct"/>
          </w:tcPr>
          <w:p w14:paraId="663C3EA2" w14:textId="77777777" w:rsidR="002145B3" w:rsidRPr="00D31193" w:rsidRDefault="002145B3" w:rsidP="0021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AD6F" w14:textId="0DC781C8" w:rsidR="002145B3" w:rsidRPr="00D31193" w:rsidRDefault="00D6443C" w:rsidP="002145B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64ED0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44" w:type="pct"/>
          </w:tcPr>
          <w:p w14:paraId="7C795A54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B5501" w14:textId="241F83E8" w:rsidR="002145B3" w:rsidRPr="00D31193" w:rsidRDefault="008A7E37" w:rsidP="002145B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26,298</w:t>
            </w:r>
          </w:p>
        </w:tc>
        <w:tc>
          <w:tcPr>
            <w:tcW w:w="144" w:type="pct"/>
          </w:tcPr>
          <w:p w14:paraId="3A48F762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3349" w14:textId="2BE4590A" w:rsidR="002145B3" w:rsidRPr="00D31193" w:rsidRDefault="00D6443C" w:rsidP="002145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64ED0"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44" w:type="pct"/>
          </w:tcPr>
          <w:p w14:paraId="72873256" w14:textId="77777777" w:rsidR="002145B3" w:rsidRPr="00D31193" w:rsidRDefault="002145B3" w:rsidP="00214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2FDA2" w14:textId="0F903575" w:rsidR="002145B3" w:rsidRPr="00D31193" w:rsidRDefault="008A7E37" w:rsidP="002145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26,298</w:t>
            </w:r>
          </w:p>
        </w:tc>
      </w:tr>
    </w:tbl>
    <w:p w14:paraId="53CBFE73" w14:textId="6FBAFEDE" w:rsidR="00264ED0" w:rsidRPr="00D31193" w:rsidRDefault="00264ED0" w:rsidP="00A7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jc w:val="thaiDistribute"/>
        <w:rPr>
          <w:rFonts w:ascii="Angsana New" w:hAnsi="Angsana New"/>
          <w:sz w:val="30"/>
          <w:szCs w:val="30"/>
        </w:rPr>
      </w:pPr>
    </w:p>
    <w:p w14:paraId="0FD4984D" w14:textId="64B71C46" w:rsidR="00B64901" w:rsidRPr="00D31193" w:rsidRDefault="00B64901" w:rsidP="002D7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4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D31193">
        <w:rPr>
          <w:rFonts w:asciiTheme="majorBidi" w:hAnsiTheme="majorBidi" w:cstheme="majorBidi" w:hint="cs"/>
          <w:b/>
          <w:bCs/>
          <w:sz w:val="30"/>
          <w:szCs w:val="30"/>
          <w:rtl/>
          <w:cs/>
          <w:lang w:bidi="ar-SA"/>
        </w:rPr>
        <w:t xml:space="preserve"> </w:t>
      </w:r>
    </w:p>
    <w:p w14:paraId="69E37DEA" w14:textId="77777777" w:rsidR="00B64901" w:rsidRPr="00D31193" w:rsidRDefault="00B64901" w:rsidP="00B64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25FD6" w14:textId="30B6F665" w:rsidR="00B64901" w:rsidRDefault="00B64901" w:rsidP="002D7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A60C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Pr="00D31193">
        <w:rPr>
          <w:rFonts w:asciiTheme="majorBidi" w:hAnsiTheme="majorBidi" w:cstheme="majorBidi" w:hint="cs"/>
          <w:sz w:val="30"/>
          <w:szCs w:val="30"/>
          <w:cs/>
          <w:lang w:val="en-GB"/>
        </w:rPr>
        <w:t>เงินเหรียญสหรัฐ</w:t>
      </w:r>
      <w:r w:rsidR="0055734C" w:rsidRPr="00D31193">
        <w:rPr>
          <w:rFonts w:asciiTheme="majorBidi" w:hAnsiTheme="majorBidi" w:cstheme="majorBidi" w:hint="cs"/>
          <w:sz w:val="30"/>
          <w:szCs w:val="30"/>
          <w:cs/>
          <w:lang w:val="en-GB"/>
        </w:rPr>
        <w:t>อเมริกา</w:t>
      </w:r>
      <w:r w:rsidR="0055734C" w:rsidRPr="00D3119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31193">
        <w:rPr>
          <w:rFonts w:asciiTheme="majorBidi" w:hAnsiTheme="majorBidi" w:cstheme="majorBidi" w:hint="cs"/>
          <w:sz w:val="30"/>
          <w:szCs w:val="30"/>
          <w:cs/>
          <w:lang w:val="en-GB"/>
        </w:rPr>
        <w:t>และเงินยูโร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ที่มีต่อเงินสกุลอื่น ๆ ณ วันที่ </w:t>
      </w:r>
      <w:r w:rsidR="00D6443C" w:rsidRPr="00D31193">
        <w:rPr>
          <w:rFonts w:asciiTheme="majorBidi" w:hAnsiTheme="majorBidi" w:cstheme="majorBidi" w:hint="cs"/>
          <w:sz w:val="30"/>
          <w:szCs w:val="30"/>
        </w:rPr>
        <w:t>31</w:t>
      </w:r>
      <w:r w:rsidRPr="00D311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6443C" w:rsidRPr="00D31193">
        <w:rPr>
          <w:rFonts w:asciiTheme="majorBidi" w:hAnsiTheme="majorBidi" w:cstheme="majorBidi" w:hint="cs"/>
          <w:sz w:val="30"/>
          <w:szCs w:val="30"/>
        </w:rPr>
        <w:t>2563</w:t>
      </w:r>
      <w:r w:rsidRPr="00D311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ไม่มีผลกระทบอย่างเป็นสาระสำคัญต่อการวัดมูลค่าของเครื่องมือทางการเงินในสกุลเงินตราต่างประเทศ</w:t>
      </w:r>
    </w:p>
    <w:p w14:paraId="761757E8" w14:textId="77777777" w:rsidR="00251BB7" w:rsidRPr="00D31193" w:rsidRDefault="00251BB7" w:rsidP="002D7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4460E94" w14:textId="64BB452C" w:rsidR="00777504" w:rsidRPr="00D31193" w:rsidRDefault="00777504" w:rsidP="007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</w:rPr>
        <w:t>(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sz w:val="30"/>
          <w:szCs w:val="30"/>
        </w:rPr>
        <w:t>.3.2</w:t>
      </w:r>
      <w:proofErr w:type="gramStart"/>
      <w:r w:rsidRPr="00D31193">
        <w:rPr>
          <w:rFonts w:asciiTheme="majorBidi" w:hAnsiTheme="majorBidi" w:cstheme="majorBidi"/>
          <w:sz w:val="30"/>
          <w:szCs w:val="30"/>
        </w:rPr>
        <w:t>)</w:t>
      </w:r>
      <w:r w:rsidRPr="00D3119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31193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proofErr w:type="gramEnd"/>
    </w:p>
    <w:p w14:paraId="3EAA4970" w14:textId="77777777" w:rsidR="00777504" w:rsidRPr="00D31193" w:rsidRDefault="00777504" w:rsidP="007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34"/>
        <w:jc w:val="thaiDistribute"/>
        <w:rPr>
          <w:rFonts w:asciiTheme="majorBidi" w:hAnsiTheme="majorBidi"/>
          <w:sz w:val="30"/>
          <w:szCs w:val="30"/>
        </w:rPr>
      </w:pPr>
    </w:p>
    <w:p w14:paraId="25D02954" w14:textId="77777777" w:rsidR="00777504" w:rsidRPr="00D31193" w:rsidRDefault="00777504" w:rsidP="00777504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D311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เนื่องจากเงินกู้ยืมส่วนใหญ่มีอัตราดอกเบี้ยคงที่ </w:t>
      </w:r>
      <w:r w:rsidRPr="00D311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31193">
        <w:rPr>
          <w:rFonts w:asciiTheme="majorBidi" w:hAnsiTheme="majorBidi" w:cstheme="majorBidi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D311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เงินกู้ยืม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Pr="00D31193">
        <w:rPr>
          <w:rFonts w:asciiTheme="majorBidi" w:hAnsiTheme="majorBidi" w:cstheme="majorBidi"/>
          <w:sz w:val="30"/>
          <w:szCs w:val="30"/>
        </w:rPr>
        <w:t>15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311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31193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ได้ลดความเสี่ยงดังกล่าวด้วยการทำให้มั่นใจว่าเงินกู้ยืมส่วนใหญ่มีอัตราดอกเบี้ยคงที่</w:t>
      </w:r>
    </w:p>
    <w:p w14:paraId="3B16C9BC" w14:textId="3776CB49" w:rsidR="00251BB7" w:rsidRDefault="0025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EE60193" w14:textId="77777777" w:rsidR="00B64901" w:rsidRPr="00D31193" w:rsidRDefault="00B64901" w:rsidP="002901BE">
      <w:pPr>
        <w:pStyle w:val="block"/>
        <w:tabs>
          <w:tab w:val="left" w:pos="1080"/>
        </w:tabs>
        <w:spacing w:after="0" w:line="240" w:lineRule="auto"/>
        <w:ind w:left="1260" w:hanging="72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</w:t>
      </w:r>
      <w:r w:rsidRPr="00D3119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18D73E3E" w14:textId="77777777" w:rsidR="00B64901" w:rsidRPr="00993120" w:rsidRDefault="00B64901" w:rsidP="00B649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147BA233" w14:textId="3FEB5E56" w:rsidR="00B64901" w:rsidRPr="00D31193" w:rsidRDefault="00B64901" w:rsidP="00777504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311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D31193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D311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  <w:lang w:val="en-US" w:bidi="th-TH"/>
        </w:rPr>
        <w:t>แล</w:t>
      </w:r>
      <w:r w:rsidRPr="00D311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ะกลุ่มบริษัท</w:t>
      </w:r>
      <w:r w:rsidRPr="00D31193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ไม่มีการกำหนดอนุพันธ์ (สัญญาแลกเปลี่ยนอัตราดอกเบี้ย) เป็นเครื่องมือที่ใช้ในการป้องกันความเสี่ยง</w:t>
      </w:r>
      <w:r w:rsidRPr="00D311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</w:t>
      </w:r>
      <w:r w:rsidRPr="00D3119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175976AA" w14:textId="77777777" w:rsidR="00B64901" w:rsidRPr="00993120" w:rsidRDefault="00B64901" w:rsidP="0026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53ED740B" w14:textId="5DF15AF2" w:rsidR="00F2442C" w:rsidRPr="00D31193" w:rsidRDefault="00D6443C" w:rsidP="00F2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32</w:t>
      </w:r>
      <w:r w:rsidR="00F2442C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2442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5789A3E9" w14:textId="77777777" w:rsidR="00F2442C" w:rsidRPr="00993120" w:rsidRDefault="00F2442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</w:rPr>
      </w:pPr>
    </w:p>
    <w:p w14:paraId="5661FA49" w14:textId="5E72F692" w:rsidR="00F2442C" w:rsidRPr="00D31193" w:rsidRDefault="00F2442C" w:rsidP="00F2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07CB97CB" w14:textId="77777777" w:rsidR="00F2442C" w:rsidRPr="00993120" w:rsidRDefault="00F2442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</w:rPr>
      </w:pPr>
    </w:p>
    <w:p w14:paraId="288AEEFC" w14:textId="688FD425" w:rsidR="00826C6C" w:rsidRPr="00D31193" w:rsidRDefault="00D6443C" w:rsidP="0082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33</w:t>
      </w:r>
      <w:r w:rsidR="00826C6C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26C6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</w:t>
      </w:r>
      <w:r w:rsidR="00E235F8">
        <w:rPr>
          <w:rFonts w:ascii="Angsana New" w:hAnsi="Angsana New" w:hint="cs"/>
          <w:b/>
          <w:bCs/>
          <w:color w:val="000000"/>
          <w:sz w:val="30"/>
          <w:szCs w:val="30"/>
          <w:cs/>
        </w:rPr>
        <w:t>้</w:t>
      </w:r>
      <w:r w:rsidR="00826C6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องกัน</w:t>
      </w:r>
    </w:p>
    <w:p w14:paraId="74FF01C6" w14:textId="77777777" w:rsidR="004D5CDB" w:rsidRPr="00993120" w:rsidRDefault="004D5CDB" w:rsidP="0082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2"/>
        <w:gridCol w:w="273"/>
        <w:gridCol w:w="1268"/>
        <w:gridCol w:w="273"/>
        <w:gridCol w:w="1172"/>
        <w:gridCol w:w="274"/>
        <w:gridCol w:w="1149"/>
      </w:tblGrid>
      <w:tr w:rsidR="00020D02" w:rsidRPr="00D31193" w14:paraId="5CD1DFEE" w14:textId="77777777" w:rsidTr="00020D02">
        <w:trPr>
          <w:tblHeader/>
        </w:trPr>
        <w:tc>
          <w:tcPr>
            <w:tcW w:w="1990" w:type="pct"/>
          </w:tcPr>
          <w:p w14:paraId="75F40D06" w14:textId="77777777" w:rsidR="00020D02" w:rsidRPr="00D31193" w:rsidRDefault="00020D02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63" w:type="pct"/>
            <w:gridSpan w:val="3"/>
          </w:tcPr>
          <w:p w14:paraId="7DDC34D3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E38D93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4BBAEAE3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D02" w:rsidRPr="00D31193" w14:paraId="52F197CC" w14:textId="77777777" w:rsidTr="00020D02">
        <w:trPr>
          <w:trHeight w:val="434"/>
          <w:tblHeader/>
        </w:trPr>
        <w:tc>
          <w:tcPr>
            <w:tcW w:w="1990" w:type="pct"/>
          </w:tcPr>
          <w:p w14:paraId="7A8882A7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54FFC1D" w14:textId="64AB530F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8879B89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</w:tcPr>
          <w:p w14:paraId="456696AF" w14:textId="22FDD292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BAF8F18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9114530" w14:textId="28298F84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698287D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6562C63" w14:textId="364DFF5A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020D02" w:rsidRPr="00D31193" w14:paraId="5AC0D45B" w14:textId="77777777" w:rsidTr="00020D02">
        <w:trPr>
          <w:trHeight w:val="434"/>
          <w:tblHeader/>
        </w:trPr>
        <w:tc>
          <w:tcPr>
            <w:tcW w:w="1990" w:type="pct"/>
          </w:tcPr>
          <w:p w14:paraId="1959520A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1550E07D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ท)</w:t>
            </w:r>
          </w:p>
        </w:tc>
      </w:tr>
      <w:tr w:rsidR="00020D02" w:rsidRPr="00D31193" w14:paraId="63860063" w14:textId="77777777" w:rsidTr="00020D02">
        <w:tc>
          <w:tcPr>
            <w:tcW w:w="1990" w:type="pct"/>
          </w:tcPr>
          <w:p w14:paraId="329F82B2" w14:textId="77777777" w:rsidR="00020D02" w:rsidRPr="00D31193" w:rsidRDefault="00020D0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32" w:type="pct"/>
            <w:vAlign w:val="bottom"/>
          </w:tcPr>
          <w:p w14:paraId="576E7CD6" w14:textId="77777777" w:rsidR="00020D02" w:rsidRPr="00D31193" w:rsidRDefault="00020D02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B7F4F5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03D4553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9977B1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F918269" w14:textId="77777777" w:rsidR="00020D02" w:rsidRPr="00D31193" w:rsidRDefault="00020D02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C44F06E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BC87038" w14:textId="77777777" w:rsidR="00020D02" w:rsidRPr="00D31193" w:rsidRDefault="00020D02" w:rsidP="00B2547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020D02" w:rsidRPr="00D31193" w14:paraId="709FBD3D" w14:textId="77777777" w:rsidTr="00020D02">
        <w:tc>
          <w:tcPr>
            <w:tcW w:w="1990" w:type="pct"/>
          </w:tcPr>
          <w:p w14:paraId="26C9D352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</w:p>
          <w:p w14:paraId="27BCC636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38D1ABC" w14:textId="6C5CFDCC" w:rsidR="00020D02" w:rsidRPr="00D31193" w:rsidRDefault="00020D02" w:rsidP="00827E3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18,046</w:t>
            </w:r>
          </w:p>
        </w:tc>
        <w:tc>
          <w:tcPr>
            <w:tcW w:w="147" w:type="pct"/>
          </w:tcPr>
          <w:p w14:paraId="67477CC8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3C8AE05E" w14:textId="6A9F1DE0" w:rsidR="00020D02" w:rsidRPr="00D31193" w:rsidRDefault="00020D02" w:rsidP="00827E3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305,991</w:t>
            </w:r>
          </w:p>
        </w:tc>
        <w:tc>
          <w:tcPr>
            <w:tcW w:w="147" w:type="pct"/>
          </w:tcPr>
          <w:p w14:paraId="36CE5C94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5C258DB" w14:textId="129C604D" w:rsidR="00020D02" w:rsidRPr="00D31193" w:rsidRDefault="00020D02" w:rsidP="00827E3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17,959</w:t>
            </w:r>
          </w:p>
        </w:tc>
        <w:tc>
          <w:tcPr>
            <w:tcW w:w="148" w:type="pct"/>
          </w:tcPr>
          <w:p w14:paraId="2BD7A127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0A4E159C" w14:textId="7C1F8CF1" w:rsidR="00020D02" w:rsidRPr="00D31193" w:rsidRDefault="00020D02" w:rsidP="00827E3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305,991</w:t>
            </w:r>
          </w:p>
        </w:tc>
      </w:tr>
      <w:tr w:rsidR="00020D02" w:rsidRPr="00D31193" w14:paraId="1A0B01AF" w14:textId="77777777" w:rsidTr="00020D02">
        <w:tc>
          <w:tcPr>
            <w:tcW w:w="1990" w:type="pct"/>
          </w:tcPr>
          <w:p w14:paraId="3B2BB683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0AFB" w14:textId="6D8972E5" w:rsidR="00020D02" w:rsidRPr="00D31193" w:rsidRDefault="00020D02" w:rsidP="00827E3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47" w:type="pct"/>
          </w:tcPr>
          <w:p w14:paraId="44C12C5B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F6B7C" w14:textId="77A3FF5D" w:rsidR="00020D02" w:rsidRPr="00D31193" w:rsidRDefault="00020D02" w:rsidP="00827E3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47" w:type="pct"/>
          </w:tcPr>
          <w:p w14:paraId="4D5B5860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3D08" w14:textId="1C41A361" w:rsidR="00020D02" w:rsidRPr="00D31193" w:rsidRDefault="00020D02" w:rsidP="00827E3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148" w:type="pct"/>
          </w:tcPr>
          <w:p w14:paraId="54E433CC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3F56C" w14:textId="7D3B8C28" w:rsidR="00020D02" w:rsidRPr="00D31193" w:rsidRDefault="00020D02" w:rsidP="00827E3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</w:tr>
      <w:tr w:rsidR="00020D02" w:rsidRPr="00D31193" w14:paraId="640FB330" w14:textId="77777777" w:rsidTr="00020D02">
        <w:tc>
          <w:tcPr>
            <w:tcW w:w="1990" w:type="pct"/>
          </w:tcPr>
          <w:p w14:paraId="334C5B0F" w14:textId="77777777" w:rsidR="00020D02" w:rsidRPr="008574C9" w:rsidRDefault="00020D02" w:rsidP="00827E39">
            <w:pPr>
              <w:pStyle w:val="a"/>
              <w:tabs>
                <w:tab w:val="clear" w:pos="1080"/>
                <w:tab w:val="left" w:pos="540"/>
              </w:tabs>
              <w:ind w:left="50" w:hanging="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14:paraId="38892F43" w14:textId="77777777" w:rsidR="00020D02" w:rsidRPr="008574C9" w:rsidRDefault="00020D02" w:rsidP="00827E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01E6F3E3" w14:textId="77777777" w:rsidR="00020D02" w:rsidRPr="008574C9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  <w:vAlign w:val="bottom"/>
          </w:tcPr>
          <w:p w14:paraId="1426F713" w14:textId="77777777" w:rsidR="00020D02" w:rsidRPr="008574C9" w:rsidRDefault="00020D02" w:rsidP="00827E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35E162CE" w14:textId="77777777" w:rsidR="00020D02" w:rsidRPr="008574C9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14:paraId="22984D95" w14:textId="77777777" w:rsidR="00020D02" w:rsidRPr="008574C9" w:rsidRDefault="00020D02" w:rsidP="00827E3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47E51150" w14:textId="77777777" w:rsidR="00020D02" w:rsidRPr="008574C9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vAlign w:val="bottom"/>
          </w:tcPr>
          <w:p w14:paraId="39D60F24" w14:textId="77777777" w:rsidR="00020D02" w:rsidRPr="008574C9" w:rsidRDefault="00020D02" w:rsidP="00827E3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0D02" w:rsidRPr="00D31193" w14:paraId="14C49FE0" w14:textId="77777777" w:rsidTr="00020D02">
        <w:tc>
          <w:tcPr>
            <w:tcW w:w="1990" w:type="pct"/>
          </w:tcPr>
          <w:p w14:paraId="1560AA78" w14:textId="7AE6B412" w:rsidR="00020D02" w:rsidRPr="00D31193" w:rsidRDefault="00020D02" w:rsidP="0082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F519450" w14:textId="77777777" w:rsidR="00020D02" w:rsidRPr="00D31193" w:rsidRDefault="00020D02" w:rsidP="00827E3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7B3B0A1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438BFC29" w14:textId="77777777" w:rsidR="00020D02" w:rsidRPr="00D31193" w:rsidRDefault="00020D02" w:rsidP="00827E3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C558B7B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8D4DEAD" w14:textId="77777777" w:rsidR="00020D02" w:rsidRPr="00D31193" w:rsidRDefault="00020D02" w:rsidP="00827E3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96F6965" w14:textId="77777777" w:rsidR="00020D02" w:rsidRPr="00D31193" w:rsidRDefault="00020D02" w:rsidP="0082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122AF34E" w14:textId="77777777" w:rsidR="00020D02" w:rsidRPr="00D31193" w:rsidRDefault="00020D02" w:rsidP="00827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D02" w:rsidRPr="00D31193" w14:paraId="3A5A187D" w14:textId="77777777" w:rsidTr="00020D02">
        <w:tc>
          <w:tcPr>
            <w:tcW w:w="1990" w:type="pct"/>
          </w:tcPr>
          <w:p w14:paraId="0C844036" w14:textId="77777777" w:rsidR="008E6073" w:rsidRDefault="00020D02" w:rsidP="008E6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3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ภาระผูกพันตามสัญญาเช่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าระยะสั้น</w:t>
            </w:r>
          </w:p>
          <w:p w14:paraId="43B67BDE" w14:textId="6EB345C9" w:rsidR="00020D02" w:rsidRPr="0039034E" w:rsidRDefault="008E6073" w:rsidP="008E6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020D0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  <w:r w:rsidR="00DD20B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อ้างอิง</w:t>
            </w:r>
            <w:r w:rsidR="00020D0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898868A" w14:textId="2850DEE4" w:rsidR="00020D02" w:rsidRPr="00D31193" w:rsidRDefault="00020D02" w:rsidP="00E8799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7" w:type="pct"/>
            <w:shd w:val="clear" w:color="auto" w:fill="auto"/>
          </w:tcPr>
          <w:p w14:paraId="0E6E5A77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3A91444C" w14:textId="2E216DFC" w:rsidR="00020D02" w:rsidRPr="00D31193" w:rsidRDefault="00020D02" w:rsidP="00E8799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F82478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,734</w:t>
            </w:r>
          </w:p>
        </w:tc>
        <w:tc>
          <w:tcPr>
            <w:tcW w:w="147" w:type="pct"/>
            <w:shd w:val="clear" w:color="auto" w:fill="auto"/>
          </w:tcPr>
          <w:p w14:paraId="71F5F2DF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37337FF" w14:textId="5B12B1E3" w:rsidR="00020D02" w:rsidRPr="00D31193" w:rsidRDefault="00020D02" w:rsidP="00E8799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8" w:type="pct"/>
            <w:shd w:val="clear" w:color="auto" w:fill="auto"/>
          </w:tcPr>
          <w:p w14:paraId="7637E329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9129E91" w14:textId="49F788C0" w:rsidR="00020D02" w:rsidRPr="00D31193" w:rsidRDefault="00020D02" w:rsidP="00E879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F82478">
              <w:rPr>
                <w:rFonts w:ascii="Angsana New" w:hAnsi="Angsana New"/>
                <w:sz w:val="30"/>
                <w:szCs w:val="30"/>
                <w:lang w:val="en-US" w:bidi="th-TH"/>
              </w:rPr>
              <w:t>37,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</w:tr>
      <w:tr w:rsidR="00020D02" w:rsidRPr="00D31193" w14:paraId="45D18790" w14:textId="77777777" w:rsidTr="00020D02">
        <w:tc>
          <w:tcPr>
            <w:tcW w:w="1990" w:type="pct"/>
          </w:tcPr>
          <w:p w14:paraId="5636121D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2" w:type="pct"/>
            <w:shd w:val="clear" w:color="auto" w:fill="auto"/>
          </w:tcPr>
          <w:p w14:paraId="0B615410" w14:textId="250C995A" w:rsidR="00020D02" w:rsidRPr="00D31193" w:rsidRDefault="00020D02" w:rsidP="00E8799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147,004</w:t>
            </w:r>
          </w:p>
        </w:tc>
        <w:tc>
          <w:tcPr>
            <w:tcW w:w="147" w:type="pct"/>
            <w:shd w:val="clear" w:color="auto" w:fill="auto"/>
          </w:tcPr>
          <w:p w14:paraId="2FE29ECA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3F26EF8" w14:textId="647FF152" w:rsidR="00020D02" w:rsidRPr="00D31193" w:rsidRDefault="00020D02" w:rsidP="00F8247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134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,331</w:t>
            </w:r>
          </w:p>
        </w:tc>
        <w:tc>
          <w:tcPr>
            <w:tcW w:w="147" w:type="pct"/>
            <w:shd w:val="clear" w:color="auto" w:fill="auto"/>
          </w:tcPr>
          <w:p w14:paraId="2697F3CA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E70621A" w14:textId="664FE3F3" w:rsidR="00020D02" w:rsidRPr="00D31193" w:rsidRDefault="00020D02" w:rsidP="00E8799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147,004</w:t>
            </w:r>
          </w:p>
        </w:tc>
        <w:tc>
          <w:tcPr>
            <w:tcW w:w="148" w:type="pct"/>
            <w:shd w:val="clear" w:color="auto" w:fill="auto"/>
          </w:tcPr>
          <w:p w14:paraId="2870517E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7F324A3" w14:textId="75B9CBF0" w:rsidR="00020D02" w:rsidRPr="00D31193" w:rsidRDefault="00020D02" w:rsidP="00E879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134,331</w:t>
            </w:r>
          </w:p>
        </w:tc>
      </w:tr>
      <w:tr w:rsidR="00020D02" w:rsidRPr="00D31193" w14:paraId="6AE11712" w14:textId="77777777" w:rsidTr="00020D02">
        <w:tc>
          <w:tcPr>
            <w:tcW w:w="1990" w:type="pct"/>
          </w:tcPr>
          <w:p w14:paraId="124A6D04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32" w:type="pct"/>
            <w:shd w:val="clear" w:color="auto" w:fill="auto"/>
          </w:tcPr>
          <w:p w14:paraId="0C497536" w14:textId="58AB716A" w:rsidR="00020D02" w:rsidRPr="00D31193" w:rsidRDefault="00020D02" w:rsidP="00F8247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225083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34779EC3" w14:textId="68CD8A1C" w:rsidR="00020D02" w:rsidRPr="00D31193" w:rsidRDefault="00020D02" w:rsidP="00F8247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21,122</w:t>
            </w:r>
          </w:p>
        </w:tc>
        <w:tc>
          <w:tcPr>
            <w:tcW w:w="147" w:type="pct"/>
            <w:shd w:val="clear" w:color="auto" w:fill="auto"/>
          </w:tcPr>
          <w:p w14:paraId="6C126B57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9ACD3E8" w14:textId="4B90A5D7" w:rsidR="00020D02" w:rsidRPr="00D31193" w:rsidRDefault="00020D02" w:rsidP="00F8247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64A22F5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52BC2E8" w14:textId="79ABF96C" w:rsidR="00020D02" w:rsidRPr="00D31193" w:rsidRDefault="00020D02" w:rsidP="00E879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21,122</w:t>
            </w:r>
          </w:p>
        </w:tc>
      </w:tr>
      <w:tr w:rsidR="00020D02" w:rsidRPr="00D31193" w14:paraId="136A59AB" w14:textId="77777777" w:rsidTr="00020D02">
        <w:tc>
          <w:tcPr>
            <w:tcW w:w="1990" w:type="pct"/>
          </w:tcPr>
          <w:p w14:paraId="583EF0BE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B895D" w14:textId="35A3901B" w:rsidR="00020D02" w:rsidRPr="00D31193" w:rsidRDefault="00020D02" w:rsidP="00F8247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47" w:type="pct"/>
            <w:shd w:val="clear" w:color="auto" w:fill="auto"/>
          </w:tcPr>
          <w:p w14:paraId="1161B1D8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070A0" w14:textId="56460ACB" w:rsidR="00020D02" w:rsidRPr="00D31193" w:rsidRDefault="00020D02" w:rsidP="00F8247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193,187</w:t>
            </w:r>
          </w:p>
        </w:tc>
        <w:tc>
          <w:tcPr>
            <w:tcW w:w="147" w:type="pct"/>
            <w:shd w:val="clear" w:color="auto" w:fill="auto"/>
          </w:tcPr>
          <w:p w14:paraId="021D9D12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F613A" w14:textId="154E4DB5" w:rsidR="00020D02" w:rsidRPr="00D31193" w:rsidRDefault="00020D02" w:rsidP="00E8799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48" w:type="pct"/>
            <w:shd w:val="clear" w:color="auto" w:fill="auto"/>
          </w:tcPr>
          <w:p w14:paraId="5FE1D5EC" w14:textId="77777777" w:rsidR="00020D02" w:rsidRPr="00D31193" w:rsidRDefault="00020D02" w:rsidP="00F8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8A622" w14:textId="5DF4F618" w:rsidR="00020D02" w:rsidRPr="00D31193" w:rsidRDefault="00020D02" w:rsidP="00E879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193,187</w:t>
            </w:r>
          </w:p>
        </w:tc>
      </w:tr>
    </w:tbl>
    <w:p w14:paraId="7087B545" w14:textId="77777777" w:rsidR="00993120" w:rsidRPr="00993120" w:rsidRDefault="00993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</w:pPr>
    </w:p>
    <w:p w14:paraId="54BBA30B" w14:textId="051E0A61" w:rsidR="004D5CDB" w:rsidRPr="00D31193" w:rsidRDefault="004D5CDB" w:rsidP="00F82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สัญญาเช่าดำเนินงาน</w:t>
      </w:r>
    </w:p>
    <w:p w14:paraId="3D6AB38A" w14:textId="77777777" w:rsidR="004D5CDB" w:rsidRPr="00993120" w:rsidRDefault="004D5CDB" w:rsidP="0082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</w:rPr>
      </w:pPr>
    </w:p>
    <w:p w14:paraId="511B38B2" w14:textId="1C5AE433" w:rsidR="00B33321" w:rsidRDefault="008574C9" w:rsidP="00B3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 w:rsidR="004D5CDB" w:rsidRPr="00D31193">
        <w:rPr>
          <w:rFonts w:ascii="Angsana New" w:hAnsi="Angsana New" w:hint="cs"/>
          <w:sz w:val="30"/>
          <w:szCs w:val="30"/>
          <w:cs/>
        </w:rPr>
        <w:t>กลุ่ม</w:t>
      </w:r>
      <w:r w:rsidR="004D5CDB" w:rsidRPr="00D31193">
        <w:rPr>
          <w:rFonts w:ascii="Angsana New" w:hAnsi="Angsana New"/>
          <w:sz w:val="30"/>
          <w:szCs w:val="30"/>
          <w:cs/>
        </w:rPr>
        <w:t>บริษัทมีสัญญาเช่าและสัญญาบริการอื่น</w:t>
      </w:r>
      <w:r w:rsidR="004D5CDB" w:rsidRPr="00D31193">
        <w:rPr>
          <w:rFonts w:ascii="Angsana New" w:hAnsi="Angsana New" w:hint="cs"/>
          <w:sz w:val="30"/>
          <w:szCs w:val="30"/>
          <w:cs/>
        </w:rPr>
        <w:t xml:space="preserve">มีกำหนดระยะเวลา </w:t>
      </w:r>
      <w:r w:rsidR="00D6443C" w:rsidRPr="00D31193">
        <w:rPr>
          <w:rFonts w:ascii="Angsana New" w:hAnsi="Angsana New"/>
          <w:sz w:val="30"/>
          <w:szCs w:val="30"/>
        </w:rPr>
        <w:t>1</w:t>
      </w:r>
      <w:r w:rsidR="004D5CDB" w:rsidRPr="00D31193">
        <w:rPr>
          <w:rFonts w:ascii="Angsana New" w:hAnsi="Angsana New"/>
          <w:sz w:val="30"/>
          <w:szCs w:val="30"/>
        </w:rPr>
        <w:t xml:space="preserve"> - </w:t>
      </w:r>
      <w:r w:rsidR="00D6443C" w:rsidRPr="00D31193">
        <w:rPr>
          <w:rFonts w:ascii="Angsana New" w:hAnsi="Angsana New"/>
          <w:sz w:val="30"/>
          <w:szCs w:val="30"/>
        </w:rPr>
        <w:t>3</w:t>
      </w:r>
      <w:r w:rsidR="004D5CDB" w:rsidRPr="00D31193">
        <w:rPr>
          <w:rFonts w:ascii="Angsana New" w:hAnsi="Angsana New"/>
          <w:sz w:val="30"/>
          <w:szCs w:val="30"/>
        </w:rPr>
        <w:t xml:space="preserve"> </w:t>
      </w:r>
      <w:r w:rsidR="004D5CDB" w:rsidRPr="00D31193">
        <w:rPr>
          <w:rFonts w:ascii="Angsana New" w:hAnsi="Angsana New" w:hint="cs"/>
          <w:sz w:val="30"/>
          <w:szCs w:val="30"/>
          <w:cs/>
        </w:rPr>
        <w:t>ปี สิ้นสุดจนถึงเดือนกุมภาพันธ์</w:t>
      </w:r>
      <w:r w:rsidR="004D5CDB" w:rsidRPr="00D31193">
        <w:rPr>
          <w:rFonts w:ascii="Angsana New" w:hAnsi="Angsana New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2565</w:t>
      </w:r>
      <w:r w:rsidR="004D5CDB" w:rsidRPr="00D31193">
        <w:rPr>
          <w:rFonts w:ascii="Angsana New" w:hAnsi="Angsana New"/>
          <w:sz w:val="30"/>
          <w:szCs w:val="30"/>
          <w:cs/>
        </w:rPr>
        <w:t xml:space="preserve"> </w:t>
      </w:r>
      <w:r w:rsidR="004D5CDB" w:rsidRPr="00D31193">
        <w:rPr>
          <w:rFonts w:ascii="Angsana New" w:hAnsi="Angsana New" w:hint="cs"/>
          <w:sz w:val="30"/>
          <w:szCs w:val="30"/>
          <w:cs/>
        </w:rPr>
        <w:t>โดย</w:t>
      </w:r>
      <w:r w:rsidR="004D5CDB" w:rsidRPr="00D31193">
        <w:rPr>
          <w:rFonts w:ascii="Angsana New" w:hAnsi="Angsana New"/>
          <w:sz w:val="30"/>
          <w:szCs w:val="30"/>
          <w:cs/>
        </w:rPr>
        <w:t>มีจำนวนเงิน</w:t>
      </w:r>
      <w:r w:rsidR="004D5CDB" w:rsidRPr="00D31193">
        <w:rPr>
          <w:rFonts w:ascii="Angsana New" w:hAnsi="Angsana New" w:hint="cs"/>
          <w:sz w:val="30"/>
          <w:szCs w:val="30"/>
          <w:cs/>
        </w:rPr>
        <w:t>ที่</w:t>
      </w:r>
      <w:r w:rsidR="004D5CDB" w:rsidRPr="00D31193">
        <w:rPr>
          <w:rFonts w:ascii="Angsana New" w:hAnsi="Angsana New"/>
          <w:sz w:val="30"/>
          <w:szCs w:val="30"/>
          <w:cs/>
        </w:rPr>
        <w:t>ต้องจ่ายตาม</w:t>
      </w:r>
      <w:r w:rsidR="004D5CDB" w:rsidRPr="00D31193">
        <w:rPr>
          <w:rFonts w:ascii="Angsana New" w:hAnsi="Angsana New" w:hint="cs"/>
          <w:sz w:val="30"/>
          <w:szCs w:val="30"/>
          <w:cs/>
        </w:rPr>
        <w:t>ที่ระบุใน</w:t>
      </w:r>
      <w:r w:rsidR="004D5CDB" w:rsidRPr="00D31193">
        <w:rPr>
          <w:rFonts w:ascii="Angsana New" w:hAnsi="Angsana New"/>
          <w:sz w:val="30"/>
          <w:szCs w:val="30"/>
          <w:cs/>
        </w:rPr>
        <w:t>สัญญา</w:t>
      </w:r>
      <w:r w:rsidR="00B33321">
        <w:rPr>
          <w:rFonts w:ascii="Angsana New" w:hAnsi="Angsana New"/>
          <w:sz w:val="30"/>
          <w:szCs w:val="30"/>
          <w:cs/>
        </w:rPr>
        <w:br w:type="page"/>
      </w:r>
    </w:p>
    <w:p w14:paraId="749BFA9E" w14:textId="166BC6CD" w:rsidR="00B33321" w:rsidRPr="00D31193" w:rsidRDefault="00B33321" w:rsidP="00B3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C454A" w:rsidRPr="008C454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21DA9B3" w14:textId="2B0D5BF1" w:rsidR="00B33321" w:rsidRDefault="00B33321" w:rsidP="00B3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B2D9C7C" w14:textId="5E02612D" w:rsidR="00B33321" w:rsidRPr="00B33321" w:rsidRDefault="00B33321" w:rsidP="00B33321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3321">
        <w:rPr>
          <w:rFonts w:ascii="Angsana New" w:hAnsi="Angsana New"/>
          <w:sz w:val="30"/>
          <w:szCs w:val="30"/>
          <w:cs/>
        </w:rPr>
        <w:t xml:space="preserve">ตามที่ได้เปิดเผยไว้ในหมายเหตุ </w:t>
      </w:r>
      <w:r>
        <w:rPr>
          <w:rFonts w:ascii="Angsana New" w:hAnsi="Angsana New"/>
          <w:sz w:val="30"/>
          <w:szCs w:val="30"/>
        </w:rPr>
        <w:t>5</w:t>
      </w:r>
      <w:r w:rsidRPr="00B33321">
        <w:rPr>
          <w:rFonts w:ascii="Angsana New" w:hAnsi="Angsana New"/>
          <w:sz w:val="30"/>
          <w:szCs w:val="30"/>
        </w:rPr>
        <w:t xml:space="preserve"> </w:t>
      </w:r>
      <w:r w:rsidRPr="00B3332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3321">
        <w:rPr>
          <w:rFonts w:ascii="Angsana New" w:hAnsi="Angsana New"/>
          <w:sz w:val="30"/>
          <w:szCs w:val="30"/>
          <w:cs/>
        </w:rPr>
        <w:t xml:space="preserve">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B33321">
        <w:rPr>
          <w:rFonts w:ascii="Angsana New" w:hAnsi="Angsana New"/>
          <w:sz w:val="30"/>
          <w:szCs w:val="30"/>
          <w:cs/>
        </w:rPr>
        <w:t xml:space="preserve"> (โควิด </w:t>
      </w:r>
      <w:r>
        <w:rPr>
          <w:rFonts w:ascii="Angsana New" w:hAnsi="Angsana New"/>
          <w:sz w:val="30"/>
          <w:szCs w:val="30"/>
        </w:rPr>
        <w:t>19</w:t>
      </w:r>
      <w:r w:rsidRPr="00B33321">
        <w:rPr>
          <w:rFonts w:ascii="Angsana New" w:hAnsi="Angsana New"/>
          <w:sz w:val="30"/>
          <w:szCs w:val="30"/>
          <w:cs/>
        </w:rPr>
        <w:t xml:space="preserve">) โดยแนวปฏิบัติดังกล่าวสิ้นสุดการมีผลบังคับใช้ ณ วันที่ </w:t>
      </w:r>
      <w:r w:rsidRPr="00B33321">
        <w:rPr>
          <w:rFonts w:ascii="Angsana New" w:hAnsi="Angsana New"/>
          <w:sz w:val="30"/>
          <w:szCs w:val="30"/>
        </w:rPr>
        <w:t xml:space="preserve">31 </w:t>
      </w:r>
      <w:r w:rsidRPr="00B3332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33321">
        <w:rPr>
          <w:rFonts w:ascii="Angsana New" w:hAnsi="Angsana New"/>
          <w:sz w:val="30"/>
          <w:szCs w:val="30"/>
        </w:rPr>
        <w:t>2563</w:t>
      </w:r>
    </w:p>
    <w:p w14:paraId="6FD8E4DC" w14:textId="77777777" w:rsidR="00B33321" w:rsidRPr="00B33321" w:rsidRDefault="00B33321" w:rsidP="00B33321">
      <w:pPr>
        <w:tabs>
          <w:tab w:val="clear" w:pos="68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ED0C561" w14:textId="042271A1" w:rsidR="00B33321" w:rsidRPr="00B33321" w:rsidRDefault="00B33321" w:rsidP="00B33321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3321">
        <w:rPr>
          <w:rFonts w:ascii="Angsana New" w:hAnsi="Angsana New"/>
          <w:sz w:val="30"/>
          <w:szCs w:val="30"/>
          <w:cs/>
        </w:rPr>
        <w:t xml:space="preserve">การแพร่ระบาดของโรคโควิด </w:t>
      </w:r>
      <w:r w:rsidRPr="00B33321">
        <w:rPr>
          <w:rFonts w:ascii="Angsana New" w:hAnsi="Angsana New"/>
          <w:sz w:val="30"/>
          <w:szCs w:val="30"/>
        </w:rPr>
        <w:t xml:space="preserve">19 </w:t>
      </w:r>
      <w:r w:rsidRPr="00B33321">
        <w:rPr>
          <w:rFonts w:ascii="Angsana New" w:hAnsi="Angsana New" w:hint="cs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</w:t>
      </w:r>
      <w:r w:rsidR="005441D5">
        <w:rPr>
          <w:rFonts w:ascii="Angsana New" w:hAnsi="Angsana New"/>
          <w:sz w:val="30"/>
          <w:szCs w:val="30"/>
        </w:rPr>
        <w:t xml:space="preserve"> </w:t>
      </w:r>
      <w:r w:rsidRPr="00B33321">
        <w:rPr>
          <w:rFonts w:ascii="Angsana New" w:hAnsi="Angsana New" w:hint="cs"/>
          <w:sz w:val="30"/>
          <w:szCs w:val="30"/>
          <w:cs/>
        </w:rPr>
        <w:t>ๆ</w:t>
      </w:r>
      <w:r w:rsidR="005441D5">
        <w:rPr>
          <w:rFonts w:ascii="Angsana New" w:hAnsi="Angsana New"/>
          <w:sz w:val="30"/>
          <w:szCs w:val="30"/>
        </w:rPr>
        <w:t xml:space="preserve"> </w:t>
      </w:r>
      <w:r w:rsidRPr="00B33321">
        <w:rPr>
          <w:rFonts w:ascii="Angsana New" w:hAnsi="Angsana New" w:hint="cs"/>
          <w:sz w:val="30"/>
          <w:szCs w:val="30"/>
          <w:cs/>
        </w:rPr>
        <w:t>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B33321">
        <w:rPr>
          <w:rFonts w:ascii="Angsana New" w:hAnsi="Angsana New" w:hint="cs"/>
          <w:sz w:val="30"/>
          <w:szCs w:val="30"/>
          <w:cs/>
        </w:rPr>
        <w:t xml:space="preserve">ในขณะเดียวกัน จากข้อมูลขององค์การอนามัยโลก </w:t>
      </w:r>
      <w:r w:rsidRPr="00B33321">
        <w:rPr>
          <w:rFonts w:ascii="Angsana New" w:hAnsi="Angsana New"/>
          <w:sz w:val="30"/>
          <w:szCs w:val="30"/>
        </w:rPr>
        <w:t xml:space="preserve">(WHO) </w:t>
      </w:r>
      <w:r w:rsidRPr="00B33321">
        <w:rPr>
          <w:rFonts w:ascii="Angsana New" w:hAnsi="Angsana New" w:hint="cs"/>
          <w:sz w:val="30"/>
          <w:szCs w:val="30"/>
          <w:cs/>
        </w:rPr>
        <w:t xml:space="preserve">วัคซีนป้องกันโรคโควิด </w:t>
      </w:r>
      <w:r w:rsidRPr="00B33321">
        <w:rPr>
          <w:rFonts w:ascii="Angsana New" w:hAnsi="Angsana New"/>
          <w:sz w:val="30"/>
          <w:szCs w:val="30"/>
        </w:rPr>
        <w:t xml:space="preserve">19 </w:t>
      </w:r>
      <w:r w:rsidRPr="00B33321">
        <w:rPr>
          <w:rFonts w:ascii="Angsana New" w:hAnsi="Angsana New" w:hint="cs"/>
          <w:sz w:val="30"/>
          <w:szCs w:val="30"/>
          <w:cs/>
        </w:rPr>
        <w:t xml:space="preserve"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5A310503" w14:textId="77777777" w:rsidR="00B33321" w:rsidRPr="00B33321" w:rsidRDefault="00B33321" w:rsidP="00B33321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9A17C9" w14:textId="304EDFA2" w:rsidR="00B33321" w:rsidRPr="00B33321" w:rsidRDefault="00B33321" w:rsidP="00B33321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3321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และการแจกจ่ายวัคซีนที่อาจมีต่อธุรกิจของ</w:t>
      </w:r>
      <w:r w:rsidRPr="00B33321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B33321">
        <w:rPr>
          <w:rFonts w:ascii="Angsana New" w:hAnsi="Angsana New"/>
          <w:sz w:val="30"/>
          <w:szCs w:val="30"/>
          <w:cs/>
        </w:rPr>
        <w:t xml:space="preserve"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3A8CF3CF" w14:textId="77777777" w:rsidR="00B33321" w:rsidRPr="00D31193" w:rsidRDefault="00B33321" w:rsidP="00B3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7BC408EA" w14:textId="77777777" w:rsidR="00B33321" w:rsidRDefault="00B33321" w:rsidP="00747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B33321" w:rsidSect="00C207A7">
      <w:headerReference w:type="default" r:id="rId15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B0B31" w14:textId="77777777" w:rsidR="00026D1A" w:rsidRDefault="00026D1A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F9034BC" w14:textId="77777777" w:rsidR="00026D1A" w:rsidRDefault="00026D1A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D40B2" w14:textId="35536B5F" w:rsidR="003F5D6B" w:rsidRPr="00976801" w:rsidRDefault="003F5D6B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="006206F6">
      <w:rPr>
        <w:rFonts w:ascii="Angsana New" w:hAnsi="Angsana New"/>
        <w:noProof/>
        <w:sz w:val="30"/>
        <w:szCs w:val="30"/>
      </w:rPr>
      <w:t>22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36BAC" w14:textId="7AE54CA0" w:rsidR="003F5D6B" w:rsidRPr="004523C8" w:rsidRDefault="003F5D6B" w:rsidP="004523C8">
    <w:pPr>
      <w:pStyle w:val="Footer"/>
      <w:jc w:val="center"/>
      <w:rPr>
        <w:rFonts w:ascii="Angsana New" w:hAnsi="Angsana New"/>
        <w:sz w:val="30"/>
        <w:szCs w:val="30"/>
      </w:rPr>
    </w:pPr>
    <w:r w:rsidRPr="004523C8">
      <w:rPr>
        <w:rFonts w:ascii="Angsana New" w:hAnsi="Angsana New"/>
        <w:sz w:val="30"/>
        <w:szCs w:val="30"/>
      </w:rPr>
      <w:fldChar w:fldCharType="begin"/>
    </w:r>
    <w:r w:rsidRPr="004523C8">
      <w:rPr>
        <w:rFonts w:ascii="Angsana New" w:hAnsi="Angsana New"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sz w:val="30"/>
        <w:szCs w:val="30"/>
      </w:rPr>
      <w:fldChar w:fldCharType="separate"/>
    </w:r>
    <w:r w:rsidR="006206F6">
      <w:rPr>
        <w:rFonts w:ascii="Angsana New" w:hAnsi="Angsana New"/>
        <w:noProof/>
        <w:sz w:val="30"/>
        <w:szCs w:val="30"/>
      </w:rPr>
      <w:t>52</w:t>
    </w:r>
    <w:r w:rsidRPr="004523C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EE431" w14:textId="508D632D" w:rsidR="003F5D6B" w:rsidRPr="004523C8" w:rsidRDefault="003F5D6B" w:rsidP="004523C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4523C8">
      <w:rPr>
        <w:rFonts w:ascii="Angsana New" w:hAnsi="Angsana New"/>
        <w:caps/>
        <w:sz w:val="30"/>
        <w:szCs w:val="30"/>
      </w:rPr>
      <w:fldChar w:fldCharType="begin"/>
    </w:r>
    <w:r w:rsidRPr="004523C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caps/>
        <w:sz w:val="30"/>
        <w:szCs w:val="30"/>
      </w:rPr>
      <w:fldChar w:fldCharType="separate"/>
    </w:r>
    <w:r w:rsidR="006206F6">
      <w:rPr>
        <w:rFonts w:ascii="Angsana New" w:hAnsi="Angsana New"/>
        <w:caps/>
        <w:noProof/>
        <w:sz w:val="30"/>
        <w:szCs w:val="30"/>
      </w:rPr>
      <w:t>54</w:t>
    </w:r>
    <w:r w:rsidRPr="004523C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E0CF0" w14:textId="16611E82" w:rsidR="003F5D6B" w:rsidRPr="00963F75" w:rsidRDefault="003F5D6B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 w:rsidR="006206F6">
      <w:rPr>
        <w:rFonts w:ascii="Angsana New" w:hAnsi="Angsana New"/>
        <w:caps/>
        <w:noProof/>
        <w:sz w:val="30"/>
        <w:szCs w:val="30"/>
      </w:rPr>
      <w:t>57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52293" w14:textId="01730E1D" w:rsidR="003F5D6B" w:rsidRPr="00963F75" w:rsidRDefault="003F5D6B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 w:rsidR="006206F6">
      <w:rPr>
        <w:rFonts w:ascii="Angsana New" w:hAnsi="Angsana New"/>
        <w:caps/>
        <w:noProof/>
        <w:sz w:val="30"/>
        <w:szCs w:val="30"/>
      </w:rPr>
      <w:t>90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546EA" w14:textId="77777777" w:rsidR="00026D1A" w:rsidRDefault="00026D1A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1E44744" w14:textId="77777777" w:rsidR="00026D1A" w:rsidRDefault="00026D1A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AAED9" w14:textId="77777777" w:rsidR="003F5D6B" w:rsidRPr="00B34CCD" w:rsidRDefault="003F5D6B" w:rsidP="00B25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52BFC2" w14:textId="77777777" w:rsidR="003F5D6B" w:rsidRDefault="003F5D6B" w:rsidP="00B2547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A9331F1" w14:textId="45764B1F" w:rsidR="003F5D6B" w:rsidRPr="0070359A" w:rsidRDefault="003F5D6B" w:rsidP="00B254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6443C">
      <w:rPr>
        <w:rFonts w:ascii="Angsana New" w:hAnsi="Angsana New"/>
        <w:b/>
        <w:bCs/>
        <w:sz w:val="32"/>
        <w:szCs w:val="32"/>
      </w:rPr>
      <w:t>2563</w:t>
    </w:r>
  </w:p>
  <w:p w14:paraId="5BEFDACB" w14:textId="77777777" w:rsidR="003F5D6B" w:rsidRPr="00B54D51" w:rsidRDefault="003F5D6B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31744" w14:textId="77777777" w:rsidR="003F5D6B" w:rsidRPr="00B34CCD" w:rsidRDefault="003F5D6B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F049AC" w14:textId="77777777" w:rsidR="003F5D6B" w:rsidRDefault="003F5D6B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5470747" w14:textId="5BB13232" w:rsidR="003F5D6B" w:rsidRPr="0070359A" w:rsidRDefault="003F5D6B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6443C">
      <w:rPr>
        <w:rFonts w:ascii="Angsana New" w:hAnsi="Angsana New"/>
        <w:b/>
        <w:bCs/>
        <w:sz w:val="32"/>
        <w:szCs w:val="32"/>
      </w:rPr>
      <w:t>2563</w:t>
    </w:r>
  </w:p>
  <w:p w14:paraId="20EF06B0" w14:textId="77777777" w:rsidR="003F5D6B" w:rsidRPr="007A52D5" w:rsidRDefault="003F5D6B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6"/>
  </w:num>
  <w:num w:numId="14">
    <w:abstractNumId w:val="15"/>
  </w:num>
  <w:num w:numId="15">
    <w:abstractNumId w:val="17"/>
  </w:num>
  <w:num w:numId="16">
    <w:abstractNumId w:val="10"/>
  </w:num>
  <w:num w:numId="17">
    <w:abstractNumId w:val="22"/>
  </w:num>
  <w:num w:numId="18">
    <w:abstractNumId w:val="24"/>
  </w:num>
  <w:num w:numId="19">
    <w:abstractNumId w:val="12"/>
  </w:num>
  <w:num w:numId="20">
    <w:abstractNumId w:val="25"/>
  </w:num>
  <w:num w:numId="21">
    <w:abstractNumId w:val="19"/>
  </w:num>
  <w:num w:numId="22">
    <w:abstractNumId w:val="21"/>
  </w:num>
  <w:num w:numId="23">
    <w:abstractNumId w:val="20"/>
  </w:num>
  <w:num w:numId="24">
    <w:abstractNumId w:val="11"/>
  </w:num>
  <w:num w:numId="25">
    <w:abstractNumId w:val="27"/>
  </w:num>
  <w:num w:numId="26">
    <w:abstractNumId w:val="14"/>
  </w:num>
  <w:num w:numId="27">
    <w:abstractNumId w:val="18"/>
  </w:num>
  <w:num w:numId="28">
    <w:abstractNumId w:val="29"/>
  </w:num>
  <w:num w:numId="29">
    <w:abstractNumId w:val="30"/>
  </w:num>
  <w:num w:numId="30">
    <w:abstractNumId w:val="23"/>
  </w:num>
  <w:num w:numId="31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6D1A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630"/>
    <w:rsid w:val="0003389B"/>
    <w:rsid w:val="000340A9"/>
    <w:rsid w:val="00034572"/>
    <w:rsid w:val="00034B89"/>
    <w:rsid w:val="00035829"/>
    <w:rsid w:val="000361FC"/>
    <w:rsid w:val="000362D7"/>
    <w:rsid w:val="000363B0"/>
    <w:rsid w:val="00036457"/>
    <w:rsid w:val="000367CB"/>
    <w:rsid w:val="00036F6E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B89"/>
    <w:rsid w:val="00082C3A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723"/>
    <w:rsid w:val="000949F5"/>
    <w:rsid w:val="0009511E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13D8"/>
    <w:rsid w:val="000A14FC"/>
    <w:rsid w:val="000A1CA2"/>
    <w:rsid w:val="000A1CF8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54A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B3D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59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F2B"/>
    <w:rsid w:val="000E6288"/>
    <w:rsid w:val="000E6410"/>
    <w:rsid w:val="000E67A1"/>
    <w:rsid w:val="000E6C88"/>
    <w:rsid w:val="000E7AB7"/>
    <w:rsid w:val="000F00F6"/>
    <w:rsid w:val="000F029D"/>
    <w:rsid w:val="000F077D"/>
    <w:rsid w:val="000F08CA"/>
    <w:rsid w:val="000F0BE7"/>
    <w:rsid w:val="000F1035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1B1"/>
    <w:rsid w:val="001414D6"/>
    <w:rsid w:val="001417FE"/>
    <w:rsid w:val="0014226F"/>
    <w:rsid w:val="0014285E"/>
    <w:rsid w:val="00142A8C"/>
    <w:rsid w:val="00142AB8"/>
    <w:rsid w:val="0014301E"/>
    <w:rsid w:val="001431F0"/>
    <w:rsid w:val="001438B1"/>
    <w:rsid w:val="001438E1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8C9"/>
    <w:rsid w:val="00154A07"/>
    <w:rsid w:val="00154AE0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2F6"/>
    <w:rsid w:val="001625FB"/>
    <w:rsid w:val="00162701"/>
    <w:rsid w:val="0016323E"/>
    <w:rsid w:val="001632B6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456"/>
    <w:rsid w:val="001A1949"/>
    <w:rsid w:val="001A1ABA"/>
    <w:rsid w:val="001A257C"/>
    <w:rsid w:val="001A2B91"/>
    <w:rsid w:val="001A3F28"/>
    <w:rsid w:val="001A44E7"/>
    <w:rsid w:val="001A4610"/>
    <w:rsid w:val="001A473A"/>
    <w:rsid w:val="001A4810"/>
    <w:rsid w:val="001A567E"/>
    <w:rsid w:val="001A5AFF"/>
    <w:rsid w:val="001A5D1C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1B90"/>
    <w:rsid w:val="001B2515"/>
    <w:rsid w:val="001B302F"/>
    <w:rsid w:val="001B3236"/>
    <w:rsid w:val="001B33DF"/>
    <w:rsid w:val="001B362B"/>
    <w:rsid w:val="001B3C38"/>
    <w:rsid w:val="001B3F8B"/>
    <w:rsid w:val="001B41E2"/>
    <w:rsid w:val="001B4D43"/>
    <w:rsid w:val="001B50E4"/>
    <w:rsid w:val="001B5213"/>
    <w:rsid w:val="001B529D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22B6"/>
    <w:rsid w:val="001C2586"/>
    <w:rsid w:val="001C2934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E22"/>
    <w:rsid w:val="001D471C"/>
    <w:rsid w:val="001D4977"/>
    <w:rsid w:val="001D5BC7"/>
    <w:rsid w:val="001D6A07"/>
    <w:rsid w:val="001D6B6B"/>
    <w:rsid w:val="001D6FA1"/>
    <w:rsid w:val="001D7500"/>
    <w:rsid w:val="001D7ABA"/>
    <w:rsid w:val="001D7E6D"/>
    <w:rsid w:val="001E01D2"/>
    <w:rsid w:val="001E0248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B69"/>
    <w:rsid w:val="00217CE0"/>
    <w:rsid w:val="0022097F"/>
    <w:rsid w:val="00220A16"/>
    <w:rsid w:val="00222209"/>
    <w:rsid w:val="00222727"/>
    <w:rsid w:val="0022294B"/>
    <w:rsid w:val="00222B55"/>
    <w:rsid w:val="00223778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EC7"/>
    <w:rsid w:val="00237589"/>
    <w:rsid w:val="00240BDC"/>
    <w:rsid w:val="0024137E"/>
    <w:rsid w:val="00241407"/>
    <w:rsid w:val="0024185B"/>
    <w:rsid w:val="00241A2B"/>
    <w:rsid w:val="00241E06"/>
    <w:rsid w:val="0024305D"/>
    <w:rsid w:val="00243692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6075"/>
    <w:rsid w:val="002661AF"/>
    <w:rsid w:val="0026782E"/>
    <w:rsid w:val="002678A3"/>
    <w:rsid w:val="00270414"/>
    <w:rsid w:val="00270675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488D"/>
    <w:rsid w:val="0028526C"/>
    <w:rsid w:val="002853B9"/>
    <w:rsid w:val="00285E21"/>
    <w:rsid w:val="0028646A"/>
    <w:rsid w:val="00286AE1"/>
    <w:rsid w:val="0028704D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544"/>
    <w:rsid w:val="002C2919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1281"/>
    <w:rsid w:val="002D195C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A11"/>
    <w:rsid w:val="002E2D04"/>
    <w:rsid w:val="002E338C"/>
    <w:rsid w:val="002E362E"/>
    <w:rsid w:val="002E387C"/>
    <w:rsid w:val="002E3925"/>
    <w:rsid w:val="002E3A9C"/>
    <w:rsid w:val="002E3AFB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D8B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7C9D"/>
    <w:rsid w:val="00320317"/>
    <w:rsid w:val="00320571"/>
    <w:rsid w:val="003206F5"/>
    <w:rsid w:val="00320884"/>
    <w:rsid w:val="00320B50"/>
    <w:rsid w:val="00321113"/>
    <w:rsid w:val="00321354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64DC"/>
    <w:rsid w:val="00326880"/>
    <w:rsid w:val="00326C4F"/>
    <w:rsid w:val="00327200"/>
    <w:rsid w:val="003272C0"/>
    <w:rsid w:val="00327FB8"/>
    <w:rsid w:val="003301C6"/>
    <w:rsid w:val="00330617"/>
    <w:rsid w:val="00330A27"/>
    <w:rsid w:val="00330D3B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222"/>
    <w:rsid w:val="00342337"/>
    <w:rsid w:val="00342731"/>
    <w:rsid w:val="00342812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3D1D"/>
    <w:rsid w:val="00374394"/>
    <w:rsid w:val="0037455F"/>
    <w:rsid w:val="0037491C"/>
    <w:rsid w:val="003757A5"/>
    <w:rsid w:val="003762A9"/>
    <w:rsid w:val="0037659B"/>
    <w:rsid w:val="00376CC2"/>
    <w:rsid w:val="00377752"/>
    <w:rsid w:val="00377C44"/>
    <w:rsid w:val="00377E97"/>
    <w:rsid w:val="0038023A"/>
    <w:rsid w:val="00380483"/>
    <w:rsid w:val="003806D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412"/>
    <w:rsid w:val="0040360B"/>
    <w:rsid w:val="00403769"/>
    <w:rsid w:val="00403B78"/>
    <w:rsid w:val="0040474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412"/>
    <w:rsid w:val="00412F18"/>
    <w:rsid w:val="00412F54"/>
    <w:rsid w:val="00413A88"/>
    <w:rsid w:val="00414056"/>
    <w:rsid w:val="004140C0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6A9"/>
    <w:rsid w:val="004368DE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A0A"/>
    <w:rsid w:val="00445CB8"/>
    <w:rsid w:val="00445F7E"/>
    <w:rsid w:val="0044634C"/>
    <w:rsid w:val="00446690"/>
    <w:rsid w:val="00446D4C"/>
    <w:rsid w:val="0044705A"/>
    <w:rsid w:val="0044725D"/>
    <w:rsid w:val="00447F1D"/>
    <w:rsid w:val="0045012E"/>
    <w:rsid w:val="0045013B"/>
    <w:rsid w:val="0045088A"/>
    <w:rsid w:val="00451288"/>
    <w:rsid w:val="004519EF"/>
    <w:rsid w:val="004523C8"/>
    <w:rsid w:val="00452C4D"/>
    <w:rsid w:val="00452C6A"/>
    <w:rsid w:val="0045328A"/>
    <w:rsid w:val="0045379C"/>
    <w:rsid w:val="00454ABF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471E"/>
    <w:rsid w:val="0047482F"/>
    <w:rsid w:val="00474873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2DC"/>
    <w:rsid w:val="0049043D"/>
    <w:rsid w:val="0049044F"/>
    <w:rsid w:val="00490731"/>
    <w:rsid w:val="0049088C"/>
    <w:rsid w:val="00491474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634F"/>
    <w:rsid w:val="00496B5A"/>
    <w:rsid w:val="004970A8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6AF"/>
    <w:rsid w:val="004D5CDB"/>
    <w:rsid w:val="004D6A22"/>
    <w:rsid w:val="004D6C66"/>
    <w:rsid w:val="004D714A"/>
    <w:rsid w:val="004D7ED5"/>
    <w:rsid w:val="004E03C7"/>
    <w:rsid w:val="004E076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614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6C4"/>
    <w:rsid w:val="005247C8"/>
    <w:rsid w:val="00524B20"/>
    <w:rsid w:val="005252FD"/>
    <w:rsid w:val="00525434"/>
    <w:rsid w:val="00525633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4001E"/>
    <w:rsid w:val="00540EC6"/>
    <w:rsid w:val="00540FB3"/>
    <w:rsid w:val="005411E8"/>
    <w:rsid w:val="005412D8"/>
    <w:rsid w:val="005419C3"/>
    <w:rsid w:val="00541B69"/>
    <w:rsid w:val="00541CDD"/>
    <w:rsid w:val="0054245A"/>
    <w:rsid w:val="005424D1"/>
    <w:rsid w:val="0054279C"/>
    <w:rsid w:val="005427EF"/>
    <w:rsid w:val="00542A58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BB1"/>
    <w:rsid w:val="00562D1F"/>
    <w:rsid w:val="00562F89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320"/>
    <w:rsid w:val="00594506"/>
    <w:rsid w:val="0059475C"/>
    <w:rsid w:val="005948D1"/>
    <w:rsid w:val="00594991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257"/>
    <w:rsid w:val="005A3A8C"/>
    <w:rsid w:val="005A3CEB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F36"/>
    <w:rsid w:val="005D3B9C"/>
    <w:rsid w:val="005D4931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6F6"/>
    <w:rsid w:val="00620D41"/>
    <w:rsid w:val="00622411"/>
    <w:rsid w:val="00622859"/>
    <w:rsid w:val="0062292B"/>
    <w:rsid w:val="006232F8"/>
    <w:rsid w:val="006243C6"/>
    <w:rsid w:val="00624922"/>
    <w:rsid w:val="006249A2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E09"/>
    <w:rsid w:val="00641354"/>
    <w:rsid w:val="006414AA"/>
    <w:rsid w:val="00641BBF"/>
    <w:rsid w:val="006435E3"/>
    <w:rsid w:val="00643778"/>
    <w:rsid w:val="006438F3"/>
    <w:rsid w:val="006441BC"/>
    <w:rsid w:val="0064475A"/>
    <w:rsid w:val="00645388"/>
    <w:rsid w:val="00645710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665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227E"/>
    <w:rsid w:val="006A2CCE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71DA"/>
    <w:rsid w:val="006A721C"/>
    <w:rsid w:val="006A7294"/>
    <w:rsid w:val="006A7A0B"/>
    <w:rsid w:val="006B0538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93"/>
    <w:rsid w:val="006F0314"/>
    <w:rsid w:val="006F0510"/>
    <w:rsid w:val="006F0B61"/>
    <w:rsid w:val="006F0EBC"/>
    <w:rsid w:val="006F19F0"/>
    <w:rsid w:val="006F1DE7"/>
    <w:rsid w:val="006F2EC0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B84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F65"/>
    <w:rsid w:val="00776369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A1"/>
    <w:rsid w:val="00796EE7"/>
    <w:rsid w:val="007A0347"/>
    <w:rsid w:val="007A0BCE"/>
    <w:rsid w:val="007A0D64"/>
    <w:rsid w:val="007A1434"/>
    <w:rsid w:val="007A1502"/>
    <w:rsid w:val="007A1A69"/>
    <w:rsid w:val="007A1EC2"/>
    <w:rsid w:val="007A2330"/>
    <w:rsid w:val="007A2552"/>
    <w:rsid w:val="007A2924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EB9"/>
    <w:rsid w:val="007B1F5F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6E3"/>
    <w:rsid w:val="007D4818"/>
    <w:rsid w:val="007D4D8D"/>
    <w:rsid w:val="007D4F26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B6"/>
    <w:rsid w:val="007F73B1"/>
    <w:rsid w:val="007F7631"/>
    <w:rsid w:val="007F7A82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6E84"/>
    <w:rsid w:val="00807065"/>
    <w:rsid w:val="00810165"/>
    <w:rsid w:val="008106D1"/>
    <w:rsid w:val="00810B06"/>
    <w:rsid w:val="00810E87"/>
    <w:rsid w:val="00810F8E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24F"/>
    <w:rsid w:val="00823AE9"/>
    <w:rsid w:val="00823DDF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FD5"/>
    <w:rsid w:val="008574C9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E27"/>
    <w:rsid w:val="00885E75"/>
    <w:rsid w:val="008868DC"/>
    <w:rsid w:val="00886B9C"/>
    <w:rsid w:val="00886D64"/>
    <w:rsid w:val="008872B7"/>
    <w:rsid w:val="00887688"/>
    <w:rsid w:val="00887C4D"/>
    <w:rsid w:val="00887E14"/>
    <w:rsid w:val="00890496"/>
    <w:rsid w:val="00890BB8"/>
    <w:rsid w:val="00890D83"/>
    <w:rsid w:val="00892DB3"/>
    <w:rsid w:val="00893B28"/>
    <w:rsid w:val="00893ECF"/>
    <w:rsid w:val="00894AC7"/>
    <w:rsid w:val="00894EE5"/>
    <w:rsid w:val="00895208"/>
    <w:rsid w:val="00895592"/>
    <w:rsid w:val="00895A32"/>
    <w:rsid w:val="00895BB7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A03"/>
    <w:rsid w:val="008B2AFB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DA1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8B"/>
    <w:rsid w:val="008E7FC1"/>
    <w:rsid w:val="008F01B1"/>
    <w:rsid w:val="008F0202"/>
    <w:rsid w:val="008F04A6"/>
    <w:rsid w:val="008F06F7"/>
    <w:rsid w:val="008F0B83"/>
    <w:rsid w:val="008F0D29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949"/>
    <w:rsid w:val="008F5F23"/>
    <w:rsid w:val="008F6AEE"/>
    <w:rsid w:val="008F6B89"/>
    <w:rsid w:val="008F72AB"/>
    <w:rsid w:val="008F7F9D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6DE8"/>
    <w:rsid w:val="00986ECD"/>
    <w:rsid w:val="009870C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F59"/>
    <w:rsid w:val="009A5916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30B1"/>
    <w:rsid w:val="009E5A2C"/>
    <w:rsid w:val="009E5AEB"/>
    <w:rsid w:val="009E60F0"/>
    <w:rsid w:val="009E66D6"/>
    <w:rsid w:val="009E77D1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590"/>
    <w:rsid w:val="00A01CD4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BA3"/>
    <w:rsid w:val="00A06338"/>
    <w:rsid w:val="00A071B9"/>
    <w:rsid w:val="00A07208"/>
    <w:rsid w:val="00A07694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6E15"/>
    <w:rsid w:val="00A36F30"/>
    <w:rsid w:val="00A4018D"/>
    <w:rsid w:val="00A40519"/>
    <w:rsid w:val="00A40D55"/>
    <w:rsid w:val="00A41012"/>
    <w:rsid w:val="00A41067"/>
    <w:rsid w:val="00A41C95"/>
    <w:rsid w:val="00A41D00"/>
    <w:rsid w:val="00A4256A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4DC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D4"/>
    <w:rsid w:val="00A51A74"/>
    <w:rsid w:val="00A51DDA"/>
    <w:rsid w:val="00A52025"/>
    <w:rsid w:val="00A527CC"/>
    <w:rsid w:val="00A528EB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478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7580"/>
    <w:rsid w:val="00A775BB"/>
    <w:rsid w:val="00A77790"/>
    <w:rsid w:val="00A814C3"/>
    <w:rsid w:val="00A81556"/>
    <w:rsid w:val="00A817FE"/>
    <w:rsid w:val="00A822A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A0F9B"/>
    <w:rsid w:val="00AA1071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3F0"/>
    <w:rsid w:val="00AC705C"/>
    <w:rsid w:val="00AC71EB"/>
    <w:rsid w:val="00AC7910"/>
    <w:rsid w:val="00AC79D6"/>
    <w:rsid w:val="00AD0C7E"/>
    <w:rsid w:val="00AD0D24"/>
    <w:rsid w:val="00AD0E98"/>
    <w:rsid w:val="00AD180E"/>
    <w:rsid w:val="00AD1D47"/>
    <w:rsid w:val="00AD2176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8C1"/>
    <w:rsid w:val="00AE6E4F"/>
    <w:rsid w:val="00AE7439"/>
    <w:rsid w:val="00AE7F61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816"/>
    <w:rsid w:val="00B00BD2"/>
    <w:rsid w:val="00B00EBE"/>
    <w:rsid w:val="00B01B13"/>
    <w:rsid w:val="00B02137"/>
    <w:rsid w:val="00B0236A"/>
    <w:rsid w:val="00B0370B"/>
    <w:rsid w:val="00B037BD"/>
    <w:rsid w:val="00B03EC9"/>
    <w:rsid w:val="00B0463E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242E"/>
    <w:rsid w:val="00B23218"/>
    <w:rsid w:val="00B2394E"/>
    <w:rsid w:val="00B23DB5"/>
    <w:rsid w:val="00B23ED4"/>
    <w:rsid w:val="00B25001"/>
    <w:rsid w:val="00B2547A"/>
    <w:rsid w:val="00B254F8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C84"/>
    <w:rsid w:val="00B7516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09"/>
    <w:rsid w:val="00BE1549"/>
    <w:rsid w:val="00BE1EE9"/>
    <w:rsid w:val="00BE27AD"/>
    <w:rsid w:val="00BE2F3F"/>
    <w:rsid w:val="00BE2FD4"/>
    <w:rsid w:val="00BE3C8F"/>
    <w:rsid w:val="00BE3C94"/>
    <w:rsid w:val="00BE4291"/>
    <w:rsid w:val="00BE463A"/>
    <w:rsid w:val="00BE4AAB"/>
    <w:rsid w:val="00BE4B62"/>
    <w:rsid w:val="00BE5EE7"/>
    <w:rsid w:val="00BE650E"/>
    <w:rsid w:val="00BE6920"/>
    <w:rsid w:val="00BE76E7"/>
    <w:rsid w:val="00BF0B94"/>
    <w:rsid w:val="00BF0D31"/>
    <w:rsid w:val="00BF0D48"/>
    <w:rsid w:val="00BF0E57"/>
    <w:rsid w:val="00BF1455"/>
    <w:rsid w:val="00BF2A63"/>
    <w:rsid w:val="00BF3475"/>
    <w:rsid w:val="00BF34DD"/>
    <w:rsid w:val="00BF395A"/>
    <w:rsid w:val="00BF3A93"/>
    <w:rsid w:val="00BF3B78"/>
    <w:rsid w:val="00BF3FB3"/>
    <w:rsid w:val="00BF4308"/>
    <w:rsid w:val="00BF4E24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537D"/>
    <w:rsid w:val="00C156DE"/>
    <w:rsid w:val="00C15BEA"/>
    <w:rsid w:val="00C15E7C"/>
    <w:rsid w:val="00C1701C"/>
    <w:rsid w:val="00C177DF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E14"/>
    <w:rsid w:val="00C2520D"/>
    <w:rsid w:val="00C25924"/>
    <w:rsid w:val="00C25E6D"/>
    <w:rsid w:val="00C25EC6"/>
    <w:rsid w:val="00C262D7"/>
    <w:rsid w:val="00C2683C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4304"/>
    <w:rsid w:val="00C84A6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5E1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539A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7072"/>
    <w:rsid w:val="00CC70AB"/>
    <w:rsid w:val="00CD0874"/>
    <w:rsid w:val="00CD0C30"/>
    <w:rsid w:val="00CD16C4"/>
    <w:rsid w:val="00CD1FEE"/>
    <w:rsid w:val="00CD25E3"/>
    <w:rsid w:val="00CD27FF"/>
    <w:rsid w:val="00CD356F"/>
    <w:rsid w:val="00CD370D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7D7"/>
    <w:rsid w:val="00CE07E0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F0F"/>
    <w:rsid w:val="00D011CB"/>
    <w:rsid w:val="00D01441"/>
    <w:rsid w:val="00D01713"/>
    <w:rsid w:val="00D01A8D"/>
    <w:rsid w:val="00D01CC2"/>
    <w:rsid w:val="00D029D4"/>
    <w:rsid w:val="00D02E43"/>
    <w:rsid w:val="00D0325E"/>
    <w:rsid w:val="00D03612"/>
    <w:rsid w:val="00D037F5"/>
    <w:rsid w:val="00D0392C"/>
    <w:rsid w:val="00D03C7F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495F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39"/>
    <w:rsid w:val="00D21BFE"/>
    <w:rsid w:val="00D2209B"/>
    <w:rsid w:val="00D220C1"/>
    <w:rsid w:val="00D223CE"/>
    <w:rsid w:val="00D22DDE"/>
    <w:rsid w:val="00D22EBC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7C0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CBB"/>
    <w:rsid w:val="00D65D02"/>
    <w:rsid w:val="00D6628B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CCE"/>
    <w:rsid w:val="00D74F17"/>
    <w:rsid w:val="00D7517E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808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BFE"/>
    <w:rsid w:val="00DD2F60"/>
    <w:rsid w:val="00DD32E6"/>
    <w:rsid w:val="00DD352D"/>
    <w:rsid w:val="00DD35FC"/>
    <w:rsid w:val="00DD363F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377"/>
    <w:rsid w:val="00E24389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360"/>
    <w:rsid w:val="00E7768C"/>
    <w:rsid w:val="00E77C3C"/>
    <w:rsid w:val="00E77F8D"/>
    <w:rsid w:val="00E80023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978"/>
    <w:rsid w:val="00EA69A0"/>
    <w:rsid w:val="00EA6AB9"/>
    <w:rsid w:val="00EA6F7A"/>
    <w:rsid w:val="00EA7210"/>
    <w:rsid w:val="00EA7813"/>
    <w:rsid w:val="00EA7B4D"/>
    <w:rsid w:val="00EA7D6C"/>
    <w:rsid w:val="00EB0539"/>
    <w:rsid w:val="00EB1191"/>
    <w:rsid w:val="00EB1278"/>
    <w:rsid w:val="00EB1361"/>
    <w:rsid w:val="00EB2579"/>
    <w:rsid w:val="00EB2973"/>
    <w:rsid w:val="00EB2ADD"/>
    <w:rsid w:val="00EB2CD0"/>
    <w:rsid w:val="00EB32F0"/>
    <w:rsid w:val="00EB3359"/>
    <w:rsid w:val="00EB335D"/>
    <w:rsid w:val="00EB46DE"/>
    <w:rsid w:val="00EB4763"/>
    <w:rsid w:val="00EB4821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BC"/>
    <w:rsid w:val="00ED0F4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5F5"/>
    <w:rsid w:val="00F45982"/>
    <w:rsid w:val="00F46529"/>
    <w:rsid w:val="00F47817"/>
    <w:rsid w:val="00F47FC3"/>
    <w:rsid w:val="00F50885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F9"/>
    <w:rsid w:val="00F96586"/>
    <w:rsid w:val="00F96812"/>
    <w:rsid w:val="00F96D6B"/>
    <w:rsid w:val="00F96E9E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7FB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E05"/>
    <w:rsid w:val="00FB702E"/>
    <w:rsid w:val="00FB76AE"/>
    <w:rsid w:val="00FC01E6"/>
    <w:rsid w:val="00FC05B3"/>
    <w:rsid w:val="00FC0753"/>
    <w:rsid w:val="00FC08A1"/>
    <w:rsid w:val="00FC0C7B"/>
    <w:rsid w:val="00FC1149"/>
    <w:rsid w:val="00FC13CD"/>
    <w:rsid w:val="00FC1919"/>
    <w:rsid w:val="00FC1A46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989"/>
    <w:rsid w:val="00FF2E8F"/>
    <w:rsid w:val="00FF32CD"/>
    <w:rsid w:val="00FF3802"/>
    <w:rsid w:val="00FF3B1E"/>
    <w:rsid w:val="00FF428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0A5888"/>
  <w15:docId w15:val="{ACB54DE1-AFDB-43EF-B33C-66782269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782E0-9E5C-44E1-84E4-468BFC527E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E82A25-E914-4006-9995-D06EDFE2B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72</Pages>
  <Words>18874</Words>
  <Characters>77403</Characters>
  <Application>Microsoft Office Word</Application>
  <DocSecurity>0</DocSecurity>
  <Lines>645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Nutchana Saisod</cp:lastModifiedBy>
  <cp:revision>3</cp:revision>
  <cp:lastPrinted>2021-02-19T15:46:00Z</cp:lastPrinted>
  <dcterms:created xsi:type="dcterms:W3CDTF">2021-02-19T16:11:00Z</dcterms:created>
  <dcterms:modified xsi:type="dcterms:W3CDTF">2021-02-20T05:57:00Z</dcterms:modified>
</cp:coreProperties>
</file>