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594C6" w14:textId="77777777" w:rsidR="00413082" w:rsidRPr="00D51551" w:rsidRDefault="00413082" w:rsidP="00A365CC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D51551" w14:paraId="358BD55E" w14:textId="7777777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7052DA41" w14:textId="196F3D0C" w:rsidR="00767150" w:rsidRPr="00D51551" w:rsidRDefault="0049080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7401964"/>
            <w:bookmarkStart w:id="1" w:name="OLE_LINK1"/>
            <w:bookmarkStart w:id="2" w:name="OLE_LINK2"/>
            <w:r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767150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7150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50854466" w14:textId="77777777" w:rsidR="0011074F" w:rsidRPr="00D51551" w:rsidRDefault="0011074F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39DE150" w14:textId="52C9EC5F" w:rsidR="0011074F" w:rsidRPr="00D51551" w:rsidRDefault="0011074F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บริษัท ซันสวีท จำกัด (มหาชน)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(บริษัท</w:t>
      </w:r>
      <w:r w:rsidR="00C2726A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="00783C73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เป็นบริษัทมหาชนจำกัด </w:t>
      </w:r>
      <w:r w:rsidR="00CB3A7B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</w:t>
      </w:r>
      <w:r w:rsidR="00783C73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จดทะเบียนในตลาดหลักทรัพย์แห่งประเทศไทย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ประกอบกิจการและจัดตั้งขึ้นในประเทศไทย เมื่อวันที่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ธันวาคม 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2540</w:t>
      </w:r>
      <w:r w:rsidR="00C2726A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="00783C73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โดย</w:t>
      </w:r>
      <w:r w:rsidR="0022621C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มีที่อยู่ตามที่ได้จดทะเบียนดังนี้</w:t>
      </w:r>
      <w:r w:rsidR="00376A37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</w:t>
      </w:r>
    </w:p>
    <w:p w14:paraId="7AD96EE2" w14:textId="77777777" w:rsidR="00824D8B" w:rsidRPr="00D51551" w:rsidRDefault="00824D8B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bookmarkStart w:id="3" w:name="_GoBack"/>
      <w:bookmarkEnd w:id="3"/>
    </w:p>
    <w:p w14:paraId="027FD67B" w14:textId="6C58FF65" w:rsidR="00E10896" w:rsidRPr="00D51551" w:rsidRDefault="00E51B84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เลขที่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="00EB2656" w:rsidRPr="00D515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4603D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หมู่ที่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1B5E49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4603D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ตำบลทุ่งสะโตก อำเภอสันป่าตอง จังหวัดเชียงใหม่</w:t>
      </w:r>
      <w:r w:rsidR="001B5E49" w:rsidRPr="00D515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50120</w:t>
      </w:r>
      <w:r w:rsidR="001B5E49" w:rsidRPr="00D515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7D53E241" w14:textId="77777777" w:rsidR="001B5E49" w:rsidRPr="00D51551" w:rsidRDefault="001B5E49" w:rsidP="00A365CC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61BD2F3" w14:textId="77777777" w:rsidR="00DE3DDF" w:rsidRPr="00D51551" w:rsidRDefault="001B5E49" w:rsidP="00A365CC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</w:t>
      </w:r>
      <w:r w:rsidR="00980257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ริษัทและบริษัทย่อย</w:t>
      </w:r>
      <w:r w:rsidR="00330A5F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30A5F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="00330A5F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รวมเรียกว่า</w:t>
      </w:r>
      <w:r w:rsidR="0011074F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30A5F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“</w:t>
      </w:r>
      <w:r w:rsidR="00980257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330A5F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”) </w:t>
      </w:r>
      <w:r w:rsidR="000C6C1E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ประกอบธุรกิจหลักใน</w:t>
      </w:r>
      <w:r w:rsidR="00941859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</w:t>
      </w:r>
      <w:r w:rsidR="00C313AA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ผลิตและจำหน่าย</w:t>
      </w:r>
      <w:r w:rsidR="00EE3B16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พืชและ</w:t>
      </w:r>
      <w:r w:rsidR="009A1382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ผลไม้ทางการเกษตรทั้งสด</w:t>
      </w:r>
      <w:r w:rsidR="009A1382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และแปรรูปทุกชนิด</w:t>
      </w:r>
    </w:p>
    <w:p w14:paraId="44787E15" w14:textId="77777777" w:rsidR="00DE3DDF" w:rsidRPr="00626F8A" w:rsidRDefault="00DE3DDF" w:rsidP="00A365CC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89C23F" w14:textId="29569A14" w:rsidR="004F06BD" w:rsidRPr="00D51551" w:rsidRDefault="004F06BD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งบการเงินรวมและงบการเงิน</w:t>
      </w:r>
      <w:r w:rsidR="008239E1"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เฉพาะกิจการ</w:t>
      </w:r>
      <w:r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ได้รับอนุมัติจากคณะกรรมการบริษัทเมื่อ</w:t>
      </w:r>
      <w:r w:rsidR="00824D8B"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วันที่</w:t>
      </w:r>
      <w:r w:rsidR="008F485C"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="0047224E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7224E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กุมภาพันธ์</w:t>
      </w:r>
      <w:r w:rsidR="00F320F4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14:paraId="08EDC3D5" w14:textId="22EC17C6" w:rsidR="00734AD6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A28BB" w:rsidRPr="002A28BB" w14:paraId="17C8C3F6" w14:textId="77777777" w:rsidTr="00FD3A09">
        <w:tc>
          <w:tcPr>
            <w:tcW w:w="9450" w:type="dxa"/>
            <w:shd w:val="clear" w:color="auto" w:fill="FFA543"/>
          </w:tcPr>
          <w:p w14:paraId="37677A3A" w14:textId="452FB5F5" w:rsidR="002A28BB" w:rsidRPr="002A28BB" w:rsidRDefault="00490805" w:rsidP="002A28BB">
            <w:pPr>
              <w:keepNext/>
              <w:ind w:left="521" w:hanging="521"/>
              <w:jc w:val="left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</w:pPr>
            <w:bookmarkStart w:id="4" w:name="_Toc48681776"/>
            <w:r w:rsidRPr="00490805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>2</w:t>
            </w:r>
            <w:r w:rsidR="002A28BB" w:rsidRPr="002A28BB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ab/>
            </w:r>
            <w:r w:rsidR="002A28BB" w:rsidRPr="002A28BB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เหตุการณ์สำคัญ</w:t>
            </w:r>
            <w:r w:rsidR="002A28BB" w:rsidRPr="002A28BB">
              <w:rPr>
                <w:rFonts w:ascii="Browallia New" w:eastAsia="BrowalliaUPC" w:hAnsi="Browallia New" w:cs="Browallia New" w:hint="cs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ใน</w:t>
            </w:r>
            <w:r w:rsidR="002A28BB" w:rsidRPr="002A28BB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ระหว่างปีที่รายงาน</w:t>
            </w:r>
            <w:bookmarkEnd w:id="4"/>
            <w:r w:rsidR="002A28BB" w:rsidRPr="002A28BB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C127363" w14:textId="77777777" w:rsidR="002A28BB" w:rsidRPr="002A28BB" w:rsidRDefault="002A28BB" w:rsidP="002A28BB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3AE1473A" w14:textId="2793FF94" w:rsidR="002A28BB" w:rsidRPr="002A28BB" w:rsidRDefault="002A28BB" w:rsidP="002A28BB">
      <w:pPr>
        <w:ind w:left="630" w:hanging="630"/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</w:pPr>
      <w:r w:rsidRPr="002A28BB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>การแพร่ระบาดของโรคติดเชื้อไวรัสโคโรน่า</w:t>
      </w:r>
      <w:r w:rsidRPr="006669F0">
        <w:rPr>
          <w:rFonts w:ascii="Browallia New" w:eastAsia="Browallia New" w:hAnsi="Browallia New" w:cs="Browallia New"/>
          <w:iCs/>
          <w:color w:val="CF4A02"/>
          <w:sz w:val="26"/>
          <w:szCs w:val="26"/>
          <w:cs/>
        </w:rPr>
        <w:t xml:space="preserve"> </w:t>
      </w:r>
      <w:r w:rsidR="00490805" w:rsidRPr="00490805">
        <w:rPr>
          <w:rFonts w:ascii="Browallia New" w:eastAsia="Browallia New" w:hAnsi="Browallia New" w:cs="Browallia New"/>
          <w:iCs/>
          <w:color w:val="CF4A02"/>
          <w:sz w:val="26"/>
          <w:szCs w:val="26"/>
          <w:lang w:val="en-GB"/>
        </w:rPr>
        <w:t>2019</w:t>
      </w:r>
    </w:p>
    <w:p w14:paraId="6F7640A1" w14:textId="77777777" w:rsidR="002A28BB" w:rsidRPr="002A28BB" w:rsidRDefault="002A28BB" w:rsidP="002A7F14">
      <w:pPr>
        <w:jc w:val="thaiDistribute"/>
        <w:rPr>
          <w:rFonts w:ascii="Browallia New" w:eastAsia="Browallia New" w:hAnsi="Browallia New" w:cs="Browallia New"/>
          <w:color w:val="DC6900"/>
          <w:sz w:val="26"/>
          <w:szCs w:val="26"/>
        </w:rPr>
      </w:pPr>
    </w:p>
    <w:p w14:paraId="38471A60" w14:textId="6E3F87AB" w:rsidR="002A28BB" w:rsidRPr="00FD534E" w:rsidRDefault="002A28BB" w:rsidP="002A28BB">
      <w:pPr>
        <w:jc w:val="thaiDistribute"/>
        <w:rPr>
          <w:rFonts w:ascii="Browallia New" w:eastAsia="Arial" w:hAnsi="Browallia New" w:cs="Browallia New"/>
          <w:sz w:val="26"/>
          <w:szCs w:val="26"/>
          <w:cs/>
          <w:lang w:val="en-GB"/>
        </w:rPr>
      </w:pPr>
      <w:r w:rsidRPr="002A28BB">
        <w:rPr>
          <w:rFonts w:ascii="Browallia New" w:eastAsia="Arial" w:hAnsi="Browallia New" w:cs="Browallia New"/>
          <w:sz w:val="26"/>
          <w:szCs w:val="26"/>
          <w:cs/>
        </w:rPr>
        <w:t xml:space="preserve">เมื่อต้นปี พ.ศ. </w:t>
      </w:r>
      <w:r w:rsidR="00490805" w:rsidRPr="00490805">
        <w:rPr>
          <w:rFonts w:ascii="Browallia New" w:eastAsia="Arial" w:hAnsi="Browallia New" w:cs="Browallia New"/>
          <w:sz w:val="26"/>
          <w:szCs w:val="26"/>
          <w:lang w:val="en-GB"/>
        </w:rPr>
        <w:t>2563</w:t>
      </w:r>
      <w:r w:rsidRPr="002A28BB">
        <w:rPr>
          <w:rFonts w:ascii="Browallia New" w:eastAsia="Arial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490805" w:rsidRPr="00490805">
        <w:rPr>
          <w:rFonts w:ascii="Browallia New" w:eastAsia="Arial" w:hAnsi="Browallia New" w:cs="Browallia New"/>
          <w:sz w:val="26"/>
          <w:szCs w:val="26"/>
          <w:lang w:val="en-GB"/>
        </w:rPr>
        <w:t>2019</w:t>
      </w:r>
      <w:r w:rsidRPr="002A28BB">
        <w:rPr>
          <w:rFonts w:ascii="Browallia New" w:eastAsia="Arial" w:hAnsi="Browallia New" w:cs="Browallia New"/>
          <w:sz w:val="26"/>
          <w:szCs w:val="26"/>
          <w:cs/>
        </w:rPr>
        <w:t xml:space="preserve"> ซึ่งเหตุการณ์ดังกล่าวส่งผล</w:t>
      </w:r>
      <w:r w:rsidR="00FD534E" w:rsidRPr="00CB4875">
        <w:rPr>
          <w:rFonts w:ascii="Browallia New" w:eastAsia="Arial" w:hAnsi="Browallia New" w:cs="Browallia New" w:hint="cs"/>
          <w:sz w:val="26"/>
          <w:szCs w:val="26"/>
          <w:cs/>
        </w:rPr>
        <w:t>กระทบ</w:t>
      </w:r>
      <w:r w:rsidRPr="00CB4875">
        <w:rPr>
          <w:rFonts w:ascii="Browallia New" w:eastAsia="Arial" w:hAnsi="Browallia New" w:cs="Browallia New" w:hint="cs"/>
          <w:sz w:val="26"/>
          <w:szCs w:val="26"/>
          <w:cs/>
          <w:lang w:bidi="ar-SA"/>
        </w:rPr>
        <w:t>ในหลายพื้นที่ทั่ว</w:t>
      </w:r>
      <w:r w:rsidR="00FD534E" w:rsidRPr="00CB4875">
        <w:rPr>
          <w:rFonts w:ascii="Browallia New" w:eastAsia="Arial" w:hAnsi="Browallia New" w:cs="Browallia New" w:hint="cs"/>
          <w:sz w:val="26"/>
          <w:szCs w:val="26"/>
          <w:cs/>
        </w:rPr>
        <w:t>โลกรวมถึงประเทศ</w:t>
      </w:r>
      <w:r w:rsidRPr="00CB4875">
        <w:rPr>
          <w:rFonts w:ascii="Browallia New" w:eastAsia="Arial" w:hAnsi="Browallia New" w:cs="Browallia New" w:hint="cs"/>
          <w:sz w:val="26"/>
          <w:szCs w:val="26"/>
          <w:cs/>
          <w:lang w:bidi="ar-SA"/>
        </w:rPr>
        <w:t>ไทย</w:t>
      </w:r>
      <w:r w:rsidR="006669F0">
        <w:rPr>
          <w:rFonts w:ascii="Browallia New" w:eastAsia="Arial" w:hAnsi="Browallia New" w:cs="Browallia New" w:hint="cs"/>
          <w:sz w:val="26"/>
          <w:szCs w:val="26"/>
          <w:cs/>
        </w:rPr>
        <w:t xml:space="preserve"> ทำให้เกิดการ</w:t>
      </w:r>
      <w:r w:rsidRPr="00CB4875">
        <w:rPr>
          <w:rFonts w:ascii="Browallia New" w:eastAsia="Arial" w:hAnsi="Browallia New" w:cs="Browallia New" w:hint="cs"/>
          <w:sz w:val="26"/>
          <w:szCs w:val="26"/>
          <w:cs/>
          <w:lang w:bidi="ar-SA"/>
        </w:rPr>
        <w:t>ชะลอตัว</w:t>
      </w:r>
      <w:r w:rsidR="006669F0">
        <w:rPr>
          <w:rFonts w:ascii="Browallia New" w:eastAsia="Arial" w:hAnsi="Browallia New" w:cs="Browallia New" w:hint="cs"/>
          <w:sz w:val="26"/>
          <w:szCs w:val="26"/>
          <w:cs/>
        </w:rPr>
        <w:t>ทางด้าน</w:t>
      </w:r>
      <w:r w:rsidRPr="00CB4875">
        <w:rPr>
          <w:rFonts w:ascii="Browallia New" w:eastAsia="Arial" w:hAnsi="Browallia New" w:cs="Browallia New" w:hint="cs"/>
          <w:sz w:val="26"/>
          <w:szCs w:val="26"/>
          <w:cs/>
          <w:lang w:bidi="ar-SA"/>
        </w:rPr>
        <w:t xml:space="preserve">เศรษฐกิจ </w:t>
      </w:r>
      <w:r w:rsidR="00FD534E" w:rsidRPr="00CB4875">
        <w:rPr>
          <w:rFonts w:ascii="Browallia New" w:eastAsia="Arial" w:hAnsi="Browallia New" w:cs="Browallia New" w:hint="cs"/>
          <w:sz w:val="26"/>
          <w:szCs w:val="26"/>
          <w:cs/>
        </w:rPr>
        <w:t>อย่างไรก็ตามสถานการณ์ดังกล่าวไม่ส่งผลกระทบต่อกลุ่ม</w:t>
      </w:r>
      <w:r w:rsidR="006669F0">
        <w:rPr>
          <w:rFonts w:ascii="Browallia New" w:eastAsia="Arial" w:hAnsi="Browallia New" w:cs="Browallia New" w:hint="cs"/>
          <w:sz w:val="26"/>
          <w:szCs w:val="26"/>
          <w:cs/>
        </w:rPr>
        <w:t>กิจการ</w:t>
      </w:r>
      <w:r w:rsidR="00FD534E" w:rsidRPr="00CB4875">
        <w:rPr>
          <w:rFonts w:ascii="Browallia New" w:eastAsia="Arial" w:hAnsi="Browallia New" w:cs="Browallia New" w:hint="cs"/>
          <w:sz w:val="26"/>
          <w:szCs w:val="26"/>
          <w:cs/>
        </w:rPr>
        <w:t>อย่างเป็นสาระสำคัญ ทั้งนี้ผู้บริหารของกลุ่มกิจการยังคงให้ความใส่ใจกับเหตุการณ์การระบาด</w:t>
      </w:r>
      <w:r w:rsidR="00944AB2" w:rsidRPr="00CB4875">
        <w:rPr>
          <w:rFonts w:ascii="Browallia New" w:eastAsia="Arial" w:hAnsi="Browallia New" w:cs="Browallia New" w:hint="cs"/>
          <w:sz w:val="26"/>
          <w:szCs w:val="26"/>
          <w:cs/>
        </w:rPr>
        <w:t xml:space="preserve">ของ </w:t>
      </w:r>
      <w:r w:rsidR="00944AB2" w:rsidRPr="00CB4875">
        <w:rPr>
          <w:rFonts w:ascii="Browallia New" w:eastAsia="Arial" w:hAnsi="Browallia New" w:cs="Browallia New"/>
          <w:sz w:val="26"/>
          <w:szCs w:val="26"/>
          <w:lang w:val="en-GB"/>
        </w:rPr>
        <w:t>CO</w:t>
      </w:r>
      <w:r w:rsidR="00C55B3A">
        <w:rPr>
          <w:rFonts w:ascii="Browallia New" w:eastAsia="Arial" w:hAnsi="Browallia New" w:cs="Browallia New"/>
          <w:sz w:val="26"/>
          <w:szCs w:val="26"/>
          <w:lang w:val="en-GB"/>
        </w:rPr>
        <w:t>VI</w:t>
      </w:r>
      <w:r w:rsidR="00944AB2" w:rsidRPr="00CB4875">
        <w:rPr>
          <w:rFonts w:ascii="Browallia New" w:eastAsia="Arial" w:hAnsi="Browallia New" w:cs="Browallia New"/>
          <w:sz w:val="26"/>
          <w:szCs w:val="26"/>
          <w:lang w:val="en-GB"/>
        </w:rPr>
        <w:t>D-</w:t>
      </w:r>
      <w:r w:rsidR="00490805" w:rsidRPr="00490805">
        <w:rPr>
          <w:rFonts w:ascii="Browallia New" w:eastAsia="Arial" w:hAnsi="Browallia New" w:cs="Browallia New"/>
          <w:sz w:val="26"/>
          <w:szCs w:val="26"/>
          <w:lang w:val="en-GB"/>
        </w:rPr>
        <w:t>19</w:t>
      </w:r>
      <w:r w:rsidR="00944AB2" w:rsidRPr="00CB4875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="00FD534E" w:rsidRPr="00CB4875">
        <w:rPr>
          <w:rFonts w:ascii="Browallia New" w:eastAsia="Arial" w:hAnsi="Browallia New" w:cs="Browallia New" w:hint="cs"/>
          <w:sz w:val="26"/>
          <w:szCs w:val="26"/>
          <w:cs/>
          <w:lang w:val="en-GB"/>
        </w:rPr>
        <w:t>อย่างใกล้ชิด และได้วางแผน</w:t>
      </w:r>
      <w:r w:rsidR="00944AB2" w:rsidRPr="00CB4875">
        <w:rPr>
          <w:rFonts w:ascii="Browallia New" w:eastAsia="Arial" w:hAnsi="Browallia New" w:cs="Browallia New"/>
          <w:sz w:val="26"/>
          <w:szCs w:val="26"/>
          <w:lang w:val="en-GB"/>
        </w:rPr>
        <w:br/>
      </w:r>
      <w:r w:rsidR="00FD534E" w:rsidRPr="00CB4875">
        <w:rPr>
          <w:rFonts w:ascii="Browallia New" w:eastAsia="Arial" w:hAnsi="Browallia New" w:cs="Browallia New" w:hint="cs"/>
          <w:sz w:val="26"/>
          <w:szCs w:val="26"/>
          <w:cs/>
          <w:lang w:val="en-GB"/>
        </w:rPr>
        <w:t>เพื่อรับมือกับเหตุการณ์ดังกล่าวอย่างต่อเนื่อง</w:t>
      </w:r>
    </w:p>
    <w:p w14:paraId="5658DD3F" w14:textId="1ACB9DA2" w:rsidR="002A28BB" w:rsidRPr="002A28BB" w:rsidRDefault="002A28BB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34AD6" w:rsidRPr="00D51551" w14:paraId="203A5E3A" w14:textId="77777777" w:rsidTr="00734AD6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247E66CC" w14:textId="3D5E1B6F" w:rsidR="00734AD6" w:rsidRPr="00D51551" w:rsidRDefault="0049080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5" w:name="_Hlk64569656"/>
            <w:r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734AD6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34AD6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  <w:bookmarkEnd w:id="5"/>
    </w:tbl>
    <w:p w14:paraId="7A3DA0CC" w14:textId="77777777" w:rsidR="00734AD6" w:rsidRPr="00D51551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94EA820" w14:textId="77777777" w:rsidR="00734AD6" w:rsidRPr="00D51551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หลักทรัพย์และตลาดหลักทรัพย์</w:t>
      </w:r>
    </w:p>
    <w:p w14:paraId="49948A66" w14:textId="77777777" w:rsidR="00734AD6" w:rsidRPr="00D51551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28E3C6D" w14:textId="14FACC10" w:rsidR="00734AD6" w:rsidRPr="00D51551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02163A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A7D96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CA7D96" w:rsidRPr="00CB487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ยกเว้นสินทรัพย์และหนี้สินทางการเงินบางรายการ (รวมถึงตราสารอนุพันธ์)</w:t>
      </w:r>
      <w:r w:rsidR="00431834" w:rsidRPr="00CB487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31834" w:rsidRPr="00CB487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และภาระผูกพันผลประโยชน์พนักงาน</w:t>
      </w:r>
    </w:p>
    <w:p w14:paraId="05B1057B" w14:textId="77777777" w:rsidR="00734AD6" w:rsidRPr="00D51551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32BF807" w14:textId="5E82598B" w:rsidR="00734AD6" w:rsidRPr="00D51551" w:rsidRDefault="00734AD6" w:rsidP="00A365CC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D51551">
        <w:rPr>
          <w:rFonts w:ascii="Browallia New" w:eastAsia="Browallia New" w:hAnsi="Browallia New" w:cs="Browallia New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CA7D96" w:rsidRPr="00D51551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D51551">
        <w:rPr>
          <w:rFonts w:ascii="Browallia New" w:eastAsia="Browallia New" w:hAnsi="Browallia New" w:cs="Browallia New"/>
          <w:sz w:val="26"/>
          <w:szCs w:val="26"/>
          <w:cs/>
        </w:rPr>
        <w:t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</w:t>
      </w:r>
      <w:r w:rsidR="00DE5E19" w:rsidRPr="00D5155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90805" w:rsidRPr="00490805">
        <w:rPr>
          <w:rFonts w:ascii="Browallia New" w:eastAsia="Browallia New" w:hAnsi="Browallia New" w:cs="Browallia New"/>
          <w:sz w:val="26"/>
          <w:szCs w:val="26"/>
          <w:lang w:val="en-GB"/>
        </w:rPr>
        <w:t>9</w:t>
      </w:r>
    </w:p>
    <w:p w14:paraId="78D71528" w14:textId="77777777" w:rsidR="00734AD6" w:rsidRPr="00D51551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53A008" w14:textId="77777777" w:rsidR="00734AD6" w:rsidRPr="00D51551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92F4087" w14:textId="77777777" w:rsidR="00734AD6" w:rsidRPr="00D51551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44CB4AFE" w14:textId="77777777" w:rsidR="0002163A" w:rsidRPr="00D51551" w:rsidRDefault="0002163A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34AD6" w:rsidRPr="00D51551" w14:paraId="597472C0" w14:textId="77777777" w:rsidTr="00734AD6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4608C4D8" w14:textId="2D5F6BFB" w:rsidR="00734AD6" w:rsidRPr="00D51551" w:rsidRDefault="0049080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34AD6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34AD6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363193F" w14:textId="77777777" w:rsidR="0002163A" w:rsidRPr="00D51551" w:rsidRDefault="0002163A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BCC7C7F" w14:textId="773DAEF5" w:rsidR="0002163A" w:rsidRPr="00D51551" w:rsidRDefault="00490805" w:rsidP="00A365CC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6" w:name="_Toc48681779"/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2163A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2163A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02163A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2163A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52366B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ที่นำ</w:t>
      </w:r>
      <w:r w:rsidR="0002163A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2163A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02163A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02163A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02163A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6"/>
    </w:p>
    <w:p w14:paraId="1ED10295" w14:textId="77777777" w:rsidR="0002163A" w:rsidRPr="00D51551" w:rsidRDefault="0002163A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535CDE14" w14:textId="77777777" w:rsidR="0002163A" w:rsidRPr="00D51551" w:rsidRDefault="0002163A" w:rsidP="00A365CC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เครื่องมือทางการเงิน</w:t>
      </w:r>
    </w:p>
    <w:p w14:paraId="2CC077D7" w14:textId="77777777" w:rsidR="0002163A" w:rsidRPr="00D51551" w:rsidRDefault="0002163A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EC22D06" w14:textId="77777777" w:rsidR="0002163A" w:rsidRPr="00D51551" w:rsidRDefault="0002163A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2A4628AE" w14:textId="77777777" w:rsidR="0002163A" w:rsidRPr="00D51551" w:rsidRDefault="0002163A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8936" w:type="dxa"/>
        <w:tblInd w:w="993" w:type="dxa"/>
        <w:tblLook w:val="04A0" w:firstRow="1" w:lastRow="0" w:firstColumn="1" w:lastColumn="0" w:noHBand="0" w:noVBand="1"/>
      </w:tblPr>
      <w:tblGrid>
        <w:gridCol w:w="3975"/>
        <w:gridCol w:w="4961"/>
      </w:tblGrid>
      <w:tr w:rsidR="0002163A" w:rsidRPr="00D51551" w14:paraId="79841B13" w14:textId="77777777" w:rsidTr="00D15194">
        <w:tc>
          <w:tcPr>
            <w:tcW w:w="3975" w:type="dxa"/>
            <w:shd w:val="clear" w:color="auto" w:fill="auto"/>
          </w:tcPr>
          <w:p w14:paraId="60936B75" w14:textId="33BF681E" w:rsidR="0002163A" w:rsidRPr="00D51551" w:rsidRDefault="0002163A" w:rsidP="00A365CC">
            <w:pPr>
              <w:pStyle w:val="Style10"/>
              <w:ind w:left="353" w:hanging="270"/>
              <w:jc w:val="left"/>
              <w:rPr>
                <w:spacing w:val="-4"/>
              </w:rPr>
            </w:pPr>
            <w:r w:rsidRPr="00D51551">
              <w:rPr>
                <w:rFonts w:eastAsia="Arial Unicode MS"/>
                <w:spacing w:val="-4"/>
                <w:cs/>
              </w:rPr>
              <w:t xml:space="preserve">มาตรฐานการบัญชีฉบับที่ </w:t>
            </w:r>
            <w:r w:rsidR="00490805" w:rsidRPr="00490805">
              <w:rPr>
                <w:rFonts w:eastAsia="Arial Unicode MS"/>
                <w:spacing w:val="-4"/>
              </w:rPr>
              <w:t>32</w:t>
            </w:r>
          </w:p>
        </w:tc>
        <w:tc>
          <w:tcPr>
            <w:tcW w:w="4961" w:type="dxa"/>
            <w:shd w:val="clear" w:color="auto" w:fill="auto"/>
          </w:tcPr>
          <w:p w14:paraId="128E55F4" w14:textId="77777777" w:rsidR="0002163A" w:rsidRPr="00D51551" w:rsidRDefault="0002163A" w:rsidP="00A365CC">
            <w:pPr>
              <w:pStyle w:val="Style10"/>
              <w:jc w:val="left"/>
              <w:rPr>
                <w:spacing w:val="-4"/>
              </w:rPr>
            </w:pPr>
            <w:r w:rsidRPr="00D51551">
              <w:rPr>
                <w:rFonts w:eastAsia="Arial Unicode MS"/>
                <w:spacing w:val="-4"/>
                <w:cs/>
              </w:rPr>
              <w:t>การแสดงรายการเครื่องมือทางการเงิน</w:t>
            </w:r>
          </w:p>
        </w:tc>
      </w:tr>
      <w:tr w:rsidR="0002163A" w:rsidRPr="00D51551" w14:paraId="38896A04" w14:textId="77777777" w:rsidTr="00D15194">
        <w:tc>
          <w:tcPr>
            <w:tcW w:w="3975" w:type="dxa"/>
            <w:shd w:val="clear" w:color="auto" w:fill="auto"/>
          </w:tcPr>
          <w:p w14:paraId="5C0F92E6" w14:textId="2C839DA6" w:rsidR="0002163A" w:rsidRPr="00D51551" w:rsidRDefault="0002163A" w:rsidP="00A365CC">
            <w:pPr>
              <w:pStyle w:val="Style10"/>
              <w:ind w:left="353" w:hanging="270"/>
              <w:jc w:val="left"/>
              <w:rPr>
                <w:rFonts w:eastAsia="Arial Unicode MS"/>
                <w:spacing w:val="-4"/>
              </w:rPr>
            </w:pPr>
            <w:r w:rsidRPr="00D51551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D51551">
              <w:rPr>
                <w:rFonts w:eastAsia="Arial Unicode MS"/>
                <w:spacing w:val="-4"/>
              </w:rPr>
              <w:t xml:space="preserve"> </w:t>
            </w:r>
            <w:r w:rsidR="00490805" w:rsidRPr="00490805">
              <w:rPr>
                <w:rFonts w:eastAsia="Arial Unicode MS"/>
                <w:spacing w:val="-4"/>
              </w:rPr>
              <w:t>7</w:t>
            </w:r>
          </w:p>
        </w:tc>
        <w:tc>
          <w:tcPr>
            <w:tcW w:w="4961" w:type="dxa"/>
            <w:shd w:val="clear" w:color="auto" w:fill="auto"/>
          </w:tcPr>
          <w:p w14:paraId="5C836A14" w14:textId="77777777" w:rsidR="0002163A" w:rsidRPr="00D51551" w:rsidRDefault="0002163A" w:rsidP="00A365CC">
            <w:pPr>
              <w:pStyle w:val="Style10"/>
              <w:jc w:val="left"/>
              <w:rPr>
                <w:rFonts w:eastAsia="Arial Unicode MS"/>
                <w:spacing w:val="-4"/>
              </w:rPr>
            </w:pPr>
            <w:r w:rsidRPr="00D51551">
              <w:rPr>
                <w:rFonts w:eastAsia="Arial Unicode MS"/>
                <w:spacing w:val="-4"/>
                <w:cs/>
              </w:rPr>
              <w:t>การเปิดเผยข้อมูลเครื่องมือทางการเงิน</w:t>
            </w:r>
          </w:p>
        </w:tc>
      </w:tr>
      <w:tr w:rsidR="0002163A" w:rsidRPr="00D51551" w14:paraId="2B9C737B" w14:textId="77777777" w:rsidTr="00D15194">
        <w:tc>
          <w:tcPr>
            <w:tcW w:w="3975" w:type="dxa"/>
            <w:shd w:val="clear" w:color="auto" w:fill="auto"/>
          </w:tcPr>
          <w:p w14:paraId="0AB4F2C0" w14:textId="4E7B9D4D" w:rsidR="0002163A" w:rsidRPr="00D51551" w:rsidRDefault="0002163A" w:rsidP="00A365CC">
            <w:pPr>
              <w:pStyle w:val="Style10"/>
              <w:ind w:left="353" w:hanging="270"/>
              <w:jc w:val="left"/>
              <w:rPr>
                <w:rFonts w:eastAsia="Arial Unicode MS"/>
                <w:spacing w:val="-4"/>
              </w:rPr>
            </w:pPr>
            <w:r w:rsidRPr="00D51551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D51551">
              <w:rPr>
                <w:rFonts w:eastAsia="Arial Unicode MS"/>
                <w:spacing w:val="-4"/>
              </w:rPr>
              <w:t xml:space="preserve"> </w:t>
            </w:r>
            <w:r w:rsidR="00490805" w:rsidRPr="00490805">
              <w:rPr>
                <w:rFonts w:eastAsia="Arial Unicode MS"/>
                <w:spacing w:val="-4"/>
              </w:rPr>
              <w:t>9</w:t>
            </w:r>
          </w:p>
        </w:tc>
        <w:tc>
          <w:tcPr>
            <w:tcW w:w="4961" w:type="dxa"/>
            <w:shd w:val="clear" w:color="auto" w:fill="auto"/>
          </w:tcPr>
          <w:p w14:paraId="5AD15450" w14:textId="77777777" w:rsidR="0002163A" w:rsidRPr="00D51551" w:rsidRDefault="0002163A" w:rsidP="00A365CC">
            <w:pPr>
              <w:pStyle w:val="Style10"/>
              <w:jc w:val="left"/>
              <w:rPr>
                <w:rFonts w:eastAsia="Arial Unicode MS"/>
                <w:spacing w:val="-4"/>
              </w:rPr>
            </w:pPr>
            <w:r w:rsidRPr="00D51551">
              <w:rPr>
                <w:rFonts w:eastAsia="Arial Unicode MS"/>
                <w:spacing w:val="-4"/>
                <w:cs/>
              </w:rPr>
              <w:t>เครื่องมือทางการเงิน</w:t>
            </w:r>
          </w:p>
        </w:tc>
      </w:tr>
      <w:tr w:rsidR="0002163A" w:rsidRPr="00D51551" w14:paraId="516B3C9E" w14:textId="77777777" w:rsidTr="00D15194">
        <w:tc>
          <w:tcPr>
            <w:tcW w:w="3975" w:type="dxa"/>
            <w:shd w:val="clear" w:color="auto" w:fill="auto"/>
          </w:tcPr>
          <w:p w14:paraId="2C06F72C" w14:textId="5C9786DF" w:rsidR="0002163A" w:rsidRPr="00D51551" w:rsidRDefault="0002163A" w:rsidP="00A365CC">
            <w:pPr>
              <w:pStyle w:val="Style10"/>
              <w:ind w:left="353" w:hanging="270"/>
              <w:jc w:val="left"/>
              <w:rPr>
                <w:rFonts w:eastAsia="Arial Unicode MS"/>
                <w:spacing w:val="-6"/>
              </w:rPr>
            </w:pPr>
            <w:r w:rsidRPr="00D51551">
              <w:rPr>
                <w:rFonts w:eastAsia="Arial Unicode MS"/>
                <w:spacing w:val="-6"/>
                <w:cs/>
              </w:rPr>
              <w:t>การตีความมาตรฐานการรายงานทางการเงินฉบับที่</w:t>
            </w:r>
            <w:r w:rsidRPr="00D51551">
              <w:rPr>
                <w:rFonts w:eastAsia="Arial Unicode MS"/>
                <w:spacing w:val="-6"/>
              </w:rPr>
              <w:t xml:space="preserve"> </w:t>
            </w:r>
            <w:r w:rsidR="00490805" w:rsidRPr="00490805">
              <w:rPr>
                <w:rFonts w:eastAsia="Arial Unicode MS"/>
                <w:spacing w:val="-6"/>
              </w:rPr>
              <w:t>16</w:t>
            </w:r>
          </w:p>
        </w:tc>
        <w:tc>
          <w:tcPr>
            <w:tcW w:w="4961" w:type="dxa"/>
            <w:shd w:val="clear" w:color="auto" w:fill="auto"/>
          </w:tcPr>
          <w:p w14:paraId="22452362" w14:textId="77777777" w:rsidR="0002163A" w:rsidRPr="00D51551" w:rsidRDefault="002A7F14" w:rsidP="00A365CC">
            <w:pPr>
              <w:pStyle w:val="Style10"/>
              <w:ind w:left="360" w:hanging="360"/>
              <w:jc w:val="left"/>
              <w:rPr>
                <w:rFonts w:eastAsia="Arial Unicode MS"/>
                <w:spacing w:val="-4"/>
              </w:rPr>
            </w:pPr>
            <w:hyperlink r:id="rId8" w:tgtFrame="_self" w:history="1">
              <w:r w:rsidR="0002163A" w:rsidRPr="00D51551">
                <w:rPr>
                  <w:rFonts w:eastAsia="Arial Unicode MS"/>
                  <w:spacing w:val="-4"/>
                  <w:cs/>
                </w:rPr>
                <w:t>การป้องกันความเสี่ยงของเงินลงทุนสุทธิในหน่วยงานต่างประเทศ</w:t>
              </w:r>
            </w:hyperlink>
          </w:p>
        </w:tc>
      </w:tr>
      <w:tr w:rsidR="0002163A" w:rsidRPr="00D51551" w14:paraId="788CCB77" w14:textId="77777777" w:rsidTr="00D15194">
        <w:tc>
          <w:tcPr>
            <w:tcW w:w="3975" w:type="dxa"/>
            <w:shd w:val="clear" w:color="auto" w:fill="auto"/>
          </w:tcPr>
          <w:p w14:paraId="1A016752" w14:textId="15D3E332" w:rsidR="0002163A" w:rsidRPr="00D51551" w:rsidRDefault="0002163A" w:rsidP="00A365CC">
            <w:pPr>
              <w:pStyle w:val="Style10"/>
              <w:ind w:left="353" w:hanging="270"/>
              <w:jc w:val="left"/>
              <w:rPr>
                <w:rFonts w:eastAsia="Arial Unicode MS"/>
                <w:spacing w:val="-6"/>
              </w:rPr>
            </w:pPr>
            <w:r w:rsidRPr="00D51551">
              <w:rPr>
                <w:rFonts w:eastAsia="Arial Unicode MS"/>
                <w:spacing w:val="-6"/>
                <w:cs/>
              </w:rPr>
              <w:t>การตีความมาตรฐานการรายงานทางการเงินฉบับที่</w:t>
            </w:r>
            <w:r w:rsidRPr="00D51551">
              <w:rPr>
                <w:rFonts w:eastAsia="Arial Unicode MS"/>
                <w:spacing w:val="-6"/>
              </w:rPr>
              <w:t xml:space="preserve"> </w:t>
            </w:r>
            <w:r w:rsidR="00490805" w:rsidRPr="00490805">
              <w:rPr>
                <w:rFonts w:eastAsia="Arial Unicode MS"/>
                <w:spacing w:val="-6"/>
              </w:rPr>
              <w:t>19</w:t>
            </w:r>
          </w:p>
        </w:tc>
        <w:tc>
          <w:tcPr>
            <w:tcW w:w="4961" w:type="dxa"/>
            <w:shd w:val="clear" w:color="auto" w:fill="auto"/>
          </w:tcPr>
          <w:p w14:paraId="42E57A2C" w14:textId="77777777" w:rsidR="0002163A" w:rsidRPr="00D51551" w:rsidRDefault="002A7F14" w:rsidP="00A365CC">
            <w:pPr>
              <w:pStyle w:val="Style10"/>
              <w:ind w:left="360" w:hanging="360"/>
              <w:jc w:val="left"/>
              <w:rPr>
                <w:rFonts w:eastAsia="Arial Unicode MS"/>
                <w:spacing w:val="-4"/>
              </w:rPr>
            </w:pPr>
            <w:hyperlink r:id="rId9" w:tgtFrame="_self" w:history="1">
              <w:r w:rsidR="0002163A" w:rsidRPr="00D51551">
                <w:rPr>
                  <w:rFonts w:eastAsia="Arial Unicode MS"/>
                  <w:spacing w:val="-4"/>
                  <w:cs/>
                </w:rPr>
                <w:t>การชำระหนี้สินทางการเงินด้วยตราสารทุน</w:t>
              </w:r>
            </w:hyperlink>
          </w:p>
        </w:tc>
      </w:tr>
    </w:tbl>
    <w:p w14:paraId="4C667A22" w14:textId="77777777" w:rsidR="00FE401D" w:rsidRPr="00D51551" w:rsidRDefault="00FE401D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2684564" w14:textId="77777777" w:rsidR="00FE401D" w:rsidRPr="00D51551" w:rsidRDefault="00FE401D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Accoun</w:t>
      </w:r>
      <w:r w:rsidR="00DE5E19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t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ing mismatch)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453ADB67" w14:textId="77777777" w:rsidR="00FE401D" w:rsidRPr="00D51551" w:rsidRDefault="00FE401D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DFFE298" w14:textId="77777777" w:rsidR="00FE401D" w:rsidRPr="00D51551" w:rsidRDefault="00FE401D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(SPPI)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5CA4DBCD" w14:textId="77777777" w:rsidR="00FE401D" w:rsidRPr="00D51551" w:rsidRDefault="00FE401D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B91279B" w14:textId="66252DE8" w:rsidR="001C0461" w:rsidRPr="00D51551" w:rsidRDefault="001C0461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มกราคม พ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กลุ่มกิจการนำมาตรฐานการรายงานทางการเงินที่เกี่ยวกับเครื่องมือทางการเงินมาถือปฏิบัติ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</w:t>
      </w:r>
      <w:r w:rsidR="0052366B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</w:p>
    <w:p w14:paraId="4AA940DF" w14:textId="77777777" w:rsidR="001C0461" w:rsidRPr="00D51551" w:rsidRDefault="001C0461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A2A8380" w14:textId="46B3C0FE" w:rsidR="001C0461" w:rsidRPr="00D51551" w:rsidRDefault="001C0461" w:rsidP="00A365CC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="00490805"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สัญญาเช่า</w:t>
      </w:r>
    </w:p>
    <w:p w14:paraId="2C03B332" w14:textId="77777777" w:rsidR="001C0461" w:rsidRPr="00D51551" w:rsidRDefault="001C0461" w:rsidP="00A365CC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4FE5C02" w14:textId="02B251C6" w:rsidR="001C0461" w:rsidRPr="00D51551" w:rsidRDefault="001C0461" w:rsidP="00A365CC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490805" w:rsidRPr="004908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D5155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สัญญาเช่า ส่งผลให้กลุ่มกิจการในฐานะผู้เช่ารับรู้สัญญาเช่า</w:t>
      </w:r>
      <w:r w:rsidRPr="00D5155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515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  <w:r w:rsidR="0052366B" w:rsidRPr="00D515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D515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</w:t>
      </w:r>
      <w:r w:rsidRPr="00D5155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515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ซึ่งสินทรัพย์อ้างอิงมีมูลค่าต่ำ </w:t>
      </w:r>
    </w:p>
    <w:p w14:paraId="4D1C8035" w14:textId="77777777" w:rsidR="001C0461" w:rsidRPr="00D51551" w:rsidRDefault="001C0461" w:rsidP="00A365CC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96F5608" w14:textId="742A9D51" w:rsidR="001C0461" w:rsidRPr="00D51551" w:rsidRDefault="001C0461" w:rsidP="00A365CC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490805" w:rsidRPr="004908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D5155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มกราคม พ</w:t>
      </w:r>
      <w:r w:rsidRPr="00D5155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D515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D5155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490805" w:rsidRPr="004908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D5155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กลุ่มกิจการนำมาตรฐานการรายงานทางการเงินที่เกี่ยวกับสัญญาเช่าฉบับใหม่มาถือปฏิบัติ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</w:t>
      </w:r>
      <w:r w:rsidR="0052366B" w:rsidRPr="00D515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</w:t>
      </w:r>
      <w:r w:rsidRPr="00D515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90805" w:rsidRPr="004908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</w:p>
    <w:p w14:paraId="1F445683" w14:textId="77777777" w:rsidR="00DE5E19" w:rsidRPr="00D51551" w:rsidRDefault="00DE5E19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7" w:name="_Hlk60189199"/>
      <w:r w:rsidRPr="00D515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4C0FB42C" w14:textId="7D41495F" w:rsidR="006C3705" w:rsidRPr="00D51551" w:rsidRDefault="00490805" w:rsidP="00A365CC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8" w:name="_Toc48681780"/>
      <w:bookmarkEnd w:id="7"/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C3705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C3705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C3705" w:rsidRPr="00D5155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49080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6C3705" w:rsidRPr="00D5155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6C3705" w:rsidRPr="00D5155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มกราคม</w:t>
      </w:r>
      <w:r w:rsidR="006C3705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พ.ศ. 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="006C3705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bookmarkStart w:id="9" w:name="_Hlk60189229"/>
      <w:r w:rsidR="006C3705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</w:t>
      </w:r>
      <w:bookmarkEnd w:id="8"/>
      <w:bookmarkEnd w:id="9"/>
      <w:r w:rsidR="00DD0167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กับกลุ่มกิจการ</w:t>
      </w:r>
    </w:p>
    <w:p w14:paraId="117FE57D" w14:textId="77777777" w:rsidR="00B140F8" w:rsidRPr="00D51551" w:rsidRDefault="00B140F8" w:rsidP="00A365C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93A427" w14:textId="77777777" w:rsidR="00B140F8" w:rsidRPr="00D51551" w:rsidRDefault="00B140F8" w:rsidP="00D22F54">
      <w:pPr>
        <w:pStyle w:val="ListParagraph"/>
        <w:numPr>
          <w:ilvl w:val="0"/>
          <w:numId w:val="4"/>
        </w:numPr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250D71C4" w14:textId="77777777" w:rsidR="00B140F8" w:rsidRPr="00D51551" w:rsidRDefault="00B140F8" w:rsidP="00A365CC">
      <w:pPr>
        <w:pStyle w:val="ListParagraph"/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0FD240F3" w14:textId="77777777" w:rsidR="00B140F8" w:rsidRPr="00D51551" w:rsidRDefault="00B140F8" w:rsidP="00A365CC">
      <w:pPr>
        <w:pStyle w:val="ListParagraph"/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10126E77" w14:textId="58284889" w:rsidR="00B140F8" w:rsidRPr="00D51551" w:rsidRDefault="00B140F8" w:rsidP="00A365CC">
      <w:pPr>
        <w:pStyle w:val="ListParagraph"/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 </w:t>
      </w:r>
      <w:r w:rsidRPr="00D5155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ซึ่งไม่จำเป็นต้องเป็นกิจการตามกฎหมาย และ</w:t>
      </w:r>
    </w:p>
    <w:p w14:paraId="2E2489F2" w14:textId="77777777" w:rsidR="00B140F8" w:rsidRPr="00D51551" w:rsidRDefault="00B140F8" w:rsidP="00A365CC">
      <w:pPr>
        <w:pStyle w:val="ListParagraph"/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4ACCE407" w14:textId="77777777" w:rsidR="00B140F8" w:rsidRPr="00D51551" w:rsidRDefault="00B140F8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54B596" w14:textId="78E8CE2B" w:rsidR="00B140F8" w:rsidRDefault="00B140F8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163A47E7" w14:textId="77777777" w:rsidR="008A144C" w:rsidRPr="00D51551" w:rsidRDefault="008A144C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78C4D2" w14:textId="61369BEB" w:rsidR="00B140F8" w:rsidRPr="00D51551" w:rsidRDefault="00DD0167" w:rsidP="00D22F54">
      <w:pPr>
        <w:pStyle w:val="ListParagraph"/>
        <w:numPr>
          <w:ilvl w:val="0"/>
          <w:numId w:val="4"/>
        </w:numPr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B140F8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490805"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B140F8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490805"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140F8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="00B140F8" w:rsidRPr="00D5155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B140F8" w:rsidRPr="00D51551">
        <w:rPr>
          <w:rFonts w:ascii="Browallia New" w:eastAsia="Arial Unicode MS" w:hAnsi="Browallia New" w:cs="Browallia New"/>
          <w:sz w:val="26"/>
          <w:szCs w:val="26"/>
          <w:cs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="00B140F8" w:rsidRPr="00D51551">
        <w:rPr>
          <w:rFonts w:ascii="Browallia New" w:eastAsia="Arial Unicode MS" w:hAnsi="Browallia New" w:cs="Browallia New"/>
          <w:sz w:val="26"/>
          <w:szCs w:val="26"/>
        </w:rPr>
        <w:t xml:space="preserve">(Interbank offer rates - IBORs) </w:t>
      </w:r>
      <w:r w:rsidR="00B140F8" w:rsidRPr="00D51551">
        <w:rPr>
          <w:rFonts w:ascii="Browallia New" w:eastAsia="Arial Unicode MS" w:hAnsi="Browallia New" w:cs="Browallia New"/>
          <w:sz w:val="26"/>
          <w:szCs w:val="26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62236289" w14:textId="77777777" w:rsidR="00F57657" w:rsidRPr="00D51551" w:rsidRDefault="00F57657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880F18" w14:textId="323DEACF" w:rsidR="00F57657" w:rsidRPr="00D51551" w:rsidRDefault="00F57657" w:rsidP="00D22F54">
      <w:pPr>
        <w:numPr>
          <w:ilvl w:val="0"/>
          <w:numId w:val="4"/>
        </w:numPr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90805"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490805"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 xml:space="preserve"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14:paraId="38B7BFB8" w14:textId="77777777" w:rsidR="00DD0167" w:rsidRPr="00D51551" w:rsidRDefault="00DD0167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CB25F4" w14:textId="6AC9A1F9" w:rsidR="00A17F06" w:rsidRPr="00A17F06" w:rsidRDefault="00A17F06" w:rsidP="00A17F06">
      <w:pPr>
        <w:numPr>
          <w:ilvl w:val="0"/>
          <w:numId w:val="23"/>
        </w:numPr>
        <w:spacing w:after="160" w:line="259" w:lineRule="auto"/>
        <w:ind w:left="1134" w:hanging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 w:bidi="ar-SA"/>
        </w:rPr>
      </w:pPr>
      <w:r w:rsidRPr="00A17F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การปรับปรุงมาตรฐา</w:t>
      </w:r>
      <w:bookmarkStart w:id="10" w:name="TFRS16Revision"/>
      <w:bookmarkEnd w:id="10"/>
      <w:r w:rsidRPr="00A17F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นการ</w:t>
      </w:r>
      <w:r w:rsidRPr="00A17F0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รายงานทางการเงิน</w:t>
      </w:r>
      <w:r w:rsidRPr="00A17F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ฉบับที่ </w:t>
      </w:r>
      <w:r w:rsidR="00490805"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A17F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A17F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490805"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A17F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A17F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เรื่อง สัญญาเช่า </w:t>
      </w:r>
      <w:r w:rsidRPr="00A17F0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Pr="00A17F06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A17F0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</w:t>
      </w:r>
      <w:r w:rsidRPr="00A17F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(Lease modification) </w:t>
      </w:r>
      <w:r w:rsidRPr="00A17F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สำหรับการ</w:t>
      </w:r>
      <w:r w:rsidRPr="00A17F0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ลดหรือการงดเว้นการ</w:t>
      </w:r>
      <w:r w:rsidRPr="00A17F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จ่ายค่าเช่า</w:t>
      </w:r>
      <w:r w:rsidRPr="00A17F0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ในระหว่าง</w:t>
      </w:r>
      <w:r w:rsidRPr="00A17F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17F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</w:t>
      </w:r>
      <w:r w:rsidRPr="00A17F0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17F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17F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</w:t>
      </w:r>
      <w:r w:rsidRPr="00A17F0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17F0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โดยการผ่อนปรนดังกล่าวต้องนำมาถือปฏิบัติกับงบการเงินประจำปีที่เริ่มในหรือหลังวันที่ </w:t>
      </w:r>
      <w:r w:rsidR="00490805" w:rsidRPr="00490805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A17F0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 พ.ศ. </w:t>
      </w:r>
      <w:r w:rsidR="00490805" w:rsidRPr="00490805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A17F0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ทั้งนี้ กิจการสามารถถือปฏิบัติก่อนวันที่มีผลบังคับใช้ได้</w:t>
      </w:r>
      <w:r w:rsidRPr="00A17F0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</w:p>
    <w:p w14:paraId="187BF5EF" w14:textId="77777777" w:rsidR="00A17F06" w:rsidRPr="00A17F06" w:rsidRDefault="00A17F06" w:rsidP="00A17F06">
      <w:pPr>
        <w:ind w:left="1134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7C42D1EE" w14:textId="0A41A612" w:rsidR="00DD0167" w:rsidRPr="00D51551" w:rsidRDefault="00A17F06" w:rsidP="00E53899">
      <w:pPr>
        <w:ind w:left="113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7F0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ั้งนี้กลุ่มกิจการและบริษัทเลือกที่จะไม่นำการผ่อนปรนดังกล่าวมาถือปฏิบัติสำหรับรอบระยะเวลารายงานปีปัจจุบัน</w:t>
      </w:r>
      <w:r w:rsidR="00E538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5389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</w:t>
      </w:r>
      <w:r w:rsidR="00DD0167" w:rsidRPr="00D51551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</w:t>
      </w:r>
      <w:r w:rsidR="00BF0FB1">
        <w:rPr>
          <w:rFonts w:ascii="Browallia New" w:eastAsia="Arial Unicode MS" w:hAnsi="Browallia New" w:cs="Browallia New" w:hint="cs"/>
          <w:sz w:val="26"/>
          <w:szCs w:val="26"/>
          <w:cs/>
        </w:rPr>
        <w:t>ก</w:t>
      </w:r>
      <w:r w:rsidR="00DD0167" w:rsidRPr="00D51551">
        <w:rPr>
          <w:rFonts w:ascii="Browallia New" w:eastAsia="Arial Unicode MS" w:hAnsi="Browallia New" w:cs="Browallia New"/>
          <w:sz w:val="26"/>
          <w:szCs w:val="26"/>
          <w:cs/>
        </w:rPr>
        <w:t>ลุ่มกิจการอยู่ระหว่างการประเมินผลกระทบของการนำมาตรฐานรายงานทางการเงินฉบับปรับปรุง</w:t>
      </w:r>
      <w:r w:rsidR="00AB465C"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</w:t>
      </w:r>
      <w:r w:rsidR="00DD0167" w:rsidRPr="00D51551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</w:t>
      </w:r>
      <w:r w:rsidR="00BF0FB1">
        <w:rPr>
          <w:rFonts w:ascii="Browallia New" w:eastAsia="Arial Unicode MS" w:hAnsi="Browallia New" w:cs="Browallia New" w:hint="cs"/>
          <w:sz w:val="26"/>
          <w:szCs w:val="26"/>
          <w:cs/>
        </w:rPr>
        <w:t>ิ</w:t>
      </w:r>
    </w:p>
    <w:p w14:paraId="7E72994E" w14:textId="55BA1263" w:rsidR="00CB4875" w:rsidRDefault="008A144C" w:rsidP="00CB48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F34F3ED" w14:textId="16E5C5BB" w:rsidR="00CB4875" w:rsidRPr="00CB4875" w:rsidRDefault="00490805" w:rsidP="00CB4875">
      <w:pPr>
        <w:keepNext/>
        <w:keepLines/>
        <w:ind w:left="562" w:hanging="562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11" w:name="_Hlk64583797"/>
      <w:r w:rsidRPr="0049080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CB4875" w:rsidRPr="00CB487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49080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3</w:t>
      </w:r>
      <w:r w:rsidR="00CB4875" w:rsidRPr="00CB4875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ab/>
      </w:r>
      <w:r w:rsidR="00CB4875" w:rsidRPr="00CB487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CB4875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br/>
      </w:r>
      <w:r w:rsidRPr="0049080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CB4875" w:rsidRPr="00CB4875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ar-SA"/>
        </w:rPr>
        <w:t xml:space="preserve"> </w:t>
      </w:r>
      <w:r w:rsidR="00CB4875" w:rsidRPr="00CB487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49080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256</w:t>
      </w:r>
      <w:r w:rsidRPr="0049080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CB4875" w:rsidRPr="00CB4875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CB4875" w:rsidRPr="00CB487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bookmarkEnd w:id="11"/>
    <w:p w14:paraId="2D7ED7D1" w14:textId="77777777" w:rsidR="00CB4875" w:rsidRPr="00CB4875" w:rsidRDefault="00CB4875" w:rsidP="008A144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2A2532" w14:textId="77777777" w:rsidR="00CB4875" w:rsidRPr="00CB4875" w:rsidRDefault="00CB4875" w:rsidP="008A144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B487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14:paraId="49E1D8D0" w14:textId="77777777" w:rsidR="00CB4875" w:rsidRPr="00CB4875" w:rsidRDefault="00CB4875" w:rsidP="008A144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4781E5" w14:textId="4A0A9370" w:rsidR="00CB4875" w:rsidRPr="00CB4875" w:rsidRDefault="00CB4875" w:rsidP="008A144C">
      <w:pPr>
        <w:spacing w:after="160" w:line="259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CB48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490805"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CB48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(TFRS </w:t>
      </w:r>
      <w:r w:rsidR="00490805"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CB48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CB48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สัญญาเช่า </w:t>
      </w:r>
      <w:r w:rsidRPr="00CB4875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CB4875">
        <w:rPr>
          <w:rFonts w:ascii="Browallia New" w:eastAsia="Calibri" w:hAnsi="Browallia New" w:cs="Browallia New"/>
          <w:sz w:val="26"/>
          <w:szCs w:val="26"/>
          <w:lang w:val="en-GB"/>
        </w:rPr>
        <w:t xml:space="preserve">THBFIX </w:t>
      </w:r>
      <w:r w:rsidRPr="00CB4875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ด้วยอัตราดอกเบี้ยอ้างอิงใหม่ซึ่งเป็นผลมาจากการยกเลิก </w:t>
      </w:r>
      <w:r w:rsidRPr="00CB4875">
        <w:rPr>
          <w:rFonts w:ascii="Browallia New" w:eastAsia="Calibri" w:hAnsi="Browallia New" w:cs="Browallia New"/>
          <w:sz w:val="26"/>
          <w:szCs w:val="26"/>
          <w:lang w:val="en-GB"/>
        </w:rPr>
        <w:t>LIBOR</w:t>
      </w:r>
      <w:r w:rsidRPr="00CB4875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)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14:paraId="6A4F2254" w14:textId="77777777" w:rsidR="00CB4875" w:rsidRPr="00CB4875" w:rsidRDefault="00CB4875" w:rsidP="008A144C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53CD94E" w14:textId="37DF09BB" w:rsidR="00CB4875" w:rsidRPr="00D51551" w:rsidRDefault="00CB4875" w:rsidP="008A144C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4875">
        <w:rPr>
          <w:rFonts w:ascii="Browallia New" w:eastAsia="Calibri" w:hAnsi="Browallia New" w:cs="Browallia New"/>
          <w:sz w:val="26"/>
          <w:szCs w:val="26"/>
          <w:cs/>
          <w:lang w:val="en-GB"/>
        </w:rPr>
        <w:t>กลุ่มกิจการและบริษัทเลือกที่จะไม่นำแนวผ่อนปรนดังกล่าวมาถือปฏิบัติสำหรับรอบระยะเวลารายงานปีปัจจุบัน</w:t>
      </w:r>
      <w:r w:rsidR="00162548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 xml:space="preserve"> โดย</w:t>
      </w:r>
      <w:r w:rsidRPr="00CB4875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</w:t>
      </w:r>
      <w:r w:rsidRPr="00CB4875">
        <w:rPr>
          <w:rFonts w:ascii="Browallia New" w:eastAsia="Arial Unicode MS" w:hAnsi="Browallia New" w:cs="Browallia New" w:hint="cs"/>
          <w:sz w:val="26"/>
          <w:szCs w:val="26"/>
          <w:cs/>
        </w:rPr>
        <w:t>ก</w:t>
      </w:r>
      <w:r w:rsidRPr="00CB4875">
        <w:rPr>
          <w:rFonts w:ascii="Browallia New" w:eastAsia="Arial Unicode MS" w:hAnsi="Browallia New" w:cs="Browallia New"/>
          <w:sz w:val="26"/>
          <w:szCs w:val="26"/>
          <w:cs/>
        </w:rPr>
        <w:t>ลุ่มกิจการอยู่ระหว่างการประเมินผลกระทบของการนำมาตรฐานรายงานทางการเงินฉบับปรับปรุง</w:t>
      </w:r>
      <w:r w:rsidRPr="00CB4875"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</w:t>
      </w:r>
      <w:r w:rsidRPr="00CB4875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</w:t>
      </w:r>
      <w:r w:rsidRPr="00CB4875">
        <w:rPr>
          <w:rFonts w:ascii="Browallia New" w:eastAsia="Arial Unicode MS" w:hAnsi="Browallia New" w:cs="Browallia New" w:hint="cs"/>
          <w:sz w:val="26"/>
          <w:szCs w:val="26"/>
          <w:cs/>
        </w:rPr>
        <w:t>ิ</w:t>
      </w:r>
    </w:p>
    <w:p w14:paraId="5A694819" w14:textId="77777777" w:rsidR="00CB4875" w:rsidRDefault="00CB4875" w:rsidP="008A144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7C915F" w14:textId="5E301BDF" w:rsidR="00F57657" w:rsidRPr="00D51551" w:rsidRDefault="00F57657" w:rsidP="00CB48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F57657" w:rsidRPr="00D51551" w14:paraId="785E4467" w14:textId="77777777" w:rsidTr="00D1519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07E1B15F" w14:textId="116E924E" w:rsidR="00F57657" w:rsidRPr="00D51551" w:rsidRDefault="0049080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F57657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57657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14:paraId="53731AC7" w14:textId="77777777" w:rsidR="00F57657" w:rsidRPr="00D51551" w:rsidRDefault="00F57657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</w:p>
    <w:p w14:paraId="01D72BC6" w14:textId="092E8C73" w:rsidR="00F57657" w:rsidRPr="00D51551" w:rsidRDefault="00F57657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TAS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) เรื่อง การแสดงรายการเครื่องมือทางการเงิน มาตรฐานการรายงานทางการเงินฉบับที่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) เรื่อง การเปิดเผยข้อมูลเครื่องมือทางการเงิน มาตรฐานการรายงานทางการเงินฉบับที่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) เรื่อง เครื่องมือทางการเงิน และมาตรฐานการรายงานทางการเงินฉบับที่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) 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ได้อธิบายไว้ในหมายเหตุ</w:t>
      </w:r>
      <w:r w:rsidR="000748E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ข้อ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0748E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748E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ข้อ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8F5CFC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="000748E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และข้อ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0748E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</w:p>
    <w:p w14:paraId="36B6F87D" w14:textId="77777777" w:rsidR="00F57657" w:rsidRPr="00D51551" w:rsidRDefault="00F57657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46797AD" w14:textId="0D90081E" w:rsidR="00F57657" w:rsidRPr="00D51551" w:rsidRDefault="00F57657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Modified retrospective)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มกราคม 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14:paraId="35327E2C" w14:textId="77777777" w:rsidR="00F57657" w:rsidRPr="00D51551" w:rsidRDefault="00F57657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6D1F2BE8" w14:textId="77777777" w:rsidR="00F57657" w:rsidRPr="00D51551" w:rsidRDefault="00F57657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p w14:paraId="5FE45FE3" w14:textId="77777777" w:rsidR="00F57657" w:rsidRPr="00D51551" w:rsidRDefault="00F57657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47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024"/>
        <w:gridCol w:w="720"/>
        <w:gridCol w:w="236"/>
        <w:gridCol w:w="1440"/>
        <w:gridCol w:w="1350"/>
        <w:gridCol w:w="1350"/>
        <w:gridCol w:w="1350"/>
      </w:tblGrid>
      <w:tr w:rsidR="008D16CD" w:rsidRPr="00D51551" w14:paraId="6A976AA9" w14:textId="77777777" w:rsidTr="00C4014A">
        <w:tc>
          <w:tcPr>
            <w:tcW w:w="3024" w:type="dxa"/>
            <w:shd w:val="clear" w:color="auto" w:fill="auto"/>
          </w:tcPr>
          <w:p w14:paraId="573F6400" w14:textId="77777777" w:rsidR="008D16CD" w:rsidRPr="00D51551" w:rsidRDefault="008D16CD" w:rsidP="008D16CD">
            <w:pPr>
              <w:ind w:left="-109"/>
              <w:jc w:val="left"/>
              <w:rPr>
                <w:rFonts w:ascii="Browallia New" w:eastAsia="Calibri" w:hAnsi="Browallia New" w:cs="Browallia New"/>
              </w:rPr>
            </w:pPr>
          </w:p>
        </w:tc>
        <w:tc>
          <w:tcPr>
            <w:tcW w:w="720" w:type="dxa"/>
          </w:tcPr>
          <w:p w14:paraId="1F780507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236" w:type="dxa"/>
          </w:tcPr>
          <w:p w14:paraId="63CF63AE" w14:textId="06630308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4596C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8D16CD" w:rsidRPr="00D51551" w14:paraId="7D8D5199" w14:textId="77777777" w:rsidTr="00C4014A">
        <w:tc>
          <w:tcPr>
            <w:tcW w:w="3024" w:type="dxa"/>
            <w:shd w:val="clear" w:color="auto" w:fill="auto"/>
          </w:tcPr>
          <w:p w14:paraId="4DE3BAD9" w14:textId="77777777" w:rsidR="008D16CD" w:rsidRPr="00D51551" w:rsidRDefault="008D16CD" w:rsidP="008D16CD">
            <w:pPr>
              <w:ind w:left="-109"/>
              <w:jc w:val="left"/>
              <w:rPr>
                <w:rFonts w:ascii="Browallia New" w:eastAsia="Calibri" w:hAnsi="Browallia New" w:cs="Browallia New"/>
              </w:rPr>
            </w:pPr>
          </w:p>
        </w:tc>
        <w:tc>
          <w:tcPr>
            <w:tcW w:w="720" w:type="dxa"/>
          </w:tcPr>
          <w:p w14:paraId="074809AC" w14:textId="77777777" w:rsidR="008D16CD" w:rsidRPr="00D51551" w:rsidRDefault="008D16CD" w:rsidP="008D16CD">
            <w:pPr>
              <w:ind w:left="-171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236" w:type="dxa"/>
          </w:tcPr>
          <w:p w14:paraId="1ABC0550" w14:textId="5A659D15" w:rsidR="008D16CD" w:rsidRPr="00D51551" w:rsidRDefault="008D16CD" w:rsidP="008D16CD">
            <w:pPr>
              <w:ind w:left="-171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F1733" w14:textId="77777777" w:rsidR="008D16CD" w:rsidRPr="00D51551" w:rsidRDefault="008D16CD" w:rsidP="008D16CD">
            <w:pPr>
              <w:ind w:left="-171" w:right="-72"/>
              <w:jc w:val="right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9E8E0" w14:textId="6D8EEBD3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lang w:val="en-GB"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lang w:val="en-GB"/>
              </w:rPr>
              <w:t xml:space="preserve">TFRS </w:t>
            </w:r>
            <w:r w:rsidR="00490805" w:rsidRPr="00490805">
              <w:rPr>
                <w:rFonts w:ascii="Browallia New" w:eastAsia="Calibri" w:hAnsi="Browallia New" w:cs="Browallia New"/>
                <w:b/>
                <w:bCs/>
                <w:lang w:val="en-GB"/>
              </w:rPr>
              <w:t>9</w:t>
            </w:r>
            <w:r w:rsidRPr="00D51551">
              <w:rPr>
                <w:rFonts w:ascii="Browallia New" w:eastAsia="Calibri" w:hAnsi="Browallia New" w:cs="Browallia New"/>
                <w:b/>
                <w:bCs/>
                <w:lang w:val="en-GB"/>
              </w:rPr>
              <w:t>, TFRS</w:t>
            </w:r>
            <w:r w:rsidRPr="00D51551">
              <w:rPr>
                <w:rFonts w:ascii="Browallia New" w:eastAsia="Calibri" w:hAnsi="Browallia New" w:cs="Browallia New"/>
                <w:b/>
                <w:bCs/>
                <w:cs/>
                <w:lang w:val="en-GB"/>
              </w:rPr>
              <w:t xml:space="preserve"> </w:t>
            </w:r>
            <w:r w:rsidR="00490805" w:rsidRPr="00490805">
              <w:rPr>
                <w:rFonts w:ascii="Browallia New" w:eastAsia="Calibri" w:hAnsi="Browallia New" w:cs="Browallia New"/>
                <w:b/>
                <w:bCs/>
                <w:lang w:val="en-GB"/>
              </w:rPr>
              <w:t>7</w:t>
            </w:r>
          </w:p>
          <w:p w14:paraId="5A87C233" w14:textId="67BAD62E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lang w:bidi="ar-SA"/>
              </w:rPr>
              <w:t xml:space="preserve"> </w:t>
            </w: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 xml:space="preserve">และ </w:t>
            </w:r>
            <w:r w:rsidRPr="00D51551">
              <w:rPr>
                <w:rFonts w:ascii="Browallia New" w:eastAsia="Calibri" w:hAnsi="Browallia New" w:cs="Browallia New"/>
                <w:b/>
                <w:bCs/>
                <w:lang w:val="en-GB"/>
              </w:rPr>
              <w:t>TAS</w:t>
            </w:r>
            <w:r w:rsidRPr="00D51551">
              <w:rPr>
                <w:rFonts w:ascii="Browallia New" w:eastAsia="Calibri" w:hAnsi="Browallia New" w:cs="Browallia New"/>
                <w:b/>
                <w:bCs/>
                <w:lang w:bidi="ar-SA"/>
              </w:rPr>
              <w:t xml:space="preserve"> </w:t>
            </w:r>
            <w:r w:rsidR="00490805" w:rsidRPr="00490805">
              <w:rPr>
                <w:rFonts w:ascii="Browallia New" w:eastAsia="Calibri" w:hAnsi="Browallia New" w:cs="Browallia New"/>
                <w:b/>
                <w:bCs/>
                <w:lang w:val="en-GB"/>
              </w:rPr>
              <w:t>32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1FCDD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</w:p>
          <w:p w14:paraId="09BE7810" w14:textId="74DE02DA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</w:rPr>
              <w:t xml:space="preserve">TFRS </w:t>
            </w:r>
            <w:r w:rsidR="00490805" w:rsidRPr="00490805">
              <w:rPr>
                <w:rFonts w:ascii="Browallia New" w:eastAsia="Calibri" w:hAnsi="Browallia New" w:cs="Browallia New"/>
                <w:b/>
                <w:bCs/>
                <w:lang w:val="en-GB"/>
              </w:rPr>
              <w:t>16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0C61E" w14:textId="77777777" w:rsidR="008D16CD" w:rsidRPr="00D51551" w:rsidRDefault="008D16CD" w:rsidP="008D16CD">
            <w:pPr>
              <w:ind w:left="-29" w:right="-72"/>
              <w:jc w:val="right"/>
              <w:rPr>
                <w:rFonts w:ascii="Browallia New" w:eastAsia="Calibri" w:hAnsi="Browallia New" w:cs="Browallia New"/>
                <w:b/>
                <w:bCs/>
                <w:spacing w:val="-8"/>
                <w:cs/>
              </w:rPr>
            </w:pPr>
          </w:p>
        </w:tc>
      </w:tr>
      <w:tr w:rsidR="008D16CD" w:rsidRPr="00D51551" w14:paraId="76C0C42A" w14:textId="77777777" w:rsidTr="00C4014A">
        <w:tc>
          <w:tcPr>
            <w:tcW w:w="3024" w:type="dxa"/>
            <w:shd w:val="clear" w:color="auto" w:fill="auto"/>
          </w:tcPr>
          <w:p w14:paraId="31805F95" w14:textId="77777777" w:rsidR="008D16CD" w:rsidRPr="00D51551" w:rsidRDefault="008D16CD" w:rsidP="008D16CD">
            <w:pPr>
              <w:ind w:left="-109"/>
              <w:jc w:val="left"/>
              <w:rPr>
                <w:rFonts w:ascii="Browallia New" w:eastAsia="Calibri" w:hAnsi="Browallia New" w:cs="Browallia New"/>
              </w:rPr>
            </w:pPr>
          </w:p>
        </w:tc>
        <w:tc>
          <w:tcPr>
            <w:tcW w:w="720" w:type="dxa"/>
          </w:tcPr>
          <w:p w14:paraId="49926958" w14:textId="77777777" w:rsidR="008D16CD" w:rsidRPr="00D51551" w:rsidRDefault="008D16CD" w:rsidP="008D16CD">
            <w:pPr>
              <w:ind w:left="-171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236" w:type="dxa"/>
          </w:tcPr>
          <w:p w14:paraId="28BD97F3" w14:textId="71A7B332" w:rsidR="008D16CD" w:rsidRPr="00D51551" w:rsidRDefault="008D16CD" w:rsidP="008D16CD">
            <w:pPr>
              <w:ind w:left="-171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A18066" w14:textId="6E14BDA8" w:rsidR="008D16CD" w:rsidRPr="00D51551" w:rsidRDefault="008D16CD" w:rsidP="008D16CD">
            <w:pPr>
              <w:ind w:left="-171"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Calibri" w:hAnsi="Browallia New" w:cs="Browallia New"/>
                <w:b/>
                <w:bCs/>
                <w:lang w:val="en-GB"/>
              </w:rPr>
              <w:t>31</w:t>
            </w: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 xml:space="preserve"> ธันวาคม </w:t>
            </w:r>
          </w:p>
          <w:p w14:paraId="6FC7739D" w14:textId="66133783" w:rsidR="008D16CD" w:rsidRPr="00D51551" w:rsidRDefault="008D16CD" w:rsidP="008D16CD">
            <w:pPr>
              <w:ind w:left="-29"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พ.ศ. </w:t>
            </w:r>
            <w:r w:rsidR="00490805" w:rsidRPr="00490805">
              <w:rPr>
                <w:rFonts w:ascii="Browallia New" w:eastAsia="Calibri" w:hAnsi="Browallia New" w:cs="Browallia New"/>
                <w:b/>
                <w:bCs/>
                <w:lang w:val="en-GB"/>
              </w:rPr>
              <w:t>2562</w:t>
            </w:r>
          </w:p>
          <w:p w14:paraId="51AB2E78" w14:textId="77777777" w:rsidR="008D16CD" w:rsidRPr="00D51551" w:rsidRDefault="008D16CD" w:rsidP="008D16CD">
            <w:pPr>
              <w:ind w:left="-171"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</w:rPr>
              <w:t>(</w:t>
            </w: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>ตามที่รายงานไว้เดิม</w:t>
            </w:r>
            <w:r w:rsidRPr="00D51551">
              <w:rPr>
                <w:rFonts w:ascii="Browallia New" w:eastAsia="Calibri" w:hAnsi="Browallia New" w:cs="Browallia New"/>
                <w:b/>
                <w:bCs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F2282BE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>รายการปรับปรุงและการจัดประเภท</w:t>
            </w:r>
          </w:p>
          <w:p w14:paraId="59FE81FF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lang w:bidi="ar-SA"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>รายการใหม่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3CDFEB6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0B1553F" w14:textId="6C67B1A6" w:rsidR="008D16CD" w:rsidRPr="00D51551" w:rsidRDefault="008D16CD" w:rsidP="008D16CD">
            <w:pPr>
              <w:ind w:left="-29"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Calibri" w:hAnsi="Browallia New" w:cs="Browallia New"/>
                <w:b/>
                <w:bCs/>
                <w:lang w:val="en-GB"/>
              </w:rPr>
              <w:t>1</w:t>
            </w: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 xml:space="preserve"> มกราคม </w:t>
            </w:r>
          </w:p>
          <w:p w14:paraId="0E203685" w14:textId="289D6BF3" w:rsidR="008D16CD" w:rsidRPr="00D51551" w:rsidRDefault="008D16CD" w:rsidP="008D16CD">
            <w:pPr>
              <w:ind w:left="-29"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พ.ศ. </w:t>
            </w:r>
            <w:r w:rsidR="00490805" w:rsidRPr="00490805">
              <w:rPr>
                <w:rFonts w:ascii="Browallia New" w:eastAsia="Calibri" w:hAnsi="Browallia New" w:cs="Browallia New"/>
                <w:b/>
                <w:bCs/>
                <w:lang w:val="en-GB"/>
              </w:rPr>
              <w:t>2563</w:t>
            </w: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 xml:space="preserve"> </w:t>
            </w:r>
          </w:p>
          <w:p w14:paraId="04D83DA0" w14:textId="77777777" w:rsidR="008D16CD" w:rsidRPr="00D51551" w:rsidRDefault="008D16CD" w:rsidP="008D16CD">
            <w:pPr>
              <w:ind w:left="-29"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</w:rPr>
              <w:t>(</w:t>
            </w: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>ตามที่ปรับปรุงใหม่</w:t>
            </w:r>
            <w:r w:rsidRPr="00D51551">
              <w:rPr>
                <w:rFonts w:ascii="Browallia New" w:eastAsia="Calibri" w:hAnsi="Browallia New" w:cs="Browallia New"/>
                <w:b/>
                <w:bCs/>
              </w:rPr>
              <w:t>)</w:t>
            </w:r>
          </w:p>
        </w:tc>
      </w:tr>
      <w:tr w:rsidR="008D16CD" w:rsidRPr="00D51551" w14:paraId="2AA8D903" w14:textId="77777777" w:rsidTr="00C4014A">
        <w:tc>
          <w:tcPr>
            <w:tcW w:w="3024" w:type="dxa"/>
            <w:shd w:val="clear" w:color="auto" w:fill="auto"/>
          </w:tcPr>
          <w:p w14:paraId="5C32836E" w14:textId="77777777" w:rsidR="008D16CD" w:rsidRPr="00D51551" w:rsidRDefault="008D16CD" w:rsidP="008D16CD">
            <w:pPr>
              <w:ind w:left="-109"/>
              <w:jc w:val="left"/>
              <w:rPr>
                <w:rFonts w:ascii="Browallia New" w:eastAsia="Calibri" w:hAnsi="Browallia New" w:cs="Browallia New"/>
              </w:rPr>
            </w:pPr>
          </w:p>
        </w:tc>
        <w:tc>
          <w:tcPr>
            <w:tcW w:w="720" w:type="dxa"/>
          </w:tcPr>
          <w:p w14:paraId="029BD672" w14:textId="3B174BD0" w:rsidR="008D16CD" w:rsidRPr="00D51551" w:rsidRDefault="008D16CD" w:rsidP="008D16CD">
            <w:pPr>
              <w:ind w:left="-106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>หมายเหตุ</w:t>
            </w:r>
          </w:p>
        </w:tc>
        <w:tc>
          <w:tcPr>
            <w:tcW w:w="236" w:type="dxa"/>
          </w:tcPr>
          <w:p w14:paraId="66CADD15" w14:textId="10E02944" w:rsidR="008D16CD" w:rsidRPr="00D51551" w:rsidRDefault="008D16CD" w:rsidP="008D16CD">
            <w:pPr>
              <w:ind w:left="-106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CC83A6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lang w:bidi="ar-SA"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E36E97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lang w:bidi="ar-SA"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167749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lang w:bidi="ar-SA"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EB22F4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lang w:bidi="ar-SA"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>บาท</w:t>
            </w:r>
          </w:p>
        </w:tc>
      </w:tr>
      <w:tr w:rsidR="008D16CD" w:rsidRPr="00D51551" w14:paraId="40D796AE" w14:textId="77777777" w:rsidTr="00C4014A">
        <w:tc>
          <w:tcPr>
            <w:tcW w:w="3024" w:type="dxa"/>
            <w:shd w:val="clear" w:color="auto" w:fill="auto"/>
          </w:tcPr>
          <w:p w14:paraId="2A9A10FF" w14:textId="77777777" w:rsidR="008D16CD" w:rsidRPr="00D51551" w:rsidRDefault="008D16CD" w:rsidP="008D16CD">
            <w:pPr>
              <w:ind w:left="-109"/>
              <w:jc w:val="lef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</w:tcPr>
          <w:p w14:paraId="23ADAEA5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36" w:type="dxa"/>
          </w:tcPr>
          <w:p w14:paraId="2FEDB619" w14:textId="2F7E847E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7D077F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695827C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0BB7F61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341265C9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</w:tr>
      <w:tr w:rsidR="008D16CD" w:rsidRPr="00D51551" w14:paraId="07A80760" w14:textId="77777777" w:rsidTr="00C4014A">
        <w:tc>
          <w:tcPr>
            <w:tcW w:w="3024" w:type="dxa"/>
            <w:shd w:val="clear" w:color="auto" w:fill="auto"/>
            <w:vAlign w:val="bottom"/>
          </w:tcPr>
          <w:p w14:paraId="29BC5B34" w14:textId="77777777" w:rsidR="008D16CD" w:rsidRPr="00D51551" w:rsidRDefault="008D16CD" w:rsidP="008D16CD">
            <w:pPr>
              <w:ind w:left="-109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  <w:cs/>
              </w:rPr>
              <w:t>งบแสดงฐานะการเงิน</w:t>
            </w:r>
          </w:p>
        </w:tc>
        <w:tc>
          <w:tcPr>
            <w:tcW w:w="720" w:type="dxa"/>
          </w:tcPr>
          <w:p w14:paraId="14DC6FDD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236" w:type="dxa"/>
          </w:tcPr>
          <w:p w14:paraId="525BE6CF" w14:textId="5911A464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01850307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66D1D8AA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1B71E9A6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7C1D35DB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lang w:bidi="ar-SA"/>
              </w:rPr>
            </w:pPr>
          </w:p>
        </w:tc>
      </w:tr>
      <w:tr w:rsidR="008D16CD" w:rsidRPr="00D51551" w14:paraId="054554B8" w14:textId="77777777" w:rsidTr="00C4014A">
        <w:tc>
          <w:tcPr>
            <w:tcW w:w="3024" w:type="dxa"/>
            <w:shd w:val="clear" w:color="auto" w:fill="auto"/>
            <w:vAlign w:val="bottom"/>
          </w:tcPr>
          <w:p w14:paraId="542FA83E" w14:textId="77777777" w:rsidR="008D16CD" w:rsidRPr="00D51551" w:rsidRDefault="008D16CD" w:rsidP="008D16CD">
            <w:pPr>
              <w:ind w:left="-109"/>
              <w:rPr>
                <w:rFonts w:ascii="Browallia New" w:eastAsia="Calibri" w:hAnsi="Browallia New" w:cs="Browallia New"/>
                <w:b/>
                <w:sz w:val="12"/>
                <w:szCs w:val="12"/>
              </w:rPr>
            </w:pPr>
          </w:p>
        </w:tc>
        <w:tc>
          <w:tcPr>
            <w:tcW w:w="720" w:type="dxa"/>
          </w:tcPr>
          <w:p w14:paraId="3B421754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36" w:type="dxa"/>
          </w:tcPr>
          <w:p w14:paraId="1CFC288E" w14:textId="67BC3B76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15C48504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2F2FA520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51DE78B7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5EC9F83E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8D16CD" w:rsidRPr="00D51551" w14:paraId="5D69C693" w14:textId="77777777" w:rsidTr="00C4014A">
        <w:tc>
          <w:tcPr>
            <w:tcW w:w="3024" w:type="dxa"/>
            <w:shd w:val="clear" w:color="auto" w:fill="auto"/>
            <w:vAlign w:val="bottom"/>
          </w:tcPr>
          <w:p w14:paraId="4FCFC36D" w14:textId="77777777" w:rsidR="008D16CD" w:rsidRPr="00D51551" w:rsidRDefault="008D16CD" w:rsidP="008D16CD">
            <w:pPr>
              <w:tabs>
                <w:tab w:val="left" w:pos="2563"/>
              </w:tabs>
              <w:ind w:left="-109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  <w:cs/>
              </w:rPr>
              <w:t>สินทรัพย์หมุนเวียน</w:t>
            </w:r>
          </w:p>
        </w:tc>
        <w:tc>
          <w:tcPr>
            <w:tcW w:w="720" w:type="dxa"/>
          </w:tcPr>
          <w:p w14:paraId="319E38D9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236" w:type="dxa"/>
          </w:tcPr>
          <w:p w14:paraId="44E4F1B8" w14:textId="7185B5D9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25756CA0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24D4F391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1890D96B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07F1AC40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lang w:bidi="ar-SA"/>
              </w:rPr>
            </w:pPr>
          </w:p>
        </w:tc>
      </w:tr>
      <w:tr w:rsidR="008D16CD" w:rsidRPr="00D51551" w14:paraId="592DE3CE" w14:textId="77777777" w:rsidTr="00C4014A">
        <w:tc>
          <w:tcPr>
            <w:tcW w:w="3024" w:type="dxa"/>
            <w:shd w:val="clear" w:color="auto" w:fill="auto"/>
            <w:vAlign w:val="bottom"/>
          </w:tcPr>
          <w:p w14:paraId="3DF3DF80" w14:textId="77777777" w:rsidR="008D16CD" w:rsidRPr="00D51551" w:rsidRDefault="008D16CD" w:rsidP="008D16CD">
            <w:pPr>
              <w:tabs>
                <w:tab w:val="left" w:pos="2563"/>
              </w:tabs>
              <w:ind w:left="-109"/>
              <w:rPr>
                <w:rFonts w:ascii="Browallia New" w:eastAsia="Calibri" w:hAnsi="Browallia New" w:cs="Browallia New"/>
                <w:b/>
              </w:rPr>
            </w:pPr>
            <w:r w:rsidRPr="00D51551">
              <w:rPr>
                <w:rFonts w:ascii="Browallia New" w:eastAsia="Calibri" w:hAnsi="Browallia New" w:cs="Browallia New"/>
                <w:b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720" w:type="dxa"/>
          </w:tcPr>
          <w:p w14:paraId="421F420E" w14:textId="07C448D3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cs/>
              </w:rPr>
            </w:pPr>
            <w:r w:rsidRPr="00D51551">
              <w:rPr>
                <w:rFonts w:ascii="Browallia New" w:eastAsia="Calibri" w:hAnsi="Browallia New" w:cs="Browallia New"/>
                <w:cs/>
              </w:rPr>
              <w:t>ก</w:t>
            </w:r>
          </w:p>
        </w:tc>
        <w:tc>
          <w:tcPr>
            <w:tcW w:w="236" w:type="dxa"/>
          </w:tcPr>
          <w:p w14:paraId="63AC75D7" w14:textId="1DF7AFC8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A2B3D1" w14:textId="3C90C1A2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156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218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527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D90163" w14:textId="773EEFB8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(</w:t>
            </w:r>
            <w:r w:rsidR="00490805" w:rsidRPr="00490805">
              <w:rPr>
                <w:rFonts w:ascii="Browallia New" w:eastAsia="Calibri" w:hAnsi="Browallia New" w:cs="Browallia New"/>
                <w:bCs/>
                <w:lang w:val="en-GB"/>
              </w:rPr>
              <w:t>122</w:t>
            </w:r>
            <w:r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="00490805" w:rsidRPr="00490805">
              <w:rPr>
                <w:rFonts w:ascii="Browallia New" w:eastAsia="Calibri" w:hAnsi="Browallia New" w:cs="Browallia New"/>
                <w:bCs/>
                <w:lang w:val="en-GB"/>
              </w:rPr>
              <w:t>932</w:t>
            </w:r>
            <w:r w:rsidRPr="00D51551">
              <w:rPr>
                <w:rFonts w:ascii="Browallia New" w:eastAsia="Calibri" w:hAnsi="Browallia New" w:cs="Browallia New"/>
                <w:b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3D17101A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8D186D1" w14:textId="00D69210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156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095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595</w:t>
            </w:r>
          </w:p>
        </w:tc>
      </w:tr>
      <w:tr w:rsidR="008D16CD" w:rsidRPr="00D51551" w14:paraId="65626199" w14:textId="77777777" w:rsidTr="00C4014A">
        <w:tc>
          <w:tcPr>
            <w:tcW w:w="3024" w:type="dxa"/>
            <w:shd w:val="clear" w:color="auto" w:fill="auto"/>
            <w:vAlign w:val="bottom"/>
          </w:tcPr>
          <w:p w14:paraId="5089348B" w14:textId="77777777" w:rsidR="008D16CD" w:rsidRPr="00D51551" w:rsidRDefault="008D16CD" w:rsidP="008D16CD">
            <w:pPr>
              <w:tabs>
                <w:tab w:val="left" w:pos="2563"/>
              </w:tabs>
              <w:ind w:left="-109"/>
              <w:rPr>
                <w:rFonts w:ascii="Browallia New" w:eastAsia="Calibri" w:hAnsi="Browallia New" w:cs="Browallia New"/>
                <w:b/>
                <w:spacing w:val="-2"/>
              </w:rPr>
            </w:pPr>
            <w:r w:rsidRPr="00D51551">
              <w:rPr>
                <w:rFonts w:ascii="Browallia New" w:eastAsia="Calibri" w:hAnsi="Browallia New" w:cs="Browallia New"/>
                <w:b/>
                <w:spacing w:val="-2"/>
                <w:cs/>
              </w:rPr>
              <w:t>สินทรัพย์อนุพันธ์</w:t>
            </w:r>
          </w:p>
        </w:tc>
        <w:tc>
          <w:tcPr>
            <w:tcW w:w="720" w:type="dxa"/>
          </w:tcPr>
          <w:p w14:paraId="63115A4E" w14:textId="102A8D76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cs/>
              </w:rPr>
            </w:pPr>
            <w:r w:rsidRPr="00D51551">
              <w:rPr>
                <w:rFonts w:ascii="Browallia New" w:eastAsia="Calibri" w:hAnsi="Browallia New" w:cs="Browallia New"/>
                <w:cs/>
              </w:rPr>
              <w:t>ข</w:t>
            </w:r>
          </w:p>
        </w:tc>
        <w:tc>
          <w:tcPr>
            <w:tcW w:w="236" w:type="dxa"/>
          </w:tcPr>
          <w:p w14:paraId="10348229" w14:textId="4435E7FB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11AF28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7984EC" w14:textId="24EF727E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626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067</w:t>
            </w:r>
          </w:p>
        </w:tc>
        <w:tc>
          <w:tcPr>
            <w:tcW w:w="1350" w:type="dxa"/>
            <w:shd w:val="clear" w:color="auto" w:fill="auto"/>
          </w:tcPr>
          <w:p w14:paraId="61ED2115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11B0A2E" w14:textId="7D7B8D87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626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067</w:t>
            </w:r>
          </w:p>
        </w:tc>
      </w:tr>
      <w:tr w:rsidR="008D16CD" w:rsidRPr="00D51551" w14:paraId="2B7A0645" w14:textId="77777777" w:rsidTr="00C4014A">
        <w:tc>
          <w:tcPr>
            <w:tcW w:w="3024" w:type="dxa"/>
            <w:shd w:val="clear" w:color="auto" w:fill="auto"/>
            <w:vAlign w:val="bottom"/>
          </w:tcPr>
          <w:p w14:paraId="0A471116" w14:textId="77777777" w:rsidR="008D16CD" w:rsidRPr="00D51551" w:rsidRDefault="008D16CD" w:rsidP="008D16CD">
            <w:pPr>
              <w:tabs>
                <w:tab w:val="left" w:pos="2563"/>
                <w:tab w:val="right" w:pos="8306"/>
              </w:tabs>
              <w:ind w:left="-109"/>
              <w:rPr>
                <w:rFonts w:ascii="Browallia New" w:eastAsia="Calibri" w:hAnsi="Browallia New" w:cs="Browallia New"/>
                <w:bCs/>
                <w:spacing w:val="-2"/>
                <w:sz w:val="12"/>
                <w:szCs w:val="12"/>
              </w:rPr>
            </w:pPr>
          </w:p>
        </w:tc>
        <w:tc>
          <w:tcPr>
            <w:tcW w:w="720" w:type="dxa"/>
          </w:tcPr>
          <w:p w14:paraId="55FE56D8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36" w:type="dxa"/>
          </w:tcPr>
          <w:p w14:paraId="3800FAA4" w14:textId="2BC23F2C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69A3FA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C48C3B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</w:tcPr>
          <w:p w14:paraId="4144882E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D2910E4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</w:tr>
      <w:tr w:rsidR="008D16CD" w:rsidRPr="00D51551" w14:paraId="73B8FD7B" w14:textId="77777777" w:rsidTr="00C4014A">
        <w:tc>
          <w:tcPr>
            <w:tcW w:w="3024" w:type="dxa"/>
            <w:shd w:val="clear" w:color="auto" w:fill="auto"/>
            <w:vAlign w:val="bottom"/>
          </w:tcPr>
          <w:p w14:paraId="034F6042" w14:textId="77777777" w:rsidR="008D16CD" w:rsidRPr="00D51551" w:rsidRDefault="008D16CD" w:rsidP="008D16CD">
            <w:pPr>
              <w:tabs>
                <w:tab w:val="left" w:pos="2563"/>
                <w:tab w:val="right" w:pos="8306"/>
              </w:tabs>
              <w:ind w:left="-109"/>
              <w:rPr>
                <w:rFonts w:ascii="Browallia New" w:eastAsia="Calibri" w:hAnsi="Browallia New" w:cs="Browallia New"/>
                <w:bCs/>
                <w:spacing w:val="-2"/>
              </w:rPr>
            </w:pPr>
            <w:r w:rsidRPr="00D51551">
              <w:rPr>
                <w:rFonts w:ascii="Browallia New" w:eastAsia="Calibri" w:hAnsi="Browallia New" w:cs="Browallia New"/>
                <w:bCs/>
                <w:spacing w:val="-2"/>
                <w:cs/>
              </w:rPr>
              <w:t>สินทรัพย์ไม่หมุนเวียน</w:t>
            </w:r>
          </w:p>
        </w:tc>
        <w:tc>
          <w:tcPr>
            <w:tcW w:w="720" w:type="dxa"/>
          </w:tcPr>
          <w:p w14:paraId="28FF1897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236" w:type="dxa"/>
          </w:tcPr>
          <w:p w14:paraId="3D64DB9B" w14:textId="195690D6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7510C9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11BF0B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76DAE288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6317DEE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8D16CD" w:rsidRPr="00D51551" w14:paraId="14E15E7E" w14:textId="77777777" w:rsidTr="00C4014A">
        <w:tc>
          <w:tcPr>
            <w:tcW w:w="3024" w:type="dxa"/>
            <w:shd w:val="clear" w:color="auto" w:fill="auto"/>
            <w:vAlign w:val="bottom"/>
          </w:tcPr>
          <w:p w14:paraId="1AE158B6" w14:textId="77777777" w:rsidR="008D16CD" w:rsidRPr="00D51551" w:rsidRDefault="008D16CD" w:rsidP="008D16CD">
            <w:pPr>
              <w:tabs>
                <w:tab w:val="right" w:pos="8306"/>
              </w:tabs>
              <w:ind w:left="-109"/>
              <w:rPr>
                <w:rFonts w:ascii="Browallia New" w:eastAsia="Calibri" w:hAnsi="Browallia New" w:cs="Browallia New"/>
                <w:b/>
                <w:cs/>
              </w:rPr>
            </w:pPr>
            <w:r w:rsidRPr="00D51551">
              <w:rPr>
                <w:rFonts w:ascii="Browallia New" w:eastAsia="Calibri" w:hAnsi="Browallia New" w:cs="Browallia New"/>
                <w:b/>
                <w:spacing w:val="-2"/>
                <w:cs/>
              </w:rPr>
              <w:t>ที่ดิน อาคาร และอุปกรณ์ - สุทธิ</w:t>
            </w:r>
          </w:p>
        </w:tc>
        <w:tc>
          <w:tcPr>
            <w:tcW w:w="720" w:type="dxa"/>
          </w:tcPr>
          <w:p w14:paraId="27EF2AED" w14:textId="4B81B44B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cs/>
              </w:rPr>
            </w:pPr>
            <w:r w:rsidRPr="00D51551">
              <w:rPr>
                <w:rFonts w:ascii="Browallia New" w:eastAsia="Calibri" w:hAnsi="Browallia New" w:cs="Browallia New"/>
                <w:cs/>
              </w:rPr>
              <w:t>ง</w:t>
            </w:r>
          </w:p>
        </w:tc>
        <w:tc>
          <w:tcPr>
            <w:tcW w:w="236" w:type="dxa"/>
          </w:tcPr>
          <w:p w14:paraId="5D6FC3BB" w14:textId="5D5F3132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2A910B" w14:textId="3495AE45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712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226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723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0B457D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57594DE" w14:textId="5EE24018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(</w:t>
            </w:r>
            <w:r w:rsidR="00490805" w:rsidRPr="00490805">
              <w:rPr>
                <w:rFonts w:ascii="Browallia New" w:eastAsia="Calibri" w:hAnsi="Browallia New" w:cs="Browallia New"/>
                <w:bCs/>
                <w:lang w:val="en-GB"/>
              </w:rPr>
              <w:t>17</w:t>
            </w:r>
            <w:r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="00490805" w:rsidRPr="00490805">
              <w:rPr>
                <w:rFonts w:ascii="Browallia New" w:eastAsia="Calibri" w:hAnsi="Browallia New" w:cs="Browallia New"/>
                <w:bCs/>
                <w:lang w:val="en-GB"/>
              </w:rPr>
              <w:t>803</w:t>
            </w:r>
            <w:r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="00490805" w:rsidRPr="00490805">
              <w:rPr>
                <w:rFonts w:ascii="Browallia New" w:eastAsia="Calibri" w:hAnsi="Browallia New" w:cs="Browallia New"/>
                <w:bCs/>
                <w:lang w:val="en-GB"/>
              </w:rPr>
              <w:t>783</w:t>
            </w:r>
            <w:r w:rsidRPr="00D51551">
              <w:rPr>
                <w:rFonts w:ascii="Browallia New" w:eastAsia="Calibri" w:hAnsi="Browallia New" w:cs="Browallia New"/>
                <w:bCs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ADCD4ED" w14:textId="7F915C7F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694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422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940</w:t>
            </w:r>
          </w:p>
        </w:tc>
      </w:tr>
      <w:tr w:rsidR="008D16CD" w:rsidRPr="00D51551" w14:paraId="762A91A9" w14:textId="77777777" w:rsidTr="00C4014A">
        <w:tc>
          <w:tcPr>
            <w:tcW w:w="3024" w:type="dxa"/>
            <w:shd w:val="clear" w:color="auto" w:fill="auto"/>
            <w:vAlign w:val="bottom"/>
          </w:tcPr>
          <w:p w14:paraId="24F2CBCF" w14:textId="77777777" w:rsidR="008D16CD" w:rsidRPr="00D51551" w:rsidRDefault="008D16CD" w:rsidP="008D16CD">
            <w:pPr>
              <w:tabs>
                <w:tab w:val="right" w:pos="8306"/>
              </w:tabs>
              <w:ind w:left="-109"/>
              <w:rPr>
                <w:rFonts w:ascii="Browallia New" w:eastAsia="Calibri" w:hAnsi="Browallia New" w:cs="Browallia New"/>
                <w:b/>
                <w:spacing w:val="-2"/>
                <w:cs/>
              </w:rPr>
            </w:pPr>
            <w:r w:rsidRPr="00D51551">
              <w:rPr>
                <w:rFonts w:ascii="Browallia New" w:eastAsia="Calibri" w:hAnsi="Browallia New" w:cs="Browallia New"/>
                <w:b/>
                <w:spacing w:val="-2"/>
                <w:cs/>
              </w:rPr>
              <w:t>สินทรัพย์สิทธิการใช้</w:t>
            </w:r>
            <w:r w:rsidRPr="00D51551">
              <w:rPr>
                <w:rFonts w:ascii="Browallia New" w:eastAsia="Calibri" w:hAnsi="Browallia New" w:cs="Browallia New"/>
                <w:b/>
                <w:spacing w:val="-2"/>
              </w:rPr>
              <w:t xml:space="preserve"> </w:t>
            </w:r>
            <w:r w:rsidRPr="00D51551">
              <w:rPr>
                <w:rFonts w:ascii="Browallia New" w:eastAsia="Calibri" w:hAnsi="Browallia New" w:cs="Browallia New"/>
                <w:b/>
                <w:spacing w:val="-2"/>
                <w:cs/>
              </w:rPr>
              <w:t>- สุทธิ</w:t>
            </w:r>
          </w:p>
        </w:tc>
        <w:tc>
          <w:tcPr>
            <w:tcW w:w="720" w:type="dxa"/>
          </w:tcPr>
          <w:p w14:paraId="67640505" w14:textId="49EE8593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cs/>
              </w:rPr>
            </w:pPr>
            <w:r w:rsidRPr="00D51551">
              <w:rPr>
                <w:rFonts w:ascii="Browallia New" w:eastAsia="Calibri" w:hAnsi="Browallia New" w:cs="Browallia New"/>
                <w:cs/>
              </w:rPr>
              <w:t>ค, ง</w:t>
            </w:r>
          </w:p>
        </w:tc>
        <w:tc>
          <w:tcPr>
            <w:tcW w:w="236" w:type="dxa"/>
          </w:tcPr>
          <w:p w14:paraId="684D2AA8" w14:textId="1D4E7ED2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D620A9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AFDA7F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95E1194" w14:textId="3420CF79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23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116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214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8D533A2" w14:textId="23BA7703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23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116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214</w:t>
            </w:r>
          </w:p>
        </w:tc>
      </w:tr>
      <w:tr w:rsidR="008D16CD" w:rsidRPr="00D51551" w14:paraId="7D34AA2D" w14:textId="77777777" w:rsidTr="00C4014A">
        <w:tc>
          <w:tcPr>
            <w:tcW w:w="3024" w:type="dxa"/>
            <w:shd w:val="clear" w:color="auto" w:fill="auto"/>
            <w:vAlign w:val="bottom"/>
          </w:tcPr>
          <w:p w14:paraId="5A22E8FE" w14:textId="77777777" w:rsidR="008D16CD" w:rsidRPr="00D51551" w:rsidRDefault="008D16CD" w:rsidP="008D16CD">
            <w:pPr>
              <w:tabs>
                <w:tab w:val="right" w:pos="8306"/>
              </w:tabs>
              <w:ind w:left="-109"/>
              <w:rPr>
                <w:rFonts w:ascii="Browallia New" w:eastAsia="Calibri" w:hAnsi="Browallia New" w:cs="Browallia New"/>
                <w:b/>
              </w:rPr>
            </w:pPr>
            <w:r w:rsidRPr="00D51551">
              <w:rPr>
                <w:rFonts w:ascii="Browallia New" w:eastAsia="Calibri" w:hAnsi="Browallia New" w:cs="Browallia New"/>
                <w:cs/>
              </w:rPr>
              <w:t>สินทรัพย์ภาษีเงินได้รอการตัดบัญชี</w:t>
            </w:r>
            <w:r w:rsidRPr="00D51551">
              <w:rPr>
                <w:rFonts w:ascii="Browallia New" w:eastAsia="Calibri" w:hAnsi="Browallia New" w:cs="Browallia New"/>
              </w:rPr>
              <w:t xml:space="preserve"> - </w:t>
            </w:r>
            <w:r w:rsidRPr="00D51551">
              <w:rPr>
                <w:rFonts w:ascii="Browallia New" w:eastAsia="Calibri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720" w:type="dxa"/>
          </w:tcPr>
          <w:p w14:paraId="36B761AA" w14:textId="5E873A8F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cs/>
              </w:rPr>
            </w:pPr>
            <w:r w:rsidRPr="00D51551">
              <w:rPr>
                <w:rFonts w:ascii="Browallia New" w:eastAsia="Calibri" w:hAnsi="Browallia New" w:cs="Browallia New"/>
                <w:cs/>
              </w:rPr>
              <w:t>ก, ข</w:t>
            </w:r>
          </w:p>
        </w:tc>
        <w:tc>
          <w:tcPr>
            <w:tcW w:w="236" w:type="dxa"/>
          </w:tcPr>
          <w:p w14:paraId="54BE8807" w14:textId="03217CA4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816B8" w14:textId="5239BF1C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15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287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690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C595F" w14:textId="619B3435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50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997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F5D8B1F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EF689" w14:textId="7D9D18E3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15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338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687</w:t>
            </w:r>
          </w:p>
        </w:tc>
      </w:tr>
      <w:tr w:rsidR="008D16CD" w:rsidRPr="00D51551" w14:paraId="77590B39" w14:textId="77777777" w:rsidTr="00C4014A">
        <w:tc>
          <w:tcPr>
            <w:tcW w:w="3024" w:type="dxa"/>
            <w:shd w:val="clear" w:color="auto" w:fill="auto"/>
            <w:vAlign w:val="bottom"/>
          </w:tcPr>
          <w:p w14:paraId="68717A54" w14:textId="77777777" w:rsidR="008D16CD" w:rsidRPr="00D51551" w:rsidRDefault="008D16CD" w:rsidP="008D16CD">
            <w:pPr>
              <w:tabs>
                <w:tab w:val="right" w:pos="8306"/>
              </w:tabs>
              <w:ind w:left="-109"/>
              <w:rPr>
                <w:rFonts w:ascii="Browallia New" w:eastAsia="Calibri" w:hAnsi="Browallia New" w:cs="Browallia New"/>
                <w:b/>
                <w:sz w:val="12"/>
                <w:szCs w:val="12"/>
              </w:rPr>
            </w:pPr>
          </w:p>
        </w:tc>
        <w:tc>
          <w:tcPr>
            <w:tcW w:w="720" w:type="dxa"/>
          </w:tcPr>
          <w:p w14:paraId="612AD88C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36" w:type="dxa"/>
          </w:tcPr>
          <w:p w14:paraId="2ECDAEED" w14:textId="342A988B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BE587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1292E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C85D24F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1D945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</w:tr>
      <w:tr w:rsidR="008D16CD" w:rsidRPr="00D51551" w14:paraId="7C83B721" w14:textId="77777777" w:rsidTr="00C4014A">
        <w:tc>
          <w:tcPr>
            <w:tcW w:w="3024" w:type="dxa"/>
            <w:shd w:val="clear" w:color="auto" w:fill="auto"/>
            <w:vAlign w:val="bottom"/>
          </w:tcPr>
          <w:p w14:paraId="2E107DC6" w14:textId="77777777" w:rsidR="008D16CD" w:rsidRPr="00D51551" w:rsidRDefault="008D16CD" w:rsidP="008D16CD">
            <w:pPr>
              <w:tabs>
                <w:tab w:val="right" w:pos="8306"/>
              </w:tabs>
              <w:ind w:left="-109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  <w:cs/>
              </w:rPr>
              <w:t>รวมรายการสินทรัพย์ที่ได้รับผลกระทบ</w:t>
            </w:r>
          </w:p>
        </w:tc>
        <w:tc>
          <w:tcPr>
            <w:tcW w:w="720" w:type="dxa"/>
          </w:tcPr>
          <w:p w14:paraId="121EC885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236" w:type="dxa"/>
          </w:tcPr>
          <w:p w14:paraId="117C12C8" w14:textId="43C25AB6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49E32" w14:textId="0CD793B2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</w:rPr>
            </w:pP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883</w:t>
            </w:r>
            <w:r w:rsidR="008D16CD" w:rsidRPr="00D51551">
              <w:rPr>
                <w:rFonts w:ascii="Browallia New" w:eastAsia="Calibri" w:hAnsi="Browallia New" w:cs="Browallia New"/>
                <w:b/>
              </w:rPr>
              <w:t>,</w:t>
            </w: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732</w:t>
            </w:r>
            <w:r w:rsidR="008D16CD" w:rsidRPr="00D51551">
              <w:rPr>
                <w:rFonts w:ascii="Browallia New" w:eastAsia="Calibri" w:hAnsi="Browallia New" w:cs="Browallia New"/>
                <w:b/>
              </w:rPr>
              <w:t>,</w:t>
            </w: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940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5AB59" w14:textId="120B23CF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</w:rPr>
            </w:pP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554</w:t>
            </w:r>
            <w:r w:rsidR="008D16CD" w:rsidRPr="00D51551">
              <w:rPr>
                <w:rFonts w:ascii="Browallia New" w:eastAsia="Calibri" w:hAnsi="Browallia New" w:cs="Browallia New"/>
                <w:b/>
              </w:rPr>
              <w:t>,</w:t>
            </w: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132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33B3E3D" w14:textId="776137DA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</w:rPr>
            </w:pP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5</w:t>
            </w:r>
            <w:r w:rsidR="008D16CD" w:rsidRPr="00D51551">
              <w:rPr>
                <w:rFonts w:ascii="Browallia New" w:eastAsia="Calibri" w:hAnsi="Browallia New" w:cs="Browallia New"/>
                <w:b/>
              </w:rPr>
              <w:t>,</w:t>
            </w: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312</w:t>
            </w:r>
            <w:r w:rsidR="008D16CD" w:rsidRPr="00D51551">
              <w:rPr>
                <w:rFonts w:ascii="Browallia New" w:eastAsia="Calibri" w:hAnsi="Browallia New" w:cs="Browallia New"/>
                <w:b/>
              </w:rPr>
              <w:t>,</w:t>
            </w: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431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CF79E2" w14:textId="49649B9B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</w:rPr>
            </w:pP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889</w:t>
            </w:r>
            <w:r w:rsidR="008D16CD" w:rsidRPr="00D51551">
              <w:rPr>
                <w:rFonts w:ascii="Browallia New" w:eastAsia="Calibri" w:hAnsi="Browallia New" w:cs="Browallia New"/>
                <w:b/>
              </w:rPr>
              <w:t>,</w:t>
            </w: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599</w:t>
            </w:r>
            <w:r w:rsidR="008D16CD" w:rsidRPr="00D51551">
              <w:rPr>
                <w:rFonts w:ascii="Browallia New" w:eastAsia="Calibri" w:hAnsi="Browallia New" w:cs="Browallia New"/>
                <w:b/>
              </w:rPr>
              <w:t>,</w:t>
            </w: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503</w:t>
            </w:r>
          </w:p>
        </w:tc>
      </w:tr>
      <w:tr w:rsidR="008D16CD" w:rsidRPr="00D51551" w14:paraId="0D1274CF" w14:textId="77777777" w:rsidTr="00C4014A">
        <w:tc>
          <w:tcPr>
            <w:tcW w:w="3024" w:type="dxa"/>
            <w:shd w:val="clear" w:color="auto" w:fill="auto"/>
            <w:vAlign w:val="bottom"/>
          </w:tcPr>
          <w:p w14:paraId="641559A2" w14:textId="77777777" w:rsidR="008D16CD" w:rsidRPr="00D51551" w:rsidRDefault="008D16CD" w:rsidP="008D16CD">
            <w:pPr>
              <w:tabs>
                <w:tab w:val="right" w:pos="8306"/>
              </w:tabs>
              <w:ind w:left="-109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720" w:type="dxa"/>
          </w:tcPr>
          <w:p w14:paraId="792C2903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36" w:type="dxa"/>
          </w:tcPr>
          <w:p w14:paraId="10C3088B" w14:textId="41FF45F9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8B46A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E37CD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6AF7F87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BC1F88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</w:tr>
      <w:tr w:rsidR="008D16CD" w:rsidRPr="00D51551" w14:paraId="4BAB87B9" w14:textId="77777777" w:rsidTr="00C4014A">
        <w:tc>
          <w:tcPr>
            <w:tcW w:w="3024" w:type="dxa"/>
            <w:shd w:val="clear" w:color="auto" w:fill="auto"/>
            <w:vAlign w:val="bottom"/>
          </w:tcPr>
          <w:p w14:paraId="1817D8DB" w14:textId="77777777" w:rsidR="008D16CD" w:rsidRPr="00D51551" w:rsidRDefault="008D16CD" w:rsidP="008D16CD">
            <w:pPr>
              <w:tabs>
                <w:tab w:val="right" w:pos="8306"/>
              </w:tabs>
              <w:ind w:left="-109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  <w:cs/>
              </w:rPr>
              <w:t>หนี้สินหมุนเวียน</w:t>
            </w:r>
          </w:p>
        </w:tc>
        <w:tc>
          <w:tcPr>
            <w:tcW w:w="720" w:type="dxa"/>
          </w:tcPr>
          <w:p w14:paraId="3FED4A60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236" w:type="dxa"/>
          </w:tcPr>
          <w:p w14:paraId="10DA9975" w14:textId="2E2E43D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6EB8A3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AE2B31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2FBBD8CF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4794727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8D16CD" w:rsidRPr="00D51551" w14:paraId="743AD9A9" w14:textId="77777777" w:rsidTr="00C4014A">
        <w:tc>
          <w:tcPr>
            <w:tcW w:w="3024" w:type="dxa"/>
            <w:shd w:val="clear" w:color="auto" w:fill="auto"/>
            <w:vAlign w:val="bottom"/>
          </w:tcPr>
          <w:p w14:paraId="0E8294E8" w14:textId="77777777" w:rsidR="008D16CD" w:rsidRPr="00D51551" w:rsidRDefault="008D16CD" w:rsidP="008D16CD">
            <w:pPr>
              <w:tabs>
                <w:tab w:val="left" w:pos="1569"/>
              </w:tabs>
              <w:ind w:left="-109"/>
              <w:rPr>
                <w:rFonts w:ascii="Browallia New" w:eastAsia="Calibri" w:hAnsi="Browallia New" w:cs="Browallia New"/>
                <w:b/>
              </w:rPr>
            </w:pPr>
            <w:r w:rsidRPr="00D51551">
              <w:rPr>
                <w:rFonts w:ascii="Browallia New" w:eastAsia="Calibri" w:hAnsi="Browallia New" w:cs="Browallia New"/>
                <w:b/>
                <w:spacing w:val="-2"/>
                <w:cs/>
              </w:rPr>
              <w:t>หนี้สินอนุพันธ์</w:t>
            </w:r>
          </w:p>
        </w:tc>
        <w:tc>
          <w:tcPr>
            <w:tcW w:w="720" w:type="dxa"/>
          </w:tcPr>
          <w:p w14:paraId="140BD97E" w14:textId="04DE57D8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cs/>
              </w:rPr>
            </w:pPr>
            <w:r w:rsidRPr="00D51551">
              <w:rPr>
                <w:rFonts w:ascii="Browallia New" w:eastAsia="Calibri" w:hAnsi="Browallia New" w:cs="Browallia New"/>
                <w:cs/>
              </w:rPr>
              <w:t>ข</w:t>
            </w:r>
          </w:p>
        </w:tc>
        <w:tc>
          <w:tcPr>
            <w:tcW w:w="236" w:type="dxa"/>
          </w:tcPr>
          <w:p w14:paraId="3786FEDB" w14:textId="0D4B125B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B97918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67877A" w14:textId="022C91C2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758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120</w:t>
            </w:r>
          </w:p>
        </w:tc>
        <w:tc>
          <w:tcPr>
            <w:tcW w:w="1350" w:type="dxa"/>
            <w:shd w:val="clear" w:color="auto" w:fill="auto"/>
          </w:tcPr>
          <w:p w14:paraId="2FC5339B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B598472" w14:textId="7792AD38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758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120</w:t>
            </w:r>
          </w:p>
        </w:tc>
      </w:tr>
      <w:tr w:rsidR="008D16CD" w:rsidRPr="00D51551" w14:paraId="5F222DF4" w14:textId="77777777" w:rsidTr="00C4014A">
        <w:tc>
          <w:tcPr>
            <w:tcW w:w="3024" w:type="dxa"/>
            <w:shd w:val="clear" w:color="auto" w:fill="auto"/>
            <w:vAlign w:val="bottom"/>
          </w:tcPr>
          <w:p w14:paraId="10BD16D8" w14:textId="030E1FC0" w:rsidR="008D16CD" w:rsidRPr="00D51551" w:rsidRDefault="008D16CD" w:rsidP="008D16CD">
            <w:pPr>
              <w:tabs>
                <w:tab w:val="left" w:pos="1569"/>
              </w:tabs>
              <w:ind w:left="-109" w:right="-57"/>
              <w:rPr>
                <w:rFonts w:ascii="Browallia New" w:eastAsia="Calibri" w:hAnsi="Browallia New" w:cs="Browallia New"/>
                <w:b/>
                <w:spacing w:val="-4"/>
                <w:cs/>
              </w:rPr>
            </w:pPr>
            <w:r w:rsidRPr="00D51551">
              <w:rPr>
                <w:rFonts w:ascii="Browallia New" w:eastAsia="Calibri" w:hAnsi="Browallia New" w:cs="Browallia New"/>
                <w:b/>
                <w:spacing w:val="-4"/>
                <w:cs/>
              </w:rPr>
              <w:t>หนี้สินตามสัญญาเช่าส่วนที่ถึง</w:t>
            </w:r>
          </w:p>
        </w:tc>
        <w:tc>
          <w:tcPr>
            <w:tcW w:w="720" w:type="dxa"/>
          </w:tcPr>
          <w:p w14:paraId="0D491BB9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</w:rPr>
            </w:pPr>
          </w:p>
        </w:tc>
        <w:tc>
          <w:tcPr>
            <w:tcW w:w="236" w:type="dxa"/>
          </w:tcPr>
          <w:p w14:paraId="06876882" w14:textId="25A3859A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982250" w14:textId="5B7ED7AD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694091" w14:textId="2EDC7B9C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3DDEA490" w14:textId="095F7A1E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15BF066" w14:textId="5FA64986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8D16CD" w:rsidRPr="00D51551" w14:paraId="13A5826D" w14:textId="77777777" w:rsidTr="00C4014A">
        <w:tc>
          <w:tcPr>
            <w:tcW w:w="3024" w:type="dxa"/>
            <w:shd w:val="clear" w:color="auto" w:fill="auto"/>
            <w:vAlign w:val="bottom"/>
          </w:tcPr>
          <w:p w14:paraId="58A4C2E4" w14:textId="16E212AE" w:rsidR="008D16CD" w:rsidRPr="00D51551" w:rsidRDefault="008D16CD" w:rsidP="008D16CD">
            <w:pPr>
              <w:tabs>
                <w:tab w:val="left" w:pos="1569"/>
              </w:tabs>
              <w:ind w:left="-109" w:right="-57"/>
              <w:rPr>
                <w:rFonts w:ascii="Browallia New" w:eastAsia="Calibri" w:hAnsi="Browallia New" w:cs="Browallia New"/>
                <w:b/>
                <w:spacing w:val="-4"/>
                <w:cs/>
              </w:rPr>
            </w:pPr>
            <w:r>
              <w:rPr>
                <w:rFonts w:ascii="Browallia New" w:eastAsia="Calibri" w:hAnsi="Browallia New" w:cs="Browallia New" w:hint="cs"/>
                <w:b/>
                <w:spacing w:val="-4"/>
                <w:cs/>
              </w:rPr>
              <w:t xml:space="preserve">   </w:t>
            </w:r>
            <w:r w:rsidRPr="00D51551">
              <w:rPr>
                <w:rFonts w:ascii="Browallia New" w:eastAsia="Calibri" w:hAnsi="Browallia New" w:cs="Browallia New"/>
                <w:b/>
                <w:spacing w:val="-4"/>
                <w:cs/>
              </w:rPr>
              <w:t>กำหนดชำระภายในหนึ่งปี</w:t>
            </w:r>
            <w:r>
              <w:rPr>
                <w:rFonts w:ascii="Browallia New" w:eastAsia="Calibri" w:hAnsi="Browallia New" w:cs="Browallia New" w:hint="cs"/>
                <w:b/>
                <w:spacing w:val="-4"/>
                <w:cs/>
              </w:rPr>
              <w:t xml:space="preserve"> - สุทธิ</w:t>
            </w:r>
          </w:p>
        </w:tc>
        <w:tc>
          <w:tcPr>
            <w:tcW w:w="720" w:type="dxa"/>
          </w:tcPr>
          <w:p w14:paraId="03EEA8DD" w14:textId="60DCAF6A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cs/>
              </w:rPr>
            </w:pPr>
            <w:r w:rsidRPr="00D51551">
              <w:rPr>
                <w:rFonts w:ascii="Browallia New" w:eastAsia="Calibri" w:hAnsi="Browallia New" w:cs="Browallia New"/>
                <w:cs/>
              </w:rPr>
              <w:t>ค, ง</w:t>
            </w:r>
          </w:p>
        </w:tc>
        <w:tc>
          <w:tcPr>
            <w:tcW w:w="236" w:type="dxa"/>
          </w:tcPr>
          <w:p w14:paraId="6AA8C160" w14:textId="48B9333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2F635B" w14:textId="604CFB0C" w:rsidR="008D16CD" w:rsidRPr="00A927DA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lang w:val="en-GB"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3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906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136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039ADD" w14:textId="731263CC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858CD0D" w14:textId="6B9FB121" w:rsidR="008D16CD" w:rsidRPr="00A927DA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lang w:val="en-GB"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2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503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061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1BF517A" w14:textId="7D372972" w:rsidR="008D16CD" w:rsidRPr="00A927DA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lang w:val="en-GB"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6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409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197</w:t>
            </w:r>
          </w:p>
        </w:tc>
      </w:tr>
      <w:tr w:rsidR="008D16CD" w:rsidRPr="00D51551" w14:paraId="5A48941D" w14:textId="77777777" w:rsidTr="00C4014A">
        <w:tc>
          <w:tcPr>
            <w:tcW w:w="3024" w:type="dxa"/>
            <w:shd w:val="clear" w:color="auto" w:fill="auto"/>
            <w:vAlign w:val="bottom"/>
          </w:tcPr>
          <w:p w14:paraId="3D49CC9F" w14:textId="77777777" w:rsidR="008D16CD" w:rsidRPr="00D51551" w:rsidRDefault="008D16CD" w:rsidP="008D16CD">
            <w:pPr>
              <w:tabs>
                <w:tab w:val="left" w:pos="1569"/>
              </w:tabs>
              <w:ind w:left="-109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720" w:type="dxa"/>
          </w:tcPr>
          <w:p w14:paraId="68F9B71A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36" w:type="dxa"/>
          </w:tcPr>
          <w:p w14:paraId="53FFC6FF" w14:textId="75D0DEA1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155DBE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BA0622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</w:tcPr>
          <w:p w14:paraId="5F8A2476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1A5A21A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</w:tr>
      <w:tr w:rsidR="008D16CD" w:rsidRPr="00D51551" w14:paraId="075FD34A" w14:textId="77777777" w:rsidTr="00C4014A">
        <w:tc>
          <w:tcPr>
            <w:tcW w:w="3024" w:type="dxa"/>
            <w:shd w:val="clear" w:color="auto" w:fill="auto"/>
            <w:vAlign w:val="bottom"/>
          </w:tcPr>
          <w:p w14:paraId="2D67001E" w14:textId="77777777" w:rsidR="008D16CD" w:rsidRPr="00D51551" w:rsidRDefault="008D16CD" w:rsidP="008D16CD">
            <w:pPr>
              <w:tabs>
                <w:tab w:val="left" w:pos="1569"/>
              </w:tabs>
              <w:ind w:left="-109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  <w:cs/>
              </w:rPr>
              <w:t>หนี้สินไม่หมุนเวียน</w:t>
            </w:r>
          </w:p>
        </w:tc>
        <w:tc>
          <w:tcPr>
            <w:tcW w:w="720" w:type="dxa"/>
          </w:tcPr>
          <w:p w14:paraId="437E1176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236" w:type="dxa"/>
          </w:tcPr>
          <w:p w14:paraId="136B673D" w14:textId="4EF260F2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8BC5D5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31710A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1BCA85B8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378ABB3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8D16CD" w:rsidRPr="00D51551" w14:paraId="064D4F2F" w14:textId="77777777" w:rsidTr="00C4014A">
        <w:tc>
          <w:tcPr>
            <w:tcW w:w="3024" w:type="dxa"/>
            <w:shd w:val="clear" w:color="auto" w:fill="auto"/>
            <w:vAlign w:val="bottom"/>
          </w:tcPr>
          <w:p w14:paraId="02396885" w14:textId="3FA0320E" w:rsidR="008D16CD" w:rsidRPr="00D51551" w:rsidRDefault="008D16CD" w:rsidP="008D16CD">
            <w:pPr>
              <w:tabs>
                <w:tab w:val="left" w:pos="1569"/>
              </w:tabs>
              <w:ind w:left="-109"/>
              <w:rPr>
                <w:rFonts w:ascii="Browallia New" w:eastAsia="Calibri" w:hAnsi="Browallia New" w:cs="Browallia New"/>
                <w:b/>
                <w:spacing w:val="-2"/>
                <w:cs/>
              </w:rPr>
            </w:pPr>
            <w:r w:rsidRPr="00D51551">
              <w:rPr>
                <w:rFonts w:ascii="Browallia New" w:eastAsia="Calibri" w:hAnsi="Browallia New" w:cs="Browallia New"/>
                <w:b/>
                <w:spacing w:val="-2"/>
                <w:cs/>
              </w:rPr>
              <w:t>หนี้สินตามสัญญาเช่า</w:t>
            </w:r>
            <w:r>
              <w:rPr>
                <w:rFonts w:ascii="Browallia New" w:eastAsia="Calibri" w:hAnsi="Browallia New" w:cs="Browallia New" w:hint="cs"/>
                <w:b/>
                <w:spacing w:val="-2"/>
                <w:cs/>
              </w:rPr>
              <w:t xml:space="preserve"> - สุทธิ</w:t>
            </w:r>
          </w:p>
        </w:tc>
        <w:tc>
          <w:tcPr>
            <w:tcW w:w="720" w:type="dxa"/>
          </w:tcPr>
          <w:p w14:paraId="3A6E0FA7" w14:textId="0D426D52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cs/>
              </w:rPr>
            </w:pPr>
            <w:r w:rsidRPr="00D51551">
              <w:rPr>
                <w:rFonts w:ascii="Browallia New" w:eastAsia="Calibri" w:hAnsi="Browallia New" w:cs="Browallia New"/>
                <w:cs/>
              </w:rPr>
              <w:t>ค, ง</w:t>
            </w:r>
          </w:p>
        </w:tc>
        <w:tc>
          <w:tcPr>
            <w:tcW w:w="236" w:type="dxa"/>
          </w:tcPr>
          <w:p w14:paraId="1362F8A2" w14:textId="5670A4C5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37178" w14:textId="0D0F0DC9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10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690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017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5118F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39F9CA6" w14:textId="676F1FD9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2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809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370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497653" w14:textId="1F08CE86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13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499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387</w:t>
            </w:r>
          </w:p>
        </w:tc>
      </w:tr>
      <w:tr w:rsidR="008D16CD" w:rsidRPr="00D51551" w14:paraId="038BCD06" w14:textId="77777777" w:rsidTr="00C4014A">
        <w:tc>
          <w:tcPr>
            <w:tcW w:w="3024" w:type="dxa"/>
            <w:shd w:val="clear" w:color="auto" w:fill="auto"/>
            <w:vAlign w:val="bottom"/>
          </w:tcPr>
          <w:p w14:paraId="5EE36975" w14:textId="77777777" w:rsidR="008D16CD" w:rsidRPr="00D51551" w:rsidRDefault="008D16CD" w:rsidP="008D16CD">
            <w:pPr>
              <w:tabs>
                <w:tab w:val="left" w:pos="1569"/>
              </w:tabs>
              <w:ind w:left="-109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720" w:type="dxa"/>
          </w:tcPr>
          <w:p w14:paraId="6B26624F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36" w:type="dxa"/>
          </w:tcPr>
          <w:p w14:paraId="45238130" w14:textId="2B5B5DB3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9C575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8E1F5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D0166A5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CB9E7C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</w:tr>
      <w:tr w:rsidR="008D16CD" w:rsidRPr="00D51551" w14:paraId="266BEE6A" w14:textId="77777777" w:rsidTr="00C4014A">
        <w:tc>
          <w:tcPr>
            <w:tcW w:w="3024" w:type="dxa"/>
            <w:shd w:val="clear" w:color="auto" w:fill="auto"/>
            <w:vAlign w:val="bottom"/>
          </w:tcPr>
          <w:p w14:paraId="254507B8" w14:textId="77777777" w:rsidR="008D16CD" w:rsidRPr="00D51551" w:rsidRDefault="008D16CD" w:rsidP="008D16CD">
            <w:pPr>
              <w:tabs>
                <w:tab w:val="left" w:pos="1569"/>
              </w:tabs>
              <w:ind w:left="-109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  <w:cs/>
              </w:rPr>
              <w:t>รวมรายการหนี้สินที่ได้รับผลกระทบ</w:t>
            </w:r>
          </w:p>
        </w:tc>
        <w:tc>
          <w:tcPr>
            <w:tcW w:w="720" w:type="dxa"/>
          </w:tcPr>
          <w:p w14:paraId="34E408CB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236" w:type="dxa"/>
          </w:tcPr>
          <w:p w14:paraId="2BB3DFB9" w14:textId="3A965913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C1B47" w14:textId="672C0DDA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</w:rPr>
            </w:pP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14</w:t>
            </w:r>
            <w:r w:rsidR="008D16CD" w:rsidRPr="00D51551">
              <w:rPr>
                <w:rFonts w:ascii="Browallia New" w:eastAsia="Calibri" w:hAnsi="Browallia New" w:cs="Browallia New"/>
                <w:b/>
              </w:rPr>
              <w:t>,</w:t>
            </w: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596</w:t>
            </w:r>
            <w:r w:rsidR="008D16CD" w:rsidRPr="00D51551">
              <w:rPr>
                <w:rFonts w:ascii="Browallia New" w:eastAsia="Calibri" w:hAnsi="Browallia New" w:cs="Browallia New"/>
                <w:b/>
              </w:rPr>
              <w:t>,</w:t>
            </w: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153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F4DFA" w14:textId="4DE3B40B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</w:rPr>
            </w:pP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758</w:t>
            </w:r>
            <w:r w:rsidR="008D16CD" w:rsidRPr="00D51551">
              <w:rPr>
                <w:rFonts w:ascii="Browallia New" w:eastAsia="Calibri" w:hAnsi="Browallia New" w:cs="Browallia New"/>
                <w:b/>
              </w:rPr>
              <w:t>,</w:t>
            </w: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120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3DF7233" w14:textId="6C1D77C7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</w:rPr>
            </w:pP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5</w:t>
            </w:r>
            <w:r w:rsidR="008D16CD" w:rsidRPr="00D51551">
              <w:rPr>
                <w:rFonts w:ascii="Browallia New" w:eastAsia="Calibri" w:hAnsi="Browallia New" w:cs="Browallia New"/>
                <w:b/>
              </w:rPr>
              <w:t>,</w:t>
            </w: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312</w:t>
            </w:r>
            <w:r w:rsidR="008D16CD" w:rsidRPr="00D51551">
              <w:rPr>
                <w:rFonts w:ascii="Browallia New" w:eastAsia="Calibri" w:hAnsi="Browallia New" w:cs="Browallia New"/>
                <w:b/>
              </w:rPr>
              <w:t>,</w:t>
            </w: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431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CC41A" w14:textId="600D3C2C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</w:rPr>
            </w:pP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20</w:t>
            </w:r>
            <w:r w:rsidR="008D16CD" w:rsidRPr="00D51551">
              <w:rPr>
                <w:rFonts w:ascii="Browallia New" w:eastAsia="Calibri" w:hAnsi="Browallia New" w:cs="Browallia New"/>
                <w:b/>
              </w:rPr>
              <w:t>,</w:t>
            </w: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666</w:t>
            </w:r>
            <w:r w:rsidR="008D16CD" w:rsidRPr="00D51551">
              <w:rPr>
                <w:rFonts w:ascii="Browallia New" w:eastAsia="Calibri" w:hAnsi="Browallia New" w:cs="Browallia New"/>
                <w:b/>
              </w:rPr>
              <w:t>,</w:t>
            </w: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704</w:t>
            </w:r>
          </w:p>
        </w:tc>
      </w:tr>
      <w:tr w:rsidR="008D16CD" w:rsidRPr="00D51551" w14:paraId="68FF048C" w14:textId="77777777" w:rsidTr="00C4014A">
        <w:tc>
          <w:tcPr>
            <w:tcW w:w="3024" w:type="dxa"/>
            <w:shd w:val="clear" w:color="auto" w:fill="auto"/>
            <w:vAlign w:val="bottom"/>
          </w:tcPr>
          <w:p w14:paraId="15A6319A" w14:textId="77777777" w:rsidR="008D16CD" w:rsidRPr="00D51551" w:rsidRDefault="008D16CD" w:rsidP="008D16CD">
            <w:pPr>
              <w:tabs>
                <w:tab w:val="left" w:pos="1569"/>
              </w:tabs>
              <w:ind w:left="-109"/>
              <w:rPr>
                <w:rFonts w:ascii="Browallia New" w:eastAsia="Calibri" w:hAnsi="Browallia New" w:cs="Browallia New"/>
                <w:b/>
                <w:sz w:val="12"/>
                <w:szCs w:val="12"/>
              </w:rPr>
            </w:pPr>
          </w:p>
        </w:tc>
        <w:tc>
          <w:tcPr>
            <w:tcW w:w="720" w:type="dxa"/>
          </w:tcPr>
          <w:p w14:paraId="3B31B186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36" w:type="dxa"/>
          </w:tcPr>
          <w:p w14:paraId="77594B9F" w14:textId="2B3213E3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19D50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CCEAB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2B15055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3C165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</w:tr>
      <w:tr w:rsidR="008D16CD" w:rsidRPr="00D51551" w14:paraId="5843F5A8" w14:textId="77777777" w:rsidTr="00C4014A">
        <w:tc>
          <w:tcPr>
            <w:tcW w:w="3024" w:type="dxa"/>
            <w:shd w:val="clear" w:color="auto" w:fill="auto"/>
            <w:vAlign w:val="bottom"/>
          </w:tcPr>
          <w:p w14:paraId="1A5E6C4B" w14:textId="77777777" w:rsidR="008D16CD" w:rsidRPr="00D51551" w:rsidRDefault="008D16CD" w:rsidP="008D16CD">
            <w:pPr>
              <w:tabs>
                <w:tab w:val="left" w:pos="1569"/>
              </w:tabs>
              <w:ind w:left="-109"/>
              <w:rPr>
                <w:rFonts w:ascii="Browallia New" w:eastAsia="Calibri" w:hAnsi="Browallia New" w:cs="Browallia New"/>
                <w:b/>
              </w:rPr>
            </w:pPr>
            <w:r w:rsidRPr="00D51551">
              <w:rPr>
                <w:rFonts w:ascii="Browallia New" w:eastAsia="Calibri" w:hAnsi="Browallia New" w:cs="Browallia New"/>
                <w:b/>
                <w:cs/>
              </w:rPr>
              <w:t>กำไร(ขาดทุน)สะสม - ยังไม่ได้จัดสรร</w:t>
            </w:r>
          </w:p>
        </w:tc>
        <w:tc>
          <w:tcPr>
            <w:tcW w:w="720" w:type="dxa"/>
          </w:tcPr>
          <w:p w14:paraId="1127D9FC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236" w:type="dxa"/>
          </w:tcPr>
          <w:p w14:paraId="029C3F4C" w14:textId="7C743525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24F68" w14:textId="271FA896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(</w:t>
            </w:r>
            <w:r w:rsidR="00490805" w:rsidRPr="00490805">
              <w:rPr>
                <w:rFonts w:ascii="Browallia New" w:eastAsia="Calibri" w:hAnsi="Browallia New" w:cs="Browallia New"/>
                <w:bCs/>
                <w:lang w:val="en-GB"/>
              </w:rPr>
              <w:t>19</w:t>
            </w:r>
            <w:r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="00490805" w:rsidRPr="00490805">
              <w:rPr>
                <w:rFonts w:ascii="Browallia New" w:eastAsia="Calibri" w:hAnsi="Browallia New" w:cs="Browallia New"/>
                <w:bCs/>
                <w:lang w:val="en-GB"/>
              </w:rPr>
              <w:t>698</w:t>
            </w:r>
            <w:r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="00490805" w:rsidRPr="00490805">
              <w:rPr>
                <w:rFonts w:ascii="Browallia New" w:eastAsia="Calibri" w:hAnsi="Browallia New" w:cs="Browallia New"/>
                <w:bCs/>
                <w:lang w:val="en-GB"/>
              </w:rPr>
              <w:t>194</w:t>
            </w:r>
            <w:r w:rsidRPr="00D51551">
              <w:rPr>
                <w:rFonts w:ascii="Browallia New" w:eastAsia="Calibri" w:hAnsi="Browallia New" w:cs="Browallia New"/>
                <w:bCs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D4A2F" w14:textId="245859E8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(</w:t>
            </w:r>
            <w:r w:rsidR="00490805" w:rsidRPr="00490805">
              <w:rPr>
                <w:rFonts w:ascii="Browallia New" w:eastAsia="Calibri" w:hAnsi="Browallia New" w:cs="Browallia New"/>
                <w:bCs/>
                <w:lang w:val="en-GB"/>
              </w:rPr>
              <w:t>203</w:t>
            </w:r>
            <w:r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="00490805" w:rsidRPr="00490805">
              <w:rPr>
                <w:rFonts w:ascii="Browallia New" w:eastAsia="Calibri" w:hAnsi="Browallia New" w:cs="Browallia New"/>
                <w:bCs/>
                <w:lang w:val="en-GB"/>
              </w:rPr>
              <w:t>988</w:t>
            </w:r>
            <w:r w:rsidRPr="00D51551">
              <w:rPr>
                <w:rFonts w:ascii="Browallia New" w:eastAsia="Calibri" w:hAnsi="Browallia New" w:cs="Browallia New"/>
                <w:bCs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673BB3A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E264DC" w14:textId="125F0A1A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(</w:t>
            </w:r>
            <w:r w:rsidR="00490805" w:rsidRPr="00490805">
              <w:rPr>
                <w:rFonts w:ascii="Browallia New" w:eastAsia="Calibri" w:hAnsi="Browallia New" w:cs="Browallia New"/>
                <w:bCs/>
                <w:lang w:val="en-GB"/>
              </w:rPr>
              <w:t>19</w:t>
            </w:r>
            <w:r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="00490805" w:rsidRPr="00490805">
              <w:rPr>
                <w:rFonts w:ascii="Browallia New" w:eastAsia="Calibri" w:hAnsi="Browallia New" w:cs="Browallia New"/>
                <w:bCs/>
                <w:lang w:val="en-GB"/>
              </w:rPr>
              <w:t>902</w:t>
            </w:r>
            <w:r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="00490805" w:rsidRPr="00490805">
              <w:rPr>
                <w:rFonts w:ascii="Browallia New" w:eastAsia="Calibri" w:hAnsi="Browallia New" w:cs="Browallia New"/>
                <w:bCs/>
                <w:lang w:val="en-GB"/>
              </w:rPr>
              <w:t>182</w:t>
            </w:r>
            <w:r w:rsidRPr="00D51551">
              <w:rPr>
                <w:rFonts w:ascii="Browallia New" w:eastAsia="Calibri" w:hAnsi="Browallia New" w:cs="Browallia New"/>
                <w:bCs/>
              </w:rPr>
              <w:t>)</w:t>
            </w:r>
          </w:p>
        </w:tc>
      </w:tr>
      <w:tr w:rsidR="008D16CD" w:rsidRPr="00D51551" w14:paraId="1595C1DC" w14:textId="77777777" w:rsidTr="00C4014A">
        <w:tc>
          <w:tcPr>
            <w:tcW w:w="3024" w:type="dxa"/>
            <w:shd w:val="clear" w:color="auto" w:fill="auto"/>
            <w:vAlign w:val="bottom"/>
          </w:tcPr>
          <w:p w14:paraId="42340E8A" w14:textId="77777777" w:rsidR="008D16CD" w:rsidRPr="00D51551" w:rsidRDefault="008D16CD" w:rsidP="008D16CD">
            <w:pPr>
              <w:tabs>
                <w:tab w:val="left" w:pos="1569"/>
              </w:tabs>
              <w:ind w:left="-109"/>
              <w:rPr>
                <w:rFonts w:ascii="Browallia New" w:eastAsia="Calibri" w:hAnsi="Browallia New" w:cs="Browallia New"/>
                <w:b/>
                <w:sz w:val="12"/>
                <w:szCs w:val="12"/>
              </w:rPr>
            </w:pPr>
          </w:p>
        </w:tc>
        <w:tc>
          <w:tcPr>
            <w:tcW w:w="720" w:type="dxa"/>
          </w:tcPr>
          <w:p w14:paraId="453D8BD5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36" w:type="dxa"/>
          </w:tcPr>
          <w:p w14:paraId="6C17EA6F" w14:textId="40E250AB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C7D00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45499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16E4522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ECAC4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</w:tr>
      <w:tr w:rsidR="008D16CD" w:rsidRPr="00D51551" w14:paraId="363C3CB3" w14:textId="77777777" w:rsidTr="00C4014A">
        <w:tc>
          <w:tcPr>
            <w:tcW w:w="3024" w:type="dxa"/>
            <w:shd w:val="clear" w:color="auto" w:fill="auto"/>
            <w:vAlign w:val="bottom"/>
          </w:tcPr>
          <w:p w14:paraId="2D3ACF4B" w14:textId="77777777" w:rsidR="008D16CD" w:rsidRPr="00D51551" w:rsidRDefault="008D16CD" w:rsidP="008D16CD">
            <w:pPr>
              <w:tabs>
                <w:tab w:val="left" w:pos="1569"/>
              </w:tabs>
              <w:ind w:left="-109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  <w:cs/>
              </w:rPr>
              <w:t>รวมรายการส่วนของเจ้าของที่ได้รับผลกระทบ</w:t>
            </w:r>
          </w:p>
        </w:tc>
        <w:tc>
          <w:tcPr>
            <w:tcW w:w="720" w:type="dxa"/>
          </w:tcPr>
          <w:p w14:paraId="236AD44A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236" w:type="dxa"/>
          </w:tcPr>
          <w:p w14:paraId="7676EC6D" w14:textId="652A50CE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1A83F" w14:textId="7DA01808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</w:rPr>
            </w:pPr>
            <w:r w:rsidRPr="00D51551">
              <w:rPr>
                <w:rFonts w:ascii="Browallia New" w:eastAsia="Calibri" w:hAnsi="Browallia New" w:cs="Browallia New"/>
                <w:b/>
              </w:rPr>
              <w:t>(</w:t>
            </w:r>
            <w:r w:rsidR="00490805" w:rsidRPr="00490805">
              <w:rPr>
                <w:rFonts w:ascii="Browallia New" w:eastAsia="Calibri" w:hAnsi="Browallia New" w:cs="Browallia New"/>
                <w:b/>
                <w:lang w:val="en-GB"/>
              </w:rPr>
              <w:t>19</w:t>
            </w:r>
            <w:r w:rsidRPr="00D51551">
              <w:rPr>
                <w:rFonts w:ascii="Browallia New" w:eastAsia="Calibri" w:hAnsi="Browallia New" w:cs="Browallia New"/>
                <w:b/>
              </w:rPr>
              <w:t>,</w:t>
            </w:r>
            <w:r w:rsidR="00490805" w:rsidRPr="00490805">
              <w:rPr>
                <w:rFonts w:ascii="Browallia New" w:eastAsia="Calibri" w:hAnsi="Browallia New" w:cs="Browallia New"/>
                <w:b/>
                <w:lang w:val="en-GB"/>
              </w:rPr>
              <w:t>698</w:t>
            </w:r>
            <w:r w:rsidRPr="00D51551">
              <w:rPr>
                <w:rFonts w:ascii="Browallia New" w:eastAsia="Calibri" w:hAnsi="Browallia New" w:cs="Browallia New"/>
                <w:b/>
              </w:rPr>
              <w:t>,</w:t>
            </w:r>
            <w:r w:rsidR="00490805" w:rsidRPr="00490805">
              <w:rPr>
                <w:rFonts w:ascii="Browallia New" w:eastAsia="Calibri" w:hAnsi="Browallia New" w:cs="Browallia New"/>
                <w:b/>
                <w:lang w:val="en-GB"/>
              </w:rPr>
              <w:t>194</w:t>
            </w:r>
            <w:r w:rsidRPr="00D51551">
              <w:rPr>
                <w:rFonts w:ascii="Browallia New" w:eastAsia="Calibri" w:hAnsi="Browallia New" w:cs="Browallia New"/>
                <w:b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059EB" w14:textId="48615578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</w:rPr>
            </w:pPr>
            <w:r w:rsidRPr="00D51551">
              <w:rPr>
                <w:rFonts w:ascii="Browallia New" w:eastAsia="Calibri" w:hAnsi="Browallia New" w:cs="Browallia New"/>
                <w:b/>
              </w:rPr>
              <w:t>(</w:t>
            </w:r>
            <w:r w:rsidR="00490805" w:rsidRPr="00490805">
              <w:rPr>
                <w:rFonts w:ascii="Browallia New" w:eastAsia="Calibri" w:hAnsi="Browallia New" w:cs="Browallia New"/>
                <w:b/>
                <w:lang w:val="en-GB"/>
              </w:rPr>
              <w:t>203</w:t>
            </w:r>
            <w:r w:rsidRPr="00D51551">
              <w:rPr>
                <w:rFonts w:ascii="Browallia New" w:eastAsia="Calibri" w:hAnsi="Browallia New" w:cs="Browallia New"/>
                <w:b/>
              </w:rPr>
              <w:t>,</w:t>
            </w:r>
            <w:r w:rsidR="00490805" w:rsidRPr="00490805">
              <w:rPr>
                <w:rFonts w:ascii="Browallia New" w:eastAsia="Calibri" w:hAnsi="Browallia New" w:cs="Browallia New"/>
                <w:b/>
                <w:lang w:val="en-GB"/>
              </w:rPr>
              <w:t>988</w:t>
            </w:r>
            <w:r w:rsidRPr="00D51551">
              <w:rPr>
                <w:rFonts w:ascii="Browallia New" w:eastAsia="Calibri" w:hAnsi="Browallia New" w:cs="Browallia New"/>
                <w:b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8066ED5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</w:rPr>
            </w:pPr>
            <w:r w:rsidRPr="00D51551">
              <w:rPr>
                <w:rFonts w:ascii="Browallia New" w:eastAsia="Calibri" w:hAnsi="Browallia New" w:cs="Browallia New"/>
                <w:b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D6886A" w14:textId="2ED13000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</w:rPr>
            </w:pPr>
            <w:r w:rsidRPr="00D51551">
              <w:rPr>
                <w:rFonts w:ascii="Browallia New" w:eastAsia="Calibri" w:hAnsi="Browallia New" w:cs="Browallia New"/>
                <w:b/>
              </w:rPr>
              <w:t>(</w:t>
            </w:r>
            <w:r w:rsidR="00490805" w:rsidRPr="00490805">
              <w:rPr>
                <w:rFonts w:ascii="Browallia New" w:eastAsia="Calibri" w:hAnsi="Browallia New" w:cs="Browallia New"/>
                <w:b/>
                <w:lang w:val="en-GB"/>
              </w:rPr>
              <w:t>19</w:t>
            </w:r>
            <w:r w:rsidRPr="00D51551">
              <w:rPr>
                <w:rFonts w:ascii="Browallia New" w:eastAsia="Calibri" w:hAnsi="Browallia New" w:cs="Browallia New"/>
                <w:b/>
              </w:rPr>
              <w:t>,</w:t>
            </w:r>
            <w:r w:rsidR="00490805" w:rsidRPr="00490805">
              <w:rPr>
                <w:rFonts w:ascii="Browallia New" w:eastAsia="Calibri" w:hAnsi="Browallia New" w:cs="Browallia New"/>
                <w:b/>
                <w:lang w:val="en-GB"/>
              </w:rPr>
              <w:t>902</w:t>
            </w:r>
            <w:r w:rsidRPr="00D51551">
              <w:rPr>
                <w:rFonts w:ascii="Browallia New" w:eastAsia="Calibri" w:hAnsi="Browallia New" w:cs="Browallia New"/>
                <w:b/>
              </w:rPr>
              <w:t>,</w:t>
            </w:r>
            <w:r w:rsidR="00490805" w:rsidRPr="00490805">
              <w:rPr>
                <w:rFonts w:ascii="Browallia New" w:eastAsia="Calibri" w:hAnsi="Browallia New" w:cs="Browallia New"/>
                <w:b/>
                <w:lang w:val="en-GB"/>
              </w:rPr>
              <w:t>182</w:t>
            </w:r>
            <w:r w:rsidRPr="00D51551">
              <w:rPr>
                <w:rFonts w:ascii="Browallia New" w:eastAsia="Calibri" w:hAnsi="Browallia New" w:cs="Browallia New"/>
                <w:b/>
              </w:rPr>
              <w:t>)</w:t>
            </w:r>
          </w:p>
        </w:tc>
      </w:tr>
    </w:tbl>
    <w:p w14:paraId="3FF171F9" w14:textId="77777777" w:rsidR="00D605FF" w:rsidRPr="00D51551" w:rsidRDefault="003C5F72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947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024"/>
        <w:gridCol w:w="720"/>
        <w:gridCol w:w="236"/>
        <w:gridCol w:w="1440"/>
        <w:gridCol w:w="1350"/>
        <w:gridCol w:w="1350"/>
        <w:gridCol w:w="1350"/>
      </w:tblGrid>
      <w:tr w:rsidR="008D16CD" w:rsidRPr="00D51551" w14:paraId="64CFD722" w14:textId="77777777" w:rsidTr="00C4014A">
        <w:tc>
          <w:tcPr>
            <w:tcW w:w="3024" w:type="dxa"/>
            <w:shd w:val="clear" w:color="auto" w:fill="auto"/>
          </w:tcPr>
          <w:p w14:paraId="2CAE3A38" w14:textId="77777777" w:rsidR="008D16CD" w:rsidRPr="00D51551" w:rsidRDefault="008D16CD" w:rsidP="008D16CD">
            <w:pPr>
              <w:ind w:left="-109"/>
              <w:jc w:val="left"/>
              <w:rPr>
                <w:rFonts w:ascii="Browallia New" w:eastAsia="Calibri" w:hAnsi="Browallia New" w:cs="Browallia New"/>
              </w:rPr>
            </w:pPr>
          </w:p>
        </w:tc>
        <w:tc>
          <w:tcPr>
            <w:tcW w:w="720" w:type="dxa"/>
          </w:tcPr>
          <w:p w14:paraId="78F6E39A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236" w:type="dxa"/>
          </w:tcPr>
          <w:p w14:paraId="5FD6F2AC" w14:textId="48F84EE1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BE7FD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>งบการเฉพาะกิจการ</w:t>
            </w:r>
          </w:p>
        </w:tc>
      </w:tr>
      <w:tr w:rsidR="008D16CD" w:rsidRPr="00D51551" w14:paraId="2B8636ED" w14:textId="77777777" w:rsidTr="00C4014A">
        <w:tc>
          <w:tcPr>
            <w:tcW w:w="3024" w:type="dxa"/>
            <w:shd w:val="clear" w:color="auto" w:fill="auto"/>
          </w:tcPr>
          <w:p w14:paraId="147D27DE" w14:textId="77777777" w:rsidR="008D16CD" w:rsidRPr="00D51551" w:rsidRDefault="008D16CD" w:rsidP="008D16CD">
            <w:pPr>
              <w:ind w:left="-109"/>
              <w:jc w:val="left"/>
              <w:rPr>
                <w:rFonts w:ascii="Browallia New" w:eastAsia="Calibri" w:hAnsi="Browallia New" w:cs="Browallia New"/>
              </w:rPr>
            </w:pPr>
          </w:p>
        </w:tc>
        <w:tc>
          <w:tcPr>
            <w:tcW w:w="720" w:type="dxa"/>
          </w:tcPr>
          <w:p w14:paraId="6F80B7F2" w14:textId="77777777" w:rsidR="008D16CD" w:rsidRPr="00D51551" w:rsidRDefault="008D16CD" w:rsidP="008D16CD">
            <w:pPr>
              <w:ind w:left="-171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236" w:type="dxa"/>
          </w:tcPr>
          <w:p w14:paraId="36D00FF7" w14:textId="3286914B" w:rsidR="008D16CD" w:rsidRPr="00D51551" w:rsidRDefault="008D16CD" w:rsidP="008D16CD">
            <w:pPr>
              <w:ind w:left="-171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F4DBE" w14:textId="77777777" w:rsidR="008D16CD" w:rsidRPr="00D51551" w:rsidRDefault="008D16CD" w:rsidP="008D16CD">
            <w:pPr>
              <w:ind w:left="-171" w:right="-72"/>
              <w:jc w:val="right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64A11" w14:textId="58246124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lang w:val="en-GB"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lang w:val="en-GB"/>
              </w:rPr>
              <w:t xml:space="preserve">TFRS </w:t>
            </w:r>
            <w:r w:rsidR="00490805" w:rsidRPr="00490805">
              <w:rPr>
                <w:rFonts w:ascii="Browallia New" w:eastAsia="Calibri" w:hAnsi="Browallia New" w:cs="Browallia New"/>
                <w:b/>
                <w:bCs/>
                <w:lang w:val="en-GB"/>
              </w:rPr>
              <w:t>9</w:t>
            </w:r>
            <w:r w:rsidRPr="00D51551">
              <w:rPr>
                <w:rFonts w:ascii="Browallia New" w:eastAsia="Calibri" w:hAnsi="Browallia New" w:cs="Browallia New"/>
                <w:b/>
                <w:bCs/>
                <w:lang w:val="en-GB"/>
              </w:rPr>
              <w:t>, TFRS</w:t>
            </w:r>
            <w:r w:rsidRPr="00D51551">
              <w:rPr>
                <w:rFonts w:ascii="Browallia New" w:eastAsia="Calibri" w:hAnsi="Browallia New" w:cs="Browallia New"/>
                <w:b/>
                <w:bCs/>
                <w:cs/>
                <w:lang w:val="en-GB"/>
              </w:rPr>
              <w:t xml:space="preserve"> </w:t>
            </w:r>
            <w:r w:rsidR="00490805" w:rsidRPr="00490805">
              <w:rPr>
                <w:rFonts w:ascii="Browallia New" w:eastAsia="Calibri" w:hAnsi="Browallia New" w:cs="Browallia New"/>
                <w:b/>
                <w:bCs/>
                <w:lang w:val="en-GB"/>
              </w:rPr>
              <w:t>7</w:t>
            </w:r>
          </w:p>
          <w:p w14:paraId="41543210" w14:textId="67B7005D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lang w:bidi="ar-SA"/>
              </w:rPr>
              <w:t xml:space="preserve"> </w:t>
            </w: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 xml:space="preserve">และ </w:t>
            </w:r>
            <w:r w:rsidRPr="00D51551">
              <w:rPr>
                <w:rFonts w:ascii="Browallia New" w:eastAsia="Calibri" w:hAnsi="Browallia New" w:cs="Browallia New"/>
                <w:b/>
                <w:bCs/>
                <w:lang w:val="en-GB"/>
              </w:rPr>
              <w:t>TAS</w:t>
            </w:r>
            <w:r w:rsidRPr="00D51551">
              <w:rPr>
                <w:rFonts w:ascii="Browallia New" w:eastAsia="Calibri" w:hAnsi="Browallia New" w:cs="Browallia New"/>
                <w:b/>
                <w:bCs/>
                <w:lang w:bidi="ar-SA"/>
              </w:rPr>
              <w:t xml:space="preserve"> </w:t>
            </w:r>
            <w:r w:rsidR="00490805" w:rsidRPr="00490805">
              <w:rPr>
                <w:rFonts w:ascii="Browallia New" w:eastAsia="Calibri" w:hAnsi="Browallia New" w:cs="Browallia New"/>
                <w:b/>
                <w:bCs/>
                <w:lang w:val="en-GB"/>
              </w:rPr>
              <w:t>32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15904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</w:p>
          <w:p w14:paraId="7290DA0C" w14:textId="6A48AB04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</w:rPr>
              <w:t xml:space="preserve">TFRS </w:t>
            </w:r>
            <w:r w:rsidR="00490805" w:rsidRPr="00490805">
              <w:rPr>
                <w:rFonts w:ascii="Browallia New" w:eastAsia="Calibri" w:hAnsi="Browallia New" w:cs="Browallia New"/>
                <w:b/>
                <w:bCs/>
                <w:lang w:val="en-GB"/>
              </w:rPr>
              <w:t>16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9F845" w14:textId="77777777" w:rsidR="008D16CD" w:rsidRPr="00D51551" w:rsidRDefault="008D16CD" w:rsidP="008D16CD">
            <w:pPr>
              <w:ind w:left="-29" w:right="-72"/>
              <w:jc w:val="right"/>
              <w:rPr>
                <w:rFonts w:ascii="Browallia New" w:eastAsia="Calibri" w:hAnsi="Browallia New" w:cs="Browallia New"/>
                <w:b/>
                <w:bCs/>
                <w:spacing w:val="-8"/>
                <w:cs/>
              </w:rPr>
            </w:pPr>
          </w:p>
        </w:tc>
      </w:tr>
      <w:tr w:rsidR="008D16CD" w:rsidRPr="00D51551" w14:paraId="56B906E7" w14:textId="77777777" w:rsidTr="00C4014A">
        <w:tc>
          <w:tcPr>
            <w:tcW w:w="3024" w:type="dxa"/>
            <w:shd w:val="clear" w:color="auto" w:fill="auto"/>
          </w:tcPr>
          <w:p w14:paraId="56F5DCFD" w14:textId="77777777" w:rsidR="008D16CD" w:rsidRPr="00D51551" w:rsidRDefault="008D16CD" w:rsidP="008D16CD">
            <w:pPr>
              <w:ind w:left="-109"/>
              <w:jc w:val="left"/>
              <w:rPr>
                <w:rFonts w:ascii="Browallia New" w:eastAsia="Calibri" w:hAnsi="Browallia New" w:cs="Browallia New"/>
              </w:rPr>
            </w:pPr>
          </w:p>
        </w:tc>
        <w:tc>
          <w:tcPr>
            <w:tcW w:w="720" w:type="dxa"/>
          </w:tcPr>
          <w:p w14:paraId="648DBDDC" w14:textId="77777777" w:rsidR="008D16CD" w:rsidRPr="00D51551" w:rsidRDefault="008D16CD" w:rsidP="008D16CD">
            <w:pPr>
              <w:ind w:left="-171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236" w:type="dxa"/>
          </w:tcPr>
          <w:p w14:paraId="37FB6888" w14:textId="381DA69E" w:rsidR="008D16CD" w:rsidRPr="00D51551" w:rsidRDefault="008D16CD" w:rsidP="008D16CD">
            <w:pPr>
              <w:ind w:left="-171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81438B" w14:textId="7A7B4D3B" w:rsidR="008D16CD" w:rsidRPr="00D51551" w:rsidRDefault="008D16CD" w:rsidP="008D16CD">
            <w:pPr>
              <w:ind w:left="-171"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Calibri" w:hAnsi="Browallia New" w:cs="Browallia New"/>
                <w:b/>
                <w:bCs/>
                <w:lang w:val="en-GB"/>
              </w:rPr>
              <w:t>31</w:t>
            </w: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 xml:space="preserve"> ธันวาคม </w:t>
            </w:r>
          </w:p>
          <w:p w14:paraId="5C091A50" w14:textId="21F75842" w:rsidR="008D16CD" w:rsidRPr="00D51551" w:rsidRDefault="008D16CD" w:rsidP="008D16CD">
            <w:pPr>
              <w:ind w:left="-29"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พ.ศ. </w:t>
            </w:r>
            <w:r w:rsidR="00490805" w:rsidRPr="00490805">
              <w:rPr>
                <w:rFonts w:ascii="Browallia New" w:eastAsia="Calibri" w:hAnsi="Browallia New" w:cs="Browallia New"/>
                <w:b/>
                <w:bCs/>
                <w:lang w:val="en-GB"/>
              </w:rPr>
              <w:t>2562</w:t>
            </w:r>
          </w:p>
          <w:p w14:paraId="644361B3" w14:textId="77777777" w:rsidR="008D16CD" w:rsidRPr="00D51551" w:rsidRDefault="008D16CD" w:rsidP="008D16CD">
            <w:pPr>
              <w:ind w:left="-171"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</w:rPr>
              <w:t>(</w:t>
            </w: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>ตามที่รายงานไว้เดิม</w:t>
            </w:r>
            <w:r w:rsidRPr="00D51551">
              <w:rPr>
                <w:rFonts w:ascii="Browallia New" w:eastAsia="Calibri" w:hAnsi="Browallia New" w:cs="Browallia New"/>
                <w:b/>
                <w:bCs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8080CC9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>รายการปรับปรุงและการจัดประเภท</w:t>
            </w:r>
          </w:p>
          <w:p w14:paraId="37DF3F0E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lang w:bidi="ar-SA"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>รายการใหม่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A82D33B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7EE3B6D" w14:textId="57A7AB09" w:rsidR="008D16CD" w:rsidRPr="00D51551" w:rsidRDefault="008D16CD" w:rsidP="008D16CD">
            <w:pPr>
              <w:ind w:left="-29"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Calibri" w:hAnsi="Browallia New" w:cs="Browallia New"/>
                <w:b/>
                <w:bCs/>
                <w:lang w:val="en-GB"/>
              </w:rPr>
              <w:t>1</w:t>
            </w: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 xml:space="preserve"> มกราคม </w:t>
            </w:r>
          </w:p>
          <w:p w14:paraId="696A98E4" w14:textId="3D815FF3" w:rsidR="008D16CD" w:rsidRPr="00D51551" w:rsidRDefault="008D16CD" w:rsidP="008D16CD">
            <w:pPr>
              <w:ind w:left="-29"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พ.ศ. </w:t>
            </w:r>
            <w:r w:rsidR="00490805" w:rsidRPr="00490805">
              <w:rPr>
                <w:rFonts w:ascii="Browallia New" w:eastAsia="Calibri" w:hAnsi="Browallia New" w:cs="Browallia New"/>
                <w:b/>
                <w:bCs/>
                <w:lang w:val="en-GB"/>
              </w:rPr>
              <w:t>2563</w:t>
            </w: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 xml:space="preserve"> </w:t>
            </w:r>
          </w:p>
          <w:p w14:paraId="397849EE" w14:textId="77777777" w:rsidR="008D16CD" w:rsidRPr="00D51551" w:rsidRDefault="008D16CD" w:rsidP="008D16CD">
            <w:pPr>
              <w:ind w:left="-29"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</w:rPr>
              <w:t>(</w:t>
            </w: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>ตามที่ปรับปรุงใหม่</w:t>
            </w:r>
            <w:r w:rsidRPr="00D51551">
              <w:rPr>
                <w:rFonts w:ascii="Browallia New" w:eastAsia="Calibri" w:hAnsi="Browallia New" w:cs="Browallia New"/>
                <w:b/>
                <w:bCs/>
              </w:rPr>
              <w:t>)</w:t>
            </w:r>
          </w:p>
        </w:tc>
      </w:tr>
      <w:tr w:rsidR="008D16CD" w:rsidRPr="00D51551" w14:paraId="1EB72C86" w14:textId="77777777" w:rsidTr="00C4014A">
        <w:tc>
          <w:tcPr>
            <w:tcW w:w="3024" w:type="dxa"/>
            <w:shd w:val="clear" w:color="auto" w:fill="auto"/>
          </w:tcPr>
          <w:p w14:paraId="134AA4C9" w14:textId="77777777" w:rsidR="008D16CD" w:rsidRPr="00D51551" w:rsidRDefault="008D16CD" w:rsidP="008D16CD">
            <w:pPr>
              <w:ind w:left="-109"/>
              <w:jc w:val="left"/>
              <w:rPr>
                <w:rFonts w:ascii="Browallia New" w:eastAsia="Calibri" w:hAnsi="Browallia New" w:cs="Browallia New"/>
              </w:rPr>
            </w:pPr>
          </w:p>
        </w:tc>
        <w:tc>
          <w:tcPr>
            <w:tcW w:w="720" w:type="dxa"/>
          </w:tcPr>
          <w:p w14:paraId="6350F4E1" w14:textId="555CDD00" w:rsidR="008D16CD" w:rsidRPr="00D51551" w:rsidRDefault="008D16CD" w:rsidP="008D16CD">
            <w:pPr>
              <w:ind w:left="-106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>หมายเหตุ</w:t>
            </w:r>
          </w:p>
        </w:tc>
        <w:tc>
          <w:tcPr>
            <w:tcW w:w="236" w:type="dxa"/>
          </w:tcPr>
          <w:p w14:paraId="0C11C555" w14:textId="2CB97F2F" w:rsidR="008D16CD" w:rsidRPr="00D51551" w:rsidRDefault="008D16CD" w:rsidP="008D16CD">
            <w:pPr>
              <w:ind w:left="-106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27F5C2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lang w:bidi="ar-SA"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0BC05B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lang w:bidi="ar-SA"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DF5BB1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lang w:bidi="ar-SA"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CD8014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lang w:bidi="ar-SA"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cs/>
              </w:rPr>
              <w:t>บาท</w:t>
            </w:r>
          </w:p>
        </w:tc>
      </w:tr>
      <w:tr w:rsidR="008D16CD" w:rsidRPr="00D51551" w14:paraId="22CE0283" w14:textId="77777777" w:rsidTr="00C4014A">
        <w:tc>
          <w:tcPr>
            <w:tcW w:w="3024" w:type="dxa"/>
            <w:shd w:val="clear" w:color="auto" w:fill="auto"/>
          </w:tcPr>
          <w:p w14:paraId="7433DF6D" w14:textId="77777777" w:rsidR="008D16CD" w:rsidRPr="00D51551" w:rsidRDefault="008D16CD" w:rsidP="008D16CD">
            <w:pPr>
              <w:ind w:left="-109"/>
              <w:jc w:val="lef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</w:tcPr>
          <w:p w14:paraId="33047560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36" w:type="dxa"/>
          </w:tcPr>
          <w:p w14:paraId="4C010161" w14:textId="33CF4E88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EF19EE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4C29972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885B062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BCC971C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</w:tr>
      <w:tr w:rsidR="008D16CD" w:rsidRPr="00D51551" w14:paraId="7B3C5B64" w14:textId="77777777" w:rsidTr="00C4014A">
        <w:tc>
          <w:tcPr>
            <w:tcW w:w="3024" w:type="dxa"/>
            <w:shd w:val="clear" w:color="auto" w:fill="auto"/>
            <w:vAlign w:val="bottom"/>
          </w:tcPr>
          <w:p w14:paraId="54432073" w14:textId="77777777" w:rsidR="008D16CD" w:rsidRPr="00D51551" w:rsidRDefault="008D16CD" w:rsidP="008D16CD">
            <w:pPr>
              <w:ind w:left="-109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  <w:cs/>
              </w:rPr>
              <w:t>งบแสดงฐานะการเงิน</w:t>
            </w:r>
          </w:p>
        </w:tc>
        <w:tc>
          <w:tcPr>
            <w:tcW w:w="720" w:type="dxa"/>
          </w:tcPr>
          <w:p w14:paraId="1E553B04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236" w:type="dxa"/>
          </w:tcPr>
          <w:p w14:paraId="2E2771D8" w14:textId="4D179FAB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136D7DFA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6A86A02F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49BC1D0A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50B2ED09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lang w:bidi="ar-SA"/>
              </w:rPr>
            </w:pPr>
          </w:p>
        </w:tc>
      </w:tr>
      <w:tr w:rsidR="008D16CD" w:rsidRPr="00D51551" w14:paraId="091AE11A" w14:textId="77777777" w:rsidTr="00C4014A">
        <w:tc>
          <w:tcPr>
            <w:tcW w:w="3024" w:type="dxa"/>
            <w:shd w:val="clear" w:color="auto" w:fill="auto"/>
            <w:vAlign w:val="bottom"/>
          </w:tcPr>
          <w:p w14:paraId="558B0576" w14:textId="77777777" w:rsidR="008D16CD" w:rsidRPr="00D51551" w:rsidRDefault="008D16CD" w:rsidP="008D16CD">
            <w:pPr>
              <w:ind w:left="-109"/>
              <w:rPr>
                <w:rFonts w:ascii="Browallia New" w:eastAsia="Calibri" w:hAnsi="Browallia New" w:cs="Browallia New"/>
                <w:b/>
                <w:sz w:val="12"/>
                <w:szCs w:val="12"/>
              </w:rPr>
            </w:pPr>
          </w:p>
        </w:tc>
        <w:tc>
          <w:tcPr>
            <w:tcW w:w="720" w:type="dxa"/>
          </w:tcPr>
          <w:p w14:paraId="2B2646DE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36" w:type="dxa"/>
          </w:tcPr>
          <w:p w14:paraId="59BC6A92" w14:textId="46C5BE6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566289D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4B30EC3F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2EE4053B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7CA961D3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8D16CD" w:rsidRPr="00D51551" w14:paraId="3A0953ED" w14:textId="77777777" w:rsidTr="00C4014A">
        <w:tc>
          <w:tcPr>
            <w:tcW w:w="3024" w:type="dxa"/>
            <w:shd w:val="clear" w:color="auto" w:fill="auto"/>
            <w:vAlign w:val="bottom"/>
          </w:tcPr>
          <w:p w14:paraId="673A6940" w14:textId="77777777" w:rsidR="008D16CD" w:rsidRPr="00D51551" w:rsidRDefault="008D16CD" w:rsidP="008D16CD">
            <w:pPr>
              <w:tabs>
                <w:tab w:val="left" w:pos="2563"/>
              </w:tabs>
              <w:ind w:left="-109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  <w:cs/>
              </w:rPr>
              <w:t>สินทรัพย์หมุนเวียน</w:t>
            </w:r>
          </w:p>
        </w:tc>
        <w:tc>
          <w:tcPr>
            <w:tcW w:w="720" w:type="dxa"/>
          </w:tcPr>
          <w:p w14:paraId="2CDC2DF1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236" w:type="dxa"/>
          </w:tcPr>
          <w:p w14:paraId="452EA32D" w14:textId="76797721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21DE1D87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611F7592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0EEE3E5B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64DAD424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lang w:bidi="ar-SA"/>
              </w:rPr>
            </w:pPr>
          </w:p>
        </w:tc>
      </w:tr>
      <w:tr w:rsidR="008D16CD" w:rsidRPr="00D51551" w14:paraId="7FAD5036" w14:textId="77777777" w:rsidTr="00C4014A">
        <w:tc>
          <w:tcPr>
            <w:tcW w:w="3024" w:type="dxa"/>
            <w:shd w:val="clear" w:color="auto" w:fill="auto"/>
            <w:vAlign w:val="bottom"/>
          </w:tcPr>
          <w:p w14:paraId="12E585B0" w14:textId="77777777" w:rsidR="008D16CD" w:rsidRPr="00D51551" w:rsidRDefault="008D16CD" w:rsidP="008D16CD">
            <w:pPr>
              <w:tabs>
                <w:tab w:val="left" w:pos="2563"/>
              </w:tabs>
              <w:ind w:left="-109"/>
              <w:rPr>
                <w:rFonts w:ascii="Browallia New" w:eastAsia="Calibri" w:hAnsi="Browallia New" w:cs="Browallia New"/>
                <w:b/>
              </w:rPr>
            </w:pPr>
            <w:r w:rsidRPr="00D51551">
              <w:rPr>
                <w:rFonts w:ascii="Browallia New" w:eastAsia="Calibri" w:hAnsi="Browallia New" w:cs="Browallia New"/>
                <w:b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720" w:type="dxa"/>
          </w:tcPr>
          <w:p w14:paraId="17633820" w14:textId="66972409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cs/>
              </w:rPr>
            </w:pPr>
            <w:r w:rsidRPr="00D51551">
              <w:rPr>
                <w:rFonts w:ascii="Browallia New" w:eastAsia="Calibri" w:hAnsi="Browallia New" w:cs="Browallia New"/>
                <w:cs/>
              </w:rPr>
              <w:t>ก</w:t>
            </w:r>
          </w:p>
        </w:tc>
        <w:tc>
          <w:tcPr>
            <w:tcW w:w="236" w:type="dxa"/>
          </w:tcPr>
          <w:p w14:paraId="35CE6096" w14:textId="15DB4142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4F7650" w14:textId="24FC195A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lang w:val="en-GB"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156</w:t>
            </w:r>
            <w:r w:rsidR="008D16CD" w:rsidRPr="00D51551">
              <w:rPr>
                <w:rFonts w:ascii="Browallia New" w:eastAsia="Calibri" w:hAnsi="Browallia New" w:cs="Browallia New"/>
                <w:bCs/>
                <w:lang w:val="en-GB"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187</w:t>
            </w:r>
            <w:r w:rsidR="008D16CD" w:rsidRPr="00D51551">
              <w:rPr>
                <w:rFonts w:ascii="Browallia New" w:eastAsia="Calibri" w:hAnsi="Browallia New" w:cs="Browallia New"/>
                <w:bCs/>
                <w:lang w:val="en-GB"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523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7AD053" w14:textId="16962802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(</w:t>
            </w:r>
            <w:r w:rsidR="00490805" w:rsidRPr="00490805">
              <w:rPr>
                <w:rFonts w:ascii="Browallia New" w:eastAsia="Calibri" w:hAnsi="Browallia New" w:cs="Browallia New"/>
                <w:bCs/>
                <w:lang w:val="en-GB"/>
              </w:rPr>
              <w:t>122</w:t>
            </w:r>
            <w:r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="00490805" w:rsidRPr="00490805">
              <w:rPr>
                <w:rFonts w:ascii="Browallia New" w:eastAsia="Calibri" w:hAnsi="Browallia New" w:cs="Browallia New"/>
                <w:bCs/>
                <w:lang w:val="en-GB"/>
              </w:rPr>
              <w:t>932</w:t>
            </w:r>
            <w:r w:rsidRPr="00D51551">
              <w:rPr>
                <w:rFonts w:ascii="Browallia New" w:eastAsia="Calibri" w:hAnsi="Browallia New" w:cs="Browallia New"/>
                <w:b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896E456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FC2651A" w14:textId="50121855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156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064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591</w:t>
            </w:r>
          </w:p>
        </w:tc>
      </w:tr>
      <w:tr w:rsidR="008D16CD" w:rsidRPr="00D51551" w14:paraId="15E4CBB2" w14:textId="77777777" w:rsidTr="00C4014A">
        <w:tc>
          <w:tcPr>
            <w:tcW w:w="3024" w:type="dxa"/>
            <w:shd w:val="clear" w:color="auto" w:fill="auto"/>
            <w:vAlign w:val="bottom"/>
          </w:tcPr>
          <w:p w14:paraId="36EB298B" w14:textId="77777777" w:rsidR="008D16CD" w:rsidRPr="00D51551" w:rsidRDefault="008D16CD" w:rsidP="008D16CD">
            <w:pPr>
              <w:tabs>
                <w:tab w:val="left" w:pos="2563"/>
              </w:tabs>
              <w:ind w:left="-109"/>
              <w:rPr>
                <w:rFonts w:ascii="Browallia New" w:eastAsia="Calibri" w:hAnsi="Browallia New" w:cs="Browallia New"/>
                <w:b/>
                <w:spacing w:val="-2"/>
              </w:rPr>
            </w:pPr>
            <w:r w:rsidRPr="00D51551">
              <w:rPr>
                <w:rFonts w:ascii="Browallia New" w:eastAsia="Calibri" w:hAnsi="Browallia New" w:cs="Browallia New"/>
                <w:b/>
                <w:spacing w:val="-2"/>
                <w:cs/>
              </w:rPr>
              <w:t>สินทรัพย์อนุพันธ์</w:t>
            </w:r>
          </w:p>
        </w:tc>
        <w:tc>
          <w:tcPr>
            <w:tcW w:w="720" w:type="dxa"/>
          </w:tcPr>
          <w:p w14:paraId="7278A497" w14:textId="4F4E61B5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cs/>
              </w:rPr>
            </w:pPr>
            <w:r w:rsidRPr="00D51551">
              <w:rPr>
                <w:rFonts w:ascii="Browallia New" w:eastAsia="Calibri" w:hAnsi="Browallia New" w:cs="Browallia New"/>
                <w:cs/>
              </w:rPr>
              <w:t>ข</w:t>
            </w:r>
          </w:p>
        </w:tc>
        <w:tc>
          <w:tcPr>
            <w:tcW w:w="236" w:type="dxa"/>
          </w:tcPr>
          <w:p w14:paraId="6F87671C" w14:textId="546CF179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5F1B4B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A708C7" w14:textId="47B2F3DD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626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067</w:t>
            </w:r>
          </w:p>
        </w:tc>
        <w:tc>
          <w:tcPr>
            <w:tcW w:w="1350" w:type="dxa"/>
            <w:shd w:val="clear" w:color="auto" w:fill="auto"/>
          </w:tcPr>
          <w:p w14:paraId="34088FF0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786B544" w14:textId="00EFFDA8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626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067</w:t>
            </w:r>
          </w:p>
        </w:tc>
      </w:tr>
      <w:tr w:rsidR="008D16CD" w:rsidRPr="00D51551" w14:paraId="07B8DA71" w14:textId="77777777" w:rsidTr="00C4014A">
        <w:tc>
          <w:tcPr>
            <w:tcW w:w="3024" w:type="dxa"/>
            <w:shd w:val="clear" w:color="auto" w:fill="auto"/>
            <w:vAlign w:val="bottom"/>
          </w:tcPr>
          <w:p w14:paraId="056724EA" w14:textId="77777777" w:rsidR="008D16CD" w:rsidRPr="00D51551" w:rsidRDefault="008D16CD" w:rsidP="008D16CD">
            <w:pPr>
              <w:tabs>
                <w:tab w:val="left" w:pos="2563"/>
                <w:tab w:val="right" w:pos="8306"/>
              </w:tabs>
              <w:ind w:left="-109"/>
              <w:rPr>
                <w:rFonts w:ascii="Browallia New" w:eastAsia="Calibri" w:hAnsi="Browallia New" w:cs="Browallia New"/>
                <w:bCs/>
                <w:spacing w:val="-2"/>
                <w:sz w:val="12"/>
                <w:szCs w:val="12"/>
              </w:rPr>
            </w:pPr>
          </w:p>
        </w:tc>
        <w:tc>
          <w:tcPr>
            <w:tcW w:w="720" w:type="dxa"/>
          </w:tcPr>
          <w:p w14:paraId="0FB6068F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36" w:type="dxa"/>
          </w:tcPr>
          <w:p w14:paraId="5F85D92B" w14:textId="194F3BCE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2516EA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ECFE80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</w:tcPr>
          <w:p w14:paraId="2DEC5921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F241EA7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</w:tr>
      <w:tr w:rsidR="008D16CD" w:rsidRPr="00D51551" w14:paraId="45C2629B" w14:textId="77777777" w:rsidTr="00C4014A">
        <w:tc>
          <w:tcPr>
            <w:tcW w:w="3024" w:type="dxa"/>
            <w:shd w:val="clear" w:color="auto" w:fill="auto"/>
            <w:vAlign w:val="bottom"/>
          </w:tcPr>
          <w:p w14:paraId="59A0D87F" w14:textId="77777777" w:rsidR="008D16CD" w:rsidRPr="00D51551" w:rsidRDefault="008D16CD" w:rsidP="008D16CD">
            <w:pPr>
              <w:tabs>
                <w:tab w:val="left" w:pos="2563"/>
                <w:tab w:val="right" w:pos="8306"/>
              </w:tabs>
              <w:ind w:left="-109"/>
              <w:rPr>
                <w:rFonts w:ascii="Browallia New" w:eastAsia="Calibri" w:hAnsi="Browallia New" w:cs="Browallia New"/>
                <w:bCs/>
                <w:spacing w:val="-2"/>
              </w:rPr>
            </w:pPr>
            <w:r w:rsidRPr="00D51551">
              <w:rPr>
                <w:rFonts w:ascii="Browallia New" w:eastAsia="Calibri" w:hAnsi="Browallia New" w:cs="Browallia New"/>
                <w:bCs/>
                <w:spacing w:val="-2"/>
                <w:cs/>
              </w:rPr>
              <w:t>สินทรัพย์ไม่หมุนเวียน</w:t>
            </w:r>
          </w:p>
        </w:tc>
        <w:tc>
          <w:tcPr>
            <w:tcW w:w="720" w:type="dxa"/>
          </w:tcPr>
          <w:p w14:paraId="3CA49909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236" w:type="dxa"/>
          </w:tcPr>
          <w:p w14:paraId="09F6195B" w14:textId="552662AE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6C74FB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D0B88B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2B4493E6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0EAAB83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8D16CD" w:rsidRPr="00D51551" w14:paraId="2B06CBDB" w14:textId="77777777" w:rsidTr="00C4014A">
        <w:tc>
          <w:tcPr>
            <w:tcW w:w="3024" w:type="dxa"/>
            <w:shd w:val="clear" w:color="auto" w:fill="auto"/>
            <w:vAlign w:val="bottom"/>
          </w:tcPr>
          <w:p w14:paraId="4D4DBFFB" w14:textId="77777777" w:rsidR="008D16CD" w:rsidRPr="00D51551" w:rsidRDefault="008D16CD" w:rsidP="008D16CD">
            <w:pPr>
              <w:tabs>
                <w:tab w:val="right" w:pos="8306"/>
              </w:tabs>
              <w:ind w:left="-109"/>
              <w:rPr>
                <w:rFonts w:ascii="Browallia New" w:eastAsia="Calibri" w:hAnsi="Browallia New" w:cs="Browallia New"/>
                <w:b/>
                <w:cs/>
              </w:rPr>
            </w:pPr>
            <w:r w:rsidRPr="00D51551">
              <w:rPr>
                <w:rFonts w:ascii="Browallia New" w:eastAsia="Calibri" w:hAnsi="Browallia New" w:cs="Browallia New"/>
                <w:b/>
                <w:spacing w:val="-2"/>
                <w:cs/>
              </w:rPr>
              <w:t>ที่ดิน อาคาร และอุปกรณ์ - สุทธิ</w:t>
            </w:r>
          </w:p>
        </w:tc>
        <w:tc>
          <w:tcPr>
            <w:tcW w:w="720" w:type="dxa"/>
          </w:tcPr>
          <w:p w14:paraId="506D74D7" w14:textId="0D0740F0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cs/>
              </w:rPr>
            </w:pPr>
            <w:r w:rsidRPr="00D51551">
              <w:rPr>
                <w:rFonts w:ascii="Browallia New" w:eastAsia="Calibri" w:hAnsi="Browallia New" w:cs="Browallia New"/>
                <w:cs/>
              </w:rPr>
              <w:t>ง</w:t>
            </w:r>
          </w:p>
        </w:tc>
        <w:tc>
          <w:tcPr>
            <w:tcW w:w="236" w:type="dxa"/>
          </w:tcPr>
          <w:p w14:paraId="08ABFB59" w14:textId="118FB05C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192BDF" w14:textId="2A098D65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712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220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835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B4EE92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3310160" w14:textId="03A0C7FF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(</w:t>
            </w:r>
            <w:r w:rsidR="00490805" w:rsidRPr="00490805">
              <w:rPr>
                <w:rFonts w:ascii="Browallia New" w:eastAsia="Calibri" w:hAnsi="Browallia New" w:cs="Browallia New"/>
                <w:bCs/>
                <w:lang w:val="en-GB"/>
              </w:rPr>
              <w:t>17</w:t>
            </w:r>
            <w:r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="00490805" w:rsidRPr="00490805">
              <w:rPr>
                <w:rFonts w:ascii="Browallia New" w:eastAsia="Calibri" w:hAnsi="Browallia New" w:cs="Browallia New"/>
                <w:bCs/>
                <w:lang w:val="en-GB"/>
              </w:rPr>
              <w:t>803</w:t>
            </w:r>
            <w:r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="00490805" w:rsidRPr="00490805">
              <w:rPr>
                <w:rFonts w:ascii="Browallia New" w:eastAsia="Calibri" w:hAnsi="Browallia New" w:cs="Browallia New"/>
                <w:bCs/>
                <w:lang w:val="en-GB"/>
              </w:rPr>
              <w:t>783</w:t>
            </w:r>
            <w:r w:rsidRPr="00D51551">
              <w:rPr>
                <w:rFonts w:ascii="Browallia New" w:eastAsia="Calibri" w:hAnsi="Browallia New" w:cs="Browallia New"/>
                <w:bCs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A0E8B67" w14:textId="6314A9F6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694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417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052</w:t>
            </w:r>
          </w:p>
        </w:tc>
      </w:tr>
      <w:tr w:rsidR="008D16CD" w:rsidRPr="00D51551" w14:paraId="5D3F6B40" w14:textId="77777777" w:rsidTr="00C4014A">
        <w:tc>
          <w:tcPr>
            <w:tcW w:w="3024" w:type="dxa"/>
            <w:shd w:val="clear" w:color="auto" w:fill="auto"/>
            <w:vAlign w:val="bottom"/>
          </w:tcPr>
          <w:p w14:paraId="3EC75771" w14:textId="77777777" w:rsidR="008D16CD" w:rsidRPr="00D51551" w:rsidRDefault="008D16CD" w:rsidP="008D16CD">
            <w:pPr>
              <w:tabs>
                <w:tab w:val="right" w:pos="8306"/>
              </w:tabs>
              <w:ind w:left="-109"/>
              <w:rPr>
                <w:rFonts w:ascii="Browallia New" w:eastAsia="Calibri" w:hAnsi="Browallia New" w:cs="Browallia New"/>
                <w:b/>
                <w:spacing w:val="-2"/>
                <w:cs/>
              </w:rPr>
            </w:pPr>
            <w:r w:rsidRPr="00D51551">
              <w:rPr>
                <w:rFonts w:ascii="Browallia New" w:eastAsia="Calibri" w:hAnsi="Browallia New" w:cs="Browallia New"/>
                <w:b/>
                <w:spacing w:val="-2"/>
                <w:cs/>
              </w:rPr>
              <w:t>สินทรัพย์สิทธิการใช้</w:t>
            </w:r>
            <w:r w:rsidRPr="00D51551">
              <w:rPr>
                <w:rFonts w:ascii="Browallia New" w:eastAsia="Calibri" w:hAnsi="Browallia New" w:cs="Browallia New"/>
                <w:b/>
                <w:spacing w:val="-2"/>
              </w:rPr>
              <w:t xml:space="preserve"> </w:t>
            </w:r>
            <w:r w:rsidRPr="00D51551">
              <w:rPr>
                <w:rFonts w:ascii="Browallia New" w:eastAsia="Calibri" w:hAnsi="Browallia New" w:cs="Browallia New"/>
                <w:b/>
                <w:spacing w:val="-2"/>
                <w:cs/>
              </w:rPr>
              <w:t>- สุทธิ</w:t>
            </w:r>
          </w:p>
        </w:tc>
        <w:tc>
          <w:tcPr>
            <w:tcW w:w="720" w:type="dxa"/>
          </w:tcPr>
          <w:p w14:paraId="2BE6B3DF" w14:textId="6A52E50B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cs/>
              </w:rPr>
            </w:pPr>
            <w:r w:rsidRPr="00D51551">
              <w:rPr>
                <w:rFonts w:ascii="Browallia New" w:eastAsia="Calibri" w:hAnsi="Browallia New" w:cs="Browallia New"/>
                <w:cs/>
              </w:rPr>
              <w:t>ค, ง</w:t>
            </w:r>
          </w:p>
        </w:tc>
        <w:tc>
          <w:tcPr>
            <w:tcW w:w="236" w:type="dxa"/>
          </w:tcPr>
          <w:p w14:paraId="5C42DAE6" w14:textId="12283785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D8BC4C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BC6915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A180A52" w14:textId="7A609CED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23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116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214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750AE67" w14:textId="7DC3DB5E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23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116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214</w:t>
            </w:r>
          </w:p>
        </w:tc>
      </w:tr>
      <w:tr w:rsidR="008D16CD" w:rsidRPr="00D51551" w14:paraId="7967D0E9" w14:textId="77777777" w:rsidTr="00C4014A">
        <w:tc>
          <w:tcPr>
            <w:tcW w:w="3024" w:type="dxa"/>
            <w:shd w:val="clear" w:color="auto" w:fill="auto"/>
            <w:vAlign w:val="bottom"/>
          </w:tcPr>
          <w:p w14:paraId="65025B2D" w14:textId="77777777" w:rsidR="008D16CD" w:rsidRPr="00D51551" w:rsidRDefault="008D16CD" w:rsidP="008D16CD">
            <w:pPr>
              <w:tabs>
                <w:tab w:val="right" w:pos="8306"/>
              </w:tabs>
              <w:ind w:left="-109"/>
              <w:rPr>
                <w:rFonts w:ascii="Browallia New" w:eastAsia="Calibri" w:hAnsi="Browallia New" w:cs="Browallia New"/>
                <w:b/>
              </w:rPr>
            </w:pPr>
            <w:r w:rsidRPr="00D51551">
              <w:rPr>
                <w:rFonts w:ascii="Browallia New" w:eastAsia="Calibri" w:hAnsi="Browallia New" w:cs="Browallia New"/>
                <w:cs/>
              </w:rPr>
              <w:t>สินทรัพย์ภาษีเงินได้รอการตัดบัญชี</w:t>
            </w:r>
            <w:r w:rsidRPr="00D51551">
              <w:rPr>
                <w:rFonts w:ascii="Browallia New" w:eastAsia="Calibri" w:hAnsi="Browallia New" w:cs="Browallia New"/>
              </w:rPr>
              <w:t xml:space="preserve"> - </w:t>
            </w:r>
            <w:r w:rsidRPr="00D51551">
              <w:rPr>
                <w:rFonts w:ascii="Browallia New" w:eastAsia="Calibri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720" w:type="dxa"/>
          </w:tcPr>
          <w:p w14:paraId="2ED3ED96" w14:textId="0929B722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cs/>
              </w:rPr>
            </w:pPr>
            <w:r w:rsidRPr="00D51551">
              <w:rPr>
                <w:rFonts w:ascii="Browallia New" w:eastAsia="Calibri" w:hAnsi="Browallia New" w:cs="Browallia New"/>
                <w:cs/>
              </w:rPr>
              <w:t>ก, ข</w:t>
            </w:r>
          </w:p>
        </w:tc>
        <w:tc>
          <w:tcPr>
            <w:tcW w:w="236" w:type="dxa"/>
          </w:tcPr>
          <w:p w14:paraId="72A1ECC8" w14:textId="4C8F4196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E2210" w14:textId="01AA9F27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15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287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690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D7517" w14:textId="4F75FCFB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50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997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511AC74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1A15B" w14:textId="637203C1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15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338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687</w:t>
            </w:r>
          </w:p>
        </w:tc>
      </w:tr>
      <w:tr w:rsidR="008D16CD" w:rsidRPr="00D51551" w14:paraId="49A26A14" w14:textId="77777777" w:rsidTr="00C4014A">
        <w:tc>
          <w:tcPr>
            <w:tcW w:w="3024" w:type="dxa"/>
            <w:shd w:val="clear" w:color="auto" w:fill="auto"/>
            <w:vAlign w:val="bottom"/>
          </w:tcPr>
          <w:p w14:paraId="1EC664F9" w14:textId="77777777" w:rsidR="008D16CD" w:rsidRPr="00D51551" w:rsidRDefault="008D16CD" w:rsidP="008D16CD">
            <w:pPr>
              <w:tabs>
                <w:tab w:val="right" w:pos="8306"/>
              </w:tabs>
              <w:ind w:left="-109"/>
              <w:rPr>
                <w:rFonts w:ascii="Browallia New" w:eastAsia="Calibri" w:hAnsi="Browallia New" w:cs="Browallia New"/>
                <w:b/>
                <w:sz w:val="12"/>
                <w:szCs w:val="12"/>
              </w:rPr>
            </w:pPr>
          </w:p>
        </w:tc>
        <w:tc>
          <w:tcPr>
            <w:tcW w:w="720" w:type="dxa"/>
          </w:tcPr>
          <w:p w14:paraId="41131B14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36" w:type="dxa"/>
          </w:tcPr>
          <w:p w14:paraId="7BF2427D" w14:textId="134E6205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7AB10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A6F5D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40F0181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B9669D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</w:tr>
      <w:tr w:rsidR="008D16CD" w:rsidRPr="00D51551" w14:paraId="27CC4F26" w14:textId="77777777" w:rsidTr="00C4014A">
        <w:tc>
          <w:tcPr>
            <w:tcW w:w="3024" w:type="dxa"/>
            <w:shd w:val="clear" w:color="auto" w:fill="auto"/>
            <w:vAlign w:val="bottom"/>
          </w:tcPr>
          <w:p w14:paraId="76CC6152" w14:textId="77777777" w:rsidR="008D16CD" w:rsidRPr="00D51551" w:rsidRDefault="008D16CD" w:rsidP="008D16CD">
            <w:pPr>
              <w:tabs>
                <w:tab w:val="right" w:pos="8306"/>
              </w:tabs>
              <w:ind w:left="-109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  <w:cs/>
              </w:rPr>
              <w:t>รวมรายการสินทรัพย์ที่ได้รับผลกระทบ</w:t>
            </w:r>
          </w:p>
        </w:tc>
        <w:tc>
          <w:tcPr>
            <w:tcW w:w="720" w:type="dxa"/>
          </w:tcPr>
          <w:p w14:paraId="232B77A5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236" w:type="dxa"/>
          </w:tcPr>
          <w:p w14:paraId="1565B979" w14:textId="1502B020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9FBD4" w14:textId="7AFE42E5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</w:rPr>
            </w:pP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883</w:t>
            </w:r>
            <w:r w:rsidR="008D16CD" w:rsidRPr="00D51551">
              <w:rPr>
                <w:rFonts w:ascii="Browallia New" w:eastAsia="Calibri" w:hAnsi="Browallia New" w:cs="Browallia New"/>
                <w:b/>
              </w:rPr>
              <w:t>,</w:t>
            </w: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696</w:t>
            </w:r>
            <w:r w:rsidR="008D16CD" w:rsidRPr="00D51551">
              <w:rPr>
                <w:rFonts w:ascii="Browallia New" w:eastAsia="Calibri" w:hAnsi="Browallia New" w:cs="Browallia New"/>
                <w:b/>
              </w:rPr>
              <w:t>,</w:t>
            </w: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048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ECA42" w14:textId="175A0B53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</w:rPr>
            </w:pP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554</w:t>
            </w:r>
            <w:r w:rsidR="008D16CD" w:rsidRPr="00D51551">
              <w:rPr>
                <w:rFonts w:ascii="Browallia New" w:eastAsia="Calibri" w:hAnsi="Browallia New" w:cs="Browallia New"/>
                <w:b/>
              </w:rPr>
              <w:t>,</w:t>
            </w: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132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F422270" w14:textId="338C6930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</w:rPr>
            </w:pP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5</w:t>
            </w:r>
            <w:r w:rsidR="008D16CD" w:rsidRPr="00D51551">
              <w:rPr>
                <w:rFonts w:ascii="Browallia New" w:eastAsia="Calibri" w:hAnsi="Browallia New" w:cs="Browallia New"/>
                <w:b/>
              </w:rPr>
              <w:t>,</w:t>
            </w: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312</w:t>
            </w:r>
            <w:r w:rsidR="008D16CD" w:rsidRPr="00D51551">
              <w:rPr>
                <w:rFonts w:ascii="Browallia New" w:eastAsia="Calibri" w:hAnsi="Browallia New" w:cs="Browallia New"/>
                <w:b/>
              </w:rPr>
              <w:t>,</w:t>
            </w: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431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00213" w14:textId="059D4B3D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</w:rPr>
            </w:pP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889</w:t>
            </w:r>
            <w:r w:rsidR="008D16CD" w:rsidRPr="00D51551">
              <w:rPr>
                <w:rFonts w:ascii="Browallia New" w:eastAsia="Calibri" w:hAnsi="Browallia New" w:cs="Browallia New"/>
                <w:b/>
              </w:rPr>
              <w:t>,</w:t>
            </w: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562</w:t>
            </w:r>
            <w:r w:rsidR="008D16CD" w:rsidRPr="00D51551">
              <w:rPr>
                <w:rFonts w:ascii="Browallia New" w:eastAsia="Calibri" w:hAnsi="Browallia New" w:cs="Browallia New"/>
                <w:b/>
              </w:rPr>
              <w:t>,</w:t>
            </w: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611</w:t>
            </w:r>
          </w:p>
        </w:tc>
      </w:tr>
      <w:tr w:rsidR="008D16CD" w:rsidRPr="00D51551" w14:paraId="2A12E5C7" w14:textId="77777777" w:rsidTr="00C4014A">
        <w:tc>
          <w:tcPr>
            <w:tcW w:w="3024" w:type="dxa"/>
            <w:shd w:val="clear" w:color="auto" w:fill="auto"/>
            <w:vAlign w:val="bottom"/>
          </w:tcPr>
          <w:p w14:paraId="640519C7" w14:textId="77777777" w:rsidR="008D16CD" w:rsidRPr="00D51551" w:rsidRDefault="008D16CD" w:rsidP="008D16CD">
            <w:pPr>
              <w:tabs>
                <w:tab w:val="right" w:pos="8306"/>
              </w:tabs>
              <w:ind w:left="-109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720" w:type="dxa"/>
          </w:tcPr>
          <w:p w14:paraId="05B621D4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36" w:type="dxa"/>
          </w:tcPr>
          <w:p w14:paraId="768D340E" w14:textId="5599BB5F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D390F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2ECDC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4D589CB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3EA5E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</w:tr>
      <w:tr w:rsidR="008D16CD" w:rsidRPr="00D51551" w14:paraId="20F11B7E" w14:textId="77777777" w:rsidTr="00C4014A">
        <w:tc>
          <w:tcPr>
            <w:tcW w:w="3024" w:type="dxa"/>
            <w:shd w:val="clear" w:color="auto" w:fill="auto"/>
            <w:vAlign w:val="bottom"/>
          </w:tcPr>
          <w:p w14:paraId="3205BDAA" w14:textId="77777777" w:rsidR="008D16CD" w:rsidRPr="00D51551" w:rsidRDefault="008D16CD" w:rsidP="008D16CD">
            <w:pPr>
              <w:tabs>
                <w:tab w:val="right" w:pos="8306"/>
              </w:tabs>
              <w:ind w:left="-109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  <w:cs/>
              </w:rPr>
              <w:t>หนี้สินหมุนเวียน</w:t>
            </w:r>
          </w:p>
        </w:tc>
        <w:tc>
          <w:tcPr>
            <w:tcW w:w="720" w:type="dxa"/>
          </w:tcPr>
          <w:p w14:paraId="245D60FE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236" w:type="dxa"/>
          </w:tcPr>
          <w:p w14:paraId="49F9BAC1" w14:textId="373C6E39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DF881A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752E7A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2284E0C7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EAFFFB1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8D16CD" w:rsidRPr="00D51551" w14:paraId="61B7DA5C" w14:textId="77777777" w:rsidTr="00C4014A">
        <w:tc>
          <w:tcPr>
            <w:tcW w:w="3024" w:type="dxa"/>
            <w:shd w:val="clear" w:color="auto" w:fill="auto"/>
            <w:vAlign w:val="bottom"/>
          </w:tcPr>
          <w:p w14:paraId="5CB883B8" w14:textId="77777777" w:rsidR="008D16CD" w:rsidRPr="00D51551" w:rsidRDefault="008D16CD" w:rsidP="008D16CD">
            <w:pPr>
              <w:tabs>
                <w:tab w:val="left" w:pos="1569"/>
              </w:tabs>
              <w:ind w:left="-109"/>
              <w:rPr>
                <w:rFonts w:ascii="Browallia New" w:eastAsia="Calibri" w:hAnsi="Browallia New" w:cs="Browallia New"/>
                <w:b/>
              </w:rPr>
            </w:pPr>
            <w:r w:rsidRPr="00D51551">
              <w:rPr>
                <w:rFonts w:ascii="Browallia New" w:eastAsia="Calibri" w:hAnsi="Browallia New" w:cs="Browallia New"/>
                <w:b/>
                <w:spacing w:val="-2"/>
                <w:cs/>
              </w:rPr>
              <w:t>หนี้สินอนุพันธ์</w:t>
            </w:r>
          </w:p>
        </w:tc>
        <w:tc>
          <w:tcPr>
            <w:tcW w:w="720" w:type="dxa"/>
          </w:tcPr>
          <w:p w14:paraId="25159365" w14:textId="2063488E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cs/>
              </w:rPr>
            </w:pPr>
            <w:r w:rsidRPr="00D51551">
              <w:rPr>
                <w:rFonts w:ascii="Browallia New" w:eastAsia="Calibri" w:hAnsi="Browallia New" w:cs="Browallia New"/>
                <w:cs/>
              </w:rPr>
              <w:t>ข</w:t>
            </w:r>
          </w:p>
        </w:tc>
        <w:tc>
          <w:tcPr>
            <w:tcW w:w="236" w:type="dxa"/>
          </w:tcPr>
          <w:p w14:paraId="67E6C774" w14:textId="2D5EB369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0CC603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153DEE" w14:textId="5E002328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758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120</w:t>
            </w:r>
          </w:p>
        </w:tc>
        <w:tc>
          <w:tcPr>
            <w:tcW w:w="1350" w:type="dxa"/>
            <w:shd w:val="clear" w:color="auto" w:fill="auto"/>
          </w:tcPr>
          <w:p w14:paraId="48F588F6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E94135F" w14:textId="448563B3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758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120</w:t>
            </w:r>
          </w:p>
        </w:tc>
      </w:tr>
      <w:tr w:rsidR="008D16CD" w:rsidRPr="00D51551" w14:paraId="20FCEBB2" w14:textId="77777777" w:rsidTr="00C4014A">
        <w:tc>
          <w:tcPr>
            <w:tcW w:w="3024" w:type="dxa"/>
            <w:shd w:val="clear" w:color="auto" w:fill="auto"/>
            <w:vAlign w:val="bottom"/>
          </w:tcPr>
          <w:p w14:paraId="6540D3C3" w14:textId="7ADC66CF" w:rsidR="008D16CD" w:rsidRPr="00D51551" w:rsidRDefault="008D16CD" w:rsidP="008D16CD">
            <w:pPr>
              <w:tabs>
                <w:tab w:val="left" w:pos="1569"/>
              </w:tabs>
              <w:ind w:left="-109" w:right="-57"/>
              <w:rPr>
                <w:rFonts w:ascii="Browallia New" w:eastAsia="Calibri" w:hAnsi="Browallia New" w:cs="Browallia New"/>
                <w:b/>
                <w:spacing w:val="-4"/>
                <w:cs/>
              </w:rPr>
            </w:pPr>
            <w:r w:rsidRPr="00D51551">
              <w:rPr>
                <w:rFonts w:ascii="Browallia New" w:eastAsia="Calibri" w:hAnsi="Browallia New" w:cs="Browallia New"/>
                <w:b/>
                <w:spacing w:val="-4"/>
                <w:cs/>
              </w:rPr>
              <w:t>หนี้สินตามสัญญาเช่าส่วนที่ถึง</w:t>
            </w:r>
          </w:p>
        </w:tc>
        <w:tc>
          <w:tcPr>
            <w:tcW w:w="720" w:type="dxa"/>
          </w:tcPr>
          <w:p w14:paraId="5181E8BA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</w:rPr>
            </w:pPr>
          </w:p>
        </w:tc>
        <w:tc>
          <w:tcPr>
            <w:tcW w:w="236" w:type="dxa"/>
          </w:tcPr>
          <w:p w14:paraId="64D885A2" w14:textId="47C451C6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5079DC" w14:textId="5712A8CB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5FA303" w14:textId="18BE496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08FDA833" w14:textId="00A017D0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62A549E" w14:textId="52D2EB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8D16CD" w:rsidRPr="00D51551" w14:paraId="759DD0FE" w14:textId="77777777" w:rsidTr="00C4014A">
        <w:tc>
          <w:tcPr>
            <w:tcW w:w="3024" w:type="dxa"/>
            <w:shd w:val="clear" w:color="auto" w:fill="auto"/>
            <w:vAlign w:val="bottom"/>
          </w:tcPr>
          <w:p w14:paraId="74E8A19D" w14:textId="5BCFD485" w:rsidR="008D16CD" w:rsidRPr="00D51551" w:rsidRDefault="008D16CD" w:rsidP="008D16CD">
            <w:pPr>
              <w:tabs>
                <w:tab w:val="left" w:pos="1569"/>
              </w:tabs>
              <w:ind w:left="-109" w:right="-57"/>
              <w:rPr>
                <w:rFonts w:ascii="Browallia New" w:eastAsia="Calibri" w:hAnsi="Browallia New" w:cs="Browallia New"/>
                <w:b/>
                <w:spacing w:val="-4"/>
                <w:cs/>
              </w:rPr>
            </w:pPr>
            <w:r>
              <w:rPr>
                <w:rFonts w:ascii="Browallia New" w:eastAsia="Calibri" w:hAnsi="Browallia New" w:cs="Browallia New" w:hint="cs"/>
                <w:b/>
                <w:spacing w:val="-4"/>
                <w:cs/>
              </w:rPr>
              <w:t xml:space="preserve">   </w:t>
            </w:r>
            <w:r w:rsidRPr="00D51551">
              <w:rPr>
                <w:rFonts w:ascii="Browallia New" w:eastAsia="Calibri" w:hAnsi="Browallia New" w:cs="Browallia New"/>
                <w:b/>
                <w:spacing w:val="-4"/>
                <w:cs/>
              </w:rPr>
              <w:t>กำหนดชำระภายในหนึ่งปี</w:t>
            </w:r>
            <w:r>
              <w:rPr>
                <w:rFonts w:ascii="Browallia New" w:eastAsia="Calibri" w:hAnsi="Browallia New" w:cs="Browallia New" w:hint="cs"/>
                <w:b/>
                <w:spacing w:val="-4"/>
                <w:cs/>
              </w:rPr>
              <w:t xml:space="preserve"> - สุทธิ</w:t>
            </w:r>
          </w:p>
        </w:tc>
        <w:tc>
          <w:tcPr>
            <w:tcW w:w="720" w:type="dxa"/>
          </w:tcPr>
          <w:p w14:paraId="06372D34" w14:textId="1BE321B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cs/>
              </w:rPr>
            </w:pPr>
            <w:r w:rsidRPr="00D51551">
              <w:rPr>
                <w:rFonts w:ascii="Browallia New" w:eastAsia="Calibri" w:hAnsi="Browallia New" w:cs="Browallia New"/>
                <w:cs/>
              </w:rPr>
              <w:t>ค, ง</w:t>
            </w:r>
          </w:p>
        </w:tc>
        <w:tc>
          <w:tcPr>
            <w:tcW w:w="236" w:type="dxa"/>
          </w:tcPr>
          <w:p w14:paraId="3E44BD16" w14:textId="7FCA1290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BAC300" w14:textId="2D7E6128" w:rsidR="008D16CD" w:rsidRPr="00BF0FB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lang w:val="en-GB"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3</w:t>
            </w:r>
            <w:r w:rsidR="008D16CD" w:rsidRPr="00BF0FB1">
              <w:rPr>
                <w:rFonts w:ascii="Browallia New" w:eastAsia="Calibri" w:hAnsi="Browallia New" w:cs="Browallia New"/>
                <w:bCs/>
                <w:lang w:val="en-GB"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906</w:t>
            </w:r>
            <w:r w:rsidR="008D16CD" w:rsidRPr="00BF0FB1">
              <w:rPr>
                <w:rFonts w:ascii="Browallia New" w:eastAsia="Calibri" w:hAnsi="Browallia New" w:cs="Browallia New"/>
                <w:bCs/>
                <w:lang w:val="en-GB"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13</w:t>
            </w:r>
            <w:r w:rsidRPr="00490805">
              <w:rPr>
                <w:rFonts w:ascii="Browallia New" w:eastAsia="Calibri" w:hAnsi="Browallia New" w:cs="Browallia New" w:hint="cs"/>
                <w:bCs/>
                <w:lang w:val="en-GB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D78AD9" w14:textId="7A012214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3F69B58" w14:textId="6CCE06A5" w:rsidR="008D16CD" w:rsidRPr="00A927DA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lang w:val="en-GB"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2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503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061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6B26A1E" w14:textId="6D244E32" w:rsidR="008D16CD" w:rsidRPr="00A927DA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lang w:val="en-GB"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6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409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197</w:t>
            </w:r>
          </w:p>
        </w:tc>
      </w:tr>
      <w:tr w:rsidR="008D16CD" w:rsidRPr="00D51551" w14:paraId="691964E6" w14:textId="77777777" w:rsidTr="00C4014A">
        <w:tc>
          <w:tcPr>
            <w:tcW w:w="3024" w:type="dxa"/>
            <w:shd w:val="clear" w:color="auto" w:fill="auto"/>
            <w:vAlign w:val="bottom"/>
          </w:tcPr>
          <w:p w14:paraId="21EACB48" w14:textId="77777777" w:rsidR="008D16CD" w:rsidRPr="00D51551" w:rsidRDefault="008D16CD" w:rsidP="008D16CD">
            <w:pPr>
              <w:tabs>
                <w:tab w:val="left" w:pos="1569"/>
              </w:tabs>
              <w:ind w:left="-109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720" w:type="dxa"/>
          </w:tcPr>
          <w:p w14:paraId="2F0AE8F5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36" w:type="dxa"/>
          </w:tcPr>
          <w:p w14:paraId="78CAD86C" w14:textId="0DCDE65B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0DD827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2A20DE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</w:tcPr>
          <w:p w14:paraId="073BB02E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7E28BC9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</w:tr>
      <w:tr w:rsidR="008D16CD" w:rsidRPr="00D51551" w14:paraId="3FDDAAEF" w14:textId="77777777" w:rsidTr="00C4014A">
        <w:tc>
          <w:tcPr>
            <w:tcW w:w="3024" w:type="dxa"/>
            <w:shd w:val="clear" w:color="auto" w:fill="auto"/>
            <w:vAlign w:val="bottom"/>
          </w:tcPr>
          <w:p w14:paraId="0E40C551" w14:textId="77777777" w:rsidR="008D16CD" w:rsidRPr="00D51551" w:rsidRDefault="008D16CD" w:rsidP="008D16CD">
            <w:pPr>
              <w:tabs>
                <w:tab w:val="left" w:pos="1569"/>
              </w:tabs>
              <w:ind w:left="-109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  <w:cs/>
              </w:rPr>
              <w:t>หนี้สินไม่หมุนเวียน</w:t>
            </w:r>
          </w:p>
        </w:tc>
        <w:tc>
          <w:tcPr>
            <w:tcW w:w="720" w:type="dxa"/>
          </w:tcPr>
          <w:p w14:paraId="698C88FD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236" w:type="dxa"/>
          </w:tcPr>
          <w:p w14:paraId="0AA1031C" w14:textId="5097C5CF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E3D4F4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6D5C59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127C95A8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08600E8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8D16CD" w:rsidRPr="00D51551" w14:paraId="15A9DD5A" w14:textId="77777777" w:rsidTr="00C4014A">
        <w:tc>
          <w:tcPr>
            <w:tcW w:w="3024" w:type="dxa"/>
            <w:shd w:val="clear" w:color="auto" w:fill="auto"/>
            <w:vAlign w:val="bottom"/>
          </w:tcPr>
          <w:p w14:paraId="35F366D2" w14:textId="44D7EB49" w:rsidR="008D16CD" w:rsidRPr="00831162" w:rsidRDefault="008D16CD" w:rsidP="008D16CD">
            <w:pPr>
              <w:tabs>
                <w:tab w:val="left" w:pos="1569"/>
              </w:tabs>
              <w:ind w:left="-109"/>
              <w:rPr>
                <w:rFonts w:ascii="Browallia New" w:eastAsia="Calibri" w:hAnsi="Browallia New" w:cs="Browallia New"/>
                <w:b/>
                <w:spacing w:val="-2"/>
                <w:cs/>
                <w:lang w:val="en-GB"/>
              </w:rPr>
            </w:pPr>
            <w:r w:rsidRPr="00D51551">
              <w:rPr>
                <w:rFonts w:ascii="Browallia New" w:eastAsia="Calibri" w:hAnsi="Browallia New" w:cs="Browallia New"/>
                <w:b/>
                <w:spacing w:val="-2"/>
                <w:cs/>
              </w:rPr>
              <w:t>หนี้สินตามสัญญาเช่า</w:t>
            </w:r>
            <w:r w:rsidR="00831162" w:rsidRPr="00831162">
              <w:rPr>
                <w:rFonts w:ascii="Browallia New" w:eastAsia="Calibri" w:hAnsi="Browallia New" w:cs="Browallia New" w:hint="cs"/>
                <w:bCs/>
                <w:spacing w:val="-2"/>
                <w:cs/>
              </w:rPr>
              <w:t xml:space="preserve"> </w:t>
            </w:r>
            <w:r w:rsidR="00831162" w:rsidRPr="00831162">
              <w:rPr>
                <w:rFonts w:ascii="Browallia New" w:eastAsia="Calibri" w:hAnsi="Browallia New" w:cs="Browallia New"/>
                <w:bCs/>
                <w:spacing w:val="-2"/>
                <w:lang w:val="en-GB"/>
              </w:rPr>
              <w:t>-</w:t>
            </w:r>
            <w:r w:rsidR="00831162">
              <w:rPr>
                <w:rFonts w:ascii="Browallia New" w:eastAsia="Calibri" w:hAnsi="Browallia New" w:cs="Browallia New" w:hint="cs"/>
                <w:b/>
                <w:spacing w:val="-2"/>
                <w:cs/>
                <w:lang w:val="en-GB"/>
              </w:rPr>
              <w:t xml:space="preserve"> สุทธิ </w:t>
            </w:r>
          </w:p>
        </w:tc>
        <w:tc>
          <w:tcPr>
            <w:tcW w:w="720" w:type="dxa"/>
          </w:tcPr>
          <w:p w14:paraId="1EDDA452" w14:textId="739130CF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cs/>
              </w:rPr>
            </w:pPr>
            <w:r w:rsidRPr="00D51551">
              <w:rPr>
                <w:rFonts w:ascii="Browallia New" w:eastAsia="Calibri" w:hAnsi="Browallia New" w:cs="Browallia New"/>
                <w:cs/>
              </w:rPr>
              <w:t>ค, ง</w:t>
            </w:r>
          </w:p>
        </w:tc>
        <w:tc>
          <w:tcPr>
            <w:tcW w:w="236" w:type="dxa"/>
          </w:tcPr>
          <w:p w14:paraId="68450E53" w14:textId="4F70363D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0BB1C" w14:textId="2A5B4E4C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10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690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017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6CCB4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9E803B0" w14:textId="66C7E564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2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809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370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E238CD" w14:textId="030DADBB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13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499</w:t>
            </w:r>
            <w:r w:rsidR="008D16CD"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Pr="00490805">
              <w:rPr>
                <w:rFonts w:ascii="Browallia New" w:eastAsia="Calibri" w:hAnsi="Browallia New" w:cs="Browallia New"/>
                <w:bCs/>
                <w:lang w:val="en-GB"/>
              </w:rPr>
              <w:t>387</w:t>
            </w:r>
          </w:p>
        </w:tc>
      </w:tr>
      <w:tr w:rsidR="008D16CD" w:rsidRPr="00D51551" w14:paraId="1AA355B7" w14:textId="77777777" w:rsidTr="00C4014A">
        <w:tc>
          <w:tcPr>
            <w:tcW w:w="3024" w:type="dxa"/>
            <w:shd w:val="clear" w:color="auto" w:fill="auto"/>
            <w:vAlign w:val="bottom"/>
          </w:tcPr>
          <w:p w14:paraId="309D871C" w14:textId="77777777" w:rsidR="008D16CD" w:rsidRPr="00D51551" w:rsidRDefault="008D16CD" w:rsidP="008D16CD">
            <w:pPr>
              <w:tabs>
                <w:tab w:val="left" w:pos="1569"/>
              </w:tabs>
              <w:ind w:left="-109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720" w:type="dxa"/>
          </w:tcPr>
          <w:p w14:paraId="6287F2BC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36" w:type="dxa"/>
          </w:tcPr>
          <w:p w14:paraId="0577C362" w14:textId="37F58F51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13F2D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16A40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6560F57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973A45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</w:tr>
      <w:tr w:rsidR="008D16CD" w:rsidRPr="00D51551" w14:paraId="2CE8E796" w14:textId="77777777" w:rsidTr="00C4014A">
        <w:tc>
          <w:tcPr>
            <w:tcW w:w="3024" w:type="dxa"/>
            <w:shd w:val="clear" w:color="auto" w:fill="auto"/>
            <w:vAlign w:val="bottom"/>
          </w:tcPr>
          <w:p w14:paraId="071C0F7F" w14:textId="77777777" w:rsidR="008D16CD" w:rsidRPr="00D51551" w:rsidRDefault="008D16CD" w:rsidP="008D16CD">
            <w:pPr>
              <w:tabs>
                <w:tab w:val="left" w:pos="1569"/>
              </w:tabs>
              <w:ind w:left="-109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  <w:cs/>
              </w:rPr>
              <w:t>รวมรายการหนี้สินที่ได้รับผลกระทบ</w:t>
            </w:r>
          </w:p>
        </w:tc>
        <w:tc>
          <w:tcPr>
            <w:tcW w:w="720" w:type="dxa"/>
          </w:tcPr>
          <w:p w14:paraId="5CC20CA8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236" w:type="dxa"/>
          </w:tcPr>
          <w:p w14:paraId="34F9625D" w14:textId="14780E1C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C6FB9" w14:textId="149A45EB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</w:rPr>
            </w:pP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14</w:t>
            </w:r>
            <w:r w:rsidR="008D16CD" w:rsidRPr="00D51551">
              <w:rPr>
                <w:rFonts w:ascii="Browallia New" w:eastAsia="Calibri" w:hAnsi="Browallia New" w:cs="Browallia New"/>
                <w:b/>
              </w:rPr>
              <w:t>,</w:t>
            </w: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596</w:t>
            </w:r>
            <w:r w:rsidR="008D16CD" w:rsidRPr="00D51551">
              <w:rPr>
                <w:rFonts w:ascii="Browallia New" w:eastAsia="Calibri" w:hAnsi="Browallia New" w:cs="Browallia New"/>
                <w:b/>
              </w:rPr>
              <w:t>,</w:t>
            </w: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153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6DF4D" w14:textId="789BAD8E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</w:rPr>
            </w:pP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758</w:t>
            </w:r>
            <w:r w:rsidR="008D16CD" w:rsidRPr="00D51551">
              <w:rPr>
                <w:rFonts w:ascii="Browallia New" w:eastAsia="Calibri" w:hAnsi="Browallia New" w:cs="Browallia New"/>
                <w:b/>
              </w:rPr>
              <w:t>,</w:t>
            </w: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120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C0177AC" w14:textId="0B7D52AE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</w:rPr>
            </w:pP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5</w:t>
            </w:r>
            <w:r w:rsidR="008D16CD" w:rsidRPr="00D51551">
              <w:rPr>
                <w:rFonts w:ascii="Browallia New" w:eastAsia="Calibri" w:hAnsi="Browallia New" w:cs="Browallia New"/>
                <w:b/>
              </w:rPr>
              <w:t>,</w:t>
            </w: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312</w:t>
            </w:r>
            <w:r w:rsidR="008D16CD" w:rsidRPr="00D51551">
              <w:rPr>
                <w:rFonts w:ascii="Browallia New" w:eastAsia="Calibri" w:hAnsi="Browallia New" w:cs="Browallia New"/>
                <w:b/>
              </w:rPr>
              <w:t>,</w:t>
            </w: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431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8CE23" w14:textId="74C87ABB" w:rsidR="008D16CD" w:rsidRPr="00D51551" w:rsidRDefault="00490805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</w:rPr>
            </w:pP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20</w:t>
            </w:r>
            <w:r w:rsidR="008D16CD" w:rsidRPr="00D51551">
              <w:rPr>
                <w:rFonts w:ascii="Browallia New" w:eastAsia="Calibri" w:hAnsi="Browallia New" w:cs="Browallia New"/>
                <w:b/>
              </w:rPr>
              <w:t>,</w:t>
            </w: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666</w:t>
            </w:r>
            <w:r w:rsidR="008D16CD" w:rsidRPr="00D51551">
              <w:rPr>
                <w:rFonts w:ascii="Browallia New" w:eastAsia="Calibri" w:hAnsi="Browallia New" w:cs="Browallia New"/>
                <w:b/>
              </w:rPr>
              <w:t>,</w:t>
            </w:r>
            <w:r w:rsidRPr="00490805">
              <w:rPr>
                <w:rFonts w:ascii="Browallia New" w:eastAsia="Calibri" w:hAnsi="Browallia New" w:cs="Browallia New"/>
                <w:b/>
                <w:lang w:val="en-GB"/>
              </w:rPr>
              <w:t>704</w:t>
            </w:r>
          </w:p>
        </w:tc>
      </w:tr>
      <w:tr w:rsidR="008D16CD" w:rsidRPr="00D51551" w14:paraId="00E198D5" w14:textId="77777777" w:rsidTr="00C4014A">
        <w:tc>
          <w:tcPr>
            <w:tcW w:w="3024" w:type="dxa"/>
            <w:shd w:val="clear" w:color="auto" w:fill="auto"/>
            <w:vAlign w:val="bottom"/>
          </w:tcPr>
          <w:p w14:paraId="7E093B48" w14:textId="77777777" w:rsidR="008D16CD" w:rsidRPr="00D51551" w:rsidRDefault="008D16CD" w:rsidP="008D16CD">
            <w:pPr>
              <w:tabs>
                <w:tab w:val="left" w:pos="1569"/>
              </w:tabs>
              <w:ind w:left="-109"/>
              <w:rPr>
                <w:rFonts w:ascii="Browallia New" w:eastAsia="Calibri" w:hAnsi="Browallia New" w:cs="Browallia New"/>
                <w:b/>
                <w:sz w:val="12"/>
                <w:szCs w:val="12"/>
              </w:rPr>
            </w:pPr>
          </w:p>
        </w:tc>
        <w:tc>
          <w:tcPr>
            <w:tcW w:w="720" w:type="dxa"/>
          </w:tcPr>
          <w:p w14:paraId="28369564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36" w:type="dxa"/>
          </w:tcPr>
          <w:p w14:paraId="4164DCB8" w14:textId="1B6C639F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BF551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EC82A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1A1E5C0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7D636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</w:tr>
      <w:tr w:rsidR="008D16CD" w:rsidRPr="00D51551" w14:paraId="087F24A4" w14:textId="77777777" w:rsidTr="00C4014A">
        <w:tc>
          <w:tcPr>
            <w:tcW w:w="3024" w:type="dxa"/>
            <w:shd w:val="clear" w:color="auto" w:fill="auto"/>
            <w:vAlign w:val="bottom"/>
          </w:tcPr>
          <w:p w14:paraId="69B0D43B" w14:textId="77777777" w:rsidR="008D16CD" w:rsidRPr="00D51551" w:rsidRDefault="008D16CD" w:rsidP="008D16CD">
            <w:pPr>
              <w:tabs>
                <w:tab w:val="left" w:pos="1569"/>
              </w:tabs>
              <w:ind w:left="-109"/>
              <w:rPr>
                <w:rFonts w:ascii="Browallia New" w:eastAsia="Calibri" w:hAnsi="Browallia New" w:cs="Browallia New"/>
                <w:b/>
              </w:rPr>
            </w:pPr>
            <w:r w:rsidRPr="00D51551">
              <w:rPr>
                <w:rFonts w:ascii="Browallia New" w:eastAsia="Calibri" w:hAnsi="Browallia New" w:cs="Browallia New"/>
                <w:b/>
                <w:cs/>
              </w:rPr>
              <w:t>กำไร(ขาดทุน)สะสม - ยังไม่ได้จัดสรร</w:t>
            </w:r>
          </w:p>
        </w:tc>
        <w:tc>
          <w:tcPr>
            <w:tcW w:w="720" w:type="dxa"/>
          </w:tcPr>
          <w:p w14:paraId="1F5183FC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236" w:type="dxa"/>
          </w:tcPr>
          <w:p w14:paraId="6B21E741" w14:textId="510DF3DF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65AFE" w14:textId="271771D9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(</w:t>
            </w:r>
            <w:r w:rsidR="00490805" w:rsidRPr="00490805">
              <w:rPr>
                <w:rFonts w:ascii="Browallia New" w:eastAsia="Calibri" w:hAnsi="Browallia New" w:cs="Browallia New"/>
                <w:bCs/>
                <w:lang w:val="en-GB"/>
              </w:rPr>
              <w:t>18</w:t>
            </w:r>
            <w:r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="00490805" w:rsidRPr="00490805">
              <w:rPr>
                <w:rFonts w:ascii="Browallia New" w:eastAsia="Calibri" w:hAnsi="Browallia New" w:cs="Browallia New"/>
                <w:bCs/>
                <w:lang w:val="en-GB"/>
              </w:rPr>
              <w:t>655</w:t>
            </w:r>
            <w:r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="00490805" w:rsidRPr="00490805">
              <w:rPr>
                <w:rFonts w:ascii="Browallia New" w:eastAsia="Calibri" w:hAnsi="Browallia New" w:cs="Browallia New"/>
                <w:bCs/>
                <w:lang w:val="en-GB"/>
              </w:rPr>
              <w:t>319</w:t>
            </w:r>
            <w:r w:rsidRPr="00D51551">
              <w:rPr>
                <w:rFonts w:ascii="Browallia New" w:eastAsia="Calibri" w:hAnsi="Browallia New" w:cs="Browallia New"/>
                <w:bCs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DABD9" w14:textId="037C0D6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(</w:t>
            </w:r>
            <w:r w:rsidR="00490805" w:rsidRPr="00490805">
              <w:rPr>
                <w:rFonts w:ascii="Browallia New" w:eastAsia="Calibri" w:hAnsi="Browallia New" w:cs="Browallia New"/>
                <w:bCs/>
                <w:lang w:val="en-GB"/>
              </w:rPr>
              <w:t>203</w:t>
            </w:r>
            <w:r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="00490805" w:rsidRPr="00490805">
              <w:rPr>
                <w:rFonts w:ascii="Browallia New" w:eastAsia="Calibri" w:hAnsi="Browallia New" w:cs="Browallia New"/>
                <w:bCs/>
                <w:lang w:val="en-GB"/>
              </w:rPr>
              <w:t>988</w:t>
            </w:r>
            <w:r w:rsidRPr="00D51551">
              <w:rPr>
                <w:rFonts w:ascii="Browallia New" w:eastAsia="Calibri" w:hAnsi="Browallia New" w:cs="Browallia New"/>
                <w:bCs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A567B20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BE458D" w14:textId="291ED316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</w:rPr>
              <w:t>(</w:t>
            </w:r>
            <w:r w:rsidR="00490805" w:rsidRPr="00490805">
              <w:rPr>
                <w:rFonts w:ascii="Browallia New" w:eastAsia="Calibri" w:hAnsi="Browallia New" w:cs="Browallia New"/>
                <w:bCs/>
                <w:lang w:val="en-GB"/>
              </w:rPr>
              <w:t>18</w:t>
            </w:r>
            <w:r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="00490805" w:rsidRPr="00490805">
              <w:rPr>
                <w:rFonts w:ascii="Browallia New" w:eastAsia="Calibri" w:hAnsi="Browallia New" w:cs="Browallia New"/>
                <w:bCs/>
                <w:lang w:val="en-GB"/>
              </w:rPr>
              <w:t>859</w:t>
            </w:r>
            <w:r w:rsidRPr="00D51551">
              <w:rPr>
                <w:rFonts w:ascii="Browallia New" w:eastAsia="Calibri" w:hAnsi="Browallia New" w:cs="Browallia New"/>
                <w:bCs/>
              </w:rPr>
              <w:t>,</w:t>
            </w:r>
            <w:r w:rsidR="00490805" w:rsidRPr="00490805">
              <w:rPr>
                <w:rFonts w:ascii="Browallia New" w:eastAsia="Calibri" w:hAnsi="Browallia New" w:cs="Browallia New"/>
                <w:bCs/>
                <w:lang w:val="en-GB"/>
              </w:rPr>
              <w:t>307</w:t>
            </w:r>
            <w:r w:rsidRPr="00D51551">
              <w:rPr>
                <w:rFonts w:ascii="Browallia New" w:eastAsia="Calibri" w:hAnsi="Browallia New" w:cs="Browallia New"/>
                <w:bCs/>
              </w:rPr>
              <w:t>)</w:t>
            </w:r>
          </w:p>
        </w:tc>
      </w:tr>
      <w:tr w:rsidR="008D16CD" w:rsidRPr="00D51551" w14:paraId="1BC4F51A" w14:textId="77777777" w:rsidTr="00C4014A">
        <w:tc>
          <w:tcPr>
            <w:tcW w:w="3024" w:type="dxa"/>
            <w:shd w:val="clear" w:color="auto" w:fill="auto"/>
            <w:vAlign w:val="bottom"/>
          </w:tcPr>
          <w:p w14:paraId="10AD6925" w14:textId="77777777" w:rsidR="008D16CD" w:rsidRPr="00D51551" w:rsidRDefault="008D16CD" w:rsidP="008D16CD">
            <w:pPr>
              <w:tabs>
                <w:tab w:val="left" w:pos="1569"/>
              </w:tabs>
              <w:ind w:left="-109"/>
              <w:rPr>
                <w:rFonts w:ascii="Browallia New" w:eastAsia="Calibri" w:hAnsi="Browallia New" w:cs="Browallia New"/>
                <w:b/>
                <w:sz w:val="12"/>
                <w:szCs w:val="12"/>
              </w:rPr>
            </w:pPr>
          </w:p>
        </w:tc>
        <w:tc>
          <w:tcPr>
            <w:tcW w:w="720" w:type="dxa"/>
          </w:tcPr>
          <w:p w14:paraId="7FDFDE84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36" w:type="dxa"/>
          </w:tcPr>
          <w:p w14:paraId="4CBAF8E2" w14:textId="15412973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7D8FF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C7080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954AB61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F69A8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</w:tr>
      <w:tr w:rsidR="008D16CD" w:rsidRPr="00D51551" w14:paraId="52AEF8ED" w14:textId="77777777" w:rsidTr="00C4014A">
        <w:tc>
          <w:tcPr>
            <w:tcW w:w="3024" w:type="dxa"/>
            <w:shd w:val="clear" w:color="auto" w:fill="auto"/>
            <w:vAlign w:val="bottom"/>
          </w:tcPr>
          <w:p w14:paraId="6DFB9A38" w14:textId="77777777" w:rsidR="008D16CD" w:rsidRPr="00D51551" w:rsidRDefault="008D16CD" w:rsidP="008D16CD">
            <w:pPr>
              <w:tabs>
                <w:tab w:val="left" w:pos="1569"/>
              </w:tabs>
              <w:ind w:left="-109"/>
              <w:rPr>
                <w:rFonts w:ascii="Browallia New" w:eastAsia="Calibri" w:hAnsi="Browallia New" w:cs="Browallia New"/>
                <w:bCs/>
              </w:rPr>
            </w:pPr>
            <w:r w:rsidRPr="00D51551">
              <w:rPr>
                <w:rFonts w:ascii="Browallia New" w:eastAsia="Calibri" w:hAnsi="Browallia New" w:cs="Browallia New"/>
                <w:bCs/>
                <w:cs/>
              </w:rPr>
              <w:t>รวมรายการส่วนของเจ้าของที่ได้รับผลกระทบ</w:t>
            </w:r>
          </w:p>
        </w:tc>
        <w:tc>
          <w:tcPr>
            <w:tcW w:w="720" w:type="dxa"/>
          </w:tcPr>
          <w:p w14:paraId="2173DC02" w14:textId="77777777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236" w:type="dxa"/>
          </w:tcPr>
          <w:p w14:paraId="394F4CB3" w14:textId="4A686191" w:rsidR="008D16CD" w:rsidRPr="00D51551" w:rsidRDefault="008D16CD" w:rsidP="008D16CD">
            <w:pPr>
              <w:ind w:right="-72"/>
              <w:jc w:val="center"/>
              <w:rPr>
                <w:rFonts w:ascii="Browallia New" w:eastAsia="Calibri" w:hAnsi="Browallia New" w:cs="Browallia New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208C5" w14:textId="4A2FFF55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</w:rPr>
            </w:pPr>
            <w:r w:rsidRPr="00D51551">
              <w:rPr>
                <w:rFonts w:ascii="Browallia New" w:eastAsia="Calibri" w:hAnsi="Browallia New" w:cs="Browallia New"/>
                <w:b/>
              </w:rPr>
              <w:t>(</w:t>
            </w:r>
            <w:r w:rsidR="00490805" w:rsidRPr="00490805">
              <w:rPr>
                <w:rFonts w:ascii="Browallia New" w:eastAsia="Calibri" w:hAnsi="Browallia New" w:cs="Browallia New"/>
                <w:b/>
                <w:lang w:val="en-GB"/>
              </w:rPr>
              <w:t>18</w:t>
            </w:r>
            <w:r w:rsidRPr="00D51551">
              <w:rPr>
                <w:rFonts w:ascii="Browallia New" w:eastAsia="Calibri" w:hAnsi="Browallia New" w:cs="Browallia New"/>
                <w:b/>
              </w:rPr>
              <w:t>,</w:t>
            </w:r>
            <w:r w:rsidR="00490805" w:rsidRPr="00490805">
              <w:rPr>
                <w:rFonts w:ascii="Browallia New" w:eastAsia="Calibri" w:hAnsi="Browallia New" w:cs="Browallia New"/>
                <w:b/>
                <w:lang w:val="en-GB"/>
              </w:rPr>
              <w:t>655</w:t>
            </w:r>
            <w:r w:rsidRPr="00D51551">
              <w:rPr>
                <w:rFonts w:ascii="Browallia New" w:eastAsia="Calibri" w:hAnsi="Browallia New" w:cs="Browallia New"/>
                <w:b/>
              </w:rPr>
              <w:t>,</w:t>
            </w:r>
            <w:r w:rsidR="00490805" w:rsidRPr="00490805">
              <w:rPr>
                <w:rFonts w:ascii="Browallia New" w:eastAsia="Calibri" w:hAnsi="Browallia New" w:cs="Browallia New"/>
                <w:b/>
                <w:lang w:val="en-GB"/>
              </w:rPr>
              <w:t>319</w:t>
            </w:r>
            <w:r w:rsidRPr="00D51551">
              <w:rPr>
                <w:rFonts w:ascii="Browallia New" w:eastAsia="Calibri" w:hAnsi="Browallia New" w:cs="Browallia New"/>
                <w:b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7448E" w14:textId="2E6DE7BE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</w:rPr>
            </w:pPr>
            <w:r w:rsidRPr="00D51551">
              <w:rPr>
                <w:rFonts w:ascii="Browallia New" w:eastAsia="Calibri" w:hAnsi="Browallia New" w:cs="Browallia New"/>
                <w:b/>
              </w:rPr>
              <w:t>(</w:t>
            </w:r>
            <w:r w:rsidR="00490805" w:rsidRPr="00490805">
              <w:rPr>
                <w:rFonts w:ascii="Browallia New" w:eastAsia="Calibri" w:hAnsi="Browallia New" w:cs="Browallia New"/>
                <w:b/>
                <w:lang w:val="en-GB"/>
              </w:rPr>
              <w:t>203</w:t>
            </w:r>
            <w:r w:rsidRPr="00D51551">
              <w:rPr>
                <w:rFonts w:ascii="Browallia New" w:eastAsia="Calibri" w:hAnsi="Browallia New" w:cs="Browallia New"/>
                <w:b/>
              </w:rPr>
              <w:t>,</w:t>
            </w:r>
            <w:r w:rsidR="00490805" w:rsidRPr="00490805">
              <w:rPr>
                <w:rFonts w:ascii="Browallia New" w:eastAsia="Calibri" w:hAnsi="Browallia New" w:cs="Browallia New"/>
                <w:b/>
                <w:lang w:val="en-GB"/>
              </w:rPr>
              <w:t>988</w:t>
            </w:r>
            <w:r w:rsidRPr="00D51551">
              <w:rPr>
                <w:rFonts w:ascii="Browallia New" w:eastAsia="Calibri" w:hAnsi="Browallia New" w:cs="Browallia New"/>
                <w:b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F8DF75F" w14:textId="77777777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</w:rPr>
            </w:pPr>
            <w:r w:rsidRPr="00D51551">
              <w:rPr>
                <w:rFonts w:ascii="Browallia New" w:eastAsia="Calibri" w:hAnsi="Browallia New" w:cs="Browallia New"/>
                <w:b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57ADB0" w14:textId="0B12A5E5" w:rsidR="008D16CD" w:rsidRPr="00D51551" w:rsidRDefault="008D16CD" w:rsidP="008D16CD">
            <w:pPr>
              <w:ind w:right="-72"/>
              <w:jc w:val="right"/>
              <w:rPr>
                <w:rFonts w:ascii="Browallia New" w:eastAsia="Calibri" w:hAnsi="Browallia New" w:cs="Browallia New"/>
                <w:b/>
              </w:rPr>
            </w:pPr>
            <w:r w:rsidRPr="00D51551">
              <w:rPr>
                <w:rFonts w:ascii="Browallia New" w:eastAsia="Calibri" w:hAnsi="Browallia New" w:cs="Browallia New"/>
                <w:b/>
              </w:rPr>
              <w:t>(</w:t>
            </w:r>
            <w:r w:rsidR="00490805" w:rsidRPr="00490805">
              <w:rPr>
                <w:rFonts w:ascii="Browallia New" w:eastAsia="Calibri" w:hAnsi="Browallia New" w:cs="Browallia New"/>
                <w:b/>
                <w:lang w:val="en-GB"/>
              </w:rPr>
              <w:t>18</w:t>
            </w:r>
            <w:r w:rsidRPr="00D51551">
              <w:rPr>
                <w:rFonts w:ascii="Browallia New" w:eastAsia="Calibri" w:hAnsi="Browallia New" w:cs="Browallia New"/>
                <w:b/>
              </w:rPr>
              <w:t>,</w:t>
            </w:r>
            <w:r w:rsidR="00490805" w:rsidRPr="00490805">
              <w:rPr>
                <w:rFonts w:ascii="Browallia New" w:eastAsia="Calibri" w:hAnsi="Browallia New" w:cs="Browallia New"/>
                <w:b/>
                <w:lang w:val="en-GB"/>
              </w:rPr>
              <w:t>859</w:t>
            </w:r>
            <w:r w:rsidRPr="00D51551">
              <w:rPr>
                <w:rFonts w:ascii="Browallia New" w:eastAsia="Calibri" w:hAnsi="Browallia New" w:cs="Browallia New"/>
                <w:b/>
              </w:rPr>
              <w:t>,</w:t>
            </w:r>
            <w:r w:rsidR="00490805" w:rsidRPr="00490805">
              <w:rPr>
                <w:rFonts w:ascii="Browallia New" w:eastAsia="Calibri" w:hAnsi="Browallia New" w:cs="Browallia New"/>
                <w:b/>
                <w:lang w:val="en-GB"/>
              </w:rPr>
              <w:t>307</w:t>
            </w:r>
            <w:r w:rsidRPr="00D51551">
              <w:rPr>
                <w:rFonts w:ascii="Browallia New" w:eastAsia="Calibri" w:hAnsi="Browallia New" w:cs="Browallia New"/>
                <w:b/>
              </w:rPr>
              <w:t>)</w:t>
            </w:r>
          </w:p>
        </w:tc>
      </w:tr>
    </w:tbl>
    <w:p w14:paraId="1D907A96" w14:textId="77777777" w:rsidR="008F5CFC" w:rsidRPr="00D51551" w:rsidRDefault="008F5CFC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BB81D7" w14:textId="77777777" w:rsidR="00F57657" w:rsidRPr="00D51551" w:rsidRDefault="00F57657" w:rsidP="00A365CC">
      <w:pPr>
        <w:ind w:left="284" w:hanging="284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eastAsia="en-GB"/>
        </w:rPr>
      </w:pPr>
      <w:r w:rsidRPr="00D51551">
        <w:rPr>
          <w:rFonts w:ascii="Browallia New" w:hAnsi="Browallia New" w:cs="Browallia New"/>
          <w:color w:val="000000"/>
          <w:sz w:val="26"/>
          <w:szCs w:val="26"/>
          <w:u w:val="single"/>
          <w:cs/>
          <w:lang w:eastAsia="en-GB"/>
        </w:rPr>
        <w:t>หมายเหตุ</w:t>
      </w:r>
    </w:p>
    <w:p w14:paraId="1670FB89" w14:textId="7D75C63F" w:rsidR="001B7158" w:rsidRPr="00D51551" w:rsidRDefault="001B7158" w:rsidP="00D22F54">
      <w:pPr>
        <w:numPr>
          <w:ilvl w:val="0"/>
          <w:numId w:val="16"/>
        </w:numPr>
        <w:shd w:val="clear" w:color="auto" w:fill="FFFFFF"/>
        <w:tabs>
          <w:tab w:val="left" w:pos="360"/>
        </w:tabs>
        <w:ind w:left="36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D51551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ปรับปรุงการด้อยค่าของสินทรัพย์ทางการเงิน (หมายเหตุ</w:t>
      </w:r>
      <w:r w:rsidR="00BF0FB1"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>ข้อ</w:t>
      </w:r>
      <w:r w:rsidRPr="00D51551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="00490805" w:rsidRPr="00490805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5</w:t>
      </w:r>
      <w:r w:rsidRPr="00D51551">
        <w:rPr>
          <w:rFonts w:ascii="Browallia New" w:hAnsi="Browallia New" w:cs="Browallia New"/>
          <w:sz w:val="26"/>
          <w:szCs w:val="26"/>
          <w:lang w:eastAsia="en-GB"/>
        </w:rPr>
        <w:t>.</w:t>
      </w:r>
      <w:r w:rsidR="00490805" w:rsidRPr="00490805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="00BF0FB1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 (ก)</w:t>
      </w:r>
      <w:r w:rsidRPr="00D51551">
        <w:rPr>
          <w:rFonts w:ascii="Browallia New" w:hAnsi="Browallia New" w:cs="Browallia New"/>
          <w:sz w:val="26"/>
          <w:szCs w:val="26"/>
          <w:cs/>
          <w:lang w:eastAsia="en-GB"/>
        </w:rPr>
        <w:t>)</w:t>
      </w:r>
    </w:p>
    <w:p w14:paraId="076E75DD" w14:textId="73ACBDA8" w:rsidR="003642FA" w:rsidRPr="00D51551" w:rsidRDefault="003642FA" w:rsidP="00D22F54">
      <w:pPr>
        <w:numPr>
          <w:ilvl w:val="0"/>
          <w:numId w:val="16"/>
        </w:numPr>
        <w:shd w:val="clear" w:color="auto" w:fill="FFFFFF"/>
        <w:tabs>
          <w:tab w:val="left" w:pos="360"/>
        </w:tabs>
        <w:ind w:left="36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</w:pPr>
      <w:r w:rsidRPr="00D51551">
        <w:rPr>
          <w:rFonts w:ascii="Browallia New" w:hAnsi="Browallia New" w:cs="Browallia New"/>
          <w:sz w:val="26"/>
          <w:szCs w:val="26"/>
          <w:cs/>
          <w:lang w:eastAsia="en-GB"/>
        </w:rPr>
        <w:t>การจัดประเภทและวัดมูลค่าของสินทรัพย์ทางการเงินใหม่ (หมายเหตุ</w:t>
      </w:r>
      <w:r w:rsidR="00BF0FB1">
        <w:rPr>
          <w:rFonts w:ascii="Browallia New" w:hAnsi="Browallia New" w:cs="Browallia New" w:hint="cs"/>
          <w:sz w:val="26"/>
          <w:szCs w:val="26"/>
          <w:cs/>
          <w:lang w:eastAsia="en-GB"/>
        </w:rPr>
        <w:t>ข้อ</w:t>
      </w:r>
      <w:r w:rsidRPr="00D51551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="00490805" w:rsidRPr="00490805">
        <w:rPr>
          <w:rFonts w:ascii="Browallia New" w:hAnsi="Browallia New" w:cs="Browallia New"/>
          <w:sz w:val="26"/>
          <w:szCs w:val="26"/>
          <w:lang w:val="en-GB" w:eastAsia="en-GB"/>
        </w:rPr>
        <w:t>5</w:t>
      </w:r>
      <w:r w:rsidRPr="00D51551">
        <w:rPr>
          <w:rFonts w:ascii="Browallia New" w:hAnsi="Browallia New" w:cs="Browallia New"/>
          <w:sz w:val="26"/>
          <w:szCs w:val="26"/>
          <w:lang w:eastAsia="en-GB"/>
        </w:rPr>
        <w:t>.</w:t>
      </w:r>
      <w:r w:rsidR="00490805" w:rsidRPr="00490805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Pr="00D51551">
        <w:rPr>
          <w:rFonts w:ascii="Browallia New" w:hAnsi="Browallia New" w:cs="Browallia New"/>
          <w:sz w:val="26"/>
          <w:szCs w:val="26"/>
          <w:cs/>
          <w:lang w:eastAsia="en-GB"/>
        </w:rPr>
        <w:t xml:space="preserve"> (ข) และ (ค))</w:t>
      </w:r>
    </w:p>
    <w:p w14:paraId="33AC5084" w14:textId="34AA6F4B" w:rsidR="00F57657" w:rsidRPr="00D51551" w:rsidRDefault="00F57657" w:rsidP="00D22F54">
      <w:pPr>
        <w:numPr>
          <w:ilvl w:val="0"/>
          <w:numId w:val="16"/>
        </w:numPr>
        <w:shd w:val="clear" w:color="auto" w:fill="FFFFFF"/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D51551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การรับรู้สินทรัพย์สิทธิการใช้และหนี้สินตามสัญญาเช่าตาม </w:t>
      </w:r>
      <w:r w:rsidRPr="00D51551">
        <w:rPr>
          <w:rFonts w:ascii="Browallia New" w:hAnsi="Browallia New" w:cs="Browallia New"/>
          <w:sz w:val="26"/>
          <w:szCs w:val="26"/>
          <w:lang w:eastAsia="en-GB"/>
        </w:rPr>
        <w:t xml:space="preserve">TFRS </w:t>
      </w:r>
      <w:r w:rsidR="00490805" w:rsidRPr="00490805">
        <w:rPr>
          <w:rFonts w:ascii="Browallia New" w:hAnsi="Browallia New" w:cs="Browallia New"/>
          <w:sz w:val="26"/>
          <w:szCs w:val="26"/>
          <w:lang w:val="en-GB" w:eastAsia="en-GB"/>
        </w:rPr>
        <w:t>16</w:t>
      </w:r>
      <w:r w:rsidRPr="00D51551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D51551">
        <w:rPr>
          <w:rFonts w:ascii="Browallia New" w:hAnsi="Browallia New" w:cs="Browallia New"/>
          <w:sz w:val="26"/>
          <w:szCs w:val="26"/>
          <w:cs/>
          <w:lang w:eastAsia="en-GB"/>
        </w:rPr>
        <w:t>(หมายเหตุ</w:t>
      </w:r>
      <w:r w:rsidR="00BF0FB1">
        <w:rPr>
          <w:rFonts w:ascii="Browallia New" w:hAnsi="Browallia New" w:cs="Browallia New" w:hint="cs"/>
          <w:sz w:val="26"/>
          <w:szCs w:val="26"/>
          <w:cs/>
          <w:lang w:eastAsia="en-GB"/>
        </w:rPr>
        <w:t>ข้อ</w:t>
      </w:r>
      <w:r w:rsidRPr="00D51551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="00490805" w:rsidRPr="00490805">
        <w:rPr>
          <w:rFonts w:ascii="Browallia New" w:hAnsi="Browallia New" w:cs="Browallia New"/>
          <w:sz w:val="26"/>
          <w:szCs w:val="26"/>
          <w:lang w:val="en-GB" w:eastAsia="en-GB"/>
        </w:rPr>
        <w:t>5</w:t>
      </w:r>
      <w:r w:rsidRPr="00D51551">
        <w:rPr>
          <w:rFonts w:ascii="Browallia New" w:hAnsi="Browallia New" w:cs="Browallia New"/>
          <w:sz w:val="26"/>
          <w:szCs w:val="26"/>
          <w:lang w:eastAsia="en-GB"/>
        </w:rPr>
        <w:t>.</w:t>
      </w:r>
      <w:r w:rsidR="00490805" w:rsidRPr="00490805">
        <w:rPr>
          <w:rFonts w:ascii="Browallia New" w:hAnsi="Browallia New" w:cs="Browallia New"/>
          <w:sz w:val="26"/>
          <w:szCs w:val="26"/>
          <w:lang w:val="en-GB" w:eastAsia="en-GB"/>
        </w:rPr>
        <w:t>2</w:t>
      </w:r>
      <w:r w:rsidRPr="00D51551">
        <w:rPr>
          <w:rFonts w:ascii="Browallia New" w:hAnsi="Browallia New" w:cs="Browallia New"/>
          <w:sz w:val="26"/>
          <w:szCs w:val="26"/>
          <w:cs/>
          <w:lang w:eastAsia="en-GB"/>
        </w:rPr>
        <w:t>)</w:t>
      </w:r>
    </w:p>
    <w:p w14:paraId="74999863" w14:textId="4ED6F89A" w:rsidR="00F57657" w:rsidRPr="00D51551" w:rsidRDefault="00F57657" w:rsidP="00D22F54">
      <w:pPr>
        <w:numPr>
          <w:ilvl w:val="0"/>
          <w:numId w:val="16"/>
        </w:numPr>
        <w:shd w:val="clear" w:color="auto" w:fill="FFFFFF"/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D51551">
        <w:rPr>
          <w:rFonts w:ascii="Browallia New" w:hAnsi="Browallia New" w:cs="Browallia New"/>
          <w:sz w:val="26"/>
          <w:szCs w:val="26"/>
          <w:cs/>
          <w:lang w:eastAsia="en-GB"/>
        </w:rPr>
        <w:t>การโอนจัดประเภทใหม่ในสินทรัพย์และหนี้สินตามสัญญาเช่าการเงิน (หมายเหตุ</w:t>
      </w:r>
      <w:r w:rsidR="00BF0FB1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ข้อ </w:t>
      </w:r>
      <w:r w:rsidR="00490805" w:rsidRPr="00490805">
        <w:rPr>
          <w:rFonts w:ascii="Browallia New" w:hAnsi="Browallia New" w:cs="Browallia New"/>
          <w:sz w:val="26"/>
          <w:szCs w:val="26"/>
          <w:lang w:val="en-GB" w:eastAsia="en-GB"/>
        </w:rPr>
        <w:t>5</w:t>
      </w:r>
      <w:r w:rsidRPr="00D51551">
        <w:rPr>
          <w:rFonts w:ascii="Browallia New" w:hAnsi="Browallia New" w:cs="Browallia New"/>
          <w:sz w:val="26"/>
          <w:szCs w:val="26"/>
          <w:lang w:eastAsia="en-GB"/>
        </w:rPr>
        <w:t>.</w:t>
      </w:r>
      <w:r w:rsidR="00490805" w:rsidRPr="00490805">
        <w:rPr>
          <w:rFonts w:ascii="Browallia New" w:hAnsi="Browallia New" w:cs="Browallia New"/>
          <w:sz w:val="26"/>
          <w:szCs w:val="26"/>
          <w:lang w:val="en-GB" w:eastAsia="en-GB"/>
        </w:rPr>
        <w:t>2</w:t>
      </w:r>
      <w:r w:rsidRPr="00D51551">
        <w:rPr>
          <w:rFonts w:ascii="Browallia New" w:hAnsi="Browallia New" w:cs="Browallia New"/>
          <w:sz w:val="26"/>
          <w:szCs w:val="26"/>
          <w:cs/>
          <w:lang w:eastAsia="en-GB"/>
        </w:rPr>
        <w:t>)</w:t>
      </w:r>
    </w:p>
    <w:p w14:paraId="43781642" w14:textId="77777777" w:rsidR="000F096A" w:rsidRPr="00D51551" w:rsidRDefault="003642FA" w:rsidP="00A365CC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bookmarkStart w:id="12" w:name="_Toc48681782"/>
      <w:r w:rsidRPr="00D51551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 w:type="page"/>
      </w:r>
    </w:p>
    <w:p w14:paraId="70FACB66" w14:textId="70666044" w:rsidR="00F57657" w:rsidRPr="00D51551" w:rsidRDefault="00490805" w:rsidP="00A365CC">
      <w:pPr>
        <w:tabs>
          <w:tab w:val="left" w:pos="540"/>
        </w:tabs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4908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57657" w:rsidRPr="00D5155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908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57657" w:rsidRPr="00D51551">
        <w:rPr>
          <w:rFonts w:ascii="Browallia New" w:hAnsi="Browallia New" w:cs="Browallia New"/>
          <w:color w:val="CF4A02"/>
          <w:sz w:val="26"/>
          <w:szCs w:val="26"/>
        </w:rPr>
        <w:tab/>
      </w:r>
      <w:r w:rsidR="00F57657" w:rsidRPr="00D51551">
        <w:rPr>
          <w:rFonts w:ascii="Browallia New" w:hAnsi="Browallia New" w:cs="Browallia New"/>
          <w:bCs/>
          <w:color w:val="CF4A02"/>
          <w:sz w:val="26"/>
          <w:szCs w:val="26"/>
          <w:cs/>
        </w:rPr>
        <w:t>เครื่องมือทางการเงิน</w:t>
      </w:r>
      <w:bookmarkEnd w:id="12"/>
    </w:p>
    <w:p w14:paraId="6059F7B2" w14:textId="77777777" w:rsidR="00F57657" w:rsidRPr="00D51551" w:rsidRDefault="00F57657" w:rsidP="00A365CC">
      <w:pPr>
        <w:ind w:left="540"/>
        <w:rPr>
          <w:rFonts w:ascii="Browallia New" w:hAnsi="Browallia New" w:cs="Browallia New"/>
          <w:sz w:val="26"/>
          <w:szCs w:val="26"/>
        </w:rPr>
      </w:pPr>
    </w:p>
    <w:p w14:paraId="76805A60" w14:textId="04664686" w:rsidR="00F57657" w:rsidRPr="00D51551" w:rsidRDefault="00F57657" w:rsidP="00A365CC">
      <w:pPr>
        <w:ind w:left="540"/>
        <w:rPr>
          <w:rFonts w:ascii="Browallia New" w:hAnsi="Browallia New" w:cs="Browallia New"/>
          <w:sz w:val="26"/>
          <w:szCs w:val="26"/>
        </w:rPr>
      </w:pPr>
      <w:r w:rsidRPr="00D51551">
        <w:rPr>
          <w:rFonts w:ascii="Browallia New" w:hAnsi="Browallia New" w:cs="Browallia New"/>
          <w:sz w:val="26"/>
          <w:szCs w:val="26"/>
          <w:cs/>
        </w:rPr>
        <w:t>ผลกระทบที่มีต่อกำไร</w:t>
      </w:r>
      <w:r w:rsidR="00BF0FB1">
        <w:rPr>
          <w:rFonts w:ascii="Browallia New" w:hAnsi="Browallia New" w:cs="Browallia New" w:hint="cs"/>
          <w:sz w:val="26"/>
          <w:szCs w:val="26"/>
          <w:cs/>
        </w:rPr>
        <w:t>(ขาดทุน)</w:t>
      </w:r>
      <w:r w:rsidRPr="00D51551">
        <w:rPr>
          <w:rFonts w:ascii="Browallia New" w:hAnsi="Browallia New" w:cs="Browallia New"/>
          <w:sz w:val="26"/>
          <w:szCs w:val="26"/>
          <w:cs/>
        </w:rPr>
        <w:t>สะสมของกลุ่ม</w:t>
      </w:r>
      <w:r w:rsidRPr="00D51551">
        <w:rPr>
          <w:rFonts w:ascii="Browallia New" w:hAnsi="Browallia New" w:cs="Browallia New"/>
          <w:sz w:val="26"/>
          <w:szCs w:val="26"/>
          <w:cs/>
          <w:lang w:eastAsia="en-GB"/>
        </w:rPr>
        <w:t>กิจการ</w:t>
      </w:r>
      <w:r w:rsidR="00BF0FB1">
        <w:rPr>
          <w:rFonts w:ascii="Browallia New" w:hAnsi="Browallia New" w:cs="Browallia New" w:hint="cs"/>
          <w:sz w:val="26"/>
          <w:szCs w:val="26"/>
          <w:cs/>
          <w:lang w:eastAsia="en-GB"/>
        </w:rPr>
        <w:t>และของบริษัท</w:t>
      </w:r>
      <w:r w:rsidRPr="00D51551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51551">
        <w:rPr>
          <w:rFonts w:ascii="Browallia New" w:hAnsi="Browallia New" w:cs="Browallia New"/>
          <w:sz w:val="26"/>
          <w:szCs w:val="26"/>
        </w:rPr>
        <w:t xml:space="preserve"> </w:t>
      </w:r>
      <w:r w:rsidRPr="00D51551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51551">
        <w:rPr>
          <w:rFonts w:ascii="Browallia New" w:hAnsi="Browallia New" w:cs="Browallia New"/>
          <w:sz w:val="26"/>
          <w:szCs w:val="26"/>
        </w:rPr>
        <w:t xml:space="preserve"> </w:t>
      </w:r>
      <w:r w:rsidRPr="00D51551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3518189A" w14:textId="77777777" w:rsidR="00F57657" w:rsidRPr="00D51551" w:rsidRDefault="00F57657" w:rsidP="00A365CC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925"/>
        <w:gridCol w:w="893"/>
        <w:gridCol w:w="236"/>
        <w:gridCol w:w="1416"/>
        <w:gridCol w:w="1440"/>
      </w:tblGrid>
      <w:tr w:rsidR="000F096A" w:rsidRPr="00D51551" w14:paraId="78C6009A" w14:textId="77777777" w:rsidTr="008D16CD">
        <w:tc>
          <w:tcPr>
            <w:tcW w:w="4925" w:type="dxa"/>
            <w:shd w:val="clear" w:color="auto" w:fill="auto"/>
            <w:vAlign w:val="bottom"/>
          </w:tcPr>
          <w:p w14:paraId="78748C02" w14:textId="77777777" w:rsidR="000F096A" w:rsidRPr="00D51551" w:rsidRDefault="000F096A" w:rsidP="00A365CC">
            <w:pPr>
              <w:ind w:left="-111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3" w:type="dxa"/>
          </w:tcPr>
          <w:p w14:paraId="2A2C0E2E" w14:textId="77777777" w:rsidR="000F096A" w:rsidRPr="00D51551" w:rsidRDefault="000F096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6" w:type="dxa"/>
          </w:tcPr>
          <w:p w14:paraId="7728D273" w14:textId="77777777" w:rsidR="000F096A" w:rsidRPr="00D51551" w:rsidRDefault="000F096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EF3CB" w14:textId="3919CE95" w:rsidR="000F096A" w:rsidRPr="008D16CD" w:rsidRDefault="000F096A" w:rsidP="008D1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6C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B847D" w14:textId="77777777" w:rsidR="000F096A" w:rsidRPr="00D51551" w:rsidRDefault="000F096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</w:t>
            </w:r>
          </w:p>
          <w:p w14:paraId="0946B623" w14:textId="77777777" w:rsidR="000F096A" w:rsidRPr="00D51551" w:rsidRDefault="000F096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0F096A" w:rsidRPr="00D51551" w14:paraId="662CFBA4" w14:textId="77777777" w:rsidTr="008D16CD">
        <w:tc>
          <w:tcPr>
            <w:tcW w:w="4925" w:type="dxa"/>
            <w:shd w:val="clear" w:color="auto" w:fill="auto"/>
            <w:vAlign w:val="bottom"/>
          </w:tcPr>
          <w:p w14:paraId="5F12145F" w14:textId="77777777" w:rsidR="000F096A" w:rsidRPr="00D51551" w:rsidRDefault="000F096A" w:rsidP="00A365CC">
            <w:pPr>
              <w:ind w:left="-111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3A4673D" w14:textId="77777777" w:rsidR="000F096A" w:rsidRPr="00D51551" w:rsidRDefault="000F096A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51551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36" w:type="dxa"/>
          </w:tcPr>
          <w:p w14:paraId="65196A1F" w14:textId="77777777" w:rsidR="000F096A" w:rsidRPr="00D51551" w:rsidRDefault="000F096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914BC" w14:textId="77777777" w:rsidR="000F096A" w:rsidRPr="00D51551" w:rsidRDefault="000F096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D323C" w14:textId="77777777" w:rsidR="000F096A" w:rsidRPr="00D51551" w:rsidRDefault="000F096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0F096A" w:rsidRPr="00D51551" w14:paraId="7EC274AD" w14:textId="77777777" w:rsidTr="008D16CD">
        <w:tc>
          <w:tcPr>
            <w:tcW w:w="4925" w:type="dxa"/>
            <w:vAlign w:val="bottom"/>
          </w:tcPr>
          <w:p w14:paraId="66BEA63B" w14:textId="77777777" w:rsidR="000F096A" w:rsidRPr="00D51551" w:rsidRDefault="000F096A" w:rsidP="00A365CC">
            <w:pPr>
              <w:ind w:left="-111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3AFC159A" w14:textId="77777777" w:rsidR="000F096A" w:rsidRPr="00D51551" w:rsidRDefault="000F096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3D58B8F" w14:textId="77777777" w:rsidR="000F096A" w:rsidRPr="00D51551" w:rsidRDefault="000F096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7EC40" w14:textId="77777777" w:rsidR="000F096A" w:rsidRPr="00D51551" w:rsidRDefault="000F096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F4477" w14:textId="77777777" w:rsidR="000F096A" w:rsidRPr="00D51551" w:rsidRDefault="000F096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0F096A" w:rsidRPr="00D51551" w14:paraId="57449B75" w14:textId="77777777" w:rsidTr="008D16CD">
        <w:tc>
          <w:tcPr>
            <w:tcW w:w="4925" w:type="dxa"/>
            <w:vAlign w:val="bottom"/>
          </w:tcPr>
          <w:p w14:paraId="0502FCD3" w14:textId="01D1E34A" w:rsidR="000F096A" w:rsidRPr="00D51551" w:rsidRDefault="000F096A" w:rsidP="00A365CC">
            <w:pPr>
              <w:ind w:left="-111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กำไร</w:t>
            </w:r>
            <w:r w:rsidR="008D16CD">
              <w:rPr>
                <w:rFonts w:ascii="Browallia New" w:eastAsia="Arial Unicode MS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(ขาดทุน)</w:t>
            </w:r>
            <w:r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สะสมที่ยังไม่ได้จัดสรร ณ วันที่ </w:t>
            </w:r>
            <w:r w:rsidR="00490805" w:rsidRPr="004908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31</w:t>
            </w:r>
            <w:r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ธันวาคม พ.ศ. </w:t>
            </w:r>
            <w:r w:rsidR="00490805" w:rsidRPr="004908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2562</w:t>
            </w:r>
            <w:r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</w:p>
          <w:p w14:paraId="5EA9D463" w14:textId="77777777" w:rsidR="000F096A" w:rsidRPr="00D51551" w:rsidRDefault="000F096A" w:rsidP="00A365CC">
            <w:pPr>
              <w:ind w:left="-111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  - ตามที่รายงานไว้เดิม</w:t>
            </w:r>
          </w:p>
        </w:tc>
        <w:tc>
          <w:tcPr>
            <w:tcW w:w="893" w:type="dxa"/>
            <w:shd w:val="clear" w:color="auto" w:fill="auto"/>
          </w:tcPr>
          <w:p w14:paraId="3445BA79" w14:textId="77777777" w:rsidR="000F096A" w:rsidRPr="00D51551" w:rsidRDefault="000F096A" w:rsidP="00A365C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20F8BFF" w14:textId="77777777" w:rsidR="000F096A" w:rsidRPr="00D51551" w:rsidRDefault="000F096A" w:rsidP="00A365C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597A9FE2" w14:textId="134CE73A" w:rsidR="000F096A" w:rsidRPr="00D51551" w:rsidRDefault="000F096A" w:rsidP="00A365C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  <w:lang w:val="en-GB"/>
              </w:rPr>
              <w:t>19</w:t>
            </w:r>
            <w:r w:rsidRPr="00D51551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  <w:lang w:val="en-GB"/>
              </w:rPr>
              <w:t>698</w:t>
            </w:r>
            <w:r w:rsidRPr="00D51551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  <w:lang w:val="en-GB"/>
              </w:rPr>
              <w:t>194</w:t>
            </w:r>
            <w:r w:rsidRPr="00D51551">
              <w:rPr>
                <w:rFonts w:ascii="Browallia New" w:eastAsia="Calibri" w:hAnsi="Browallia New" w:cs="Browallia New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5490D2" w14:textId="683AE20B" w:rsidR="000F096A" w:rsidRPr="00D51551" w:rsidRDefault="000F096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18</w:t>
            </w:r>
            <w:r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655</w:t>
            </w:r>
            <w:r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319</w:t>
            </w:r>
            <w:r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0F096A" w:rsidRPr="00D51551" w14:paraId="322FDFB9" w14:textId="77777777" w:rsidTr="008D16CD">
        <w:tc>
          <w:tcPr>
            <w:tcW w:w="4925" w:type="dxa"/>
            <w:vAlign w:val="bottom"/>
          </w:tcPr>
          <w:p w14:paraId="7E0CC92B" w14:textId="77777777" w:rsidR="000F096A" w:rsidRPr="00D51551" w:rsidRDefault="000F096A" w:rsidP="00A365CC">
            <w:pPr>
              <w:ind w:left="-111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93" w:type="dxa"/>
            <w:shd w:val="clear" w:color="auto" w:fill="auto"/>
          </w:tcPr>
          <w:p w14:paraId="4B8E6584" w14:textId="77777777" w:rsidR="000F096A" w:rsidRPr="00D51551" w:rsidRDefault="000F096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0D94C33" w14:textId="77777777" w:rsidR="000F096A" w:rsidRPr="00D51551" w:rsidRDefault="000F096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1B4D12CD" w14:textId="77777777" w:rsidR="000F096A" w:rsidRPr="00D51551" w:rsidRDefault="000F096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D706E1" w14:textId="77777777" w:rsidR="000F096A" w:rsidRPr="00D51551" w:rsidRDefault="000F096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0F096A" w:rsidRPr="00D51551" w14:paraId="1E6D601C" w14:textId="77777777" w:rsidTr="008D16CD">
        <w:tc>
          <w:tcPr>
            <w:tcW w:w="4925" w:type="dxa"/>
            <w:vAlign w:val="bottom"/>
          </w:tcPr>
          <w:p w14:paraId="71A68AF4" w14:textId="77777777" w:rsidR="000F096A" w:rsidRPr="00D51551" w:rsidRDefault="000F096A" w:rsidP="00A365CC">
            <w:pPr>
              <w:ind w:left="-111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  รับรู้ค่าเผื่อการด้อยค่าของลูกหนี้การค้าและลูกหนี้อื่น</w:t>
            </w:r>
          </w:p>
        </w:tc>
        <w:tc>
          <w:tcPr>
            <w:tcW w:w="893" w:type="dxa"/>
            <w:shd w:val="clear" w:color="auto" w:fill="auto"/>
          </w:tcPr>
          <w:p w14:paraId="1D2DAF2D" w14:textId="77777777" w:rsidR="000F096A" w:rsidRPr="00D51551" w:rsidRDefault="000F096A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ก</w:t>
            </w:r>
          </w:p>
        </w:tc>
        <w:tc>
          <w:tcPr>
            <w:tcW w:w="236" w:type="dxa"/>
            <w:shd w:val="clear" w:color="auto" w:fill="auto"/>
          </w:tcPr>
          <w:p w14:paraId="7CA600A0" w14:textId="77777777" w:rsidR="000F096A" w:rsidRPr="00D51551" w:rsidRDefault="000F096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0772EB92" w14:textId="063A9792" w:rsidR="000F096A" w:rsidRPr="00D51551" w:rsidRDefault="008D16C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122</w:t>
            </w:r>
            <w:r w:rsidR="000F096A"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93</w:t>
            </w:r>
            <w:r w:rsidR="00490805" w:rsidRPr="00490805">
              <w:rPr>
                <w:rFonts w:ascii="Browallia New" w:eastAsia="Arial Unicode MS" w:hAnsi="Browallia New" w:cs="Browallia New" w:hint="cs"/>
                <w:snapToGrid w:val="0"/>
                <w:sz w:val="24"/>
                <w:szCs w:val="24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C3F3D0" w14:textId="656F0048" w:rsidR="000F096A" w:rsidRPr="00D51551" w:rsidRDefault="008D16C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122</w:t>
            </w:r>
            <w:r w:rsidR="000F096A"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93</w:t>
            </w:r>
            <w:r w:rsidR="00490805" w:rsidRPr="00490805">
              <w:rPr>
                <w:rFonts w:ascii="Browallia New" w:eastAsia="Arial Unicode MS" w:hAnsi="Browallia New" w:cs="Browallia New" w:hint="cs"/>
                <w:snapToGrid w:val="0"/>
                <w:sz w:val="24"/>
                <w:szCs w:val="24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0F096A" w:rsidRPr="00D51551" w14:paraId="2A67ADEE" w14:textId="77777777" w:rsidTr="008D16CD">
        <w:tc>
          <w:tcPr>
            <w:tcW w:w="4925" w:type="dxa"/>
            <w:vAlign w:val="bottom"/>
          </w:tcPr>
          <w:p w14:paraId="650CDB13" w14:textId="77777777" w:rsidR="000F096A" w:rsidRPr="00D51551" w:rsidRDefault="000F096A" w:rsidP="00A365CC">
            <w:pPr>
              <w:ind w:left="-111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  รับรู้มูลค่ายุติธรรมตราสารอนุพันธ์</w:t>
            </w:r>
          </w:p>
        </w:tc>
        <w:tc>
          <w:tcPr>
            <w:tcW w:w="893" w:type="dxa"/>
            <w:shd w:val="clear" w:color="auto" w:fill="auto"/>
          </w:tcPr>
          <w:p w14:paraId="393D5DFD" w14:textId="77777777" w:rsidR="000F096A" w:rsidRPr="00D51551" w:rsidRDefault="000F096A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ข</w:t>
            </w:r>
          </w:p>
        </w:tc>
        <w:tc>
          <w:tcPr>
            <w:tcW w:w="236" w:type="dxa"/>
            <w:shd w:val="clear" w:color="auto" w:fill="auto"/>
          </w:tcPr>
          <w:p w14:paraId="024B96F2" w14:textId="77777777" w:rsidR="000F096A" w:rsidRPr="00D51551" w:rsidRDefault="000F096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28EA61D6" w14:textId="090C0F63" w:rsidR="000F096A" w:rsidRPr="00D51551" w:rsidRDefault="008D16C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132</w:t>
            </w:r>
            <w:r w:rsidR="000F096A"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053</w:t>
            </w: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B810C2" w14:textId="3D75276C" w:rsidR="000F096A" w:rsidRPr="00D51551" w:rsidRDefault="008D16C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132</w:t>
            </w:r>
            <w:r w:rsidR="000F096A"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053</w:t>
            </w: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0F096A" w:rsidRPr="00D51551" w14:paraId="2B7B1E80" w14:textId="77777777" w:rsidTr="008D16CD">
        <w:tc>
          <w:tcPr>
            <w:tcW w:w="4925" w:type="dxa"/>
            <w:vAlign w:val="bottom"/>
          </w:tcPr>
          <w:p w14:paraId="668859ED" w14:textId="794EBCA5" w:rsidR="000F096A" w:rsidRPr="00D51551" w:rsidRDefault="000F096A" w:rsidP="00A365CC">
            <w:pPr>
              <w:ind w:left="-111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  รับรู้สินทรัพย์</w:t>
            </w:r>
            <w:r w:rsidR="008D16CD">
              <w:rPr>
                <w:rFonts w:ascii="Browallia New" w:eastAsia="Arial Unicode MS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หนี้สินภาษีเงินได้รอตัดบัญชีจากรายการปรับปรุงข้างต้น</w:t>
            </w:r>
          </w:p>
        </w:tc>
        <w:tc>
          <w:tcPr>
            <w:tcW w:w="893" w:type="dxa"/>
            <w:shd w:val="clear" w:color="auto" w:fill="auto"/>
          </w:tcPr>
          <w:p w14:paraId="17EECA78" w14:textId="77777777" w:rsidR="000F096A" w:rsidRPr="00D51551" w:rsidRDefault="000F096A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EDA0A40" w14:textId="77777777" w:rsidR="000F096A" w:rsidRPr="00D51551" w:rsidRDefault="000F096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81CFB" w14:textId="03D9686F" w:rsidR="000F096A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908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50</w:t>
            </w:r>
            <w:r w:rsidR="000F096A"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C99F6" w14:textId="27B6BFF1" w:rsidR="000F096A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908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50</w:t>
            </w:r>
            <w:r w:rsidR="000F096A"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997</w:t>
            </w:r>
          </w:p>
        </w:tc>
      </w:tr>
      <w:tr w:rsidR="000F096A" w:rsidRPr="00D51551" w14:paraId="24E28B13" w14:textId="77777777" w:rsidTr="008D16CD">
        <w:tc>
          <w:tcPr>
            <w:tcW w:w="4925" w:type="dxa"/>
            <w:vAlign w:val="bottom"/>
          </w:tcPr>
          <w:p w14:paraId="2D4DEDD1" w14:textId="5B229F18" w:rsidR="000F096A" w:rsidRPr="00D51551" w:rsidRDefault="000F096A" w:rsidP="00A365CC">
            <w:pPr>
              <w:ind w:left="-111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รวมผลการปรับปรุงกำไรสะสมต้นปีจากการนำ </w:t>
            </w:r>
            <w:r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TFRS </w:t>
            </w:r>
            <w:r w:rsidR="00490805" w:rsidRPr="004908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มาถือปฏิบัติ</w:t>
            </w:r>
          </w:p>
        </w:tc>
        <w:tc>
          <w:tcPr>
            <w:tcW w:w="893" w:type="dxa"/>
            <w:shd w:val="clear" w:color="auto" w:fill="auto"/>
          </w:tcPr>
          <w:p w14:paraId="21A9322F" w14:textId="77777777" w:rsidR="000F096A" w:rsidRPr="00D51551" w:rsidRDefault="000F096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2F704F2" w14:textId="77777777" w:rsidR="000F096A" w:rsidRPr="00D51551" w:rsidRDefault="000F096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5A9E2" w14:textId="20F550FA" w:rsidR="000F096A" w:rsidRPr="00D51551" w:rsidRDefault="000F096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203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988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30137" w14:textId="1B2AE7EE" w:rsidR="000F096A" w:rsidRPr="00D51551" w:rsidRDefault="000F096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203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988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0F096A" w:rsidRPr="00D51551" w14:paraId="1907FEA1" w14:textId="77777777" w:rsidTr="008D16CD">
        <w:tc>
          <w:tcPr>
            <w:tcW w:w="4925" w:type="dxa"/>
            <w:vAlign w:val="bottom"/>
          </w:tcPr>
          <w:p w14:paraId="21FE278E" w14:textId="77777777" w:rsidR="000F096A" w:rsidRPr="00D51551" w:rsidRDefault="000F096A" w:rsidP="00A365CC">
            <w:pPr>
              <w:ind w:left="-111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93" w:type="dxa"/>
            <w:shd w:val="clear" w:color="auto" w:fill="auto"/>
          </w:tcPr>
          <w:p w14:paraId="2E402949" w14:textId="77777777" w:rsidR="000F096A" w:rsidRPr="00D51551" w:rsidRDefault="000F096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E7C9FEC" w14:textId="77777777" w:rsidR="000F096A" w:rsidRPr="00D51551" w:rsidRDefault="000F096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008BC" w14:textId="77777777" w:rsidR="000F096A" w:rsidRPr="00D51551" w:rsidRDefault="000F096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BF2A3" w14:textId="77777777" w:rsidR="000F096A" w:rsidRPr="00D51551" w:rsidRDefault="000F096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0F096A" w:rsidRPr="00D51551" w14:paraId="3DBF7E8A" w14:textId="77777777" w:rsidTr="00084221">
        <w:tc>
          <w:tcPr>
            <w:tcW w:w="4925" w:type="dxa"/>
            <w:vAlign w:val="bottom"/>
          </w:tcPr>
          <w:p w14:paraId="62C02ECB" w14:textId="3C500A79" w:rsidR="000F096A" w:rsidRPr="00D51551" w:rsidRDefault="000F096A" w:rsidP="00A365CC">
            <w:pPr>
              <w:ind w:left="-111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กำไร(ขาดทุน)สะสมที่ยังไม่จัดสรร ณ วันที่ </w:t>
            </w:r>
            <w:r w:rsidR="00490805" w:rsidRPr="004908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มกราคม พ.ศ. </w:t>
            </w:r>
            <w:r w:rsidR="00490805" w:rsidRPr="004908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2563</w:t>
            </w:r>
            <w:r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</w:p>
          <w:p w14:paraId="01D00674" w14:textId="06D30DF2" w:rsidR="000F096A" w:rsidRPr="00D51551" w:rsidRDefault="000F096A" w:rsidP="00A365CC">
            <w:pPr>
              <w:ind w:left="-111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  </w:t>
            </w:r>
            <w:r w:rsidR="00B223CF"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- </w:t>
            </w:r>
            <w:r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หลังปรับปรุงผลกระทบจาก </w:t>
            </w:r>
            <w:r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TFRS </w:t>
            </w:r>
            <w:r w:rsidR="00490805" w:rsidRPr="004908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</w:p>
          <w:p w14:paraId="2494486A" w14:textId="73C390FD" w:rsidR="000F096A" w:rsidRPr="00D51551" w:rsidRDefault="000F096A" w:rsidP="00A365CC">
            <w:pPr>
              <w:ind w:left="-111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  </w:t>
            </w:r>
            <w:r w:rsidR="00B223CF"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    </w:t>
            </w:r>
            <w:r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(ก่อนการปรับปรุงผลกระทบจาก </w:t>
            </w:r>
            <w:r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TFRS </w:t>
            </w:r>
            <w:r w:rsidR="00490805" w:rsidRPr="004908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16</w:t>
            </w:r>
            <w:r w:rsidRPr="00D5155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93" w:type="dxa"/>
            <w:shd w:val="clear" w:color="auto" w:fill="auto"/>
          </w:tcPr>
          <w:p w14:paraId="67AACDCB" w14:textId="77777777" w:rsidR="000F096A" w:rsidRPr="00D51551" w:rsidRDefault="000F096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EA5D9F0" w14:textId="77777777" w:rsidR="000F096A" w:rsidRPr="00D51551" w:rsidRDefault="000F096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A682F5" w14:textId="38FA4BEF" w:rsidR="000F096A" w:rsidRPr="00D51551" w:rsidRDefault="000F096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902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182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FAE8BE" w14:textId="2C509A55" w:rsidR="000F096A" w:rsidRPr="00D51551" w:rsidRDefault="000F096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859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307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</w:tbl>
    <w:p w14:paraId="766652D7" w14:textId="77777777" w:rsidR="00F57657" w:rsidRPr="00D51551" w:rsidRDefault="00F57657" w:rsidP="00A365CC">
      <w:pPr>
        <w:ind w:left="540"/>
        <w:rPr>
          <w:rFonts w:ascii="Browallia New" w:hAnsi="Browallia New" w:cs="Browallia New"/>
          <w:sz w:val="16"/>
          <w:szCs w:val="16"/>
        </w:rPr>
      </w:pPr>
    </w:p>
    <w:p w14:paraId="4E84F2B9" w14:textId="39D8122F" w:rsidR="0043692C" w:rsidRPr="00D51551" w:rsidRDefault="0043692C" w:rsidP="00A365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5155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51551">
        <w:rPr>
          <w:rFonts w:ascii="Browallia New" w:hAnsi="Browallia New" w:cs="Browallia New"/>
          <w:sz w:val="26"/>
          <w:szCs w:val="26"/>
        </w:rPr>
        <w:t xml:space="preserve"> </w:t>
      </w:r>
      <w:r w:rsidRPr="00D51551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51551">
        <w:rPr>
          <w:rFonts w:ascii="Browallia New" w:hAnsi="Browallia New" w:cs="Browallia New"/>
          <w:sz w:val="26"/>
          <w:szCs w:val="26"/>
        </w:rPr>
        <w:t xml:space="preserve"> (</w:t>
      </w:r>
      <w:r w:rsidRPr="00D51551">
        <w:rPr>
          <w:rFonts w:ascii="Browallia New" w:hAnsi="Browallia New" w:cs="Browallia New"/>
          <w:sz w:val="26"/>
          <w:szCs w:val="26"/>
          <w:cs/>
        </w:rPr>
        <w:t>วันที่</w:t>
      </w:r>
      <w:r w:rsidR="002A6582" w:rsidRPr="00D51551">
        <w:rPr>
          <w:rFonts w:ascii="Browallia New" w:hAnsi="Browallia New" w:cs="Browallia New"/>
          <w:sz w:val="26"/>
          <w:szCs w:val="26"/>
          <w:cs/>
        </w:rPr>
        <w:t xml:space="preserve">นำ </w:t>
      </w:r>
      <w:r w:rsidR="002A6582" w:rsidRPr="00D51551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9</w:t>
      </w:r>
      <w:r w:rsidR="002A6582" w:rsidRPr="00D515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A6582" w:rsidRPr="00D51551">
        <w:rPr>
          <w:rFonts w:ascii="Browallia New" w:hAnsi="Browallia New" w:cs="Browallia New"/>
          <w:sz w:val="26"/>
          <w:szCs w:val="26"/>
          <w:cs/>
          <w:lang w:val="en-GB"/>
        </w:rPr>
        <w:t>มา</w:t>
      </w:r>
      <w:r w:rsidRPr="00D51551">
        <w:rPr>
          <w:rFonts w:ascii="Browallia New" w:hAnsi="Browallia New" w:cs="Browallia New"/>
          <w:sz w:val="26"/>
          <w:szCs w:val="26"/>
          <w:cs/>
        </w:rPr>
        <w:t>ถือปฏิบัติครั้งแรก) ผู้บริหารได้ประเมินโมเดลธุรกิจที่ใช้จัดการสินทรัพย์และหนี้สินทางการเงินและจัดประเภทรายการเครื่องมือทางการเงิน</w:t>
      </w:r>
      <w:r w:rsidR="00935C06" w:rsidRPr="00D51551">
        <w:rPr>
          <w:rFonts w:ascii="Browallia New" w:hAnsi="Browallia New" w:cs="Browallia New"/>
          <w:sz w:val="26"/>
          <w:szCs w:val="26"/>
          <w:cs/>
        </w:rPr>
        <w:t>ตาม</w:t>
      </w:r>
      <w:r w:rsidRPr="00D515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51551">
        <w:rPr>
          <w:rFonts w:ascii="Browallia New" w:hAnsi="Browallia New" w:cs="Browallia New"/>
          <w:sz w:val="26"/>
          <w:szCs w:val="26"/>
        </w:rPr>
        <w:t xml:space="preserve">TFRS 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9</w:t>
      </w:r>
      <w:r w:rsidRPr="00D51551">
        <w:rPr>
          <w:rFonts w:ascii="Browallia New" w:hAnsi="Browallia New" w:cs="Browallia New"/>
          <w:sz w:val="26"/>
          <w:szCs w:val="26"/>
        </w:rPr>
        <w:t xml:space="preserve"> </w:t>
      </w:r>
      <w:r w:rsidRPr="00D51551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D607D58" w14:textId="77777777" w:rsidR="0043692C" w:rsidRPr="00D51551" w:rsidRDefault="0043692C" w:rsidP="00A365CC">
      <w:pPr>
        <w:ind w:left="540"/>
        <w:rPr>
          <w:rFonts w:ascii="Browallia New" w:hAnsi="Browallia New" w:cs="Browallia New"/>
          <w:sz w:val="16"/>
          <w:szCs w:val="16"/>
        </w:rPr>
      </w:pPr>
    </w:p>
    <w:tbl>
      <w:tblPr>
        <w:tblW w:w="8899" w:type="dxa"/>
        <w:tblInd w:w="675" w:type="dxa"/>
        <w:tblLook w:val="04A0" w:firstRow="1" w:lastRow="0" w:firstColumn="1" w:lastColumn="0" w:noHBand="0" w:noVBand="1"/>
      </w:tblPr>
      <w:tblGrid>
        <w:gridCol w:w="4833"/>
        <w:gridCol w:w="1474"/>
        <w:gridCol w:w="1296"/>
        <w:gridCol w:w="1296"/>
      </w:tblGrid>
      <w:tr w:rsidR="002A6582" w:rsidRPr="00D51551" w14:paraId="38D64DA5" w14:textId="77777777" w:rsidTr="00084221">
        <w:trPr>
          <w:trHeight w:val="231"/>
          <w:tblHeader/>
        </w:trPr>
        <w:tc>
          <w:tcPr>
            <w:tcW w:w="4833" w:type="dxa"/>
            <w:shd w:val="clear" w:color="auto" w:fill="auto"/>
          </w:tcPr>
          <w:p w14:paraId="59B58683" w14:textId="77777777" w:rsidR="002A6582" w:rsidRPr="00D51551" w:rsidRDefault="002A6582" w:rsidP="00A365CC">
            <w:pPr>
              <w:ind w:left="62" w:hanging="1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13" w:name="_Hlk44003011"/>
          </w:p>
        </w:tc>
        <w:tc>
          <w:tcPr>
            <w:tcW w:w="40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63EDC" w14:textId="77777777" w:rsidR="002A6582" w:rsidRPr="00D51551" w:rsidRDefault="002A6582" w:rsidP="00A365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A6582" w:rsidRPr="00D51551" w14:paraId="54DE2582" w14:textId="77777777" w:rsidTr="00326C56">
        <w:trPr>
          <w:trHeight w:val="60"/>
          <w:tblHeader/>
        </w:trPr>
        <w:tc>
          <w:tcPr>
            <w:tcW w:w="4833" w:type="dxa"/>
            <w:shd w:val="clear" w:color="auto" w:fill="auto"/>
          </w:tcPr>
          <w:p w14:paraId="106D96F9" w14:textId="77777777" w:rsidR="002A6582" w:rsidRPr="00D51551" w:rsidRDefault="002A6582" w:rsidP="00A365CC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74594BD" w14:textId="77777777" w:rsidR="002A6582" w:rsidRPr="00D51551" w:rsidRDefault="002A6582" w:rsidP="00A365CC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367FF0A" w14:textId="77777777" w:rsidR="002A6582" w:rsidRPr="00D51551" w:rsidRDefault="002A6582" w:rsidP="00A365CC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7AFD715" w14:textId="77777777" w:rsidR="002A6582" w:rsidRPr="00D51551" w:rsidRDefault="002A6582" w:rsidP="00A365CC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DB2029" w14:textId="77777777" w:rsidR="002A6582" w:rsidRPr="00D51551" w:rsidRDefault="002A6582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  <w:p w14:paraId="746DB56F" w14:textId="77777777" w:rsidR="002A6582" w:rsidRPr="00D51551" w:rsidRDefault="002A6582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(FVPL)</w:t>
            </w:r>
          </w:p>
          <w:p w14:paraId="2FD65CC9" w14:textId="77777777" w:rsidR="002A6582" w:rsidRPr="00D51551" w:rsidRDefault="002A6582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24F6E" w14:textId="77777777" w:rsidR="00B223CF" w:rsidRPr="00D51551" w:rsidRDefault="002A6582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4C9E0295" w14:textId="77777777" w:rsidR="002A6582" w:rsidRPr="00D51551" w:rsidRDefault="002A6582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  <w:p w14:paraId="64D5DCE0" w14:textId="77777777" w:rsidR="002A6582" w:rsidRPr="00D51551" w:rsidRDefault="002A6582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779E7" w14:textId="77777777" w:rsidR="002A6582" w:rsidRPr="00D51551" w:rsidRDefault="002A6582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75C8EC7" w14:textId="77777777" w:rsidR="002A6582" w:rsidRPr="00D51551" w:rsidRDefault="002A6582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A6582" w:rsidRPr="00D51551" w14:paraId="34345039" w14:textId="77777777" w:rsidTr="00B223CF">
        <w:tc>
          <w:tcPr>
            <w:tcW w:w="4833" w:type="dxa"/>
            <w:shd w:val="clear" w:color="auto" w:fill="auto"/>
          </w:tcPr>
          <w:p w14:paraId="6951D56C" w14:textId="77777777" w:rsidR="002A6582" w:rsidRPr="00D51551" w:rsidRDefault="00326C56" w:rsidP="00A365CC">
            <w:pPr>
              <w:ind w:left="62" w:hanging="1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</w:tcPr>
          <w:p w14:paraId="03759157" w14:textId="77777777" w:rsidR="002A6582" w:rsidRPr="00D51551" w:rsidRDefault="002A6582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5568CF" w14:textId="77777777" w:rsidR="002A6582" w:rsidRPr="00D51551" w:rsidRDefault="002A6582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A29B7F" w14:textId="77777777" w:rsidR="002A6582" w:rsidRPr="00D51551" w:rsidRDefault="002A6582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7B92" w:rsidRPr="00D51551" w14:paraId="3823E070" w14:textId="77777777" w:rsidTr="00B223CF">
        <w:tc>
          <w:tcPr>
            <w:tcW w:w="4833" w:type="dxa"/>
            <w:shd w:val="clear" w:color="auto" w:fill="auto"/>
          </w:tcPr>
          <w:p w14:paraId="55F66290" w14:textId="77777777" w:rsidR="007A7B92" w:rsidRPr="00D51551" w:rsidRDefault="007A7B92" w:rsidP="00A365CC">
            <w:pPr>
              <w:ind w:left="6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1474" w:type="dxa"/>
            <w:shd w:val="clear" w:color="auto" w:fill="FAFAFA"/>
          </w:tcPr>
          <w:p w14:paraId="68300F91" w14:textId="77777777" w:rsidR="007A7B92" w:rsidRPr="00D51551" w:rsidRDefault="007A7B92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6D2250A" w14:textId="3F85E2F8" w:rsidR="007A7B92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7A7B9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7A7B9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96" w:type="dxa"/>
            <w:shd w:val="clear" w:color="auto" w:fill="FAFAFA"/>
          </w:tcPr>
          <w:p w14:paraId="16E3B1AC" w14:textId="3F6FC3DE" w:rsidR="007A7B92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7A7B9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7A7B9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7A7B92" w:rsidRPr="00D51551" w14:paraId="759CAAEF" w14:textId="77777777" w:rsidTr="00B223CF">
        <w:trPr>
          <w:trHeight w:val="70"/>
        </w:trPr>
        <w:tc>
          <w:tcPr>
            <w:tcW w:w="4833" w:type="dxa"/>
            <w:shd w:val="clear" w:color="auto" w:fill="auto"/>
          </w:tcPr>
          <w:p w14:paraId="5365F111" w14:textId="77777777" w:rsidR="007A7B92" w:rsidRPr="00D51551" w:rsidRDefault="007A7B92" w:rsidP="00A365CC">
            <w:pPr>
              <w:ind w:hanging="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ลูกหนี้การค้าและลูกหนี้อื่น - สุทธิ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08DE04DA" w14:textId="77777777" w:rsidR="007A7B92" w:rsidRPr="00D51551" w:rsidRDefault="007A7B92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6CD358" w14:textId="36439ABF" w:rsidR="007A7B92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841C22" w:rsidRPr="0084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841C22" w:rsidRPr="0084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F4C0FF" w14:textId="147CFA6D" w:rsidR="007A7B92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841C22" w:rsidRPr="0084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841C22" w:rsidRPr="0084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7A7B92" w:rsidRPr="00D51551" w14:paraId="68B9EE06" w14:textId="77777777" w:rsidTr="00B223CF">
        <w:trPr>
          <w:trHeight w:val="289"/>
        </w:trPr>
        <w:tc>
          <w:tcPr>
            <w:tcW w:w="4833" w:type="dxa"/>
            <w:shd w:val="clear" w:color="auto" w:fill="auto"/>
          </w:tcPr>
          <w:p w14:paraId="16568ACA" w14:textId="77777777" w:rsidR="007A7B92" w:rsidRPr="00D51551" w:rsidRDefault="007A7B92" w:rsidP="00A365CC">
            <w:pPr>
              <w:ind w:hanging="10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สินทรัพย์อนุพันธ์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11171385" w14:textId="6C146BAD" w:rsidR="007A7B92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7A7B92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548845" w14:textId="77777777" w:rsidR="007A7B92" w:rsidRPr="00D51551" w:rsidRDefault="007A7B92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FC8652" w14:textId="0199155F" w:rsidR="007A7B92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7A7B92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  <w:tr w:rsidR="007A7B92" w:rsidRPr="00D51551" w14:paraId="6069FF55" w14:textId="77777777" w:rsidTr="00B223CF">
        <w:trPr>
          <w:trHeight w:val="289"/>
        </w:trPr>
        <w:tc>
          <w:tcPr>
            <w:tcW w:w="4833" w:type="dxa"/>
            <w:shd w:val="clear" w:color="auto" w:fill="auto"/>
          </w:tcPr>
          <w:p w14:paraId="3FED4E4C" w14:textId="77777777" w:rsidR="007A7B92" w:rsidRPr="00D51551" w:rsidRDefault="007A7B92" w:rsidP="00A365CC">
            <w:pPr>
              <w:ind w:left="179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เงินฝากธนาคารที่ติดภาระค้ำประกัน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0DE18597" w14:textId="77777777" w:rsidR="007A7B92" w:rsidRPr="00D51551" w:rsidRDefault="007A7B92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CEAC60" w14:textId="1C728599" w:rsidR="007A7B92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A7B9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7A7B9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B7B365" w14:textId="5EF37042" w:rsidR="007A7B92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A7B9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7A7B9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7A7B92" w:rsidRPr="00D51551" w14:paraId="22D8E879" w14:textId="77777777" w:rsidTr="00B223CF">
        <w:tc>
          <w:tcPr>
            <w:tcW w:w="4833" w:type="dxa"/>
            <w:shd w:val="clear" w:color="auto" w:fill="auto"/>
          </w:tcPr>
          <w:p w14:paraId="0229D7E2" w14:textId="77777777" w:rsidR="007A7B92" w:rsidRPr="00D51551" w:rsidRDefault="007A7B92" w:rsidP="00A365CC">
            <w:pPr>
              <w:ind w:left="62" w:hanging="1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4BAA3D" w14:textId="7C121F65" w:rsidR="007A7B92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7A7B9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CEA77B" w14:textId="293929A1" w:rsidR="007A7B92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841C22" w:rsidRPr="0084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841C22" w:rsidRPr="0084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FBFB00" w14:textId="2336A571" w:rsidR="007A7B92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841C22" w:rsidRPr="00841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841C22" w:rsidRPr="00841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7A7B92" w:rsidRPr="00D51551" w14:paraId="5D9E8A5B" w14:textId="77777777" w:rsidTr="00B223CF">
        <w:tc>
          <w:tcPr>
            <w:tcW w:w="4833" w:type="dxa"/>
            <w:shd w:val="clear" w:color="auto" w:fill="auto"/>
          </w:tcPr>
          <w:p w14:paraId="765B29A5" w14:textId="77777777" w:rsidR="007A7B92" w:rsidRPr="00D51551" w:rsidRDefault="007A7B92" w:rsidP="00A365CC">
            <w:pPr>
              <w:ind w:left="6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74" w:type="dxa"/>
            <w:shd w:val="clear" w:color="auto" w:fill="FAFAFA"/>
          </w:tcPr>
          <w:p w14:paraId="225987EB" w14:textId="77777777" w:rsidR="007A7B92" w:rsidRPr="00D51551" w:rsidRDefault="007A7B92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FC00847" w14:textId="77777777" w:rsidR="007A7B92" w:rsidRPr="00D51551" w:rsidRDefault="007A7B92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50A77B0" w14:textId="77777777" w:rsidR="007A7B92" w:rsidRPr="00D51551" w:rsidRDefault="007A7B92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7B92" w:rsidRPr="00D51551" w14:paraId="401D7A4A" w14:textId="77777777" w:rsidTr="00B223CF">
        <w:tc>
          <w:tcPr>
            <w:tcW w:w="4833" w:type="dxa"/>
            <w:shd w:val="clear" w:color="auto" w:fill="auto"/>
          </w:tcPr>
          <w:p w14:paraId="262EA2B9" w14:textId="77777777" w:rsidR="007A7B92" w:rsidRPr="00D51551" w:rsidRDefault="007A7B92" w:rsidP="00A365CC">
            <w:pPr>
              <w:ind w:left="6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474" w:type="dxa"/>
            <w:shd w:val="clear" w:color="auto" w:fill="FAFAFA"/>
          </w:tcPr>
          <w:p w14:paraId="662548A1" w14:textId="77777777" w:rsidR="007A7B92" w:rsidRPr="00D51551" w:rsidRDefault="007A7B92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F6035E2" w14:textId="0F016555" w:rsidR="007A7B92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7A7B9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7A7B9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  <w:shd w:val="clear" w:color="auto" w:fill="FAFAFA"/>
          </w:tcPr>
          <w:p w14:paraId="6900006E" w14:textId="657BE7E6" w:rsidR="007A7B92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7A7B9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7A7B9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7A7B92" w:rsidRPr="00D51551" w14:paraId="5C66373A" w14:textId="77777777" w:rsidTr="00B223CF">
        <w:tc>
          <w:tcPr>
            <w:tcW w:w="4833" w:type="dxa"/>
            <w:shd w:val="clear" w:color="auto" w:fill="auto"/>
          </w:tcPr>
          <w:p w14:paraId="45E94C2A" w14:textId="77777777" w:rsidR="007A7B92" w:rsidRPr="00D51551" w:rsidRDefault="007A7B92" w:rsidP="00A365CC">
            <w:pPr>
              <w:ind w:left="6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เจ้าหนี้การค้าและเจ้าหนี้อื่น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221BB496" w14:textId="77777777" w:rsidR="007A7B92" w:rsidRPr="00D51551" w:rsidRDefault="007A7B92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EBA35B" w14:textId="7713BC33" w:rsidR="007A7B92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31375B" w:rsidRPr="003137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31375B" w:rsidRPr="003137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E68AC3" w14:textId="0FCD1D23" w:rsidR="007A7B92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31375B" w:rsidRPr="003137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31375B" w:rsidRPr="003137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7A7B92" w:rsidRPr="00D51551" w14:paraId="108364EA" w14:textId="77777777" w:rsidTr="00B223CF">
        <w:tc>
          <w:tcPr>
            <w:tcW w:w="4833" w:type="dxa"/>
            <w:shd w:val="clear" w:color="auto" w:fill="auto"/>
          </w:tcPr>
          <w:p w14:paraId="5861847C" w14:textId="77777777" w:rsidR="007A7B92" w:rsidRPr="00D51551" w:rsidRDefault="007A7B92" w:rsidP="00A365CC">
            <w:pPr>
              <w:ind w:left="62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หนี้สินอนุพันธ์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30246FC6" w14:textId="7C85408D" w:rsidR="007A7B92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7A7B9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E0D9E6" w14:textId="77777777" w:rsidR="007A7B92" w:rsidRPr="00D51551" w:rsidRDefault="007A7B92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13ED4C" w14:textId="6AAD56C3" w:rsidR="007A7B92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7A7B9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7A7B92" w:rsidRPr="00D51551" w14:paraId="52EC37ED" w14:textId="77777777" w:rsidTr="00B223CF">
        <w:tc>
          <w:tcPr>
            <w:tcW w:w="4833" w:type="dxa"/>
            <w:shd w:val="clear" w:color="auto" w:fill="auto"/>
          </w:tcPr>
          <w:p w14:paraId="1C65C3F9" w14:textId="77777777" w:rsidR="007A7B92" w:rsidRPr="00D51551" w:rsidRDefault="007A7B92" w:rsidP="00A365CC">
            <w:pPr>
              <w:ind w:left="6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071BF7A2" w14:textId="77777777" w:rsidR="007A7B92" w:rsidRPr="00D51551" w:rsidRDefault="007A7B92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F7C2F7" w14:textId="2FF25507" w:rsidR="007A7B92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A7B9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A7B9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FF51A6" w14:textId="771B5A3D" w:rsidR="007A7B92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A7B9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A7B9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A7B92" w:rsidRPr="00D51551" w14:paraId="6EFCC0AB" w14:textId="77777777" w:rsidTr="00B223CF">
        <w:tc>
          <w:tcPr>
            <w:tcW w:w="4833" w:type="dxa"/>
            <w:shd w:val="clear" w:color="auto" w:fill="auto"/>
          </w:tcPr>
          <w:p w14:paraId="4B2A6B38" w14:textId="77777777" w:rsidR="007A7B92" w:rsidRPr="00D51551" w:rsidRDefault="007A7B92" w:rsidP="00A365CC">
            <w:pPr>
              <w:ind w:left="6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- สุทธิ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0214E" w14:textId="77777777" w:rsidR="007A7B92" w:rsidRPr="00D51551" w:rsidRDefault="007A7B92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EA7EA2" w14:textId="28C73884" w:rsidR="007A7B92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7A7B9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7A7B9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08E9C4" w14:textId="407E95C8" w:rsidR="007A7B92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7A7B9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7A7B9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7A7B92" w:rsidRPr="00D51551" w14:paraId="1F483029" w14:textId="77777777" w:rsidTr="00B223CF">
        <w:tc>
          <w:tcPr>
            <w:tcW w:w="4833" w:type="dxa"/>
            <w:shd w:val="clear" w:color="auto" w:fill="auto"/>
          </w:tcPr>
          <w:p w14:paraId="7178505C" w14:textId="77777777" w:rsidR="007A7B92" w:rsidRPr="00D51551" w:rsidRDefault="007A7B92" w:rsidP="00A365CC">
            <w:pPr>
              <w:ind w:left="6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AFDD86" w14:textId="672502E2" w:rsidR="007A7B92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7A7B9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21A27" w14:textId="17B6DB61" w:rsidR="007A7B92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31375B" w:rsidRPr="003137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31375B" w:rsidRPr="003137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41EDAE" w14:textId="3DEBF468" w:rsidR="007A7B92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31375B" w:rsidRPr="003137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31375B" w:rsidRPr="003137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bookmarkEnd w:id="13"/>
    </w:tbl>
    <w:p w14:paraId="2F6C69CA" w14:textId="77777777" w:rsidR="0043692C" w:rsidRPr="00D51551" w:rsidRDefault="00C073AF" w:rsidP="00A365CC">
      <w:pPr>
        <w:ind w:left="540"/>
        <w:rPr>
          <w:rFonts w:ascii="Browallia New" w:hAnsi="Browallia New" w:cs="Browallia New"/>
          <w:sz w:val="26"/>
          <w:szCs w:val="26"/>
        </w:rPr>
      </w:pPr>
      <w:r w:rsidRPr="00D5155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8899" w:type="dxa"/>
        <w:tblInd w:w="675" w:type="dxa"/>
        <w:tblLook w:val="04A0" w:firstRow="1" w:lastRow="0" w:firstColumn="1" w:lastColumn="0" w:noHBand="0" w:noVBand="1"/>
      </w:tblPr>
      <w:tblGrid>
        <w:gridCol w:w="4833"/>
        <w:gridCol w:w="1474"/>
        <w:gridCol w:w="1296"/>
        <w:gridCol w:w="1296"/>
      </w:tblGrid>
      <w:tr w:rsidR="004976E3" w:rsidRPr="00D51551" w14:paraId="351597F7" w14:textId="77777777" w:rsidTr="00084221">
        <w:trPr>
          <w:trHeight w:val="231"/>
          <w:tblHeader/>
        </w:trPr>
        <w:tc>
          <w:tcPr>
            <w:tcW w:w="4833" w:type="dxa"/>
            <w:shd w:val="clear" w:color="auto" w:fill="auto"/>
          </w:tcPr>
          <w:p w14:paraId="6D233C80" w14:textId="77777777" w:rsidR="004976E3" w:rsidRPr="00D51551" w:rsidRDefault="004976E3" w:rsidP="00A365CC">
            <w:pPr>
              <w:ind w:left="62" w:hanging="1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0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4FDB2" w14:textId="77777777" w:rsidR="004976E3" w:rsidRPr="00D51551" w:rsidRDefault="004976E3" w:rsidP="00A365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76E3" w:rsidRPr="00D51551" w14:paraId="54A5E85C" w14:textId="77777777" w:rsidTr="0038006D">
        <w:trPr>
          <w:trHeight w:val="60"/>
          <w:tblHeader/>
        </w:trPr>
        <w:tc>
          <w:tcPr>
            <w:tcW w:w="4833" w:type="dxa"/>
            <w:shd w:val="clear" w:color="auto" w:fill="auto"/>
          </w:tcPr>
          <w:p w14:paraId="1873B3C7" w14:textId="77777777" w:rsidR="004976E3" w:rsidRPr="00D51551" w:rsidRDefault="004976E3" w:rsidP="00A365CC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9C492FD" w14:textId="77777777" w:rsidR="004976E3" w:rsidRPr="00D51551" w:rsidRDefault="004976E3" w:rsidP="00A365CC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547C880" w14:textId="77777777" w:rsidR="004976E3" w:rsidRPr="00D51551" w:rsidRDefault="004976E3" w:rsidP="00A365CC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DE3D979" w14:textId="77777777" w:rsidR="004976E3" w:rsidRPr="00D51551" w:rsidRDefault="004976E3" w:rsidP="00A365CC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AE448" w14:textId="77777777" w:rsidR="004976E3" w:rsidRPr="00D51551" w:rsidRDefault="004976E3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  <w:p w14:paraId="67B45228" w14:textId="77777777" w:rsidR="004976E3" w:rsidRPr="00D51551" w:rsidRDefault="004976E3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(FVPL)</w:t>
            </w:r>
          </w:p>
          <w:p w14:paraId="0BC0A49F" w14:textId="77777777" w:rsidR="004976E3" w:rsidRPr="00D51551" w:rsidRDefault="004976E3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8244D" w14:textId="77777777" w:rsidR="004976E3" w:rsidRPr="00D51551" w:rsidRDefault="004976E3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3415952F" w14:textId="77777777" w:rsidR="004976E3" w:rsidRPr="00D51551" w:rsidRDefault="004976E3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  <w:p w14:paraId="3B09059D" w14:textId="77777777" w:rsidR="004976E3" w:rsidRPr="00D51551" w:rsidRDefault="004976E3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93432" w14:textId="77777777" w:rsidR="004976E3" w:rsidRPr="00D51551" w:rsidRDefault="004976E3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BC44C0A" w14:textId="77777777" w:rsidR="004976E3" w:rsidRPr="00D51551" w:rsidRDefault="004976E3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976E3" w:rsidRPr="00D51551" w14:paraId="0B2B090D" w14:textId="77777777" w:rsidTr="0038006D">
        <w:tc>
          <w:tcPr>
            <w:tcW w:w="4833" w:type="dxa"/>
            <w:shd w:val="clear" w:color="auto" w:fill="auto"/>
          </w:tcPr>
          <w:p w14:paraId="7BCFEB42" w14:textId="77777777" w:rsidR="004976E3" w:rsidRPr="00D51551" w:rsidRDefault="004976E3" w:rsidP="00A365CC">
            <w:pPr>
              <w:ind w:left="62" w:hanging="1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</w:tcPr>
          <w:p w14:paraId="72813B02" w14:textId="77777777" w:rsidR="004976E3" w:rsidRPr="00D51551" w:rsidRDefault="004976E3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C1BBA1" w14:textId="77777777" w:rsidR="004976E3" w:rsidRPr="00D51551" w:rsidRDefault="004976E3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D47EBBA" w14:textId="77777777" w:rsidR="004976E3" w:rsidRPr="00D51551" w:rsidRDefault="004976E3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76E3" w:rsidRPr="00D51551" w14:paraId="20A91665" w14:textId="77777777" w:rsidTr="0038006D">
        <w:tc>
          <w:tcPr>
            <w:tcW w:w="4833" w:type="dxa"/>
            <w:shd w:val="clear" w:color="auto" w:fill="auto"/>
          </w:tcPr>
          <w:p w14:paraId="0D070055" w14:textId="77777777" w:rsidR="004976E3" w:rsidRPr="00D51551" w:rsidRDefault="004976E3" w:rsidP="00A365CC">
            <w:pPr>
              <w:ind w:left="6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1474" w:type="dxa"/>
            <w:shd w:val="clear" w:color="auto" w:fill="FAFAFA"/>
          </w:tcPr>
          <w:p w14:paraId="60A470BA" w14:textId="77777777" w:rsidR="004976E3" w:rsidRPr="00D51551" w:rsidRDefault="004976E3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F858416" w14:textId="5308817A" w:rsidR="004976E3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4976E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4976E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shd w:val="clear" w:color="auto" w:fill="FAFAFA"/>
          </w:tcPr>
          <w:p w14:paraId="602904C6" w14:textId="4B6FC40B" w:rsidR="004976E3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4976E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4976E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4976E3" w:rsidRPr="00D51551" w14:paraId="02BB7264" w14:textId="77777777" w:rsidTr="0038006D">
        <w:trPr>
          <w:trHeight w:val="70"/>
        </w:trPr>
        <w:tc>
          <w:tcPr>
            <w:tcW w:w="4833" w:type="dxa"/>
            <w:shd w:val="clear" w:color="auto" w:fill="auto"/>
          </w:tcPr>
          <w:p w14:paraId="11CCDAD7" w14:textId="77777777" w:rsidR="004976E3" w:rsidRPr="00D51551" w:rsidRDefault="004976E3" w:rsidP="00A365CC">
            <w:pPr>
              <w:ind w:hanging="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ลูกหนี้การค้าและลูกหนี้อื่น - สุทธิ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7AF41BC8" w14:textId="77777777" w:rsidR="004976E3" w:rsidRPr="00D51551" w:rsidRDefault="004976E3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DAB1E9" w14:textId="013FC2CF" w:rsidR="004976E3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841C22" w:rsidRPr="0084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841C22" w:rsidRPr="0084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E7DAA3" w14:textId="69C17192" w:rsidR="004976E3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841C22" w:rsidRPr="0084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841C22" w:rsidRPr="0084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4976E3" w:rsidRPr="00D51551" w14:paraId="6D1B4F01" w14:textId="77777777" w:rsidTr="0038006D">
        <w:trPr>
          <w:trHeight w:val="289"/>
        </w:trPr>
        <w:tc>
          <w:tcPr>
            <w:tcW w:w="4833" w:type="dxa"/>
            <w:shd w:val="clear" w:color="auto" w:fill="auto"/>
          </w:tcPr>
          <w:p w14:paraId="6C202245" w14:textId="77777777" w:rsidR="004976E3" w:rsidRPr="00D51551" w:rsidRDefault="004976E3" w:rsidP="00A365CC">
            <w:pPr>
              <w:ind w:hanging="10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สินทรัพย์อนุพันธ์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27CF96E6" w14:textId="0EF6DEFB" w:rsidR="004976E3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4976E3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DCBA43" w14:textId="77777777" w:rsidR="004976E3" w:rsidRPr="00D51551" w:rsidRDefault="004976E3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E28BD5" w14:textId="186C1E8B" w:rsidR="004976E3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4976E3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  <w:tr w:rsidR="004976E3" w:rsidRPr="00D51551" w14:paraId="3F3606F3" w14:textId="77777777" w:rsidTr="0038006D">
        <w:trPr>
          <w:trHeight w:val="289"/>
        </w:trPr>
        <w:tc>
          <w:tcPr>
            <w:tcW w:w="4833" w:type="dxa"/>
            <w:shd w:val="clear" w:color="auto" w:fill="auto"/>
          </w:tcPr>
          <w:p w14:paraId="4BB2D778" w14:textId="77777777" w:rsidR="004976E3" w:rsidRPr="00D51551" w:rsidRDefault="004976E3" w:rsidP="00A365CC">
            <w:pPr>
              <w:ind w:left="179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เงินฝากธนาคารที่ติดภาระค้ำประกัน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2700E50C" w14:textId="77777777" w:rsidR="004976E3" w:rsidRPr="00D51551" w:rsidRDefault="004976E3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5FB7A7" w14:textId="64E80B68" w:rsidR="004976E3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4976E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1567A5" w14:textId="6E310530" w:rsidR="004976E3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4976E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4976E3" w:rsidRPr="00D51551" w14:paraId="7A3D8889" w14:textId="77777777" w:rsidTr="0038006D">
        <w:tc>
          <w:tcPr>
            <w:tcW w:w="4833" w:type="dxa"/>
            <w:shd w:val="clear" w:color="auto" w:fill="auto"/>
          </w:tcPr>
          <w:p w14:paraId="5CD93A9C" w14:textId="77777777" w:rsidR="004976E3" w:rsidRPr="00D51551" w:rsidRDefault="004976E3" w:rsidP="00A365CC">
            <w:pPr>
              <w:ind w:left="62" w:hanging="1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AA6C6F" w14:textId="2F54E113" w:rsidR="004976E3" w:rsidRPr="00D51551" w:rsidRDefault="004976E3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626</w:t>
            </w:r>
            <w:r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067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0E982B" w14:textId="4BA79B82" w:rsidR="004976E3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841C22" w:rsidRPr="0084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841C22" w:rsidRPr="0084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F08C26" w14:textId="434E8001" w:rsidR="004976E3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841C22" w:rsidRPr="00841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841C22" w:rsidRPr="00841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  <w:tr w:rsidR="004976E3" w:rsidRPr="00D51551" w14:paraId="2F62CFA1" w14:textId="77777777" w:rsidTr="0038006D">
        <w:tc>
          <w:tcPr>
            <w:tcW w:w="4833" w:type="dxa"/>
            <w:shd w:val="clear" w:color="auto" w:fill="auto"/>
          </w:tcPr>
          <w:p w14:paraId="25ABDDFE" w14:textId="77777777" w:rsidR="004976E3" w:rsidRPr="00D51551" w:rsidRDefault="004976E3" w:rsidP="00A365CC">
            <w:pPr>
              <w:ind w:left="6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74" w:type="dxa"/>
            <w:shd w:val="clear" w:color="auto" w:fill="FAFAFA"/>
          </w:tcPr>
          <w:p w14:paraId="4D70143E" w14:textId="77777777" w:rsidR="004976E3" w:rsidRPr="00D51551" w:rsidRDefault="004976E3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FC5667D" w14:textId="77777777" w:rsidR="004976E3" w:rsidRPr="00D51551" w:rsidRDefault="004976E3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2F9ACB1" w14:textId="77777777" w:rsidR="004976E3" w:rsidRPr="00D51551" w:rsidRDefault="004976E3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76E3" w:rsidRPr="00D51551" w14:paraId="3BDB60E4" w14:textId="77777777" w:rsidTr="0038006D">
        <w:tc>
          <w:tcPr>
            <w:tcW w:w="4833" w:type="dxa"/>
            <w:shd w:val="clear" w:color="auto" w:fill="auto"/>
          </w:tcPr>
          <w:p w14:paraId="7CC41858" w14:textId="77777777" w:rsidR="004976E3" w:rsidRPr="00D51551" w:rsidRDefault="004976E3" w:rsidP="00A365CC">
            <w:pPr>
              <w:ind w:left="6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474" w:type="dxa"/>
            <w:shd w:val="clear" w:color="auto" w:fill="FAFAFA"/>
          </w:tcPr>
          <w:p w14:paraId="09E6E567" w14:textId="77777777" w:rsidR="004976E3" w:rsidRPr="00D51551" w:rsidRDefault="004976E3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9FB5697" w14:textId="033FBB9C" w:rsidR="004976E3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4976E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4976E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  <w:shd w:val="clear" w:color="auto" w:fill="FAFAFA"/>
          </w:tcPr>
          <w:p w14:paraId="3A35C535" w14:textId="6E6FFACF" w:rsidR="004976E3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4976E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4976E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4976E3" w:rsidRPr="00D51551" w14:paraId="28F2913D" w14:textId="77777777" w:rsidTr="0038006D">
        <w:tc>
          <w:tcPr>
            <w:tcW w:w="4833" w:type="dxa"/>
            <w:shd w:val="clear" w:color="auto" w:fill="auto"/>
          </w:tcPr>
          <w:p w14:paraId="6A20CE1D" w14:textId="77777777" w:rsidR="004976E3" w:rsidRPr="00D51551" w:rsidRDefault="004976E3" w:rsidP="00A365CC">
            <w:pPr>
              <w:ind w:left="6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เจ้าหนี้การค้าและเจ้าหนี้อื่น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07900CB9" w14:textId="77777777" w:rsidR="004976E3" w:rsidRPr="00D51551" w:rsidRDefault="004976E3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44D50C" w14:textId="09DBC437" w:rsidR="004976E3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31375B" w:rsidRPr="003137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31375B" w:rsidRPr="003137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ADFDE8" w14:textId="48253B24" w:rsidR="004976E3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31375B" w:rsidRPr="003137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31375B" w:rsidRPr="003137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4976E3" w:rsidRPr="00D51551" w14:paraId="451D1913" w14:textId="77777777" w:rsidTr="0038006D">
        <w:tc>
          <w:tcPr>
            <w:tcW w:w="4833" w:type="dxa"/>
            <w:shd w:val="clear" w:color="auto" w:fill="auto"/>
          </w:tcPr>
          <w:p w14:paraId="7CBA9079" w14:textId="77777777" w:rsidR="004976E3" w:rsidRPr="00D51551" w:rsidRDefault="004976E3" w:rsidP="00A365CC">
            <w:pPr>
              <w:ind w:left="62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หนี้สินอนุพันธ์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1C455E75" w14:textId="0B1415A6" w:rsidR="004976E3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4976E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456295" w14:textId="77777777" w:rsidR="004976E3" w:rsidRPr="00D51551" w:rsidRDefault="004976E3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E3AAD1" w14:textId="3D392AB5" w:rsidR="004976E3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4976E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4976E3" w:rsidRPr="00D51551" w14:paraId="195C9E54" w14:textId="77777777" w:rsidTr="0038006D">
        <w:tc>
          <w:tcPr>
            <w:tcW w:w="4833" w:type="dxa"/>
            <w:shd w:val="clear" w:color="auto" w:fill="auto"/>
          </w:tcPr>
          <w:p w14:paraId="50E99C91" w14:textId="77777777" w:rsidR="004976E3" w:rsidRPr="00D51551" w:rsidRDefault="004976E3" w:rsidP="00A365CC">
            <w:pPr>
              <w:ind w:left="6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2D285832" w14:textId="77777777" w:rsidR="004976E3" w:rsidRPr="00D51551" w:rsidRDefault="004976E3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CC30C1" w14:textId="18C1D213" w:rsidR="004976E3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976E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976E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775DF7" w14:textId="77E314D3" w:rsidR="004976E3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976E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976E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976E3" w:rsidRPr="00D51551" w14:paraId="0FC0A28A" w14:textId="77777777" w:rsidTr="0038006D">
        <w:tc>
          <w:tcPr>
            <w:tcW w:w="4833" w:type="dxa"/>
            <w:shd w:val="clear" w:color="auto" w:fill="auto"/>
          </w:tcPr>
          <w:p w14:paraId="1132CEF1" w14:textId="77777777" w:rsidR="004976E3" w:rsidRPr="00D51551" w:rsidRDefault="004976E3" w:rsidP="00A365CC">
            <w:pPr>
              <w:ind w:left="6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- สุทธิ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99F88" w14:textId="77777777" w:rsidR="004976E3" w:rsidRPr="00D51551" w:rsidRDefault="004976E3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A1625" w14:textId="0ED5F6B9" w:rsidR="004976E3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4976E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4976E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207F4F" w14:textId="46BBC229" w:rsidR="004976E3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4976E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4976E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4976E3" w:rsidRPr="00D51551" w14:paraId="590CA0D7" w14:textId="77777777" w:rsidTr="0038006D">
        <w:tc>
          <w:tcPr>
            <w:tcW w:w="4833" w:type="dxa"/>
            <w:shd w:val="clear" w:color="auto" w:fill="auto"/>
          </w:tcPr>
          <w:p w14:paraId="6C283B62" w14:textId="77777777" w:rsidR="004976E3" w:rsidRPr="00D51551" w:rsidRDefault="004976E3" w:rsidP="00A365CC">
            <w:pPr>
              <w:ind w:left="6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7B01BB" w14:textId="591D70F5" w:rsidR="004976E3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4976E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FE48C3" w14:textId="2A02913A" w:rsidR="004976E3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31375B" w:rsidRPr="003137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31375B" w:rsidRPr="003137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3A34E9" w14:textId="2CA7FB29" w:rsidR="004976E3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31375B" w:rsidRPr="003137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31375B" w:rsidRPr="003137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</w:tbl>
    <w:p w14:paraId="54833BE9" w14:textId="77777777" w:rsidR="0043692C" w:rsidRPr="00D51551" w:rsidRDefault="0043692C" w:rsidP="00A365CC">
      <w:pPr>
        <w:rPr>
          <w:rFonts w:ascii="Browallia New" w:hAnsi="Browallia New" w:cs="Browallia New"/>
          <w:sz w:val="26"/>
          <w:szCs w:val="26"/>
        </w:rPr>
      </w:pPr>
    </w:p>
    <w:p w14:paraId="499E3163" w14:textId="77777777" w:rsidR="00721586" w:rsidRPr="00D51551" w:rsidRDefault="00721586" w:rsidP="00A365CC">
      <w:pPr>
        <w:rPr>
          <w:rFonts w:ascii="Browallia New" w:hAnsi="Browallia New" w:cs="Browallia New"/>
          <w:sz w:val="26"/>
          <w:szCs w:val="26"/>
          <w:cs/>
        </w:rPr>
      </w:pPr>
      <w:r w:rsidRPr="00D51551">
        <w:rPr>
          <w:rFonts w:ascii="Browallia New" w:hAnsi="Browallia New" w:cs="Browallia New"/>
          <w:sz w:val="26"/>
          <w:szCs w:val="26"/>
          <w:cs/>
        </w:rPr>
        <w:t>รายละเอียดของรายการปรับปรุงและการจัดประเภทรายการใหม่ข้างต้นสามารถสรุปได้ดังนี้</w:t>
      </w:r>
    </w:p>
    <w:p w14:paraId="54D97157" w14:textId="77777777" w:rsidR="00721586" w:rsidRPr="00D51551" w:rsidRDefault="00721586" w:rsidP="00A365CC">
      <w:pPr>
        <w:rPr>
          <w:rFonts w:ascii="Browallia New" w:hAnsi="Browallia New" w:cs="Browallia New"/>
          <w:sz w:val="26"/>
          <w:szCs w:val="26"/>
        </w:rPr>
      </w:pPr>
    </w:p>
    <w:p w14:paraId="34DDF04C" w14:textId="77777777" w:rsidR="001B7158" w:rsidRPr="00D51551" w:rsidRDefault="0069450C" w:rsidP="00D22F54">
      <w:pPr>
        <w:pStyle w:val="ListParagraph"/>
        <w:numPr>
          <w:ilvl w:val="0"/>
          <w:numId w:val="5"/>
        </w:numPr>
        <w:tabs>
          <w:tab w:val="left" w:pos="540"/>
        </w:tabs>
        <w:ind w:left="540" w:hanging="540"/>
        <w:jc w:val="thaiDistribute"/>
        <w:outlineLvl w:val="2"/>
        <w:rPr>
          <w:rFonts w:ascii="Browallia New" w:hAnsi="Browallia New" w:cs="Browallia New"/>
          <w:i/>
          <w:iCs/>
          <w:color w:val="CF4A02"/>
          <w:sz w:val="26"/>
          <w:szCs w:val="26"/>
          <w:lang w:eastAsia="en-GB"/>
        </w:rPr>
      </w:pPr>
      <w:r w:rsidRPr="00D5155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eastAsia="en-GB"/>
        </w:rPr>
        <w:t>การด้อยค่าของสินทรัพย์ทางการเงิน</w:t>
      </w:r>
    </w:p>
    <w:p w14:paraId="41585758" w14:textId="77777777" w:rsidR="00D15194" w:rsidRPr="00D51551" w:rsidRDefault="00D15194" w:rsidP="00A365CC">
      <w:pPr>
        <w:ind w:left="540"/>
        <w:rPr>
          <w:rFonts w:ascii="Browallia New" w:hAnsi="Browallia New" w:cs="Browallia New"/>
          <w:sz w:val="26"/>
          <w:szCs w:val="26"/>
        </w:rPr>
      </w:pPr>
    </w:p>
    <w:p w14:paraId="751BAC99" w14:textId="77777777" w:rsidR="007B441B" w:rsidRPr="00D51551" w:rsidRDefault="007B441B" w:rsidP="00A365CC">
      <w:pPr>
        <w:pStyle w:val="ListParagraph"/>
        <w:ind w:left="540"/>
        <w:jc w:val="thaiDistribute"/>
        <w:outlineLvl w:val="2"/>
        <w:rPr>
          <w:rFonts w:ascii="Browallia New" w:hAnsi="Browallia New" w:cs="Browallia New"/>
          <w:sz w:val="26"/>
          <w:szCs w:val="26"/>
          <w:cs/>
          <w:lang w:eastAsia="en-GB"/>
        </w:rPr>
      </w:pPr>
      <w:r w:rsidRPr="00D51551">
        <w:rPr>
          <w:rFonts w:ascii="Browallia New" w:hAnsi="Browallia New" w:cs="Browallia New"/>
          <w:sz w:val="26"/>
          <w:szCs w:val="26"/>
          <w:cs/>
          <w:lang w:eastAsia="en-GB"/>
        </w:rPr>
        <w:t>กลุ่มกิจการและบริษัทมีสินทรัพย์ทางการเงินที่เข้าเงื่อนไขที่ต้องพิจารณาผลขาดทุนด้านเครดิตที่คาดว่าจะเกิดขึ้น ดังนี้</w:t>
      </w:r>
    </w:p>
    <w:p w14:paraId="41B95D6C" w14:textId="77777777" w:rsidR="00C57589" w:rsidRPr="00D51551" w:rsidRDefault="00C57589" w:rsidP="00D22F54">
      <w:pPr>
        <w:pStyle w:val="ListParagraph"/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7F41CB2D" w14:textId="77777777" w:rsidR="00C57589" w:rsidRPr="00D51551" w:rsidRDefault="00C57589" w:rsidP="00D22F54">
      <w:pPr>
        <w:pStyle w:val="ListParagraph"/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1A1C807A" w14:textId="77777777" w:rsidR="00D15194" w:rsidRPr="00D51551" w:rsidRDefault="00B61386" w:rsidP="00D22F54">
      <w:pPr>
        <w:pStyle w:val="ListParagraph"/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เงินฝากธนาคารที่ติดภาระค้ำประกัน</w:t>
      </w:r>
    </w:p>
    <w:p w14:paraId="52797700" w14:textId="77777777" w:rsidR="00C57589" w:rsidRPr="00D51551" w:rsidRDefault="00C57589" w:rsidP="00A365C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8D71B10" w14:textId="4AB68EFC" w:rsidR="00D15194" w:rsidRPr="00D51551" w:rsidRDefault="00D15194" w:rsidP="00A365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51551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ปรับวิธีในการคำนวณและพิจารณาผลขาดทุนจากการด้อยค่าของสินทรัพย์ทางการเงินให้เป็นไปตาม </w:t>
      </w:r>
      <w:r w:rsidRPr="00D51551">
        <w:rPr>
          <w:rFonts w:ascii="Browallia New" w:hAnsi="Browallia New" w:cs="Browallia New"/>
          <w:sz w:val="26"/>
          <w:szCs w:val="26"/>
        </w:rPr>
        <w:t xml:space="preserve">TFRS 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9</w:t>
      </w:r>
      <w:r w:rsidRPr="00D51551">
        <w:rPr>
          <w:rFonts w:ascii="Browallia New" w:hAnsi="Browallia New" w:cs="Browallia New"/>
          <w:sz w:val="26"/>
          <w:szCs w:val="26"/>
          <w:cs/>
        </w:rPr>
        <w:t xml:space="preserve"> และได้รับรู้ผลกระทบของการเปลี่ยนวิธีการพิจารณาผลขาดทุนดังกล่าวในกำไร</w:t>
      </w:r>
      <w:r w:rsidR="00084221">
        <w:rPr>
          <w:rFonts w:ascii="Browallia New" w:hAnsi="Browallia New" w:cs="Browallia New" w:hint="cs"/>
          <w:sz w:val="26"/>
          <w:szCs w:val="26"/>
          <w:cs/>
        </w:rPr>
        <w:t>(ขาดทุน)</w:t>
      </w:r>
      <w:r w:rsidRPr="00D51551">
        <w:rPr>
          <w:rFonts w:ascii="Browallia New" w:hAnsi="Browallia New" w:cs="Browallia New"/>
          <w:sz w:val="26"/>
          <w:szCs w:val="26"/>
          <w:cs/>
        </w:rPr>
        <w:t xml:space="preserve">สะสม ณ วันที่ 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5155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51551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122</w:t>
      </w:r>
      <w:r w:rsidRPr="00D51551">
        <w:rPr>
          <w:rFonts w:ascii="Browallia New" w:hAnsi="Browallia New" w:cs="Browallia New"/>
          <w:sz w:val="26"/>
          <w:szCs w:val="26"/>
        </w:rPr>
        <w:t>,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932</w:t>
      </w:r>
      <w:r w:rsidRPr="00D51551">
        <w:rPr>
          <w:rFonts w:ascii="Browallia New" w:hAnsi="Browallia New" w:cs="Browallia New"/>
          <w:sz w:val="26"/>
          <w:szCs w:val="26"/>
        </w:rPr>
        <w:t xml:space="preserve"> </w:t>
      </w:r>
      <w:r w:rsidRPr="00D51551">
        <w:rPr>
          <w:rFonts w:ascii="Browallia New" w:hAnsi="Browallia New" w:cs="Browallia New"/>
          <w:sz w:val="26"/>
          <w:szCs w:val="26"/>
          <w:cs/>
        </w:rPr>
        <w:t>บาท</w:t>
      </w:r>
    </w:p>
    <w:p w14:paraId="0F35E30C" w14:textId="77777777" w:rsidR="007B441B" w:rsidRPr="00D51551" w:rsidRDefault="007B441B" w:rsidP="00A365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53F99C" w14:textId="7042F4EC" w:rsidR="007B441B" w:rsidRPr="00D51551" w:rsidRDefault="007B441B" w:rsidP="00A365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51551">
        <w:rPr>
          <w:rFonts w:ascii="Browallia New" w:hAnsi="Browallia New" w:cs="Browallia New"/>
          <w:sz w:val="26"/>
          <w:szCs w:val="26"/>
          <w:cs/>
        </w:rPr>
        <w:t>ทั้งนี้ผู้บริหารได้พิจารณาว่าผลขาดทุนจากการด้อยค่าของรายการเงินสดและรายการเทียบเท่าเงินสด และ</w:t>
      </w:r>
      <w:r w:rsidR="00B61386" w:rsidRPr="00D51551">
        <w:rPr>
          <w:rFonts w:ascii="Browallia New" w:hAnsi="Browallia New" w:cs="Browallia New"/>
          <w:sz w:val="26"/>
          <w:szCs w:val="26"/>
          <w:cs/>
        </w:rPr>
        <w:t>เงินฝากธนาคารที่</w:t>
      </w:r>
      <w:r w:rsidR="001061BB">
        <w:rPr>
          <w:rFonts w:ascii="Browallia New" w:hAnsi="Browallia New" w:cs="Browallia New"/>
          <w:sz w:val="26"/>
          <w:szCs w:val="26"/>
        </w:rPr>
        <w:br/>
      </w:r>
      <w:r w:rsidR="00B61386" w:rsidRPr="00D51551">
        <w:rPr>
          <w:rFonts w:ascii="Browallia New" w:hAnsi="Browallia New" w:cs="Browallia New"/>
          <w:sz w:val="26"/>
          <w:szCs w:val="26"/>
          <w:cs/>
        </w:rPr>
        <w:t>ติดภาระค้ำประกันนั้</w:t>
      </w:r>
      <w:r w:rsidR="00084221">
        <w:rPr>
          <w:rFonts w:ascii="Browallia New" w:hAnsi="Browallia New" w:cs="Browallia New" w:hint="cs"/>
          <w:sz w:val="26"/>
          <w:szCs w:val="26"/>
          <w:cs/>
        </w:rPr>
        <w:t>น</w:t>
      </w:r>
      <w:r w:rsidRPr="00D51551">
        <w:rPr>
          <w:rFonts w:ascii="Browallia New" w:hAnsi="Browallia New" w:cs="Browallia New"/>
          <w:sz w:val="26"/>
          <w:szCs w:val="26"/>
          <w:cs/>
        </w:rPr>
        <w:t>ไม่เป็นจำนวนเงินที่มีสาระสำคัญ</w:t>
      </w:r>
    </w:p>
    <w:p w14:paraId="2D9B9CA1" w14:textId="77777777" w:rsidR="00D15194" w:rsidRPr="00C4014A" w:rsidRDefault="00B61386" w:rsidP="00A365CC">
      <w:pPr>
        <w:ind w:left="540"/>
        <w:rPr>
          <w:rFonts w:ascii="Browallia New" w:hAnsi="Browallia New" w:cs="Browallia New"/>
          <w:sz w:val="26"/>
          <w:szCs w:val="26"/>
        </w:rPr>
      </w:pPr>
      <w:r w:rsidRPr="00D5155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5D4A6DA" w14:textId="77777777" w:rsidR="00D15194" w:rsidRPr="00C4014A" w:rsidRDefault="00D15194" w:rsidP="00A365CC">
      <w:pPr>
        <w:ind w:left="540"/>
        <w:rPr>
          <w:rFonts w:ascii="Browallia New" w:hAnsi="Browallia New" w:cs="Browallia New"/>
          <w:i/>
          <w:iCs/>
          <w:color w:val="CF4A02"/>
          <w:sz w:val="26"/>
          <w:szCs w:val="26"/>
          <w:u w:val="single"/>
        </w:rPr>
      </w:pPr>
      <w:r w:rsidRPr="00C4014A">
        <w:rPr>
          <w:rFonts w:ascii="Browallia New" w:hAnsi="Browallia New" w:cs="Browallia New"/>
          <w:i/>
          <w:iCs/>
          <w:color w:val="CF4A02"/>
          <w:sz w:val="26"/>
          <w:szCs w:val="26"/>
          <w:u w:val="single"/>
          <w:cs/>
        </w:rPr>
        <w:t>ลูกหนี้การค้าและ</w:t>
      </w:r>
      <w:r w:rsidR="00B61386" w:rsidRPr="00C4014A">
        <w:rPr>
          <w:rFonts w:ascii="Browallia New" w:hAnsi="Browallia New" w:cs="Browallia New"/>
          <w:i/>
          <w:iCs/>
          <w:color w:val="CF4A02"/>
          <w:sz w:val="26"/>
          <w:szCs w:val="26"/>
          <w:u w:val="single"/>
          <w:cs/>
        </w:rPr>
        <w:t>และลูกหนี้อื่น</w:t>
      </w:r>
    </w:p>
    <w:p w14:paraId="0A11D549" w14:textId="77777777" w:rsidR="00D15194" w:rsidRPr="00C4014A" w:rsidRDefault="00D15194" w:rsidP="00A365CC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9300E0F" w14:textId="77777777" w:rsidR="00D15194" w:rsidRPr="00C4014A" w:rsidRDefault="00D15194" w:rsidP="00A365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4014A">
        <w:rPr>
          <w:rFonts w:ascii="Browallia New" w:hAnsi="Browallia New" w:cs="Browallia New"/>
          <w:sz w:val="26"/>
          <w:szCs w:val="26"/>
          <w:cs/>
        </w:rPr>
        <w:t>กลุ่มกิจการได้ปฏิบัติตามวิธีอย่างง่าย (</w:t>
      </w:r>
      <w:r w:rsidRPr="00C4014A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C4014A">
        <w:rPr>
          <w:rFonts w:ascii="Browallia New" w:hAnsi="Browallia New" w:cs="Browallia New"/>
          <w:sz w:val="26"/>
          <w:szCs w:val="26"/>
          <w:cs/>
        </w:rPr>
        <w:t>ในการวัดมูลค่าของผลขาดทุนด้านเครดิตที่คาดว่าจะเกิดขึ้นตลอดอายุของลูกหนี้การค้าและ</w:t>
      </w:r>
      <w:r w:rsidR="00173597" w:rsidRPr="00C4014A">
        <w:rPr>
          <w:rFonts w:ascii="Browallia New" w:hAnsi="Browallia New" w:cs="Browallia New"/>
          <w:sz w:val="26"/>
          <w:szCs w:val="26"/>
          <w:cs/>
        </w:rPr>
        <w:t>ลูกหนี้อื่น</w:t>
      </w:r>
      <w:r w:rsidRPr="00C4014A">
        <w:rPr>
          <w:rFonts w:ascii="Browallia New" w:hAnsi="Browallia New" w:cs="Browallia New"/>
          <w:sz w:val="26"/>
          <w:szCs w:val="26"/>
          <w:cs/>
        </w:rPr>
        <w:t>ทั้งหมด</w:t>
      </w:r>
    </w:p>
    <w:p w14:paraId="73984CA8" w14:textId="77777777" w:rsidR="00173597" w:rsidRPr="00C4014A" w:rsidRDefault="00173597" w:rsidP="00A365CC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34C1C8DC" w14:textId="77777777" w:rsidR="00D15194" w:rsidRPr="00C4014A" w:rsidRDefault="00D15194" w:rsidP="00A365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4014A">
        <w:rPr>
          <w:rFonts w:ascii="Browallia New" w:hAnsi="Browallia New" w:cs="Browallia New"/>
          <w:sz w:val="26"/>
          <w:szCs w:val="26"/>
          <w:cs/>
        </w:rPr>
        <w:t>ใน</w:t>
      </w:r>
      <w:r w:rsidR="00514CBF" w:rsidRPr="00C4014A">
        <w:rPr>
          <w:rFonts w:ascii="Browallia New" w:hAnsi="Browallia New" w:cs="Browallia New"/>
          <w:sz w:val="26"/>
          <w:szCs w:val="26"/>
          <w:cs/>
        </w:rPr>
        <w:t>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</w:t>
      </w:r>
      <w:r w:rsidR="00C85894" w:rsidRPr="00C4014A">
        <w:rPr>
          <w:rFonts w:ascii="Browallia New" w:hAnsi="Browallia New" w:cs="Browallia New"/>
          <w:sz w:val="26"/>
          <w:szCs w:val="26"/>
          <w:cs/>
        </w:rPr>
        <w:t>ผล</w:t>
      </w:r>
      <w:r w:rsidR="00514CBF" w:rsidRPr="00C4014A">
        <w:rPr>
          <w:rFonts w:ascii="Browallia New" w:hAnsi="Browallia New" w:cs="Browallia New"/>
          <w:sz w:val="26"/>
          <w:szCs w:val="26"/>
          <w:cs/>
        </w:rPr>
        <w:t>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09437545" w14:textId="77777777" w:rsidR="00D15194" w:rsidRPr="00C4014A" w:rsidRDefault="00D15194" w:rsidP="00A365CC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964F03C" w14:textId="2B356782" w:rsidR="00831162" w:rsidRPr="00C4014A" w:rsidRDefault="00D15194" w:rsidP="00A365C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4014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4014A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4014A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กลุ่มกิจการและบริษัทได้รับรู้ค่าเผื่อผลขาดทุนของลูกหนี้</w:t>
      </w:r>
      <w:r w:rsidR="004F047F" w:rsidRPr="00C4014A">
        <w:rPr>
          <w:rFonts w:ascii="Browallia New" w:hAnsi="Browallia New" w:cs="Browallia New"/>
          <w:sz w:val="26"/>
          <w:szCs w:val="26"/>
          <w:cs/>
        </w:rPr>
        <w:t>การค้า</w:t>
      </w:r>
      <w:r w:rsidRPr="00C4014A">
        <w:rPr>
          <w:rFonts w:ascii="Browallia New" w:hAnsi="Browallia New" w:cs="Browallia New"/>
          <w:sz w:val="26"/>
          <w:szCs w:val="26"/>
          <w:cs/>
        </w:rPr>
        <w:t>เพิ่มขึ้นจำนวน</w:t>
      </w:r>
      <w:r w:rsidRPr="00C4014A">
        <w:rPr>
          <w:rFonts w:ascii="Browallia New" w:hAnsi="Browallia New" w:cs="Browallia New"/>
          <w:sz w:val="26"/>
          <w:szCs w:val="26"/>
        </w:rPr>
        <w:t xml:space="preserve"> 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204</w:t>
      </w:r>
      <w:r w:rsidR="00084221" w:rsidRPr="00C4014A">
        <w:rPr>
          <w:rFonts w:ascii="Browallia New" w:hAnsi="Browallia New" w:cs="Browallia New"/>
          <w:sz w:val="26"/>
          <w:szCs w:val="26"/>
          <w:lang w:val="en-GB"/>
        </w:rPr>
        <w:t>,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486</w:t>
      </w:r>
      <w:r w:rsidR="00C85894" w:rsidRPr="00C4014A">
        <w:rPr>
          <w:rFonts w:ascii="Browallia New" w:hAnsi="Browallia New" w:cs="Browallia New"/>
          <w:sz w:val="26"/>
          <w:szCs w:val="26"/>
        </w:rPr>
        <w:t xml:space="preserve"> </w:t>
      </w:r>
      <w:r w:rsidRPr="00C4014A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084221" w:rsidRPr="00C4014A">
        <w:rPr>
          <w:rFonts w:ascii="Browallia New" w:hAnsi="Browallia New" w:cs="Browallia New" w:hint="cs"/>
          <w:sz w:val="26"/>
          <w:szCs w:val="26"/>
          <w:cs/>
        </w:rPr>
        <w:t xml:space="preserve">และค่าเผื่อผลขาดทุนของลูกหนี้อื่นลดลงจำนวน </w:t>
      </w:r>
      <w:r w:rsidR="00490805" w:rsidRPr="00490805">
        <w:rPr>
          <w:rFonts w:ascii="Browallia New" w:hAnsi="Browallia New" w:cs="Browallia New" w:hint="cs"/>
          <w:sz w:val="26"/>
          <w:szCs w:val="26"/>
          <w:lang w:val="en-GB"/>
        </w:rPr>
        <w:t>81</w:t>
      </w:r>
      <w:r w:rsidR="00084221" w:rsidRPr="00C4014A">
        <w:rPr>
          <w:rFonts w:ascii="Browallia New" w:hAnsi="Browallia New" w:cs="Browallia New"/>
          <w:sz w:val="26"/>
          <w:szCs w:val="26"/>
          <w:lang w:val="en-GB"/>
        </w:rPr>
        <w:t>,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554</w:t>
      </w:r>
      <w:r w:rsidR="00084221" w:rsidRPr="00C401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84221" w:rsidRPr="00C4014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บาท </w:t>
      </w:r>
    </w:p>
    <w:p w14:paraId="192EDEC5" w14:textId="77777777" w:rsidR="00831162" w:rsidRPr="00C4014A" w:rsidRDefault="00831162" w:rsidP="00A365CC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BF68745" w14:textId="1B12BCB4" w:rsidR="00D15194" w:rsidRPr="00C4014A" w:rsidRDefault="00D15194" w:rsidP="00A365C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4014A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ในระหว่างปี พ.ศ. </w:t>
      </w:r>
      <w:r w:rsidR="00490805" w:rsidRPr="00490805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4014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4014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กลุ่มกิจการและบริษัทได้รับรู้ผลขาดทุนจากลูกหนี้การค้า</w:t>
      </w:r>
      <w:r w:rsidR="004F047F" w:rsidRPr="00C4014A">
        <w:rPr>
          <w:rFonts w:ascii="Browallia New" w:hAnsi="Browallia New" w:cs="Browallia New"/>
          <w:spacing w:val="-4"/>
          <w:sz w:val="26"/>
          <w:szCs w:val="26"/>
          <w:cs/>
        </w:rPr>
        <w:t>และลูกหนี้อื่น</w:t>
      </w:r>
      <w:r w:rsidRPr="00C4014A">
        <w:rPr>
          <w:rFonts w:ascii="Browallia New" w:hAnsi="Browallia New" w:cs="Browallia New"/>
          <w:spacing w:val="-4"/>
          <w:sz w:val="26"/>
          <w:szCs w:val="26"/>
          <w:cs/>
        </w:rPr>
        <w:t>เพิ่มขึ้นอีกจำนวน</w:t>
      </w:r>
      <w:r w:rsidR="00A26750" w:rsidRPr="00C4014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90805" w:rsidRPr="0049080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C82D10" w:rsidRPr="00C4014A">
        <w:rPr>
          <w:rFonts w:ascii="Browallia New" w:hAnsi="Browallia New" w:cs="Browallia New"/>
          <w:spacing w:val="-4"/>
          <w:sz w:val="26"/>
          <w:szCs w:val="26"/>
        </w:rPr>
        <w:t>,</w:t>
      </w:r>
      <w:r w:rsidR="00490805" w:rsidRPr="00490805">
        <w:rPr>
          <w:rFonts w:ascii="Browallia New" w:hAnsi="Browallia New" w:cs="Browallia New"/>
          <w:spacing w:val="-4"/>
          <w:sz w:val="26"/>
          <w:szCs w:val="26"/>
          <w:lang w:val="en-GB"/>
        </w:rPr>
        <w:t>054</w:t>
      </w:r>
      <w:r w:rsidR="00A26750" w:rsidRPr="00C4014A">
        <w:rPr>
          <w:rFonts w:ascii="Browallia New" w:hAnsi="Browallia New" w:cs="Browallia New"/>
          <w:spacing w:val="-4"/>
          <w:sz w:val="26"/>
          <w:szCs w:val="26"/>
        </w:rPr>
        <w:t>,</w:t>
      </w:r>
      <w:r w:rsidR="00490805" w:rsidRPr="00490805">
        <w:rPr>
          <w:rFonts w:ascii="Browallia New" w:hAnsi="Browallia New" w:cs="Browallia New"/>
          <w:spacing w:val="-4"/>
          <w:sz w:val="26"/>
          <w:szCs w:val="26"/>
          <w:lang w:val="en-GB"/>
        </w:rPr>
        <w:t>164</w:t>
      </w:r>
      <w:r w:rsidRPr="00C4014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4014A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</w:p>
    <w:p w14:paraId="3BB04C8A" w14:textId="77777777" w:rsidR="00D15194" w:rsidRPr="00C4014A" w:rsidRDefault="00D15194" w:rsidP="00A365CC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5752851" w14:textId="62C72553" w:rsidR="00D15194" w:rsidRPr="00C4014A" w:rsidRDefault="00D15194" w:rsidP="00A365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4014A">
        <w:rPr>
          <w:rFonts w:ascii="Browallia New" w:hAnsi="Browallia New" w:cs="Browallia New"/>
          <w:sz w:val="26"/>
          <w:szCs w:val="26"/>
          <w:cs/>
        </w:rPr>
        <w:t xml:space="preserve">ทั้งนี้ สำหรับรอบระยะเวลารายงานสิ้นสุดภายในช่วงเวลาระหว่างวันที่ 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4014A">
        <w:rPr>
          <w:rFonts w:ascii="Browallia New" w:hAnsi="Browallia New" w:cs="Browallia New"/>
          <w:sz w:val="26"/>
          <w:szCs w:val="26"/>
        </w:rPr>
        <w:t xml:space="preserve"> </w:t>
      </w:r>
      <w:r w:rsidRPr="00C4014A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4014A">
        <w:rPr>
          <w:rFonts w:ascii="Browallia New" w:hAnsi="Browallia New" w:cs="Browallia New"/>
          <w:sz w:val="26"/>
          <w:szCs w:val="26"/>
        </w:rPr>
        <w:t xml:space="preserve"> </w:t>
      </w:r>
      <w:r w:rsidRPr="00C4014A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4014A">
        <w:rPr>
          <w:rFonts w:ascii="Browallia New" w:hAnsi="Browallia New" w:cs="Browallia New"/>
          <w:sz w:val="26"/>
          <w:szCs w:val="26"/>
        </w:rPr>
        <w:t xml:space="preserve"> </w:t>
      </w:r>
      <w:r w:rsidRPr="00C4014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4014A">
        <w:rPr>
          <w:rFonts w:ascii="Browallia New" w:hAnsi="Browallia New" w:cs="Browallia New"/>
          <w:sz w:val="26"/>
          <w:szCs w:val="26"/>
        </w:rPr>
        <w:t xml:space="preserve"> </w:t>
      </w:r>
      <w:r w:rsidRPr="00C4014A">
        <w:rPr>
          <w:rFonts w:ascii="Browallia New" w:hAnsi="Browallia New" w:cs="Browallia New"/>
          <w:sz w:val="26"/>
          <w:szCs w:val="26"/>
          <w:cs/>
        </w:rPr>
        <w:t xml:space="preserve">กลุ่มกิจการเลือกนำข้อยกเว้นจากมาตรการผ่อนปรนชั่วคราวเพื่อลดผลกระทบจาก </w:t>
      </w:r>
      <w:r w:rsidRPr="00C4014A">
        <w:rPr>
          <w:rFonts w:ascii="Browallia New" w:hAnsi="Browallia New" w:cs="Browallia New"/>
          <w:sz w:val="26"/>
          <w:szCs w:val="26"/>
        </w:rPr>
        <w:t>COVID-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C4014A">
        <w:rPr>
          <w:rFonts w:ascii="Browallia New" w:hAnsi="Browallia New" w:cs="Browallia New"/>
          <w:sz w:val="26"/>
          <w:szCs w:val="26"/>
        </w:rPr>
        <w:t xml:space="preserve"> </w:t>
      </w:r>
      <w:r w:rsidRPr="00C4014A">
        <w:rPr>
          <w:rFonts w:ascii="Browallia New" w:hAnsi="Browallia New" w:cs="Browallia New"/>
          <w:sz w:val="26"/>
          <w:szCs w:val="26"/>
          <w:cs/>
        </w:rPr>
        <w:t>ที่ออกโดยสภาวิชาชีพบัญชี</w:t>
      </w:r>
      <w:r w:rsidR="00454FC2" w:rsidRPr="00C4014A">
        <w:rPr>
          <w:rFonts w:ascii="Browallia New" w:hAnsi="Browallia New" w:cs="Browallia New"/>
          <w:sz w:val="26"/>
          <w:szCs w:val="26"/>
        </w:rPr>
        <w:br/>
      </w:r>
      <w:r w:rsidRPr="00C4014A">
        <w:rPr>
          <w:rFonts w:ascii="Browallia New" w:hAnsi="Browallia New" w:cs="Browallia New"/>
          <w:sz w:val="26"/>
          <w:szCs w:val="26"/>
          <w:cs/>
        </w:rPr>
        <w:t>มาถือปฏิบัติ โดยเลือกที่จะไม่นำข้อมูลที่มีการคาดการณ์ไปในอนาคต (</w:t>
      </w:r>
      <w:r w:rsidRPr="00C4014A">
        <w:rPr>
          <w:rFonts w:ascii="Browallia New" w:hAnsi="Browallia New" w:cs="Browallia New"/>
          <w:sz w:val="26"/>
          <w:szCs w:val="26"/>
        </w:rPr>
        <w:t xml:space="preserve">Forward-looking information) </w:t>
      </w:r>
      <w:r w:rsidRPr="00C4014A">
        <w:rPr>
          <w:rFonts w:ascii="Browallia New" w:hAnsi="Browallia New" w:cs="Browallia New"/>
          <w:sz w:val="26"/>
          <w:szCs w:val="26"/>
          <w:cs/>
        </w:rPr>
        <w:t>มาใช้ในการพิจารณารับรู้ผลขาดทุนด้านเครดิตที่คาดว่าจะเกิดขึ้นของลูกหนี้การค้า</w:t>
      </w:r>
      <w:r w:rsidR="00AC4825" w:rsidRPr="00C4014A">
        <w:rPr>
          <w:rFonts w:ascii="Browallia New" w:hAnsi="Browallia New" w:cs="Browallia New"/>
          <w:sz w:val="26"/>
          <w:szCs w:val="26"/>
          <w:cs/>
        </w:rPr>
        <w:t>และ</w:t>
      </w:r>
      <w:r w:rsidR="004371DD" w:rsidRPr="00C4014A">
        <w:rPr>
          <w:rFonts w:ascii="Browallia New" w:hAnsi="Browallia New" w:cs="Browallia New"/>
          <w:sz w:val="26"/>
          <w:szCs w:val="26"/>
          <w:cs/>
        </w:rPr>
        <w:t>ลูกหนี้อื่น</w:t>
      </w:r>
      <w:r w:rsidR="00AC4825" w:rsidRPr="00C4014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4014A">
        <w:rPr>
          <w:rFonts w:ascii="Browallia New" w:hAnsi="Browallia New" w:cs="Browallia New"/>
          <w:sz w:val="26"/>
          <w:szCs w:val="26"/>
          <w:cs/>
        </w:rPr>
        <w:t xml:space="preserve">ซึ่งกลุ่มกิจการเลือกใช้วิธีการอย่างง่ายในการคำนวณ โดยผลขาดทุนด้านเครดิตที่คาดว่าจะเกิดขึ้นจำนวน 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2</w:t>
      </w:r>
      <w:r w:rsidR="00A26750" w:rsidRPr="00C4014A">
        <w:rPr>
          <w:rFonts w:ascii="Browallia New" w:hAnsi="Browallia New" w:cs="Browallia New"/>
          <w:sz w:val="26"/>
          <w:szCs w:val="26"/>
        </w:rPr>
        <w:t>,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816</w:t>
      </w:r>
      <w:r w:rsidR="00A26750" w:rsidRPr="00C4014A">
        <w:rPr>
          <w:rFonts w:ascii="Browallia New" w:hAnsi="Browallia New" w:cs="Browallia New"/>
          <w:sz w:val="26"/>
          <w:szCs w:val="26"/>
        </w:rPr>
        <w:t>,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645</w:t>
      </w:r>
      <w:r w:rsidR="00A26750" w:rsidRPr="00C4014A">
        <w:rPr>
          <w:rFonts w:ascii="Browallia New" w:hAnsi="Browallia New" w:cs="Browallia New"/>
          <w:sz w:val="26"/>
          <w:szCs w:val="26"/>
        </w:rPr>
        <w:t xml:space="preserve"> </w:t>
      </w:r>
      <w:r w:rsidRPr="00C4014A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C85894" w:rsidRPr="00C4014A">
        <w:rPr>
          <w:rFonts w:ascii="Browallia New" w:hAnsi="Browallia New" w:cs="Browallia New"/>
          <w:sz w:val="26"/>
          <w:szCs w:val="26"/>
          <w:cs/>
        </w:rPr>
        <w:t xml:space="preserve">ของลูกหนี้การค้าและลูกหนี้อื่น ณ วันที่ </w:t>
      </w:r>
      <w:r w:rsidR="008A144C">
        <w:rPr>
          <w:rFonts w:ascii="Browallia New" w:hAnsi="Browallia New" w:cs="Browallia New"/>
          <w:sz w:val="26"/>
          <w:szCs w:val="26"/>
        </w:rPr>
        <w:br/>
      </w:r>
      <w:r w:rsidR="00490805" w:rsidRPr="0049080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C85894" w:rsidRPr="00C4014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85894" w:rsidRPr="00C401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490805" w:rsidRPr="00490805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C85894" w:rsidRPr="00C4014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85894" w:rsidRPr="00C401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วัดมูลค่าโดยใช้ข้อมูลผลขาดทุนด้านเครดิตในอดีต</w:t>
      </w:r>
      <w:r w:rsidR="00C85894" w:rsidRPr="00C4014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4014A">
        <w:rPr>
          <w:rFonts w:ascii="Browallia New" w:hAnsi="Browallia New" w:cs="Browallia New"/>
          <w:spacing w:val="-4"/>
          <w:sz w:val="26"/>
          <w:szCs w:val="26"/>
          <w:cs/>
        </w:rPr>
        <w:t>ประกอบกับดุลยพินิจของผู้บริหารในการประมาณการ</w:t>
      </w:r>
      <w:r w:rsidRPr="00C4014A">
        <w:rPr>
          <w:rFonts w:ascii="Browallia New" w:hAnsi="Browallia New" w:cs="Browallia New"/>
          <w:sz w:val="26"/>
          <w:szCs w:val="26"/>
          <w:cs/>
        </w:rPr>
        <w:t>ผลขาดทุนที่คาดว่าจะเกิดขึ้น</w:t>
      </w:r>
    </w:p>
    <w:p w14:paraId="2A9891A1" w14:textId="77777777" w:rsidR="00D15194" w:rsidRPr="00C4014A" w:rsidRDefault="00D15194" w:rsidP="00A365CC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3A179E09" w14:textId="77777777" w:rsidR="00D15194" w:rsidRPr="00C4014A" w:rsidRDefault="00D15194" w:rsidP="00A365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4014A">
        <w:rPr>
          <w:rFonts w:ascii="Browallia New" w:hAnsi="Browallia New" w:cs="Browallia New"/>
          <w:sz w:val="26"/>
          <w:szCs w:val="26"/>
          <w:cs/>
        </w:rPr>
        <w:t>ค่าเผื่อผลขาดทุนของลูกหนี้การค้า</w:t>
      </w:r>
      <w:r w:rsidR="004C1342" w:rsidRPr="00C4014A">
        <w:rPr>
          <w:rFonts w:ascii="Browallia New" w:hAnsi="Browallia New" w:cs="Browallia New"/>
          <w:sz w:val="26"/>
          <w:szCs w:val="26"/>
          <w:cs/>
        </w:rPr>
        <w:t>และ</w:t>
      </w:r>
      <w:r w:rsidR="00A4086F" w:rsidRPr="00C4014A">
        <w:rPr>
          <w:rFonts w:ascii="Browallia New" w:hAnsi="Browallia New" w:cs="Browallia New"/>
          <w:sz w:val="26"/>
          <w:szCs w:val="26"/>
          <w:cs/>
        </w:rPr>
        <w:t>ลูกหนี้อื่น</w:t>
      </w:r>
      <w:r w:rsidR="004C1342" w:rsidRPr="00C4014A">
        <w:rPr>
          <w:rFonts w:ascii="Browallia New" w:hAnsi="Browallia New" w:cs="Browallia New"/>
          <w:sz w:val="26"/>
          <w:szCs w:val="26"/>
        </w:rPr>
        <w:t xml:space="preserve"> </w:t>
      </w:r>
      <w:r w:rsidRPr="00C4014A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3716A33A" w14:textId="77777777" w:rsidR="003C2AE1" w:rsidRPr="00C4014A" w:rsidRDefault="003C2AE1" w:rsidP="00A365CC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016" w:type="dxa"/>
        <w:tblInd w:w="558" w:type="dxa"/>
        <w:tblLook w:val="04A0" w:firstRow="1" w:lastRow="0" w:firstColumn="1" w:lastColumn="0" w:noHBand="0" w:noVBand="1"/>
      </w:tblPr>
      <w:tblGrid>
        <w:gridCol w:w="1944"/>
        <w:gridCol w:w="1177"/>
        <w:gridCol w:w="1240"/>
        <w:gridCol w:w="1134"/>
        <w:gridCol w:w="1134"/>
        <w:gridCol w:w="1276"/>
        <w:gridCol w:w="1111"/>
      </w:tblGrid>
      <w:tr w:rsidR="003C2AE1" w:rsidRPr="00D51551" w14:paraId="508E6485" w14:textId="77777777" w:rsidTr="00084221">
        <w:tc>
          <w:tcPr>
            <w:tcW w:w="1944" w:type="dxa"/>
          </w:tcPr>
          <w:p w14:paraId="7A80A762" w14:textId="77777777" w:rsidR="003C2AE1" w:rsidRPr="00D51551" w:rsidRDefault="003C2AE1" w:rsidP="00A365CC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A24719" w14:textId="77777777" w:rsidR="003C2AE1" w:rsidRPr="00D51551" w:rsidRDefault="003C2AE1" w:rsidP="00A365C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C2AE1" w:rsidRPr="00D51551" w14:paraId="7B43338D" w14:textId="77777777" w:rsidTr="003C196F">
        <w:tc>
          <w:tcPr>
            <w:tcW w:w="1944" w:type="dxa"/>
            <w:vAlign w:val="bottom"/>
            <w:hideMark/>
          </w:tcPr>
          <w:p w14:paraId="01B32560" w14:textId="3839703E" w:rsidR="003C2AE1" w:rsidRPr="00D51551" w:rsidRDefault="003C2AE1" w:rsidP="00A365C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14:paraId="50AD8C4C" w14:textId="7D6F749D" w:rsidR="003C2AE1" w:rsidRPr="00D51551" w:rsidRDefault="003C2AE1" w:rsidP="00A365C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EC10D6" w14:textId="77777777" w:rsidR="003C2AE1" w:rsidRPr="00D51551" w:rsidRDefault="003C2AE1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774EA852" w14:textId="77777777" w:rsidR="003C2AE1" w:rsidRPr="00D51551" w:rsidRDefault="003C2AE1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1F9C560A" w14:textId="77777777" w:rsidR="003C2AE1" w:rsidRPr="00D51551" w:rsidRDefault="003C2AE1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9D8809" w14:textId="1148E14F" w:rsidR="003C2AE1" w:rsidRPr="00D51551" w:rsidRDefault="003C2AE1" w:rsidP="00A365C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578A944" w14:textId="77777777" w:rsidR="003C2AE1" w:rsidRPr="00D51551" w:rsidRDefault="003C2AE1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029A67" w14:textId="3531CD68" w:rsidR="003C2AE1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3C2AE1"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3C2AE1"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BEA2F45" w14:textId="77777777" w:rsidR="003C2AE1" w:rsidRPr="00D51551" w:rsidRDefault="003C2AE1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243956" w14:textId="280CD172" w:rsidR="003C2AE1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3C2AE1"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3C2AE1"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2B89F2F" w14:textId="77777777" w:rsidR="003C2AE1" w:rsidRPr="00D51551" w:rsidRDefault="003C2AE1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BFD386" w14:textId="77777777" w:rsidR="003C2AE1" w:rsidRPr="00D51551" w:rsidRDefault="003C2AE1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6D22827C" w14:textId="18A9B62F" w:rsidR="003C2AE1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3C2AE1"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FF4C1D6" w14:textId="77777777" w:rsidR="003C2AE1" w:rsidRPr="00D51551" w:rsidRDefault="003C2AE1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BD1312" w14:textId="77777777" w:rsidR="003C2AE1" w:rsidRPr="00D51551" w:rsidRDefault="003C2AE1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F917BB2" w14:textId="77777777" w:rsidR="003C2AE1" w:rsidRPr="00D51551" w:rsidRDefault="003C2AE1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C2AE1" w:rsidRPr="00D51551" w14:paraId="751F9A8B" w14:textId="77777777" w:rsidTr="003C196F">
        <w:tc>
          <w:tcPr>
            <w:tcW w:w="1944" w:type="dxa"/>
          </w:tcPr>
          <w:p w14:paraId="5C1DAAE5" w14:textId="77777777" w:rsidR="003C2AE1" w:rsidRPr="00D51551" w:rsidRDefault="003C2AE1" w:rsidP="00A365CC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320B00" w14:textId="77777777" w:rsidR="003C2AE1" w:rsidRPr="00D51551" w:rsidRDefault="003C2AE1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DCE9DA" w14:textId="77777777" w:rsidR="003C2AE1" w:rsidRPr="00D51551" w:rsidRDefault="003C2AE1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40492" w14:textId="77777777" w:rsidR="003C2AE1" w:rsidRPr="00D51551" w:rsidRDefault="003C2AE1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02D9B" w14:textId="77777777" w:rsidR="003C2AE1" w:rsidRPr="00D51551" w:rsidRDefault="003C2AE1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2619C" w14:textId="77777777" w:rsidR="003C2AE1" w:rsidRPr="00D51551" w:rsidRDefault="003C2AE1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777066" w14:textId="77777777" w:rsidR="003C2AE1" w:rsidRPr="00D51551" w:rsidRDefault="003C2AE1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F047F" w:rsidRPr="00D51551" w14:paraId="62E32248" w14:textId="77777777" w:rsidTr="003C196F">
        <w:tc>
          <w:tcPr>
            <w:tcW w:w="1944" w:type="dxa"/>
          </w:tcPr>
          <w:p w14:paraId="5878CE1D" w14:textId="77777777" w:rsidR="004F047F" w:rsidRPr="00D51551" w:rsidRDefault="004F047F" w:rsidP="00A365CC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77" w:type="dxa"/>
            <w:shd w:val="clear" w:color="auto" w:fill="FAFAFA"/>
            <w:vAlign w:val="bottom"/>
          </w:tcPr>
          <w:p w14:paraId="2D88260C" w14:textId="77777777" w:rsidR="004F047F" w:rsidRPr="00D51551" w:rsidRDefault="004F047F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FAFAFA"/>
            <w:vAlign w:val="bottom"/>
          </w:tcPr>
          <w:p w14:paraId="5B286955" w14:textId="77777777" w:rsidR="004F047F" w:rsidRPr="00D51551" w:rsidRDefault="004F047F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85DCCF4" w14:textId="77777777" w:rsidR="004F047F" w:rsidRPr="00D51551" w:rsidRDefault="004F047F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18C75C6" w14:textId="77777777" w:rsidR="004F047F" w:rsidRPr="00D51551" w:rsidRDefault="004F047F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48EEB33" w14:textId="77777777" w:rsidR="004F047F" w:rsidRPr="00D51551" w:rsidRDefault="004F047F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</w:tcPr>
          <w:p w14:paraId="79E1B4D4" w14:textId="77777777" w:rsidR="004F047F" w:rsidRPr="00D51551" w:rsidRDefault="004F047F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4F047F" w:rsidRPr="00D51551" w14:paraId="419A6CAF" w14:textId="77777777" w:rsidTr="003C196F">
        <w:tc>
          <w:tcPr>
            <w:tcW w:w="1944" w:type="dxa"/>
            <w:hideMark/>
          </w:tcPr>
          <w:p w14:paraId="3EA70916" w14:textId="77777777" w:rsidR="004F047F" w:rsidRPr="00D51551" w:rsidRDefault="004F047F" w:rsidP="00A365CC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7" w:type="dxa"/>
            <w:shd w:val="clear" w:color="auto" w:fill="FAFAFA"/>
            <w:vAlign w:val="bottom"/>
          </w:tcPr>
          <w:p w14:paraId="29145E2C" w14:textId="7AC4FA1A" w:rsidR="004F047F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465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064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0D6D74E9" w14:textId="150D0CEC" w:rsidR="004F047F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851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B2AC797" w14:textId="3F3653BB" w:rsidR="004F047F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835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337C77D" w14:textId="1199F8DB" w:rsidR="004F047F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860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DED0C3C" w14:textId="35DD56A7" w:rsidR="004F047F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691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362</w:t>
            </w:r>
          </w:p>
        </w:tc>
        <w:tc>
          <w:tcPr>
            <w:tcW w:w="1111" w:type="dxa"/>
            <w:shd w:val="clear" w:color="auto" w:fill="FAFAFA"/>
          </w:tcPr>
          <w:p w14:paraId="49FB1D28" w14:textId="7207CE50" w:rsidR="004F047F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149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047</w:t>
            </w:r>
          </w:p>
        </w:tc>
      </w:tr>
      <w:tr w:rsidR="003332AC" w:rsidRPr="00D51551" w14:paraId="1A65FE68" w14:textId="77777777" w:rsidTr="003C196F">
        <w:tc>
          <w:tcPr>
            <w:tcW w:w="1944" w:type="dxa"/>
          </w:tcPr>
          <w:p w14:paraId="5C4857A7" w14:textId="77777777" w:rsidR="003332AC" w:rsidRPr="00D51551" w:rsidRDefault="003332AC" w:rsidP="00A365CC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5798F4" w14:textId="2490F93B" w:rsidR="003332AC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890</w:t>
            </w:r>
            <w:r w:rsidR="003332AC"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122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93A912" w14:textId="3639133C" w:rsidR="003332AC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332AC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601</w:t>
            </w:r>
            <w:r w:rsidR="003332AC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CA0EF9" w14:textId="77777777" w:rsidR="003332AC" w:rsidRPr="00D51551" w:rsidRDefault="003332AC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AD54D3" w14:textId="3BBC6FBE" w:rsidR="003332AC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369</w:t>
            </w:r>
            <w:r w:rsidR="003332AC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C11EB" w14:textId="0185FD2B" w:rsidR="003332AC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738</w:t>
            </w:r>
            <w:r w:rsidR="003332AC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138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</w:tcPr>
          <w:p w14:paraId="0C685A89" w14:textId="6F79D584" w:rsidR="003332AC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3332AC"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598</w:t>
            </w:r>
            <w:r w:rsidR="003332AC"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814</w:t>
            </w:r>
          </w:p>
        </w:tc>
      </w:tr>
      <w:tr w:rsidR="003332AC" w:rsidRPr="00D51551" w14:paraId="6F52B0BF" w14:textId="77777777" w:rsidTr="003C196F">
        <w:tc>
          <w:tcPr>
            <w:tcW w:w="1944" w:type="dxa"/>
            <w:hideMark/>
          </w:tcPr>
          <w:p w14:paraId="55DD9DF1" w14:textId="77777777" w:rsidR="003332AC" w:rsidRPr="00D51551" w:rsidRDefault="003332AC" w:rsidP="00A365CC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010F4D" w14:textId="4A4E1442" w:rsidR="003332AC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  <w:r w:rsidR="003332AC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B4D443" w14:textId="3D18235F" w:rsidR="003332AC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348</w:t>
            </w:r>
            <w:r w:rsidR="003332AC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3FFFA2" w14:textId="5E565A81" w:rsidR="003332AC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131</w:t>
            </w:r>
            <w:r w:rsidR="003332AC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3EB5E8" w14:textId="5F66A189" w:rsidR="003332AC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D546C5" w14:textId="6BE74828" w:rsidR="003332AC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332AC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216</w:t>
            </w:r>
            <w:r w:rsidR="003332AC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08C3F7" w14:textId="36F64E84" w:rsidR="003332AC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332AC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762</w:t>
            </w:r>
            <w:r w:rsidR="003332AC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481</w:t>
            </w:r>
          </w:p>
        </w:tc>
      </w:tr>
    </w:tbl>
    <w:p w14:paraId="52537D4E" w14:textId="77777777" w:rsidR="00D15194" w:rsidRPr="00D51551" w:rsidRDefault="00D15194" w:rsidP="00A365CC">
      <w:pPr>
        <w:pStyle w:val="ListParagraph"/>
        <w:ind w:left="0"/>
        <w:jc w:val="thaiDistribute"/>
        <w:outlineLvl w:val="2"/>
        <w:rPr>
          <w:rFonts w:ascii="Browallia New" w:hAnsi="Browallia New" w:cs="Browallia New"/>
          <w:sz w:val="20"/>
          <w:szCs w:val="20"/>
          <w:lang w:val="en-GB" w:eastAsia="en-GB"/>
        </w:rPr>
      </w:pPr>
    </w:p>
    <w:tbl>
      <w:tblPr>
        <w:tblW w:w="9009" w:type="dxa"/>
        <w:tblInd w:w="558" w:type="dxa"/>
        <w:tblLook w:val="04A0" w:firstRow="1" w:lastRow="0" w:firstColumn="1" w:lastColumn="0" w:noHBand="0" w:noVBand="1"/>
      </w:tblPr>
      <w:tblGrid>
        <w:gridCol w:w="1944"/>
        <w:gridCol w:w="1179"/>
        <w:gridCol w:w="1250"/>
        <w:gridCol w:w="1115"/>
        <w:gridCol w:w="1134"/>
        <w:gridCol w:w="1276"/>
        <w:gridCol w:w="1111"/>
      </w:tblGrid>
      <w:tr w:rsidR="004A3F37" w:rsidRPr="00D51551" w14:paraId="70FBF9F6" w14:textId="77777777" w:rsidTr="00084221">
        <w:tc>
          <w:tcPr>
            <w:tcW w:w="1944" w:type="dxa"/>
          </w:tcPr>
          <w:p w14:paraId="67FB0528" w14:textId="77777777" w:rsidR="004A3F37" w:rsidRPr="00D51551" w:rsidRDefault="004A3F37" w:rsidP="00A365CC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01B7FC" w14:textId="77777777" w:rsidR="004A3F37" w:rsidRPr="00D51551" w:rsidRDefault="004A3F37" w:rsidP="00A365C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A3F37" w:rsidRPr="00D51551" w14:paraId="1467C732" w14:textId="77777777" w:rsidTr="003C196F">
        <w:tc>
          <w:tcPr>
            <w:tcW w:w="1944" w:type="dxa"/>
            <w:vAlign w:val="bottom"/>
            <w:hideMark/>
          </w:tcPr>
          <w:p w14:paraId="0DB15425" w14:textId="44BB501D" w:rsidR="004A3F37" w:rsidRPr="00D51551" w:rsidRDefault="004A3F37" w:rsidP="00A365C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66F5D9FE" w14:textId="25707E96" w:rsidR="004A3F37" w:rsidRPr="00D51551" w:rsidRDefault="004A3F37" w:rsidP="00A365C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B8DB37" w14:textId="77777777" w:rsidR="004A3F37" w:rsidRPr="00D51551" w:rsidRDefault="004A3F3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4EBE7CB6" w14:textId="77777777" w:rsidR="004A3F37" w:rsidRPr="00D51551" w:rsidRDefault="004A3F3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7CC320A4" w14:textId="77777777" w:rsidR="004A3F37" w:rsidRPr="00D51551" w:rsidRDefault="004A3F3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C826AB" w14:textId="70D6F906" w:rsidR="004A3F37" w:rsidRPr="00D51551" w:rsidRDefault="004A3F37" w:rsidP="00A365C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D8047F5" w14:textId="77777777" w:rsidR="004A3F37" w:rsidRPr="00D51551" w:rsidRDefault="004A3F3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57A09" w14:textId="252B3551" w:rsidR="004A3F3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4A3F37"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4A3F37"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337AB2D" w14:textId="77777777" w:rsidR="004A3F37" w:rsidRPr="00D51551" w:rsidRDefault="004A3F3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AE933A" w14:textId="47B85488" w:rsidR="004A3F3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4A3F37"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4A3F37"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952BC31" w14:textId="77777777" w:rsidR="004A3F37" w:rsidRPr="00D51551" w:rsidRDefault="004A3F3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0A5D09" w14:textId="77777777" w:rsidR="004A3F37" w:rsidRPr="00D51551" w:rsidRDefault="004A3F3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16A00A87" w14:textId="055002C2" w:rsidR="004A3F3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4A3F37"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4C08AFA" w14:textId="77777777" w:rsidR="004A3F37" w:rsidRPr="00D51551" w:rsidRDefault="004A3F3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A0598F" w14:textId="77777777" w:rsidR="004A3F37" w:rsidRPr="00D51551" w:rsidRDefault="004A3F3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7989A64" w14:textId="77777777" w:rsidR="004A3F37" w:rsidRPr="00D51551" w:rsidRDefault="004A3F3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A3F37" w:rsidRPr="00D51551" w14:paraId="636F442B" w14:textId="77777777" w:rsidTr="003C196F">
        <w:tc>
          <w:tcPr>
            <w:tcW w:w="1944" w:type="dxa"/>
          </w:tcPr>
          <w:p w14:paraId="6C518CF9" w14:textId="77777777" w:rsidR="004A3F37" w:rsidRPr="00D51551" w:rsidRDefault="004A3F37" w:rsidP="00A365CC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9A150F" w14:textId="77777777" w:rsidR="004A3F37" w:rsidRPr="00D51551" w:rsidRDefault="004A3F37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6A9CE" w14:textId="77777777" w:rsidR="004A3F37" w:rsidRPr="00D51551" w:rsidRDefault="004A3F37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D1701" w14:textId="77777777" w:rsidR="004A3F37" w:rsidRPr="00D51551" w:rsidRDefault="004A3F37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87308" w14:textId="77777777" w:rsidR="004A3F37" w:rsidRPr="00D51551" w:rsidRDefault="004A3F37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E1C26F" w14:textId="77777777" w:rsidR="004A3F37" w:rsidRPr="00D51551" w:rsidRDefault="004A3F37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ED15EF" w14:textId="77777777" w:rsidR="004A3F37" w:rsidRPr="00D51551" w:rsidRDefault="004A3F37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A3F37" w:rsidRPr="00D51551" w14:paraId="3EB3E66E" w14:textId="77777777" w:rsidTr="003C196F">
        <w:tc>
          <w:tcPr>
            <w:tcW w:w="1944" w:type="dxa"/>
          </w:tcPr>
          <w:p w14:paraId="3E97175D" w14:textId="77777777" w:rsidR="004A3F37" w:rsidRPr="00D51551" w:rsidRDefault="004A3F37" w:rsidP="00A365CC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45681A49" w14:textId="77777777" w:rsidR="004A3F37" w:rsidRPr="00D51551" w:rsidRDefault="004A3F37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45C531A5" w14:textId="77777777" w:rsidR="004A3F37" w:rsidRPr="00D51551" w:rsidRDefault="004A3F37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FAFAFA"/>
            <w:vAlign w:val="bottom"/>
          </w:tcPr>
          <w:p w14:paraId="390E5997" w14:textId="77777777" w:rsidR="004A3F37" w:rsidRPr="00D51551" w:rsidRDefault="004A3F37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68FB6BE" w14:textId="77777777" w:rsidR="004A3F37" w:rsidRPr="00D51551" w:rsidRDefault="004A3F37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2627C68" w14:textId="77777777" w:rsidR="004A3F37" w:rsidRPr="00D51551" w:rsidRDefault="004A3F37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</w:tcPr>
          <w:p w14:paraId="174B4C1E" w14:textId="77777777" w:rsidR="004A3F37" w:rsidRPr="00D51551" w:rsidRDefault="004A3F37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9208B" w:rsidRPr="00D51551" w14:paraId="415A0FBB" w14:textId="77777777" w:rsidTr="003C196F">
        <w:tc>
          <w:tcPr>
            <w:tcW w:w="1944" w:type="dxa"/>
            <w:hideMark/>
          </w:tcPr>
          <w:p w14:paraId="169BD80A" w14:textId="77777777" w:rsidR="0009208B" w:rsidRPr="00D51551" w:rsidRDefault="0009208B" w:rsidP="00A365CC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73BBB572" w14:textId="7DE803CC" w:rsidR="0009208B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183</w:t>
            </w:r>
            <w:r w:rsidR="00FA5D9D"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653</w:t>
            </w:r>
            <w:r w:rsidR="00FA5D9D"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752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032CD100" w14:textId="3A043059" w:rsidR="0009208B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09208B"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349</w:t>
            </w:r>
            <w:r w:rsidR="0009208B"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335</w:t>
            </w:r>
          </w:p>
        </w:tc>
        <w:tc>
          <w:tcPr>
            <w:tcW w:w="1115" w:type="dxa"/>
            <w:shd w:val="clear" w:color="auto" w:fill="FAFAFA"/>
            <w:vAlign w:val="bottom"/>
          </w:tcPr>
          <w:p w14:paraId="695AA6C4" w14:textId="4CB27B2C" w:rsidR="0009208B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237</w:t>
            </w:r>
            <w:r w:rsidR="0009208B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5BCAF21" w14:textId="02E9DA11" w:rsidR="0009208B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="0009208B"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297747B" w14:textId="15B4D32C" w:rsidR="0009208B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09208B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076</w:t>
            </w:r>
            <w:r w:rsidR="0009208B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111" w:type="dxa"/>
            <w:shd w:val="clear" w:color="auto" w:fill="FAFAFA"/>
          </w:tcPr>
          <w:p w14:paraId="475C7750" w14:textId="4B0924D1" w:rsidR="0009208B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  <w:r w:rsidR="00FA5D9D"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345</w:t>
            </w:r>
            <w:r w:rsidR="00FA5D9D"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810</w:t>
            </w:r>
          </w:p>
        </w:tc>
      </w:tr>
      <w:tr w:rsidR="004F047F" w:rsidRPr="00D51551" w14:paraId="7693E690" w14:textId="77777777" w:rsidTr="003C196F">
        <w:tc>
          <w:tcPr>
            <w:tcW w:w="1944" w:type="dxa"/>
          </w:tcPr>
          <w:p w14:paraId="371A4057" w14:textId="77777777" w:rsidR="004F047F" w:rsidRPr="00D51551" w:rsidRDefault="004F047F" w:rsidP="00A365CC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23276B" w14:textId="4E226C30" w:rsidR="004F047F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356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675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ABF73C" w14:textId="4808D343" w:rsidR="004F047F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946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601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87796" w14:textId="77777777" w:rsidR="004F047F" w:rsidRPr="00D51551" w:rsidRDefault="004F047F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509793" w14:textId="77777777" w:rsidR="004F047F" w:rsidRPr="00D51551" w:rsidRDefault="004F047F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D3B354" w14:textId="77777777" w:rsidR="004F047F" w:rsidRPr="00D51551" w:rsidRDefault="004F047F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</w:tcPr>
          <w:p w14:paraId="73935795" w14:textId="40D2CB54" w:rsidR="004F047F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303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276</w:t>
            </w:r>
          </w:p>
        </w:tc>
      </w:tr>
      <w:tr w:rsidR="004F047F" w:rsidRPr="00D51551" w14:paraId="2B1EAE0F" w14:textId="77777777" w:rsidTr="003C196F">
        <w:tc>
          <w:tcPr>
            <w:tcW w:w="1944" w:type="dxa"/>
            <w:hideMark/>
          </w:tcPr>
          <w:p w14:paraId="230110D5" w14:textId="77777777" w:rsidR="004F047F" w:rsidRPr="00D51551" w:rsidRDefault="004F047F" w:rsidP="00A365CC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EF9238" w14:textId="10BA7876" w:rsidR="004F047F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518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C95C30" w14:textId="3469C6F5" w:rsidR="004F047F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516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074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E2825D" w14:textId="487E8C96" w:rsidR="004F047F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135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B01D54" w14:textId="4DEC056A" w:rsidR="004F047F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61D697" w14:textId="55F18C67" w:rsidR="004F047F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076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7225BD" w14:textId="6270559F" w:rsidR="004F047F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816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645</w:t>
            </w:r>
          </w:p>
        </w:tc>
      </w:tr>
    </w:tbl>
    <w:p w14:paraId="53084C97" w14:textId="77777777" w:rsidR="00DF3119" w:rsidRPr="00D51551" w:rsidRDefault="003C196F" w:rsidP="00A365CC">
      <w:pPr>
        <w:pStyle w:val="ListParagraph"/>
        <w:ind w:left="0"/>
        <w:jc w:val="thaiDistribute"/>
        <w:outlineLvl w:val="2"/>
        <w:rPr>
          <w:rFonts w:ascii="Browallia New" w:hAnsi="Browallia New" w:cs="Browallia New"/>
          <w:sz w:val="26"/>
          <w:szCs w:val="26"/>
          <w:lang w:eastAsia="en-GB"/>
        </w:rPr>
      </w:pPr>
      <w:r w:rsidRPr="00D51551">
        <w:rPr>
          <w:rFonts w:ascii="Browallia New" w:hAnsi="Browallia New" w:cs="Browallia New"/>
          <w:sz w:val="26"/>
          <w:szCs w:val="26"/>
          <w:cs/>
          <w:lang w:eastAsia="en-GB"/>
        </w:rPr>
        <w:br w:type="page"/>
      </w:r>
    </w:p>
    <w:tbl>
      <w:tblPr>
        <w:tblW w:w="9002" w:type="dxa"/>
        <w:tblInd w:w="558" w:type="dxa"/>
        <w:tblLook w:val="04A0" w:firstRow="1" w:lastRow="0" w:firstColumn="1" w:lastColumn="0" w:noHBand="0" w:noVBand="1"/>
      </w:tblPr>
      <w:tblGrid>
        <w:gridCol w:w="1930"/>
        <w:gridCol w:w="1177"/>
        <w:gridCol w:w="1240"/>
        <w:gridCol w:w="1134"/>
        <w:gridCol w:w="1134"/>
        <w:gridCol w:w="1276"/>
        <w:gridCol w:w="1111"/>
      </w:tblGrid>
      <w:tr w:rsidR="00D15194" w:rsidRPr="00D51551" w14:paraId="4E8B50BF" w14:textId="77777777" w:rsidTr="00084221">
        <w:tc>
          <w:tcPr>
            <w:tcW w:w="1930" w:type="dxa"/>
          </w:tcPr>
          <w:p w14:paraId="006F2037" w14:textId="77777777" w:rsidR="00D15194" w:rsidRPr="00D51551" w:rsidRDefault="00D15194" w:rsidP="00A365CC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338BE9" w14:textId="77777777" w:rsidR="00D15194" w:rsidRPr="00D51551" w:rsidRDefault="00D15194" w:rsidP="00A365C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15194" w:rsidRPr="00D51551" w14:paraId="180B952E" w14:textId="77777777" w:rsidTr="00593FC5">
        <w:tc>
          <w:tcPr>
            <w:tcW w:w="1930" w:type="dxa"/>
            <w:vAlign w:val="bottom"/>
            <w:hideMark/>
          </w:tcPr>
          <w:p w14:paraId="51A5924B" w14:textId="2F995BA3" w:rsidR="00D15194" w:rsidRPr="00D51551" w:rsidRDefault="00D15194" w:rsidP="00A365C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14:paraId="57EA1818" w14:textId="0A047A8F" w:rsidR="00D15194" w:rsidRPr="00D51551" w:rsidRDefault="00D15194" w:rsidP="00A365C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AB2A2F" w14:textId="77777777" w:rsidR="00D15194" w:rsidRPr="00D51551" w:rsidRDefault="00D1519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237E2245" w14:textId="77777777" w:rsidR="00D15194" w:rsidRPr="00D51551" w:rsidRDefault="00D1519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38F578B3" w14:textId="77777777" w:rsidR="00D15194" w:rsidRPr="00D51551" w:rsidRDefault="00D1519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243761" w14:textId="449291A5" w:rsidR="00D15194" w:rsidRPr="00D51551" w:rsidRDefault="00D15194" w:rsidP="00A365C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46D6199" w14:textId="77777777" w:rsidR="00D15194" w:rsidRPr="00D51551" w:rsidRDefault="00D1519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4610DD" w14:textId="376C8060" w:rsidR="00D1519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D15194"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D15194"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2019F70" w14:textId="77777777" w:rsidR="00D15194" w:rsidRPr="00D51551" w:rsidRDefault="00D1519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4E6B87" w14:textId="1DCDC858" w:rsidR="00D1519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D15194"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D15194"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27FCA5E" w14:textId="77777777" w:rsidR="00D15194" w:rsidRPr="00D51551" w:rsidRDefault="00D1519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837E6D" w14:textId="77777777" w:rsidR="00D15194" w:rsidRPr="00D51551" w:rsidRDefault="00D1519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6E95D2F8" w14:textId="00AD52C9" w:rsidR="00D1519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D15194"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4CB56DA" w14:textId="77777777" w:rsidR="00D15194" w:rsidRPr="00D51551" w:rsidRDefault="00D1519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CFAC43" w14:textId="77777777" w:rsidR="00D15194" w:rsidRPr="00D51551" w:rsidRDefault="00D1519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5102942" w14:textId="77777777" w:rsidR="00D15194" w:rsidRPr="00D51551" w:rsidRDefault="00D1519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C2AE1" w:rsidRPr="00D51551" w14:paraId="039EB159" w14:textId="77777777" w:rsidTr="00593FC5">
        <w:tc>
          <w:tcPr>
            <w:tcW w:w="1930" w:type="dxa"/>
          </w:tcPr>
          <w:p w14:paraId="0F66D523" w14:textId="77777777" w:rsidR="00D15194" w:rsidRPr="00D51551" w:rsidRDefault="00D15194" w:rsidP="00A365CC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0B67DE" w14:textId="77777777" w:rsidR="00D15194" w:rsidRPr="00D51551" w:rsidRDefault="00D15194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CACC8" w14:textId="77777777" w:rsidR="00D15194" w:rsidRPr="00D51551" w:rsidRDefault="00D15194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9D3553" w14:textId="77777777" w:rsidR="00D15194" w:rsidRPr="00D51551" w:rsidRDefault="00D15194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135B42" w14:textId="77777777" w:rsidR="00D15194" w:rsidRPr="00D51551" w:rsidRDefault="00D15194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A0F653" w14:textId="77777777" w:rsidR="00D15194" w:rsidRPr="00D51551" w:rsidRDefault="00D15194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16B806" w14:textId="77777777" w:rsidR="00D15194" w:rsidRPr="00D51551" w:rsidRDefault="00D15194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C2AE1" w:rsidRPr="00D51551" w14:paraId="6F80AC28" w14:textId="77777777" w:rsidTr="00593FC5">
        <w:tc>
          <w:tcPr>
            <w:tcW w:w="1930" w:type="dxa"/>
          </w:tcPr>
          <w:p w14:paraId="7A065DD9" w14:textId="77777777" w:rsidR="00D15194" w:rsidRPr="00D51551" w:rsidRDefault="00D15194" w:rsidP="00A365CC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77" w:type="dxa"/>
            <w:shd w:val="clear" w:color="auto" w:fill="FAFAFA"/>
            <w:vAlign w:val="bottom"/>
          </w:tcPr>
          <w:p w14:paraId="614B48B6" w14:textId="77777777" w:rsidR="00D15194" w:rsidRPr="00D51551" w:rsidRDefault="00D15194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FAFAFA"/>
            <w:vAlign w:val="bottom"/>
          </w:tcPr>
          <w:p w14:paraId="20316A20" w14:textId="77777777" w:rsidR="00D15194" w:rsidRPr="00D51551" w:rsidRDefault="00D15194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2C118B5" w14:textId="77777777" w:rsidR="00D15194" w:rsidRPr="00D51551" w:rsidRDefault="00D15194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4DD8B61" w14:textId="77777777" w:rsidR="00D15194" w:rsidRPr="00D51551" w:rsidRDefault="00D15194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238E7D9" w14:textId="77777777" w:rsidR="00D15194" w:rsidRPr="00D51551" w:rsidRDefault="00D15194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</w:tcPr>
          <w:p w14:paraId="7C2340FA" w14:textId="77777777" w:rsidR="00D15194" w:rsidRPr="00D51551" w:rsidRDefault="00D15194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3C2AE1" w:rsidRPr="00D51551" w14:paraId="4816E083" w14:textId="77777777" w:rsidTr="00593FC5">
        <w:tc>
          <w:tcPr>
            <w:tcW w:w="1930" w:type="dxa"/>
            <w:hideMark/>
          </w:tcPr>
          <w:p w14:paraId="365965C1" w14:textId="77777777" w:rsidR="003C2AE1" w:rsidRPr="00D51551" w:rsidRDefault="003C2AE1" w:rsidP="00A365CC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7" w:type="dxa"/>
            <w:shd w:val="clear" w:color="auto" w:fill="FAFAFA"/>
            <w:vAlign w:val="bottom"/>
          </w:tcPr>
          <w:p w14:paraId="1EA17442" w14:textId="38C176DB" w:rsidR="003C2AE1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</w:t>
            </w:r>
            <w:r w:rsidR="003C2AE1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464</w:t>
            </w:r>
            <w:r w:rsidR="003C2AE1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564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32F5C4F8" w14:textId="02951153" w:rsidR="003C2AE1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</w:t>
            </w:r>
            <w:r w:rsidR="003C2AE1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851</w:t>
            </w:r>
            <w:r w:rsidR="003C2AE1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9923264" w14:textId="702FF7C2" w:rsidR="003C2AE1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835</w:t>
            </w:r>
            <w:r w:rsidR="003C2AE1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8A3E712" w14:textId="1FC233C1" w:rsidR="003C2AE1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860</w:t>
            </w:r>
            <w:r w:rsidR="003C2AE1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2E44E9E" w14:textId="7D67BD40" w:rsidR="003C2AE1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691</w:t>
            </w:r>
            <w:r w:rsidR="003C2AE1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362</w:t>
            </w:r>
          </w:p>
        </w:tc>
        <w:tc>
          <w:tcPr>
            <w:tcW w:w="1111" w:type="dxa"/>
            <w:shd w:val="clear" w:color="auto" w:fill="FAFAFA"/>
          </w:tcPr>
          <w:p w14:paraId="6BA8DC43" w14:textId="5DB0A8C4" w:rsidR="003C2AE1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149</w:t>
            </w:r>
            <w:r w:rsidR="003C2AE1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703</w:t>
            </w:r>
            <w:r w:rsidR="003C2AE1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547</w:t>
            </w:r>
          </w:p>
        </w:tc>
      </w:tr>
      <w:tr w:rsidR="004F047F" w:rsidRPr="00D51551" w14:paraId="0033DE35" w14:textId="77777777" w:rsidTr="00593FC5">
        <w:tc>
          <w:tcPr>
            <w:tcW w:w="1930" w:type="dxa"/>
          </w:tcPr>
          <w:p w14:paraId="30AFEA44" w14:textId="77777777" w:rsidR="004F047F" w:rsidRPr="00D51551" w:rsidRDefault="004F047F" w:rsidP="00A365CC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BB0306" w14:textId="11327933" w:rsidR="004F047F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905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822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6FF299" w14:textId="77E8B075" w:rsidR="004F047F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601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A7CE6" w14:textId="77777777" w:rsidR="004F047F" w:rsidRPr="00D51551" w:rsidRDefault="004F047F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564891" w14:textId="26961A77" w:rsidR="004F047F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369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2AA151" w14:textId="5D24E92C" w:rsidR="004F047F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738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138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</w:tcPr>
          <w:p w14:paraId="297B7492" w14:textId="494B4082" w:rsidR="004F047F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614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514</w:t>
            </w:r>
          </w:p>
        </w:tc>
      </w:tr>
      <w:tr w:rsidR="003C2AE1" w:rsidRPr="00D51551" w14:paraId="05FD41EF" w14:textId="77777777" w:rsidTr="00593FC5">
        <w:tc>
          <w:tcPr>
            <w:tcW w:w="1930" w:type="dxa"/>
            <w:hideMark/>
          </w:tcPr>
          <w:p w14:paraId="60E05093" w14:textId="77777777" w:rsidR="003C2AE1" w:rsidRPr="00D51551" w:rsidRDefault="003C2AE1" w:rsidP="00A365CC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7FEF86" w14:textId="0A599FEC" w:rsidR="003C2AE1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  <w:r w:rsidR="004A3F37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149A8D" w14:textId="0BCBD688" w:rsidR="003C2AE1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348</w:t>
            </w:r>
            <w:r w:rsidR="004A3F37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7A203D" w14:textId="49ACB457" w:rsidR="003C2AE1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131</w:t>
            </w:r>
            <w:r w:rsidR="004A3F37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33984D" w14:textId="51398CD6" w:rsidR="003C2AE1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66C181" w14:textId="0587170A" w:rsidR="003C2AE1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A3F37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216</w:t>
            </w:r>
            <w:r w:rsidR="004A3F37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1A2B56" w14:textId="5C7CA9D1" w:rsidR="003C2AE1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A3F37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762</w:t>
            </w:r>
            <w:r w:rsidR="004A3F37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481</w:t>
            </w:r>
          </w:p>
        </w:tc>
      </w:tr>
    </w:tbl>
    <w:p w14:paraId="5FD7306F" w14:textId="77777777" w:rsidR="00D15194" w:rsidRPr="00D51551" w:rsidRDefault="00D15194" w:rsidP="00A365CC">
      <w:pPr>
        <w:pStyle w:val="ListParagraph"/>
        <w:ind w:left="567"/>
        <w:jc w:val="thaiDistribute"/>
        <w:outlineLvl w:val="2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8995" w:type="dxa"/>
        <w:tblInd w:w="558" w:type="dxa"/>
        <w:tblLook w:val="04A0" w:firstRow="1" w:lastRow="0" w:firstColumn="1" w:lastColumn="0" w:noHBand="0" w:noVBand="1"/>
      </w:tblPr>
      <w:tblGrid>
        <w:gridCol w:w="1930"/>
        <w:gridCol w:w="1179"/>
        <w:gridCol w:w="1250"/>
        <w:gridCol w:w="1115"/>
        <w:gridCol w:w="1134"/>
        <w:gridCol w:w="1276"/>
        <w:gridCol w:w="1111"/>
      </w:tblGrid>
      <w:tr w:rsidR="00D15194" w:rsidRPr="00D51551" w14:paraId="7013530F" w14:textId="77777777" w:rsidTr="00084221">
        <w:tc>
          <w:tcPr>
            <w:tcW w:w="1930" w:type="dxa"/>
          </w:tcPr>
          <w:p w14:paraId="5D69FE85" w14:textId="77777777" w:rsidR="00D15194" w:rsidRPr="00D51551" w:rsidRDefault="00D15194" w:rsidP="00A365CC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56193F" w14:textId="77777777" w:rsidR="00D15194" w:rsidRPr="00D51551" w:rsidRDefault="00D15194" w:rsidP="00A365C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15194" w:rsidRPr="00D51551" w14:paraId="19EE20E7" w14:textId="77777777" w:rsidTr="00593FC5">
        <w:tc>
          <w:tcPr>
            <w:tcW w:w="1930" w:type="dxa"/>
            <w:vAlign w:val="bottom"/>
            <w:hideMark/>
          </w:tcPr>
          <w:p w14:paraId="30666A19" w14:textId="4F2CF15C" w:rsidR="00D15194" w:rsidRPr="00D51551" w:rsidRDefault="00D15194" w:rsidP="00A365C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64012077" w14:textId="1FB491F2" w:rsidR="00D15194" w:rsidRPr="00D51551" w:rsidRDefault="00D15194" w:rsidP="00A365C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4757D7" w14:textId="77777777" w:rsidR="00D15194" w:rsidRPr="00D51551" w:rsidRDefault="00D1519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3E018815" w14:textId="77777777" w:rsidR="00D15194" w:rsidRPr="00D51551" w:rsidRDefault="00D1519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5BCE5136" w14:textId="77777777" w:rsidR="00D15194" w:rsidRPr="00D51551" w:rsidRDefault="00D1519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0E7EAE" w14:textId="57CE56BC" w:rsidR="00D15194" w:rsidRPr="00D51551" w:rsidRDefault="00D15194" w:rsidP="00A365C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81E8890" w14:textId="77777777" w:rsidR="00D15194" w:rsidRPr="00D51551" w:rsidRDefault="00D1519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69F4B8" w14:textId="278CD206" w:rsidR="00D1519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D15194"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D15194"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9DE3313" w14:textId="77777777" w:rsidR="00D15194" w:rsidRPr="00D51551" w:rsidRDefault="00D1519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5A4009" w14:textId="2730ACA7" w:rsidR="00D1519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D15194"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D15194"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D5774D4" w14:textId="77777777" w:rsidR="00D15194" w:rsidRPr="00D51551" w:rsidRDefault="00D1519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29E7DE" w14:textId="77777777" w:rsidR="00D15194" w:rsidRPr="00D51551" w:rsidRDefault="00D1519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15B11D6C" w14:textId="1C40FC33" w:rsidR="00D1519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D15194"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6C26FAE" w14:textId="77777777" w:rsidR="00D15194" w:rsidRPr="00D51551" w:rsidRDefault="00D1519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434FF0" w14:textId="77777777" w:rsidR="00D15194" w:rsidRPr="00D51551" w:rsidRDefault="00D1519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D5E68FB" w14:textId="77777777" w:rsidR="00D15194" w:rsidRPr="00D51551" w:rsidRDefault="00D1519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15194" w:rsidRPr="00D51551" w14:paraId="2342A7F9" w14:textId="77777777" w:rsidTr="00593FC5">
        <w:tc>
          <w:tcPr>
            <w:tcW w:w="1930" w:type="dxa"/>
          </w:tcPr>
          <w:p w14:paraId="5F710ED7" w14:textId="77777777" w:rsidR="00D15194" w:rsidRPr="00D51551" w:rsidRDefault="00D15194" w:rsidP="00A365CC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32E8B" w14:textId="77777777" w:rsidR="00D15194" w:rsidRPr="00D51551" w:rsidRDefault="00D15194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D3536" w14:textId="77777777" w:rsidR="00D15194" w:rsidRPr="00D51551" w:rsidRDefault="00D15194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5EFA43" w14:textId="77777777" w:rsidR="00D15194" w:rsidRPr="00D51551" w:rsidRDefault="00D15194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3A52D" w14:textId="77777777" w:rsidR="00D15194" w:rsidRPr="00D51551" w:rsidRDefault="00D15194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D451BE" w14:textId="77777777" w:rsidR="00D15194" w:rsidRPr="00D51551" w:rsidRDefault="00D15194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50A7D0" w14:textId="77777777" w:rsidR="00D15194" w:rsidRPr="00D51551" w:rsidRDefault="00D15194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15194" w:rsidRPr="00D51551" w14:paraId="29465102" w14:textId="77777777" w:rsidTr="00593FC5">
        <w:tc>
          <w:tcPr>
            <w:tcW w:w="1930" w:type="dxa"/>
          </w:tcPr>
          <w:p w14:paraId="4F32CFA3" w14:textId="77777777" w:rsidR="00D15194" w:rsidRPr="00D51551" w:rsidRDefault="00D15194" w:rsidP="00A365CC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6B54900B" w14:textId="77777777" w:rsidR="00D15194" w:rsidRPr="00D51551" w:rsidRDefault="00D15194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2626E6D7" w14:textId="77777777" w:rsidR="00D15194" w:rsidRPr="00D51551" w:rsidRDefault="00D15194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FAFAFA"/>
            <w:vAlign w:val="bottom"/>
          </w:tcPr>
          <w:p w14:paraId="3D728EDC" w14:textId="77777777" w:rsidR="00D15194" w:rsidRPr="00D51551" w:rsidRDefault="00D15194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EDF7612" w14:textId="77777777" w:rsidR="00D15194" w:rsidRPr="00D51551" w:rsidRDefault="00D15194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DC17CD0" w14:textId="77777777" w:rsidR="00D15194" w:rsidRPr="00D51551" w:rsidRDefault="00D15194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</w:tcPr>
          <w:p w14:paraId="52DDFD2C" w14:textId="77777777" w:rsidR="00D15194" w:rsidRPr="00D51551" w:rsidRDefault="00D15194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41D67" w:rsidRPr="00D51551" w14:paraId="68BD61FE" w14:textId="77777777" w:rsidTr="00593FC5">
        <w:tc>
          <w:tcPr>
            <w:tcW w:w="1930" w:type="dxa"/>
            <w:hideMark/>
          </w:tcPr>
          <w:p w14:paraId="099E9345" w14:textId="77777777" w:rsidR="00241D67" w:rsidRPr="00D51551" w:rsidRDefault="00241D67" w:rsidP="00A365CC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238473DE" w14:textId="73721287" w:rsidR="00241D67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182</w:t>
            </w:r>
            <w:r w:rsidR="00593FC5"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957</w:t>
            </w:r>
            <w:r w:rsidR="00593FC5"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026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2B5DCF29" w14:textId="2D7D2DEB" w:rsidR="00241D67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241D67"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349</w:t>
            </w:r>
            <w:r w:rsidR="00241D67"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335</w:t>
            </w:r>
          </w:p>
        </w:tc>
        <w:tc>
          <w:tcPr>
            <w:tcW w:w="1115" w:type="dxa"/>
            <w:shd w:val="clear" w:color="auto" w:fill="FAFAFA"/>
            <w:vAlign w:val="bottom"/>
          </w:tcPr>
          <w:p w14:paraId="48E1249F" w14:textId="4F1193A3" w:rsidR="00241D67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237</w:t>
            </w:r>
            <w:r w:rsidR="00241D67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046C19B" w14:textId="3D72017A" w:rsidR="00241D67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="00241D67"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57E029E" w14:textId="3E5CBF64" w:rsidR="00241D67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241D67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076</w:t>
            </w:r>
            <w:r w:rsidR="00241D67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111" w:type="dxa"/>
            <w:shd w:val="clear" w:color="auto" w:fill="FAFAFA"/>
          </w:tcPr>
          <w:p w14:paraId="3E3740CA" w14:textId="085B6631" w:rsidR="00241D67" w:rsidRPr="00D51551" w:rsidRDefault="00593FC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=</w:instrTex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instrText>SUM(LEFT)</w:instrTex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</w:instrTex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187</w:t>
            </w:r>
            <w:r w:rsidRPr="00D51551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649</w:t>
            </w:r>
            <w:r w:rsidRPr="00D51551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084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end"/>
            </w:r>
          </w:p>
        </w:tc>
      </w:tr>
      <w:tr w:rsidR="004F047F" w:rsidRPr="00D51551" w14:paraId="26A71D5E" w14:textId="77777777" w:rsidTr="00593FC5">
        <w:tc>
          <w:tcPr>
            <w:tcW w:w="1930" w:type="dxa"/>
          </w:tcPr>
          <w:p w14:paraId="44653A98" w14:textId="77777777" w:rsidR="004F047F" w:rsidRPr="00D51551" w:rsidRDefault="004F047F" w:rsidP="00A365CC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85B394" w14:textId="174C0BEB" w:rsidR="004F047F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356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675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73736" w14:textId="0EC7CDD5" w:rsidR="004F047F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946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601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E1BF6" w14:textId="77777777" w:rsidR="004F047F" w:rsidRPr="00D51551" w:rsidRDefault="004F047F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238443" w14:textId="77777777" w:rsidR="004F047F" w:rsidRPr="00D51551" w:rsidRDefault="004F047F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95B449" w14:textId="77777777" w:rsidR="004F047F" w:rsidRPr="00D51551" w:rsidRDefault="004F047F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</w:tcPr>
          <w:p w14:paraId="6A324C54" w14:textId="3F6C55BE" w:rsidR="004F047F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303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276</w:t>
            </w:r>
          </w:p>
        </w:tc>
      </w:tr>
      <w:tr w:rsidR="004F047F" w:rsidRPr="00D51551" w14:paraId="2121B62B" w14:textId="77777777" w:rsidTr="00593FC5">
        <w:tc>
          <w:tcPr>
            <w:tcW w:w="1930" w:type="dxa"/>
            <w:hideMark/>
          </w:tcPr>
          <w:p w14:paraId="741E535F" w14:textId="77777777" w:rsidR="004F047F" w:rsidRPr="00D51551" w:rsidRDefault="004F047F" w:rsidP="00A365CC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715481" w14:textId="72B78A22" w:rsidR="004F047F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518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C3AF67" w14:textId="4AFED00C" w:rsidR="004F047F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516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074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2CFAC2" w14:textId="71EF2369" w:rsidR="004F047F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135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9C8D2B" w14:textId="2908ADEC" w:rsidR="004F047F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E04FF0" w14:textId="28CE0CB7" w:rsidR="004F047F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076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676F32" w14:textId="526E7635" w:rsidR="004F047F" w:rsidRPr="00D51551" w:rsidRDefault="00490805" w:rsidP="00A36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816</w:t>
            </w:r>
            <w:r w:rsidR="004F047F"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645</w:t>
            </w:r>
          </w:p>
        </w:tc>
      </w:tr>
    </w:tbl>
    <w:p w14:paraId="719AC9D2" w14:textId="77777777" w:rsidR="008A144C" w:rsidRDefault="008A144C" w:rsidP="00A365CC">
      <w:pPr>
        <w:ind w:firstLine="42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E3E2F5D" w14:textId="54C9FE48" w:rsidR="00D15194" w:rsidRPr="00D51551" w:rsidRDefault="00D15194" w:rsidP="00A365CC">
      <w:pPr>
        <w:ind w:firstLine="42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รายการกระทบยอดค่าเผื่อผลขาดทุนสำหรับลูกหนี้</w:t>
      </w:r>
      <w:r w:rsidR="004F047F" w:rsidRPr="00D515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การค้า</w:t>
      </w:r>
      <w:r w:rsidR="00CD323B" w:rsidRPr="00D515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593FC5" w:rsidRPr="00D515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ลูกหนี้อื่น</w:t>
      </w:r>
      <w:r w:rsidRPr="00D515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490805" w:rsidRPr="004908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D5155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 มีดังนี้</w:t>
      </w:r>
    </w:p>
    <w:p w14:paraId="32AC08D5" w14:textId="77777777" w:rsidR="00D15194" w:rsidRPr="00D51551" w:rsidRDefault="00D15194" w:rsidP="00A365CC">
      <w:pPr>
        <w:ind w:firstLine="42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168" w:type="dxa"/>
        <w:tblInd w:w="426" w:type="dxa"/>
        <w:tblLook w:val="04A0" w:firstRow="1" w:lastRow="0" w:firstColumn="1" w:lastColumn="0" w:noHBand="0" w:noVBand="1"/>
      </w:tblPr>
      <w:tblGrid>
        <w:gridCol w:w="6432"/>
        <w:gridCol w:w="1368"/>
        <w:gridCol w:w="1368"/>
      </w:tblGrid>
      <w:tr w:rsidR="00D15194" w:rsidRPr="00D51551" w14:paraId="5264793B" w14:textId="77777777" w:rsidTr="00077DA3">
        <w:tc>
          <w:tcPr>
            <w:tcW w:w="6432" w:type="dxa"/>
            <w:shd w:val="clear" w:color="auto" w:fill="auto"/>
          </w:tcPr>
          <w:p w14:paraId="0CDBAB93" w14:textId="77777777" w:rsidR="00D15194" w:rsidRPr="00D51551" w:rsidRDefault="00D15194" w:rsidP="008A144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1D1DC" w14:textId="77777777" w:rsidR="00D15194" w:rsidRPr="00D51551" w:rsidRDefault="00D15194" w:rsidP="00A365C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DF3119"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77ECCC3F" w14:textId="77777777" w:rsidR="00DF3119" w:rsidRPr="00D51551" w:rsidRDefault="00DF3119" w:rsidP="00A365C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5194" w:rsidRPr="00D51551" w14:paraId="50E0C33F" w14:textId="77777777" w:rsidTr="00077DA3">
        <w:tc>
          <w:tcPr>
            <w:tcW w:w="6432" w:type="dxa"/>
            <w:shd w:val="clear" w:color="auto" w:fill="auto"/>
          </w:tcPr>
          <w:p w14:paraId="738BBF72" w14:textId="77777777" w:rsidR="00D15194" w:rsidRPr="00D51551" w:rsidRDefault="00D15194" w:rsidP="008A144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C71A6" w14:textId="77777777" w:rsidR="00D15194" w:rsidRPr="00D51551" w:rsidRDefault="00D15194" w:rsidP="00A365C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</w:t>
            </w:r>
            <w:r w:rsidR="00593FC5"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</w:tr>
      <w:tr w:rsidR="00D15194" w:rsidRPr="00D51551" w14:paraId="259682D4" w14:textId="77777777" w:rsidTr="00077DA3">
        <w:tc>
          <w:tcPr>
            <w:tcW w:w="6432" w:type="dxa"/>
            <w:shd w:val="clear" w:color="auto" w:fill="auto"/>
          </w:tcPr>
          <w:p w14:paraId="59AF2ED6" w14:textId="77777777" w:rsidR="00D15194" w:rsidRPr="00D51551" w:rsidRDefault="00D15194" w:rsidP="008A144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4B79D" w14:textId="5886A524" w:rsidR="00D15194" w:rsidRPr="00D51551" w:rsidRDefault="00D15194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3A24BCC8" w14:textId="77777777" w:rsidR="00D15194" w:rsidRPr="00D51551" w:rsidRDefault="00D15194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B07B8" w14:textId="2DA0B89C" w:rsidR="00D15194" w:rsidRPr="00D51551" w:rsidRDefault="00D15194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5B13E71F" w14:textId="77777777" w:rsidR="00D15194" w:rsidRPr="00D51551" w:rsidRDefault="00D15194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15194" w:rsidRPr="00D51551" w14:paraId="206703B2" w14:textId="77777777" w:rsidTr="00077DA3">
        <w:tc>
          <w:tcPr>
            <w:tcW w:w="6432" w:type="dxa"/>
            <w:shd w:val="clear" w:color="auto" w:fill="auto"/>
          </w:tcPr>
          <w:p w14:paraId="1A25CE71" w14:textId="77777777" w:rsidR="00D15194" w:rsidRPr="00D51551" w:rsidRDefault="00D15194" w:rsidP="008A144C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6D8D35" w14:textId="77777777" w:rsidR="00D15194" w:rsidRPr="00D51551" w:rsidRDefault="00D15194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CF0106" w14:textId="77777777" w:rsidR="00D15194" w:rsidRPr="00D51551" w:rsidRDefault="00D15194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15194" w:rsidRPr="00D51551" w14:paraId="0B2C2648" w14:textId="77777777" w:rsidTr="00077DA3">
        <w:tc>
          <w:tcPr>
            <w:tcW w:w="6432" w:type="dxa"/>
            <w:shd w:val="clear" w:color="auto" w:fill="auto"/>
          </w:tcPr>
          <w:p w14:paraId="2B058634" w14:textId="42A1098D" w:rsidR="00D15194" w:rsidRPr="00D51551" w:rsidRDefault="00D15194" w:rsidP="008A144C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0805" w:rsidRPr="004908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93FC5"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คำนวณตาม </w:t>
            </w: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490805" w:rsidRPr="004908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shd w:val="clear" w:color="auto" w:fill="FAFAFA"/>
          </w:tcPr>
          <w:p w14:paraId="0DFA4343" w14:textId="7A83993A" w:rsidR="00D15194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908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93FC5"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639</w:t>
            </w:r>
            <w:r w:rsidR="00593FC5"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shd w:val="clear" w:color="auto" w:fill="auto"/>
          </w:tcPr>
          <w:p w14:paraId="54F30C4F" w14:textId="5A590FB4" w:rsidR="00D15194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908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158</w:t>
            </w:r>
            <w:r w:rsidR="00593FC5"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770</w:t>
            </w:r>
          </w:p>
        </w:tc>
      </w:tr>
      <w:tr w:rsidR="00D15194" w:rsidRPr="00D51551" w14:paraId="650D34B6" w14:textId="77777777" w:rsidTr="00077DA3">
        <w:tc>
          <w:tcPr>
            <w:tcW w:w="6432" w:type="dxa"/>
            <w:shd w:val="clear" w:color="auto" w:fill="auto"/>
          </w:tcPr>
          <w:p w14:paraId="37C53F6B" w14:textId="57F86BD4" w:rsidR="00D15194" w:rsidRPr="00D51551" w:rsidRDefault="00D15194" w:rsidP="008A144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จำนวนที่ปรับปรุงกับกำไร</w:t>
            </w:r>
            <w:r w:rsidR="00084221">
              <w:rPr>
                <w:rFonts w:ascii="Browallia New" w:hAnsi="Browallia New" w:cs="Browallia New" w:hint="cs"/>
                <w:sz w:val="26"/>
                <w:szCs w:val="26"/>
                <w:cs/>
              </w:rPr>
              <w:t>(ขาดทุน)</w:t>
            </w: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สะสมต้นปี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ECC9B" w14:textId="28E8CFCD" w:rsidR="00D15194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593FC5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C1CE5" w14:textId="77777777" w:rsidR="00D15194" w:rsidRPr="00D51551" w:rsidRDefault="00593FC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5194" w:rsidRPr="00D51551" w14:paraId="5F1BB456" w14:textId="77777777" w:rsidTr="00077DA3">
        <w:tc>
          <w:tcPr>
            <w:tcW w:w="6432" w:type="dxa"/>
            <w:shd w:val="clear" w:color="auto" w:fill="auto"/>
          </w:tcPr>
          <w:p w14:paraId="46AC1ACF" w14:textId="602297A8" w:rsidR="00D15194" w:rsidRPr="00D51551" w:rsidRDefault="00D15194" w:rsidP="008A144C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38D583B" w14:textId="4806C3FC" w:rsidR="00D15194" w:rsidRPr="00D51551" w:rsidRDefault="00D15194" w:rsidP="008A144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 xml:space="preserve">TAS 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EB1E3" w14:textId="46BBEA9E" w:rsidR="00D15194" w:rsidRPr="00D51551" w:rsidRDefault="00593FC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762</w:t>
            </w:r>
            <w:r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481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B453B" w14:textId="3EE57881" w:rsidR="00D15194" w:rsidRPr="00D51551" w:rsidRDefault="00593FC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158</w:t>
            </w:r>
            <w:r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770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D15194" w:rsidRPr="00D51551" w14:paraId="1C0B9937" w14:textId="77777777" w:rsidTr="00077DA3">
        <w:tc>
          <w:tcPr>
            <w:tcW w:w="6432" w:type="dxa"/>
            <w:shd w:val="clear" w:color="auto" w:fill="auto"/>
          </w:tcPr>
          <w:p w14:paraId="44E22128" w14:textId="77777777" w:rsidR="00D15194" w:rsidRPr="00D51551" w:rsidRDefault="00D15194" w:rsidP="008A144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รับรู้ค่าเผื่อผลขาดทุนเพิ่มขึ้นในกำไรขาดทุนในระหว่างปี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1ED42C" w14:textId="4F79A0A6" w:rsidR="00D15194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93FC5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593FC5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BE7140" w14:textId="60681631" w:rsidR="00D15194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93FC5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593FC5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D15194" w:rsidRPr="00D51551" w14:paraId="7B420C0C" w14:textId="77777777" w:rsidTr="00077DA3">
        <w:tc>
          <w:tcPr>
            <w:tcW w:w="6432" w:type="dxa"/>
            <w:shd w:val="clear" w:color="auto" w:fill="auto"/>
          </w:tcPr>
          <w:p w14:paraId="04019B37" w14:textId="77777777" w:rsidR="00D15194" w:rsidRPr="00D51551" w:rsidRDefault="00D15194" w:rsidP="008A144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AC445A" w14:textId="4D2E06B5" w:rsidR="00D15194" w:rsidRPr="00D51551" w:rsidRDefault="00593FC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C71374" w14:textId="47A0719C" w:rsidR="00D15194" w:rsidRPr="00D51551" w:rsidRDefault="00593FC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15194" w:rsidRPr="00D51551" w14:paraId="56046BB4" w14:textId="77777777" w:rsidTr="00077DA3">
        <w:tc>
          <w:tcPr>
            <w:tcW w:w="6432" w:type="dxa"/>
            <w:shd w:val="clear" w:color="auto" w:fill="auto"/>
          </w:tcPr>
          <w:p w14:paraId="2FD5306E" w14:textId="68D768C9" w:rsidR="00D15194" w:rsidRPr="00D51551" w:rsidRDefault="00D15194" w:rsidP="008A144C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0805" w:rsidRPr="004908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- คำนวณตาม </w:t>
            </w: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490805" w:rsidRPr="004908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(พ.ศ. </w:t>
            </w:r>
            <w:r w:rsidR="00490805" w:rsidRPr="004908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คำนวณตาม </w:t>
            </w: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490805" w:rsidRPr="004908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AFC068" w14:textId="10C03572" w:rsidR="00D15194" w:rsidRPr="0008422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908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0842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816</w:t>
            </w:r>
            <w:r w:rsidR="000842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52476" w14:textId="599E6A7F" w:rsidR="00D15194" w:rsidRPr="00D51551" w:rsidRDefault="00593FC5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490805" w:rsidRPr="0049080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639</w:t>
            </w:r>
            <w:r w:rsidRPr="00D5155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549</w:t>
            </w: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</w:tr>
    </w:tbl>
    <w:p w14:paraId="02A4B202" w14:textId="77777777" w:rsidR="006A2A72" w:rsidRPr="00D51551" w:rsidRDefault="006A2A72" w:rsidP="00A365CC">
      <w:pPr>
        <w:ind w:firstLine="42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34DB37F" w14:textId="77777777" w:rsidR="006A2A72" w:rsidRPr="00D51551" w:rsidRDefault="006A2A72" w:rsidP="00A365C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56EBCE87" w14:textId="77777777" w:rsidR="00C073AF" w:rsidRPr="00D51551" w:rsidRDefault="00712FFC" w:rsidP="00D22F54">
      <w:pPr>
        <w:pStyle w:val="ListParagraph"/>
        <w:numPr>
          <w:ilvl w:val="0"/>
          <w:numId w:val="5"/>
        </w:numPr>
        <w:tabs>
          <w:tab w:val="left" w:pos="540"/>
        </w:tabs>
        <w:ind w:left="540" w:hanging="540"/>
        <w:jc w:val="thaiDistribute"/>
        <w:outlineLvl w:val="2"/>
        <w:rPr>
          <w:rFonts w:ascii="Browallia New" w:hAnsi="Browallia New" w:cs="Browallia New"/>
          <w:i/>
          <w:iCs/>
          <w:color w:val="CF4A02"/>
          <w:sz w:val="26"/>
          <w:szCs w:val="26"/>
          <w:lang w:eastAsia="en-GB"/>
        </w:rPr>
      </w:pPr>
      <w:r w:rsidRPr="00D5155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eastAsia="en-GB"/>
        </w:rPr>
        <w:t>การ</w:t>
      </w:r>
      <w:r w:rsidR="00C073AF" w:rsidRPr="00D5155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eastAsia="en-GB"/>
        </w:rPr>
        <w:t>รับรู้ตราสารอนุพันธ์ที่มูลค่ายุติธรรมผ่านกำไรขาดทุน</w:t>
      </w:r>
    </w:p>
    <w:p w14:paraId="2F5EF525" w14:textId="77777777" w:rsidR="00C073AF" w:rsidRPr="00D51551" w:rsidRDefault="00C073AF" w:rsidP="00A365CC">
      <w:pPr>
        <w:pStyle w:val="ListParagraph"/>
        <w:ind w:left="567"/>
        <w:jc w:val="thaiDistribute"/>
        <w:outlineLvl w:val="2"/>
        <w:rPr>
          <w:rFonts w:ascii="Browallia New" w:hAnsi="Browallia New" w:cs="Browallia New"/>
          <w:sz w:val="26"/>
          <w:szCs w:val="26"/>
          <w:lang w:eastAsia="en-GB"/>
        </w:rPr>
      </w:pPr>
    </w:p>
    <w:p w14:paraId="68EF520C" w14:textId="196898A4" w:rsidR="00C073AF" w:rsidRPr="00D51551" w:rsidRDefault="00084221" w:rsidP="0061630D">
      <w:pPr>
        <w:pStyle w:val="ListParagraph"/>
        <w:ind w:left="567"/>
        <w:jc w:val="thaiDistribute"/>
        <w:outlineLvl w:val="2"/>
        <w:rPr>
          <w:rFonts w:ascii="Browallia New" w:hAnsi="Browallia New" w:cs="Browallia New"/>
          <w:sz w:val="26"/>
          <w:szCs w:val="26"/>
          <w:lang w:val="en-GB" w:eastAsia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ณ วันที่ </w:t>
      </w:r>
      <w:r w:rsidR="00490805" w:rsidRPr="00490805">
        <w:rPr>
          <w:rFonts w:ascii="Browallia New" w:hAnsi="Browallia New" w:cs="Browallia New" w:hint="cs"/>
          <w:sz w:val="26"/>
          <w:szCs w:val="26"/>
          <w:lang w:val="en-GB" w:eastAsia="en-GB"/>
        </w:rPr>
        <w:t>1</w:t>
      </w:r>
      <w:r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 มกราคม พ.ศ. </w:t>
      </w:r>
      <w:r w:rsidR="00490805" w:rsidRPr="00490805">
        <w:rPr>
          <w:rFonts w:ascii="Browallia New" w:hAnsi="Browallia New" w:cs="Browallia New" w:hint="cs"/>
          <w:sz w:val="26"/>
          <w:szCs w:val="26"/>
          <w:lang w:val="en-GB" w:eastAsia="en-GB"/>
        </w:rPr>
        <w:t>2563</w:t>
      </w:r>
      <w:r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 </w:t>
      </w:r>
      <w:r w:rsidR="0041345F" w:rsidRPr="00D51551">
        <w:rPr>
          <w:rFonts w:ascii="Browallia New" w:hAnsi="Browallia New" w:cs="Browallia New"/>
          <w:sz w:val="26"/>
          <w:szCs w:val="26"/>
          <w:cs/>
          <w:lang w:val="en-GB" w:eastAsia="en-GB"/>
        </w:rPr>
        <w:t>กลุ่มกิจการและบริษัทรับรู้</w:t>
      </w:r>
      <w:r w:rsidR="0061630D" w:rsidRPr="00D51551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</w:t>
      </w:r>
      <w:r w:rsidR="0061630D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ของสินทรัพย์</w:t>
      </w:r>
      <w:r w:rsidR="00C073AF" w:rsidRPr="00D51551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อนุพันธ์จำนวน </w:t>
      </w:r>
      <w:r w:rsidR="00490805" w:rsidRPr="00490805">
        <w:rPr>
          <w:rFonts w:ascii="Browallia New" w:hAnsi="Browallia New" w:cs="Browallia New"/>
          <w:sz w:val="26"/>
          <w:szCs w:val="26"/>
          <w:lang w:val="en-GB" w:eastAsia="en-GB"/>
        </w:rPr>
        <w:t>626</w:t>
      </w:r>
      <w:r w:rsidR="007E5CEA" w:rsidRPr="00D51551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490805" w:rsidRPr="00490805">
        <w:rPr>
          <w:rFonts w:ascii="Browallia New" w:hAnsi="Browallia New" w:cs="Browallia New"/>
          <w:sz w:val="26"/>
          <w:szCs w:val="26"/>
          <w:lang w:val="en-GB" w:eastAsia="en-GB"/>
        </w:rPr>
        <w:t>067</w:t>
      </w:r>
      <w:r w:rsidR="007E5CEA" w:rsidRPr="00D51551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="00C073AF" w:rsidRPr="00D51551">
        <w:rPr>
          <w:rFonts w:ascii="Browallia New" w:hAnsi="Browallia New" w:cs="Browallia New"/>
          <w:sz w:val="26"/>
          <w:szCs w:val="26"/>
          <w:cs/>
          <w:lang w:val="en-GB" w:eastAsia="en-GB"/>
        </w:rPr>
        <w:t>บาท และ</w:t>
      </w:r>
      <w:r w:rsidR="0061630D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หนี้สินอนุพันธ์จำนวน</w:t>
      </w:r>
      <w:r w:rsidR="00C073AF" w:rsidRPr="00D51551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="00490805" w:rsidRPr="00490805">
        <w:rPr>
          <w:rFonts w:ascii="Browallia New" w:hAnsi="Browallia New" w:cs="Browallia New"/>
          <w:sz w:val="26"/>
          <w:szCs w:val="26"/>
          <w:lang w:val="en-GB" w:eastAsia="en-GB"/>
        </w:rPr>
        <w:t>758</w:t>
      </w:r>
      <w:r w:rsidR="007E5CEA" w:rsidRPr="00D51551">
        <w:rPr>
          <w:rFonts w:ascii="Browallia New" w:hAnsi="Browallia New" w:cs="Browallia New"/>
          <w:sz w:val="26"/>
          <w:szCs w:val="26"/>
          <w:cs/>
          <w:lang w:eastAsia="en-GB"/>
        </w:rPr>
        <w:t>,</w:t>
      </w:r>
      <w:r w:rsidR="00490805" w:rsidRPr="00490805">
        <w:rPr>
          <w:rFonts w:ascii="Browallia New" w:hAnsi="Browallia New" w:cs="Browallia New"/>
          <w:sz w:val="26"/>
          <w:szCs w:val="26"/>
          <w:lang w:val="en-GB" w:eastAsia="en-GB"/>
        </w:rPr>
        <w:t>120</w:t>
      </w:r>
      <w:r w:rsidR="007E5CEA" w:rsidRPr="00D51551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="00C073AF" w:rsidRPr="00D51551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บาท ตามลำดับ ในกำไรสะสมต้นปี ในระหว่างปี พ.ศ. </w:t>
      </w:r>
      <w:r w:rsidR="00490805" w:rsidRPr="00490805">
        <w:rPr>
          <w:rFonts w:ascii="Browallia New" w:hAnsi="Browallia New" w:cs="Browallia New"/>
          <w:sz w:val="26"/>
          <w:szCs w:val="26"/>
          <w:lang w:val="en-GB" w:eastAsia="en-GB"/>
        </w:rPr>
        <w:t>2563</w:t>
      </w:r>
      <w:r w:rsidR="00712FFC" w:rsidRPr="00D51551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กลุ่มกิจการและบริษัทรับรู้</w:t>
      </w:r>
      <w:r w:rsidR="00C073AF" w:rsidRPr="00D51551">
        <w:rPr>
          <w:rFonts w:ascii="Browallia New" w:hAnsi="Browallia New" w:cs="Browallia New"/>
          <w:sz w:val="26"/>
          <w:szCs w:val="26"/>
          <w:cs/>
          <w:lang w:val="en-GB" w:eastAsia="en-GB"/>
        </w:rPr>
        <w:t>กำไร</w:t>
      </w:r>
      <w:r w:rsidR="00712FFC" w:rsidRPr="00D51551">
        <w:rPr>
          <w:rFonts w:ascii="Browallia New" w:hAnsi="Browallia New" w:cs="Browallia New"/>
          <w:sz w:val="26"/>
          <w:szCs w:val="26"/>
          <w:cs/>
          <w:lang w:val="en-GB" w:eastAsia="en-GB"/>
        </w:rPr>
        <w:t>สุทธิ</w:t>
      </w:r>
      <w:r w:rsidR="00C073AF" w:rsidRPr="00D51551">
        <w:rPr>
          <w:rFonts w:ascii="Browallia New" w:hAnsi="Browallia New" w:cs="Browallia New"/>
          <w:sz w:val="26"/>
          <w:szCs w:val="26"/>
          <w:cs/>
          <w:lang w:val="en-GB" w:eastAsia="en-GB"/>
        </w:rPr>
        <w:t>จากมูลค่ายุติธรรม</w:t>
      </w:r>
      <w:r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ของตราสารอนุพันธ์</w:t>
      </w:r>
      <w:r w:rsidR="00C073AF" w:rsidRPr="00D51551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จำนวน </w:t>
      </w:r>
      <w:r w:rsidR="00490805" w:rsidRPr="00490805">
        <w:rPr>
          <w:rFonts w:ascii="Browallia New" w:hAnsi="Browallia New" w:cs="Browallia New"/>
          <w:sz w:val="26"/>
          <w:szCs w:val="26"/>
          <w:lang w:val="en-GB" w:eastAsia="en-GB"/>
        </w:rPr>
        <w:t>2</w:t>
      </w:r>
      <w:r w:rsidR="00712FFC" w:rsidRPr="00D51551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490805" w:rsidRPr="00490805">
        <w:rPr>
          <w:rFonts w:ascii="Browallia New" w:hAnsi="Browallia New" w:cs="Browallia New"/>
          <w:sz w:val="26"/>
          <w:szCs w:val="26"/>
          <w:lang w:val="en-GB" w:eastAsia="en-GB"/>
        </w:rPr>
        <w:t>341</w:t>
      </w:r>
      <w:r w:rsidR="00712FFC" w:rsidRPr="00D51551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490805" w:rsidRPr="00490805">
        <w:rPr>
          <w:rFonts w:ascii="Browallia New" w:hAnsi="Browallia New" w:cs="Browallia New"/>
          <w:sz w:val="26"/>
          <w:szCs w:val="26"/>
          <w:lang w:val="en-GB" w:eastAsia="en-GB"/>
        </w:rPr>
        <w:t>390</w:t>
      </w:r>
      <w:r w:rsidR="00712FFC" w:rsidRPr="00D51551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C073AF" w:rsidRPr="00D51551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บาท และ </w:t>
      </w:r>
      <w:r w:rsidR="00490805" w:rsidRPr="00490805">
        <w:rPr>
          <w:rFonts w:ascii="Browallia New" w:hAnsi="Browallia New" w:cs="Browallia New"/>
          <w:sz w:val="26"/>
          <w:szCs w:val="26"/>
          <w:lang w:val="en-GB" w:eastAsia="en-GB"/>
        </w:rPr>
        <w:t>2</w:t>
      </w:r>
      <w:r w:rsidR="00712FFC" w:rsidRPr="00D51551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490805" w:rsidRPr="00490805">
        <w:rPr>
          <w:rFonts w:ascii="Browallia New" w:hAnsi="Browallia New" w:cs="Browallia New"/>
          <w:sz w:val="26"/>
          <w:szCs w:val="26"/>
          <w:lang w:val="en-GB" w:eastAsia="en-GB"/>
        </w:rPr>
        <w:t>350</w:t>
      </w:r>
      <w:r w:rsidR="00712FFC" w:rsidRPr="00D51551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490805" w:rsidRPr="00490805">
        <w:rPr>
          <w:rFonts w:ascii="Browallia New" w:hAnsi="Browallia New" w:cs="Browallia New"/>
          <w:sz w:val="26"/>
          <w:szCs w:val="26"/>
          <w:lang w:val="en-GB" w:eastAsia="en-GB"/>
        </w:rPr>
        <w:t>505</w:t>
      </w:r>
      <w:r w:rsidR="00712FFC" w:rsidRPr="00D51551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712FFC" w:rsidRPr="00D51551">
        <w:rPr>
          <w:rFonts w:ascii="Browallia New" w:hAnsi="Browallia New" w:cs="Browallia New"/>
          <w:sz w:val="26"/>
          <w:szCs w:val="26"/>
          <w:cs/>
          <w:lang w:val="en-GB" w:eastAsia="en-GB"/>
        </w:rPr>
        <w:t>บ</w:t>
      </w:r>
      <w:r w:rsidR="00C073AF" w:rsidRPr="00D51551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าท </w:t>
      </w:r>
      <w:r w:rsidR="00712FFC" w:rsidRPr="00D51551">
        <w:rPr>
          <w:rFonts w:ascii="Browallia New" w:hAnsi="Browallia New" w:cs="Browallia New"/>
          <w:sz w:val="26"/>
          <w:szCs w:val="26"/>
          <w:cs/>
          <w:lang w:val="en-GB" w:eastAsia="en-GB"/>
        </w:rPr>
        <w:t>ซึ่ง</w:t>
      </w:r>
      <w:r w:rsidR="00C073AF" w:rsidRPr="00D51551">
        <w:rPr>
          <w:rFonts w:ascii="Browallia New" w:hAnsi="Browallia New" w:cs="Browallia New"/>
          <w:sz w:val="26"/>
          <w:szCs w:val="26"/>
          <w:cs/>
          <w:lang w:val="en-GB" w:eastAsia="en-GB"/>
        </w:rPr>
        <w:t>รับรู้อยู่ในกำไร</w:t>
      </w:r>
      <w:r w:rsidR="00712FFC" w:rsidRPr="00D51551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จากตราสารอนุพันธ์ - สุทธิ </w:t>
      </w:r>
      <w:r w:rsidR="00C073AF" w:rsidRPr="00D51551">
        <w:rPr>
          <w:rFonts w:ascii="Browallia New" w:hAnsi="Browallia New" w:cs="Browallia New"/>
          <w:sz w:val="26"/>
          <w:szCs w:val="26"/>
          <w:cs/>
          <w:lang w:val="en-GB" w:eastAsia="en-GB"/>
        </w:rPr>
        <w:t>ในงบการเงินรวมและงบการเงินเฉพาะกิจการ ตามลำดับ</w:t>
      </w:r>
    </w:p>
    <w:p w14:paraId="402B8CBF" w14:textId="77777777" w:rsidR="00C073AF" w:rsidRPr="00D51551" w:rsidRDefault="00C073AF" w:rsidP="00A365CC">
      <w:pPr>
        <w:pStyle w:val="ListParagraph"/>
        <w:ind w:left="567"/>
        <w:jc w:val="thaiDistribute"/>
        <w:outlineLvl w:val="2"/>
        <w:rPr>
          <w:rFonts w:ascii="Browallia New" w:hAnsi="Browallia New" w:cs="Browallia New"/>
          <w:sz w:val="26"/>
          <w:szCs w:val="26"/>
          <w:lang w:eastAsia="en-GB"/>
        </w:rPr>
      </w:pPr>
    </w:p>
    <w:p w14:paraId="61C354ED" w14:textId="152D1A3C" w:rsidR="001B7158" w:rsidRPr="00D51551" w:rsidRDefault="001B7158" w:rsidP="00D22F54">
      <w:pPr>
        <w:pStyle w:val="ListParagraph"/>
        <w:numPr>
          <w:ilvl w:val="0"/>
          <w:numId w:val="5"/>
        </w:numPr>
        <w:tabs>
          <w:tab w:val="left" w:pos="540"/>
        </w:tabs>
        <w:ind w:left="540" w:hanging="540"/>
        <w:jc w:val="thaiDistribute"/>
        <w:outlineLvl w:val="2"/>
        <w:rPr>
          <w:rFonts w:ascii="Browallia New" w:hAnsi="Browallia New" w:cs="Browallia New"/>
          <w:i/>
          <w:iCs/>
          <w:color w:val="CF4A02"/>
          <w:sz w:val="26"/>
          <w:szCs w:val="26"/>
          <w:lang w:eastAsia="en-GB"/>
        </w:rPr>
      </w:pPr>
      <w:r w:rsidRPr="00D5155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eastAsia="en-GB"/>
        </w:rPr>
        <w:t xml:space="preserve">การจัดประเภทของเครื่องมือทางการเงินจากการนำ </w:t>
      </w:r>
      <w:r w:rsidRPr="00D51551">
        <w:rPr>
          <w:rFonts w:ascii="Browallia New" w:hAnsi="Browallia New" w:cs="Browallia New"/>
          <w:i/>
          <w:iCs/>
          <w:color w:val="CF4A02"/>
          <w:sz w:val="26"/>
          <w:szCs w:val="26"/>
          <w:lang w:eastAsia="en-GB"/>
        </w:rPr>
        <w:t xml:space="preserve">TFRS </w:t>
      </w:r>
      <w:r w:rsidR="00490805" w:rsidRPr="00490805">
        <w:rPr>
          <w:rFonts w:ascii="Browallia New" w:hAnsi="Browallia New" w:cs="Browallia New"/>
          <w:i/>
          <w:iCs/>
          <w:color w:val="CF4A02"/>
          <w:sz w:val="26"/>
          <w:szCs w:val="26"/>
          <w:lang w:val="en-GB" w:eastAsia="en-GB"/>
        </w:rPr>
        <w:t>9</w:t>
      </w:r>
      <w:r w:rsidRPr="00D5155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eastAsia="en-GB"/>
        </w:rPr>
        <w:t xml:space="preserve"> มาถือปฏิบัติ</w:t>
      </w:r>
    </w:p>
    <w:p w14:paraId="1D9DE443" w14:textId="77777777" w:rsidR="00712FFC" w:rsidRPr="00D51551" w:rsidRDefault="00712FFC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D4AA1DA" w14:textId="7B83F57D" w:rsidR="00176D3D" w:rsidRPr="00D51551" w:rsidRDefault="00176D3D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มกราคม 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วันที่</w:t>
      </w:r>
      <w:r w:rsidR="00712FFC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นำ </w:t>
      </w:r>
      <w:r w:rsidR="00712FFC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="00712FFC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12FFC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ถือปฏิบัติเป็นครั้งแรก) การวัดมูลค่าและมูลค่าตามบัญชีของสินทรัพย์และหนี้สินทางการเงินสามารถสรุปได้ดังนี้</w:t>
      </w:r>
    </w:p>
    <w:p w14:paraId="432FF4EC" w14:textId="77777777" w:rsidR="00176D3D" w:rsidRPr="00D51551" w:rsidRDefault="00176D3D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127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2813"/>
        <w:gridCol w:w="1598"/>
        <w:gridCol w:w="1420"/>
        <w:gridCol w:w="1134"/>
        <w:gridCol w:w="1158"/>
        <w:gridCol w:w="1004"/>
      </w:tblGrid>
      <w:tr w:rsidR="00176D3D" w:rsidRPr="00D51551" w14:paraId="7FF47A4A" w14:textId="77777777" w:rsidTr="00084221">
        <w:trPr>
          <w:tblHeader/>
        </w:trPr>
        <w:tc>
          <w:tcPr>
            <w:tcW w:w="2813" w:type="dxa"/>
            <w:shd w:val="clear" w:color="auto" w:fill="auto"/>
          </w:tcPr>
          <w:p w14:paraId="21D3DB93" w14:textId="77777777" w:rsidR="00176D3D" w:rsidRPr="00D51551" w:rsidRDefault="00176D3D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631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79B6813" w14:textId="77777777" w:rsidR="00176D3D" w:rsidRPr="00D51551" w:rsidRDefault="00176D3D" w:rsidP="00A365CC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</w:tr>
      <w:tr w:rsidR="00176D3D" w:rsidRPr="00D51551" w14:paraId="5349E9C0" w14:textId="77777777" w:rsidTr="004F17C1">
        <w:trPr>
          <w:tblHeader/>
        </w:trPr>
        <w:tc>
          <w:tcPr>
            <w:tcW w:w="2813" w:type="dxa"/>
            <w:shd w:val="clear" w:color="auto" w:fill="auto"/>
          </w:tcPr>
          <w:p w14:paraId="61045D78" w14:textId="77777777" w:rsidR="00176D3D" w:rsidRPr="00D51551" w:rsidRDefault="00176D3D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F82B6B5" w14:textId="77777777" w:rsidR="00176D3D" w:rsidRPr="00D51551" w:rsidRDefault="00176D3D" w:rsidP="00A365CC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ประเภทการวัดมูลค่า</w:t>
            </w:r>
          </w:p>
        </w:tc>
        <w:tc>
          <w:tcPr>
            <w:tcW w:w="32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4A83018" w14:textId="77777777" w:rsidR="00176D3D" w:rsidRPr="00D51551" w:rsidRDefault="00176D3D" w:rsidP="00A365CC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273A21" w:rsidRPr="00D51551" w14:paraId="16CBD6CB" w14:textId="77777777" w:rsidTr="004F17C1">
        <w:trPr>
          <w:tblHeader/>
        </w:trPr>
        <w:tc>
          <w:tcPr>
            <w:tcW w:w="2813" w:type="dxa"/>
            <w:shd w:val="clear" w:color="auto" w:fill="auto"/>
          </w:tcPr>
          <w:p w14:paraId="55994D34" w14:textId="77777777" w:rsidR="00176D3D" w:rsidRPr="00D51551" w:rsidRDefault="00176D3D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14:paraId="7533B7A7" w14:textId="77777777" w:rsidR="00176D3D" w:rsidRPr="00D51551" w:rsidRDefault="00176D3D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14:paraId="5C1973DB" w14:textId="77777777" w:rsidR="00176D3D" w:rsidRPr="00D51551" w:rsidRDefault="00176D3D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7E91DE" w14:textId="1BAD5657" w:rsidR="00176D3D" w:rsidRPr="00D51551" w:rsidRDefault="00176D3D" w:rsidP="00A365CC">
            <w:pPr>
              <w:pStyle w:val="ListParagraph"/>
              <w:ind w:left="0" w:right="-43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ตามที่รายงานไว้เดิม (ตาม 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  <w:t xml:space="preserve">TAS </w:t>
            </w:r>
            <w:r w:rsidR="00490805" w:rsidRPr="00490805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105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และ 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  <w:t xml:space="preserve">TAS 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อื่นที่เกี่ยวข้อง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ECE69" w14:textId="77777777" w:rsidR="00176D3D" w:rsidRPr="00D51551" w:rsidRDefault="00176D3D" w:rsidP="00A365CC">
            <w:pPr>
              <w:pStyle w:val="ListParagraph"/>
              <w:ind w:left="-29" w:right="-43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14:paraId="2631670A" w14:textId="5B9C33C8" w:rsidR="00176D3D" w:rsidRPr="00D51551" w:rsidRDefault="00176D3D" w:rsidP="00A365CC">
            <w:pPr>
              <w:pStyle w:val="ListParagraph"/>
              <w:ind w:left="-29" w:right="-43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84221">
              <w:rPr>
                <w:rFonts w:ascii="Browallia New" w:eastAsia="Arial" w:hAnsi="Browallia New" w:cs="Browallia New"/>
                <w:b/>
                <w:bCs/>
                <w:spacing w:val="-10"/>
                <w:sz w:val="24"/>
                <w:szCs w:val="24"/>
                <w:cs/>
              </w:rPr>
              <w:t>ตามที่ปรับปรุง</w:t>
            </w:r>
            <w:r w:rsidR="00084221" w:rsidRPr="00084221">
              <w:rPr>
                <w:rFonts w:ascii="Browallia New" w:eastAsia="Arial" w:hAnsi="Browallia New" w:cs="Browallia New" w:hint="cs"/>
                <w:b/>
                <w:bCs/>
                <w:spacing w:val="-10"/>
                <w:sz w:val="24"/>
                <w:szCs w:val="24"/>
                <w:cs/>
              </w:rPr>
              <w:t>ใ</w:t>
            </w:r>
            <w:r w:rsidRPr="00084221">
              <w:rPr>
                <w:rFonts w:ascii="Browallia New" w:eastAsia="Arial" w:hAnsi="Browallia New" w:cs="Browallia New"/>
                <w:b/>
                <w:bCs/>
                <w:spacing w:val="-10"/>
                <w:sz w:val="24"/>
                <w:szCs w:val="24"/>
                <w:cs/>
              </w:rPr>
              <w:t>หม่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(ตาม 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  <w:t xml:space="preserve">TFRS </w:t>
            </w:r>
            <w:r w:rsidR="00490805" w:rsidRPr="00490805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9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04ABCC1" w14:textId="77777777" w:rsidR="00176D3D" w:rsidRPr="00D51551" w:rsidRDefault="00176D3D" w:rsidP="00A365CC">
            <w:pPr>
              <w:pStyle w:val="ListParagraph"/>
              <w:ind w:left="-29" w:right="-43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ตามที่</w:t>
            </w:r>
          </w:p>
          <w:p w14:paraId="5E3814F3" w14:textId="77777777" w:rsidR="00176D3D" w:rsidRPr="00D51551" w:rsidRDefault="00176D3D" w:rsidP="00A365CC">
            <w:pPr>
              <w:pStyle w:val="ListParagraph"/>
              <w:ind w:left="-29" w:right="-43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รายงานไว้เดิม</w:t>
            </w:r>
          </w:p>
          <w:p w14:paraId="28888A24" w14:textId="77777777" w:rsidR="00176D3D" w:rsidRPr="00D51551" w:rsidRDefault="00176D3D" w:rsidP="00A365CC">
            <w:pPr>
              <w:pStyle w:val="ListParagraph"/>
              <w:ind w:left="-29" w:right="-43"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9285515" w14:textId="77777777" w:rsidR="00176D3D" w:rsidRPr="00D51551" w:rsidRDefault="00176D3D" w:rsidP="00A365CC">
            <w:pPr>
              <w:pStyle w:val="ListParagraph"/>
              <w:ind w:left="-29" w:right="-43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ตามที่</w:t>
            </w:r>
          </w:p>
          <w:p w14:paraId="3B54BD7A" w14:textId="32944424" w:rsidR="00176D3D" w:rsidRPr="00D51551" w:rsidRDefault="00176D3D" w:rsidP="00A365CC">
            <w:pPr>
              <w:pStyle w:val="ListParagraph"/>
              <w:ind w:left="-29" w:right="-43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ปรับปรุ</w:t>
            </w:r>
            <w:r w:rsidR="00084221">
              <w:rPr>
                <w:rFonts w:ascii="Browallia New" w:eastAsia="Arial" w:hAnsi="Browallia New" w:cs="Browallia New" w:hint="cs"/>
                <w:b/>
                <w:bCs/>
                <w:spacing w:val="-6"/>
                <w:sz w:val="24"/>
                <w:szCs w:val="24"/>
                <w:cs/>
              </w:rPr>
              <w:t>ง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ใหม่</w:t>
            </w:r>
          </w:p>
          <w:p w14:paraId="3CF5C9A9" w14:textId="77777777" w:rsidR="00176D3D" w:rsidRPr="00D51551" w:rsidRDefault="00176D3D" w:rsidP="00A365CC">
            <w:pPr>
              <w:pStyle w:val="ListParagraph"/>
              <w:ind w:left="-29" w:right="-43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auto"/>
          </w:tcPr>
          <w:p w14:paraId="3C463827" w14:textId="77777777" w:rsidR="00176D3D" w:rsidRPr="00D51551" w:rsidRDefault="00176D3D" w:rsidP="00A365CC">
            <w:pPr>
              <w:pStyle w:val="ListParagraph"/>
              <w:ind w:left="-29" w:right="-43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14:paraId="6CE50F40" w14:textId="77777777" w:rsidR="00176D3D" w:rsidRPr="00D51551" w:rsidRDefault="00176D3D" w:rsidP="00A365CC">
            <w:pPr>
              <w:pStyle w:val="ListParagraph"/>
              <w:ind w:left="-29" w:right="-43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ผลต่าง</w:t>
            </w:r>
          </w:p>
          <w:p w14:paraId="2A86F759" w14:textId="77777777" w:rsidR="00176D3D" w:rsidRPr="00D51551" w:rsidRDefault="00176D3D" w:rsidP="00A365CC">
            <w:pPr>
              <w:pStyle w:val="ListParagraph"/>
              <w:ind w:left="-29" w:right="-43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273A21" w:rsidRPr="00D51551" w14:paraId="75DBBAD2" w14:textId="77777777" w:rsidTr="004F17C1">
        <w:tc>
          <w:tcPr>
            <w:tcW w:w="2813" w:type="dxa"/>
            <w:shd w:val="clear" w:color="auto" w:fill="auto"/>
          </w:tcPr>
          <w:p w14:paraId="24FBEBD6" w14:textId="77777777" w:rsidR="00176D3D" w:rsidRPr="00D51551" w:rsidRDefault="00176D3D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สินทรัพย์ทางการเงิน 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  <w:t>-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หมุนเวียน  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14:paraId="6F932C28" w14:textId="77777777" w:rsidR="00176D3D" w:rsidRPr="00D51551" w:rsidRDefault="00176D3D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7C11FC4E" w14:textId="77777777" w:rsidR="00176D3D" w:rsidRPr="00D51551" w:rsidRDefault="00176D3D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9092D40" w14:textId="77777777" w:rsidR="00176D3D" w:rsidRPr="00D51551" w:rsidRDefault="00176D3D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5019E643" w14:textId="77777777" w:rsidR="00176D3D" w:rsidRPr="00D51551" w:rsidRDefault="00176D3D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</w:tcPr>
          <w:p w14:paraId="0CA37567" w14:textId="77777777" w:rsidR="00176D3D" w:rsidRPr="00D51551" w:rsidRDefault="00176D3D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50B61" w:rsidRPr="00D51551" w14:paraId="130B668E" w14:textId="77777777" w:rsidTr="004F17C1">
        <w:tc>
          <w:tcPr>
            <w:tcW w:w="2813" w:type="dxa"/>
            <w:shd w:val="clear" w:color="auto" w:fill="auto"/>
          </w:tcPr>
          <w:p w14:paraId="099AF24B" w14:textId="77777777" w:rsidR="00750B61" w:rsidRPr="00D51551" w:rsidRDefault="00750B61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8" w:type="dxa"/>
            <w:shd w:val="clear" w:color="auto" w:fill="auto"/>
          </w:tcPr>
          <w:p w14:paraId="184DDF38" w14:textId="77777777" w:rsidR="00750B61" w:rsidRPr="00D51551" w:rsidRDefault="00750B61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20" w:type="dxa"/>
            <w:shd w:val="clear" w:color="auto" w:fill="auto"/>
          </w:tcPr>
          <w:p w14:paraId="7E79351E" w14:textId="77777777" w:rsidR="00750B61" w:rsidRPr="00D51551" w:rsidRDefault="00750B61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14:paraId="0AF7AE92" w14:textId="24C5A50A" w:rsidR="00750B61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="00750B61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="00750B61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</w:p>
        </w:tc>
        <w:tc>
          <w:tcPr>
            <w:tcW w:w="1158" w:type="dxa"/>
            <w:shd w:val="clear" w:color="auto" w:fill="auto"/>
          </w:tcPr>
          <w:p w14:paraId="5AF0D574" w14:textId="71776492" w:rsidR="00750B61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243</w:t>
            </w:r>
            <w:r w:rsidR="00750B61" w:rsidRPr="00D51551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351</w:t>
            </w:r>
            <w:r w:rsidR="00750B61" w:rsidRPr="00D51551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249</w:t>
            </w:r>
          </w:p>
        </w:tc>
        <w:tc>
          <w:tcPr>
            <w:tcW w:w="1004" w:type="dxa"/>
            <w:shd w:val="clear" w:color="auto" w:fill="auto"/>
          </w:tcPr>
          <w:p w14:paraId="6439A8BE" w14:textId="77777777" w:rsidR="00750B61" w:rsidRPr="00D51551" w:rsidRDefault="00750B61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5155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750B61" w:rsidRPr="00D51551" w14:paraId="7BF63489" w14:textId="77777777" w:rsidTr="004F17C1">
        <w:tc>
          <w:tcPr>
            <w:tcW w:w="2813" w:type="dxa"/>
            <w:shd w:val="clear" w:color="auto" w:fill="auto"/>
            <w:hideMark/>
          </w:tcPr>
          <w:p w14:paraId="376A0DC8" w14:textId="77777777" w:rsidR="00750B61" w:rsidRPr="00D51551" w:rsidRDefault="00750B61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98" w:type="dxa"/>
            <w:shd w:val="clear" w:color="auto" w:fill="auto"/>
            <w:hideMark/>
          </w:tcPr>
          <w:p w14:paraId="7A9F9455" w14:textId="77777777" w:rsidR="00750B61" w:rsidRPr="00D51551" w:rsidRDefault="00750B61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20" w:type="dxa"/>
            <w:shd w:val="clear" w:color="auto" w:fill="auto"/>
            <w:hideMark/>
          </w:tcPr>
          <w:p w14:paraId="570A898C" w14:textId="77777777" w:rsidR="00750B61" w:rsidRPr="00D51551" w:rsidRDefault="00750B61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14:paraId="4A4BA5B0" w14:textId="7B9F7E81" w:rsidR="00750B61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FE05F8" w:rsidRPr="00FE05F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962</w:t>
            </w:r>
            <w:r w:rsidR="00FE05F8" w:rsidRPr="00FE05F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</w:p>
        </w:tc>
        <w:tc>
          <w:tcPr>
            <w:tcW w:w="1158" w:type="dxa"/>
            <w:shd w:val="clear" w:color="auto" w:fill="auto"/>
          </w:tcPr>
          <w:p w14:paraId="53202502" w14:textId="5852EFC3" w:rsidR="00750B61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130</w:t>
            </w:r>
            <w:r w:rsidR="00FE05F8" w:rsidRPr="00FE05F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839</w:t>
            </w:r>
            <w:r w:rsidR="00FE05F8" w:rsidRPr="00FE05F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492</w:t>
            </w:r>
          </w:p>
        </w:tc>
        <w:tc>
          <w:tcPr>
            <w:tcW w:w="1004" w:type="dxa"/>
            <w:shd w:val="clear" w:color="auto" w:fill="auto"/>
          </w:tcPr>
          <w:p w14:paraId="13388FED" w14:textId="20A2C83C" w:rsidR="00750B61" w:rsidRPr="00D51551" w:rsidRDefault="00750B61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5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90805"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  <w:r w:rsidRPr="00D515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50B61" w:rsidRPr="00D51551" w14:paraId="18502225" w14:textId="77777777" w:rsidTr="004F17C1">
        <w:tc>
          <w:tcPr>
            <w:tcW w:w="2813" w:type="dxa"/>
            <w:shd w:val="clear" w:color="auto" w:fill="auto"/>
            <w:hideMark/>
          </w:tcPr>
          <w:p w14:paraId="2F4A69E0" w14:textId="77777777" w:rsidR="00750B61" w:rsidRPr="00D51551" w:rsidRDefault="00750B61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598" w:type="dxa"/>
            <w:shd w:val="clear" w:color="auto" w:fill="auto"/>
            <w:hideMark/>
          </w:tcPr>
          <w:p w14:paraId="54CC84D3" w14:textId="77777777" w:rsidR="00750B61" w:rsidRPr="00D51551" w:rsidRDefault="00750B61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ไม่ได้บันทึก</w:t>
            </w:r>
          </w:p>
        </w:tc>
        <w:tc>
          <w:tcPr>
            <w:tcW w:w="1420" w:type="dxa"/>
            <w:shd w:val="clear" w:color="auto" w:fill="auto"/>
            <w:hideMark/>
          </w:tcPr>
          <w:p w14:paraId="4510734F" w14:textId="77777777" w:rsidR="00750B61" w:rsidRPr="00D51551" w:rsidRDefault="00750B61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  <w:t>FVPL</w:t>
            </w:r>
          </w:p>
        </w:tc>
        <w:tc>
          <w:tcPr>
            <w:tcW w:w="1134" w:type="dxa"/>
            <w:shd w:val="clear" w:color="auto" w:fill="auto"/>
            <w:hideMark/>
          </w:tcPr>
          <w:p w14:paraId="232483AE" w14:textId="77777777" w:rsidR="00750B61" w:rsidRPr="00D51551" w:rsidRDefault="00750B61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5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8" w:type="dxa"/>
            <w:shd w:val="clear" w:color="auto" w:fill="auto"/>
            <w:hideMark/>
          </w:tcPr>
          <w:p w14:paraId="4ADC65DB" w14:textId="6AA4E265" w:rsidR="00750B61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626</w:t>
            </w:r>
            <w:r w:rsidR="00750B61" w:rsidRPr="00D51551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067</w:t>
            </w:r>
          </w:p>
        </w:tc>
        <w:tc>
          <w:tcPr>
            <w:tcW w:w="1004" w:type="dxa"/>
            <w:shd w:val="clear" w:color="auto" w:fill="auto"/>
            <w:hideMark/>
          </w:tcPr>
          <w:p w14:paraId="043C4C84" w14:textId="310025B3" w:rsidR="00750B61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  <w:r w:rsidR="00750B61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</w:p>
        </w:tc>
      </w:tr>
      <w:tr w:rsidR="004F17C1" w:rsidRPr="00D51551" w14:paraId="00339BE4" w14:textId="77777777" w:rsidTr="004F17C1">
        <w:tc>
          <w:tcPr>
            <w:tcW w:w="2813" w:type="dxa"/>
            <w:shd w:val="clear" w:color="auto" w:fill="auto"/>
          </w:tcPr>
          <w:p w14:paraId="5F50ADB1" w14:textId="77777777" w:rsidR="004F17C1" w:rsidRPr="00D51551" w:rsidRDefault="004F17C1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598" w:type="dxa"/>
            <w:shd w:val="clear" w:color="auto" w:fill="auto"/>
          </w:tcPr>
          <w:p w14:paraId="35244D5F" w14:textId="77777777" w:rsidR="004F17C1" w:rsidRPr="00D51551" w:rsidRDefault="004F17C1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4CB908D5" w14:textId="77777777" w:rsidR="004F17C1" w:rsidRPr="00D51551" w:rsidRDefault="004F17C1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194AC9E" w14:textId="77777777" w:rsidR="004F17C1" w:rsidRPr="00D51551" w:rsidRDefault="004F17C1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8" w:type="dxa"/>
            <w:shd w:val="clear" w:color="auto" w:fill="auto"/>
          </w:tcPr>
          <w:p w14:paraId="6FAF100C" w14:textId="77777777" w:rsidR="004F17C1" w:rsidRPr="00D51551" w:rsidRDefault="004F17C1" w:rsidP="00A365C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2A0796DE" w14:textId="77777777" w:rsidR="004F17C1" w:rsidRPr="00D51551" w:rsidRDefault="004F17C1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F17C1" w:rsidRPr="00D51551" w14:paraId="2F1AB633" w14:textId="77777777" w:rsidTr="004F17C1">
        <w:tc>
          <w:tcPr>
            <w:tcW w:w="2813" w:type="dxa"/>
            <w:shd w:val="clear" w:color="auto" w:fill="auto"/>
            <w:hideMark/>
          </w:tcPr>
          <w:p w14:paraId="56F03A1E" w14:textId="77777777" w:rsidR="004F17C1" w:rsidRPr="00D51551" w:rsidRDefault="004F17C1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สินทรัพย์ทางการเงิน 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  <w:t>-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ไม่หมุนเวียน  </w:t>
            </w:r>
          </w:p>
        </w:tc>
        <w:tc>
          <w:tcPr>
            <w:tcW w:w="1598" w:type="dxa"/>
            <w:shd w:val="clear" w:color="auto" w:fill="auto"/>
          </w:tcPr>
          <w:p w14:paraId="58F264E5" w14:textId="77777777" w:rsidR="004F17C1" w:rsidRPr="00D51551" w:rsidRDefault="004F17C1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auto"/>
          </w:tcPr>
          <w:p w14:paraId="66157ECE" w14:textId="77777777" w:rsidR="004F17C1" w:rsidRPr="00D51551" w:rsidRDefault="004F17C1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1AE87F7" w14:textId="77777777" w:rsidR="004F17C1" w:rsidRPr="00D51551" w:rsidRDefault="004F17C1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8" w:type="dxa"/>
            <w:shd w:val="clear" w:color="auto" w:fill="auto"/>
          </w:tcPr>
          <w:p w14:paraId="7FA2F47B" w14:textId="77777777" w:rsidR="004F17C1" w:rsidRPr="00D51551" w:rsidRDefault="004F17C1" w:rsidP="00A365C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298A0626" w14:textId="77777777" w:rsidR="004F17C1" w:rsidRPr="00D51551" w:rsidRDefault="004F17C1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F17C1" w:rsidRPr="00D51551" w14:paraId="3FB2E0E2" w14:textId="77777777" w:rsidTr="004F17C1">
        <w:tc>
          <w:tcPr>
            <w:tcW w:w="2813" w:type="dxa"/>
            <w:shd w:val="clear" w:color="auto" w:fill="auto"/>
          </w:tcPr>
          <w:p w14:paraId="2ECC8690" w14:textId="77777777" w:rsidR="004F17C1" w:rsidRPr="00D51551" w:rsidRDefault="004F17C1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598" w:type="dxa"/>
            <w:shd w:val="clear" w:color="auto" w:fill="auto"/>
          </w:tcPr>
          <w:p w14:paraId="77531973" w14:textId="77777777" w:rsidR="004F17C1" w:rsidRPr="00D51551" w:rsidRDefault="004F17C1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20" w:type="dxa"/>
            <w:shd w:val="clear" w:color="auto" w:fill="auto"/>
          </w:tcPr>
          <w:p w14:paraId="4A045A7F" w14:textId="77777777" w:rsidR="004F17C1" w:rsidRPr="00D51551" w:rsidRDefault="004F17C1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14:paraId="24108E95" w14:textId="378B59E9" w:rsidR="004F17C1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F17C1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  <w:r w:rsidR="004F17C1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58" w:type="dxa"/>
            <w:shd w:val="clear" w:color="auto" w:fill="auto"/>
          </w:tcPr>
          <w:p w14:paraId="2A3AB8CE" w14:textId="74FD6F3E" w:rsidR="004F17C1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9080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</w:t>
            </w:r>
            <w:r w:rsidR="004F17C1" w:rsidRPr="00D5155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,</w:t>
            </w:r>
            <w:r w:rsidRPr="0049080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783</w:t>
            </w:r>
            <w:r w:rsidR="004F17C1" w:rsidRPr="00D5155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,</w:t>
            </w:r>
            <w:r w:rsidRPr="0049080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700</w:t>
            </w:r>
          </w:p>
        </w:tc>
        <w:tc>
          <w:tcPr>
            <w:tcW w:w="1004" w:type="dxa"/>
            <w:shd w:val="clear" w:color="auto" w:fill="auto"/>
          </w:tcPr>
          <w:p w14:paraId="29D08609" w14:textId="77777777" w:rsidR="004F17C1" w:rsidRPr="00D51551" w:rsidRDefault="004F17C1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5155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4F17C1" w:rsidRPr="00D51551" w14:paraId="6FE54215" w14:textId="77777777" w:rsidTr="004F17C1">
        <w:tc>
          <w:tcPr>
            <w:tcW w:w="2813" w:type="dxa"/>
            <w:shd w:val="clear" w:color="auto" w:fill="auto"/>
          </w:tcPr>
          <w:p w14:paraId="4C6A213B" w14:textId="77777777" w:rsidR="004F17C1" w:rsidRPr="00D51551" w:rsidRDefault="004F17C1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598" w:type="dxa"/>
            <w:shd w:val="clear" w:color="auto" w:fill="auto"/>
          </w:tcPr>
          <w:p w14:paraId="1E89BA30" w14:textId="77777777" w:rsidR="004F17C1" w:rsidRPr="00D51551" w:rsidRDefault="004F17C1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24B8908A" w14:textId="77777777" w:rsidR="004F17C1" w:rsidRPr="00D51551" w:rsidRDefault="004F17C1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78DD473" w14:textId="77777777" w:rsidR="004F17C1" w:rsidRPr="00D51551" w:rsidRDefault="004F17C1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8" w:type="dxa"/>
            <w:shd w:val="clear" w:color="auto" w:fill="auto"/>
          </w:tcPr>
          <w:p w14:paraId="771C2334" w14:textId="77777777" w:rsidR="004F17C1" w:rsidRPr="00D51551" w:rsidRDefault="004F17C1" w:rsidP="00A365C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0D7F8385" w14:textId="77777777" w:rsidR="004F17C1" w:rsidRPr="00D51551" w:rsidRDefault="004F17C1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F17C1" w:rsidRPr="00D51551" w14:paraId="1928C357" w14:textId="77777777" w:rsidTr="004F17C1">
        <w:tc>
          <w:tcPr>
            <w:tcW w:w="2813" w:type="dxa"/>
            <w:shd w:val="clear" w:color="auto" w:fill="auto"/>
            <w:hideMark/>
          </w:tcPr>
          <w:p w14:paraId="49250562" w14:textId="77777777" w:rsidR="004F17C1" w:rsidRPr="00D51551" w:rsidRDefault="004F17C1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หนี้สินทางการเงิน 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  <w:t>-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หมุนเวียน</w:t>
            </w:r>
          </w:p>
        </w:tc>
        <w:tc>
          <w:tcPr>
            <w:tcW w:w="1598" w:type="dxa"/>
            <w:shd w:val="clear" w:color="auto" w:fill="auto"/>
          </w:tcPr>
          <w:p w14:paraId="2C4C4DDB" w14:textId="77777777" w:rsidR="004F17C1" w:rsidRPr="00D51551" w:rsidRDefault="004F17C1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06538874" w14:textId="77777777" w:rsidR="004F17C1" w:rsidRPr="00D51551" w:rsidRDefault="004F17C1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DA67EF7" w14:textId="77777777" w:rsidR="004F17C1" w:rsidRPr="00D51551" w:rsidRDefault="004F17C1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8" w:type="dxa"/>
            <w:shd w:val="clear" w:color="auto" w:fill="auto"/>
          </w:tcPr>
          <w:p w14:paraId="0761A5BF" w14:textId="77777777" w:rsidR="004F17C1" w:rsidRPr="00D51551" w:rsidRDefault="004F17C1" w:rsidP="00A365C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482045F6" w14:textId="77777777" w:rsidR="004F17C1" w:rsidRPr="00D51551" w:rsidRDefault="004F17C1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F17C1" w:rsidRPr="00D51551" w14:paraId="0898ECA0" w14:textId="77777777" w:rsidTr="004F17C1">
        <w:tc>
          <w:tcPr>
            <w:tcW w:w="2813" w:type="dxa"/>
            <w:shd w:val="clear" w:color="auto" w:fill="auto"/>
          </w:tcPr>
          <w:p w14:paraId="4BDA9355" w14:textId="77777777" w:rsidR="004F17C1" w:rsidRPr="00D51551" w:rsidRDefault="004F17C1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8" w:type="dxa"/>
            <w:shd w:val="clear" w:color="auto" w:fill="auto"/>
          </w:tcPr>
          <w:p w14:paraId="1B52FC99" w14:textId="77777777" w:rsidR="004F17C1" w:rsidRPr="00D51551" w:rsidRDefault="004F17C1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20" w:type="dxa"/>
            <w:shd w:val="clear" w:color="auto" w:fill="auto"/>
          </w:tcPr>
          <w:p w14:paraId="59B12F74" w14:textId="77777777" w:rsidR="004F17C1" w:rsidRPr="00D51551" w:rsidRDefault="004F17C1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14:paraId="7D7665FB" w14:textId="5F01A0ED" w:rsidR="004F17C1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="004F17C1" w:rsidRPr="00D515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49080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70</w:t>
            </w:r>
            <w:r w:rsidR="004F17C1" w:rsidRPr="00D515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</w:p>
        </w:tc>
        <w:tc>
          <w:tcPr>
            <w:tcW w:w="1158" w:type="dxa"/>
            <w:shd w:val="clear" w:color="auto" w:fill="auto"/>
          </w:tcPr>
          <w:p w14:paraId="42333D27" w14:textId="5616A4ED" w:rsidR="004F17C1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213</w:t>
            </w:r>
            <w:r w:rsidR="004F17C1" w:rsidRPr="00D51551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570</w:t>
            </w:r>
            <w:r w:rsidR="004F17C1" w:rsidRPr="00D51551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223</w:t>
            </w:r>
          </w:p>
        </w:tc>
        <w:tc>
          <w:tcPr>
            <w:tcW w:w="1004" w:type="dxa"/>
            <w:shd w:val="clear" w:color="auto" w:fill="auto"/>
          </w:tcPr>
          <w:p w14:paraId="42BDDB75" w14:textId="77777777" w:rsidR="004F17C1" w:rsidRPr="00D51551" w:rsidRDefault="004F17C1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5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F17C1" w:rsidRPr="00D51551" w14:paraId="195C4236" w14:textId="77777777" w:rsidTr="004F17C1">
        <w:tc>
          <w:tcPr>
            <w:tcW w:w="2813" w:type="dxa"/>
            <w:shd w:val="clear" w:color="auto" w:fill="auto"/>
          </w:tcPr>
          <w:p w14:paraId="6DBA76C9" w14:textId="77777777" w:rsidR="004F17C1" w:rsidRPr="007C1983" w:rsidRDefault="004F17C1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7C1983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598" w:type="dxa"/>
            <w:shd w:val="clear" w:color="auto" w:fill="auto"/>
          </w:tcPr>
          <w:p w14:paraId="256BF3DC" w14:textId="77777777" w:rsidR="004F17C1" w:rsidRPr="007C1983" w:rsidRDefault="004F17C1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7C1983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20" w:type="dxa"/>
            <w:shd w:val="clear" w:color="auto" w:fill="auto"/>
          </w:tcPr>
          <w:p w14:paraId="3976F5B2" w14:textId="77777777" w:rsidR="004F17C1" w:rsidRPr="007C1983" w:rsidRDefault="004F17C1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7C1983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14:paraId="23BC7F0A" w14:textId="6ACF1F47" w:rsidR="004F17C1" w:rsidRPr="007C1983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7C1983" w:rsidRPr="007C19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  <w:r w:rsidR="007C1983" w:rsidRPr="007C19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</w:p>
        </w:tc>
        <w:tc>
          <w:tcPr>
            <w:tcW w:w="1158" w:type="dxa"/>
            <w:shd w:val="clear" w:color="auto" w:fill="auto"/>
          </w:tcPr>
          <w:p w14:paraId="11626027" w14:textId="47DAD85C" w:rsidR="004F17C1" w:rsidRPr="007C1983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190</w:t>
            </w:r>
            <w:r w:rsidR="007C1983" w:rsidRPr="007C1983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465</w:t>
            </w:r>
            <w:r w:rsidR="007C1983" w:rsidRPr="007C1983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389</w:t>
            </w:r>
          </w:p>
        </w:tc>
        <w:tc>
          <w:tcPr>
            <w:tcW w:w="1004" w:type="dxa"/>
            <w:shd w:val="clear" w:color="auto" w:fill="auto"/>
          </w:tcPr>
          <w:p w14:paraId="060F7085" w14:textId="77777777" w:rsidR="004F17C1" w:rsidRPr="00D51551" w:rsidRDefault="004F17C1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9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E46EB" w:rsidRPr="00D51551" w14:paraId="57840820" w14:textId="77777777" w:rsidTr="004F17C1">
        <w:tc>
          <w:tcPr>
            <w:tcW w:w="2813" w:type="dxa"/>
            <w:shd w:val="clear" w:color="auto" w:fill="auto"/>
            <w:hideMark/>
          </w:tcPr>
          <w:p w14:paraId="0364C552" w14:textId="77777777" w:rsidR="004E46EB" w:rsidRPr="00D51551" w:rsidRDefault="004E46EB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598" w:type="dxa"/>
            <w:shd w:val="clear" w:color="auto" w:fill="auto"/>
          </w:tcPr>
          <w:p w14:paraId="4BF29B01" w14:textId="77777777" w:rsidR="004E46EB" w:rsidRPr="00D51551" w:rsidRDefault="004E46EB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ไม่ได้บันทึก</w:t>
            </w:r>
          </w:p>
        </w:tc>
        <w:tc>
          <w:tcPr>
            <w:tcW w:w="1420" w:type="dxa"/>
            <w:shd w:val="clear" w:color="auto" w:fill="auto"/>
          </w:tcPr>
          <w:p w14:paraId="35314264" w14:textId="77777777" w:rsidR="004E46EB" w:rsidRPr="00D51551" w:rsidRDefault="004E46EB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  <w:t>FVPL</w:t>
            </w:r>
          </w:p>
        </w:tc>
        <w:tc>
          <w:tcPr>
            <w:tcW w:w="1134" w:type="dxa"/>
            <w:shd w:val="clear" w:color="auto" w:fill="auto"/>
          </w:tcPr>
          <w:p w14:paraId="3DCCC5AD" w14:textId="77777777" w:rsidR="004E46EB" w:rsidRPr="00D51551" w:rsidRDefault="004E46EB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55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shd w:val="clear" w:color="auto" w:fill="auto"/>
          </w:tcPr>
          <w:p w14:paraId="73C86565" w14:textId="6800A376" w:rsidR="004E46EB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758</w:t>
            </w:r>
            <w:r w:rsidR="004E46EB" w:rsidRPr="00D5155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120</w:t>
            </w:r>
          </w:p>
        </w:tc>
        <w:tc>
          <w:tcPr>
            <w:tcW w:w="1004" w:type="dxa"/>
            <w:shd w:val="clear" w:color="auto" w:fill="auto"/>
          </w:tcPr>
          <w:p w14:paraId="69E6D4F1" w14:textId="40903783" w:rsidR="004E46EB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  <w:r w:rsidR="004E46EB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</w:p>
        </w:tc>
      </w:tr>
      <w:tr w:rsidR="004E46EB" w:rsidRPr="00D51551" w14:paraId="576154E8" w14:textId="77777777" w:rsidTr="004F17C1">
        <w:tc>
          <w:tcPr>
            <w:tcW w:w="2813" w:type="dxa"/>
            <w:shd w:val="clear" w:color="auto" w:fill="auto"/>
          </w:tcPr>
          <w:p w14:paraId="7F38A703" w14:textId="77777777" w:rsidR="004E46EB" w:rsidRPr="00D51551" w:rsidRDefault="004E46EB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98" w:type="dxa"/>
            <w:shd w:val="clear" w:color="auto" w:fill="auto"/>
          </w:tcPr>
          <w:p w14:paraId="3B6C13CE" w14:textId="77777777" w:rsidR="004E46EB" w:rsidRPr="00D51551" w:rsidRDefault="004E46EB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3C408719" w14:textId="77777777" w:rsidR="004E46EB" w:rsidRPr="00D51551" w:rsidRDefault="004E46EB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28BABF1" w14:textId="77777777" w:rsidR="004E46EB" w:rsidRPr="00D51551" w:rsidRDefault="004E46EB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8" w:type="dxa"/>
            <w:shd w:val="clear" w:color="auto" w:fill="auto"/>
          </w:tcPr>
          <w:p w14:paraId="134FF892" w14:textId="77777777" w:rsidR="004E46EB" w:rsidRPr="00D51551" w:rsidRDefault="004E46EB" w:rsidP="00A365C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7DFFBF78" w14:textId="77777777" w:rsidR="004E46EB" w:rsidRPr="00D51551" w:rsidRDefault="004E46EB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E46EB" w:rsidRPr="00D51551" w14:paraId="6A2D7E71" w14:textId="77777777" w:rsidTr="004F17C1">
        <w:tc>
          <w:tcPr>
            <w:tcW w:w="2813" w:type="dxa"/>
            <w:shd w:val="clear" w:color="auto" w:fill="auto"/>
          </w:tcPr>
          <w:p w14:paraId="4C031AED" w14:textId="77777777" w:rsidR="004E46EB" w:rsidRPr="00D51551" w:rsidRDefault="004E46EB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  ที่ถึงกำหนดชำระภายในหนึ่งปี</w:t>
            </w:r>
          </w:p>
        </w:tc>
        <w:tc>
          <w:tcPr>
            <w:tcW w:w="1598" w:type="dxa"/>
            <w:shd w:val="clear" w:color="auto" w:fill="auto"/>
          </w:tcPr>
          <w:p w14:paraId="2E2CDD5A" w14:textId="77777777" w:rsidR="004E46EB" w:rsidRPr="00D51551" w:rsidRDefault="004E46EB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20" w:type="dxa"/>
            <w:shd w:val="clear" w:color="auto" w:fill="auto"/>
          </w:tcPr>
          <w:p w14:paraId="0A3484B7" w14:textId="77777777" w:rsidR="004E46EB" w:rsidRPr="00D51551" w:rsidRDefault="004E46EB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14:paraId="1BD40ABE" w14:textId="3148DD5E" w:rsidR="004E46EB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E46EB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4E46EB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8" w:type="dxa"/>
            <w:shd w:val="clear" w:color="auto" w:fill="auto"/>
          </w:tcPr>
          <w:p w14:paraId="30ACDF96" w14:textId="5275635C" w:rsidR="004E46EB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</w:t>
            </w:r>
            <w:r w:rsidR="004E46EB" w:rsidRPr="00D51551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600</w:t>
            </w:r>
            <w:r w:rsidR="004E46EB" w:rsidRPr="00D51551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4" w:type="dxa"/>
            <w:shd w:val="clear" w:color="auto" w:fill="auto"/>
          </w:tcPr>
          <w:p w14:paraId="730A38AF" w14:textId="77777777" w:rsidR="004E46EB" w:rsidRPr="00D51551" w:rsidRDefault="004E46EB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515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E46EB" w:rsidRPr="00D51551" w14:paraId="377205BA" w14:textId="77777777" w:rsidTr="004F17C1">
        <w:tc>
          <w:tcPr>
            <w:tcW w:w="2813" w:type="dxa"/>
            <w:shd w:val="clear" w:color="auto" w:fill="auto"/>
          </w:tcPr>
          <w:p w14:paraId="6E58B267" w14:textId="77777777" w:rsidR="004E46EB" w:rsidRPr="00D51551" w:rsidRDefault="004E46EB" w:rsidP="00A365CC">
            <w:pPr>
              <w:pStyle w:val="ListParagraph"/>
              <w:ind w:left="100" w:right="-108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หนี้สินตามสัญญาเช่าส่วนที่ถึงกำหนด</w:t>
            </w:r>
          </w:p>
        </w:tc>
        <w:tc>
          <w:tcPr>
            <w:tcW w:w="1598" w:type="dxa"/>
            <w:shd w:val="clear" w:color="auto" w:fill="auto"/>
          </w:tcPr>
          <w:p w14:paraId="5BC11533" w14:textId="77777777" w:rsidR="004E46EB" w:rsidRPr="00D51551" w:rsidRDefault="004E46EB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19572211" w14:textId="77777777" w:rsidR="004E46EB" w:rsidRPr="00D51551" w:rsidRDefault="004E46EB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EC2A62A" w14:textId="77777777" w:rsidR="004E46EB" w:rsidRPr="00D51551" w:rsidRDefault="004E46EB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  <w:shd w:val="clear" w:color="auto" w:fill="auto"/>
          </w:tcPr>
          <w:p w14:paraId="4C6D77BE" w14:textId="77777777" w:rsidR="004E46EB" w:rsidRPr="00D51551" w:rsidRDefault="004E46EB" w:rsidP="00A365C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1E978FBD" w14:textId="77777777" w:rsidR="004E46EB" w:rsidRPr="00D51551" w:rsidRDefault="004E46EB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E46EB" w:rsidRPr="00D51551" w14:paraId="00F4E55D" w14:textId="77777777" w:rsidTr="004F17C1">
        <w:tc>
          <w:tcPr>
            <w:tcW w:w="2813" w:type="dxa"/>
            <w:shd w:val="clear" w:color="auto" w:fill="auto"/>
          </w:tcPr>
          <w:p w14:paraId="2C526FA9" w14:textId="77777777" w:rsidR="004E46EB" w:rsidRPr="00D51551" w:rsidRDefault="004E46EB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  </w:t>
            </w:r>
            <w:r w:rsidR="00AB02AC"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ชำระ</w:t>
            </w: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ภายในหนึ่งปี - สุทธิ</w:t>
            </w:r>
          </w:p>
        </w:tc>
        <w:tc>
          <w:tcPr>
            <w:tcW w:w="1598" w:type="dxa"/>
            <w:shd w:val="clear" w:color="auto" w:fill="auto"/>
          </w:tcPr>
          <w:p w14:paraId="71927DFC" w14:textId="77777777" w:rsidR="004E46EB" w:rsidRPr="00D51551" w:rsidRDefault="004E46EB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20" w:type="dxa"/>
            <w:shd w:val="clear" w:color="auto" w:fill="auto"/>
          </w:tcPr>
          <w:p w14:paraId="1BF8135A" w14:textId="77777777" w:rsidR="004E46EB" w:rsidRPr="00D51551" w:rsidRDefault="004E46EB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14:paraId="170B1F44" w14:textId="0E107632" w:rsidR="004E46EB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E46EB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  <w:r w:rsidR="004E46EB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</w:p>
        </w:tc>
        <w:tc>
          <w:tcPr>
            <w:tcW w:w="1158" w:type="dxa"/>
            <w:shd w:val="clear" w:color="auto" w:fill="auto"/>
          </w:tcPr>
          <w:p w14:paraId="20BB36B1" w14:textId="2B088C8E" w:rsidR="004E46EB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E46EB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  <w:r w:rsidR="004E46EB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</w:p>
        </w:tc>
        <w:tc>
          <w:tcPr>
            <w:tcW w:w="1004" w:type="dxa"/>
            <w:shd w:val="clear" w:color="auto" w:fill="auto"/>
          </w:tcPr>
          <w:p w14:paraId="492DE69D" w14:textId="77777777" w:rsidR="004E46EB" w:rsidRPr="00D51551" w:rsidRDefault="004E46EB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515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E46EB" w:rsidRPr="00D51551" w14:paraId="404AC00C" w14:textId="77777777" w:rsidTr="004F17C1">
        <w:tc>
          <w:tcPr>
            <w:tcW w:w="2813" w:type="dxa"/>
            <w:shd w:val="clear" w:color="auto" w:fill="auto"/>
          </w:tcPr>
          <w:p w14:paraId="7E1CB5C0" w14:textId="77777777" w:rsidR="004E46EB" w:rsidRPr="00D51551" w:rsidRDefault="004E46EB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598" w:type="dxa"/>
            <w:shd w:val="clear" w:color="auto" w:fill="auto"/>
          </w:tcPr>
          <w:p w14:paraId="2E7586F4" w14:textId="77777777" w:rsidR="004E46EB" w:rsidRPr="00D51551" w:rsidRDefault="004E46EB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auto"/>
          </w:tcPr>
          <w:p w14:paraId="6DC71063" w14:textId="77777777" w:rsidR="004E46EB" w:rsidRPr="00D51551" w:rsidRDefault="004E46EB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8CC8654" w14:textId="77777777" w:rsidR="004E46EB" w:rsidRPr="00D51551" w:rsidRDefault="004E46EB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8" w:type="dxa"/>
            <w:shd w:val="clear" w:color="auto" w:fill="auto"/>
          </w:tcPr>
          <w:p w14:paraId="2949E868" w14:textId="77777777" w:rsidR="004E46EB" w:rsidRPr="00D51551" w:rsidRDefault="004E46EB" w:rsidP="00A365C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1365B7D9" w14:textId="77777777" w:rsidR="004E46EB" w:rsidRPr="00D51551" w:rsidRDefault="004E46EB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E46EB" w:rsidRPr="00D51551" w14:paraId="544F18D0" w14:textId="77777777" w:rsidTr="004F17C1">
        <w:tc>
          <w:tcPr>
            <w:tcW w:w="2813" w:type="dxa"/>
            <w:shd w:val="clear" w:color="auto" w:fill="auto"/>
          </w:tcPr>
          <w:p w14:paraId="0EB65964" w14:textId="77777777" w:rsidR="004E46EB" w:rsidRPr="00D51551" w:rsidRDefault="004E46EB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หนี้สินทางการเงิน 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  <w:t>-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ไม่หมุนเวียน</w:t>
            </w:r>
          </w:p>
        </w:tc>
        <w:tc>
          <w:tcPr>
            <w:tcW w:w="1598" w:type="dxa"/>
            <w:shd w:val="clear" w:color="auto" w:fill="auto"/>
          </w:tcPr>
          <w:p w14:paraId="048FFA51" w14:textId="77777777" w:rsidR="004E46EB" w:rsidRPr="00D51551" w:rsidRDefault="004E46EB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auto"/>
          </w:tcPr>
          <w:p w14:paraId="2282B69E" w14:textId="77777777" w:rsidR="004E46EB" w:rsidRPr="00D51551" w:rsidRDefault="004E46EB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BA47FED" w14:textId="77777777" w:rsidR="004E46EB" w:rsidRPr="00D51551" w:rsidRDefault="004E46EB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8" w:type="dxa"/>
            <w:shd w:val="clear" w:color="auto" w:fill="auto"/>
          </w:tcPr>
          <w:p w14:paraId="40CC673D" w14:textId="77777777" w:rsidR="004E46EB" w:rsidRPr="00D51551" w:rsidRDefault="004E46EB" w:rsidP="00A365C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7CA15537" w14:textId="77777777" w:rsidR="004E46EB" w:rsidRPr="00D51551" w:rsidRDefault="004E46EB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E46EB" w:rsidRPr="00D51551" w14:paraId="4150EC9F" w14:textId="77777777" w:rsidTr="004F17C1">
        <w:tc>
          <w:tcPr>
            <w:tcW w:w="2813" w:type="dxa"/>
            <w:shd w:val="clear" w:color="auto" w:fill="auto"/>
          </w:tcPr>
          <w:p w14:paraId="7977CAE3" w14:textId="77777777" w:rsidR="004E46EB" w:rsidRPr="00D51551" w:rsidRDefault="004E46EB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98" w:type="dxa"/>
            <w:shd w:val="clear" w:color="auto" w:fill="auto"/>
          </w:tcPr>
          <w:p w14:paraId="03AF52D1" w14:textId="77777777" w:rsidR="004E46EB" w:rsidRPr="00D51551" w:rsidRDefault="004E46EB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20" w:type="dxa"/>
            <w:shd w:val="clear" w:color="auto" w:fill="auto"/>
          </w:tcPr>
          <w:p w14:paraId="7808C236" w14:textId="77777777" w:rsidR="004E46EB" w:rsidRPr="00D51551" w:rsidRDefault="004E46EB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14:paraId="030F8ADB" w14:textId="13A379F9" w:rsidR="004E46EB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E46EB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="004E46EB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8" w:type="dxa"/>
            <w:shd w:val="clear" w:color="auto" w:fill="auto"/>
          </w:tcPr>
          <w:p w14:paraId="064EA324" w14:textId="4BBEEE86" w:rsidR="004E46EB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E46EB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="004E46EB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4" w:type="dxa"/>
            <w:shd w:val="clear" w:color="auto" w:fill="auto"/>
          </w:tcPr>
          <w:p w14:paraId="11D55CAC" w14:textId="77777777" w:rsidR="004E46EB" w:rsidRPr="00D51551" w:rsidRDefault="004E46EB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5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E46EB" w:rsidRPr="00D51551" w14:paraId="3FDFDCF7" w14:textId="77777777" w:rsidTr="004F17C1">
        <w:tc>
          <w:tcPr>
            <w:tcW w:w="2813" w:type="dxa"/>
            <w:shd w:val="clear" w:color="auto" w:fill="auto"/>
          </w:tcPr>
          <w:p w14:paraId="5892588E" w14:textId="3ADE1995" w:rsidR="004E46EB" w:rsidRPr="00D51551" w:rsidRDefault="004E46EB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/>
              </w:rPr>
              <w:t>หนี้สินตามสัญญาเช่า</w:t>
            </w:r>
            <w:r w:rsidR="00084221">
              <w:rPr>
                <w:rFonts w:ascii="Browallia New" w:eastAsia="Arial" w:hAnsi="Browallia New" w:cs="Browallia New" w:hint="cs"/>
                <w:spacing w:val="-6"/>
                <w:sz w:val="24"/>
                <w:szCs w:val="24"/>
                <w:cs/>
                <w:lang w:val="en-US"/>
              </w:rPr>
              <w:t xml:space="preserve"> - สุทธิ</w:t>
            </w:r>
          </w:p>
        </w:tc>
        <w:tc>
          <w:tcPr>
            <w:tcW w:w="1598" w:type="dxa"/>
            <w:shd w:val="clear" w:color="auto" w:fill="auto"/>
          </w:tcPr>
          <w:p w14:paraId="015C1801" w14:textId="77777777" w:rsidR="004E46EB" w:rsidRPr="00D51551" w:rsidRDefault="004E46EB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20" w:type="dxa"/>
            <w:shd w:val="clear" w:color="auto" w:fill="auto"/>
          </w:tcPr>
          <w:p w14:paraId="45119EBA" w14:textId="77777777" w:rsidR="004E46EB" w:rsidRPr="00D51551" w:rsidRDefault="004E46EB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14:paraId="50032089" w14:textId="5BA80CD4" w:rsidR="004E46EB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4E46EB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  <w:r w:rsidR="004E46EB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</w:p>
        </w:tc>
        <w:tc>
          <w:tcPr>
            <w:tcW w:w="1158" w:type="dxa"/>
            <w:shd w:val="clear" w:color="auto" w:fill="auto"/>
          </w:tcPr>
          <w:p w14:paraId="2303FA58" w14:textId="1770608B" w:rsidR="004E46EB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4E46EB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  <w:r w:rsidR="004E46EB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</w:p>
        </w:tc>
        <w:tc>
          <w:tcPr>
            <w:tcW w:w="1004" w:type="dxa"/>
            <w:shd w:val="clear" w:color="auto" w:fill="auto"/>
          </w:tcPr>
          <w:p w14:paraId="6AA7BBE3" w14:textId="77777777" w:rsidR="004E46EB" w:rsidRPr="00D51551" w:rsidRDefault="004E46EB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5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0A2CBFFB" w14:textId="77777777" w:rsidR="00D15194" w:rsidRPr="00D51551" w:rsidRDefault="00D15194" w:rsidP="00A365CC">
      <w:pPr>
        <w:ind w:left="50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1CDC843" w14:textId="77777777" w:rsidR="00D15194" w:rsidRPr="00D51551" w:rsidRDefault="00D15194" w:rsidP="00A365CC">
      <w:pPr>
        <w:ind w:left="50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127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2813"/>
        <w:gridCol w:w="1598"/>
        <w:gridCol w:w="1420"/>
        <w:gridCol w:w="1134"/>
        <w:gridCol w:w="1158"/>
        <w:gridCol w:w="1004"/>
      </w:tblGrid>
      <w:tr w:rsidR="00165BB3" w:rsidRPr="00D51551" w14:paraId="4ED5CD9B" w14:textId="77777777" w:rsidTr="00E210F1">
        <w:trPr>
          <w:tblHeader/>
        </w:trPr>
        <w:tc>
          <w:tcPr>
            <w:tcW w:w="2813" w:type="dxa"/>
            <w:shd w:val="clear" w:color="auto" w:fill="auto"/>
          </w:tcPr>
          <w:p w14:paraId="7E88A880" w14:textId="77777777" w:rsidR="00165BB3" w:rsidRPr="00D51551" w:rsidRDefault="00165BB3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631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BB52192" w14:textId="77777777" w:rsidR="00165BB3" w:rsidRPr="00D51551" w:rsidRDefault="00165BB3" w:rsidP="00A365CC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5BB3" w:rsidRPr="00D51551" w14:paraId="00A1CD46" w14:textId="77777777" w:rsidTr="00B92A6B">
        <w:trPr>
          <w:tblHeader/>
        </w:trPr>
        <w:tc>
          <w:tcPr>
            <w:tcW w:w="2813" w:type="dxa"/>
            <w:shd w:val="clear" w:color="auto" w:fill="auto"/>
          </w:tcPr>
          <w:p w14:paraId="7B3D9EE7" w14:textId="77777777" w:rsidR="00165BB3" w:rsidRPr="00D51551" w:rsidRDefault="00165BB3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05FDD5" w14:textId="77777777" w:rsidR="00165BB3" w:rsidRPr="00D51551" w:rsidRDefault="00165BB3" w:rsidP="00A365CC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ประเภทการวัดมูลค่า</w:t>
            </w:r>
          </w:p>
        </w:tc>
        <w:tc>
          <w:tcPr>
            <w:tcW w:w="32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EE775E0" w14:textId="77777777" w:rsidR="00165BB3" w:rsidRPr="00D51551" w:rsidRDefault="00165BB3" w:rsidP="00A365CC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165BB3" w:rsidRPr="00D51551" w14:paraId="338E84C8" w14:textId="77777777" w:rsidTr="00B92A6B">
        <w:trPr>
          <w:tblHeader/>
        </w:trPr>
        <w:tc>
          <w:tcPr>
            <w:tcW w:w="2813" w:type="dxa"/>
            <w:shd w:val="clear" w:color="auto" w:fill="auto"/>
          </w:tcPr>
          <w:p w14:paraId="5A4CA110" w14:textId="77777777" w:rsidR="00165BB3" w:rsidRPr="00D51551" w:rsidRDefault="00165BB3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14:paraId="48CBCA37" w14:textId="77777777" w:rsidR="00165BB3" w:rsidRPr="00D51551" w:rsidRDefault="00165BB3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14:paraId="4D197865" w14:textId="77777777" w:rsidR="00165BB3" w:rsidRPr="00D51551" w:rsidRDefault="00165BB3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2CA16B" w14:textId="2C14F0AF" w:rsidR="00165BB3" w:rsidRPr="00D51551" w:rsidRDefault="00165BB3" w:rsidP="00A365CC">
            <w:pPr>
              <w:pStyle w:val="ListParagraph"/>
              <w:ind w:left="0" w:right="-43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ตามที่รายงานไว้เดิม (ตาม 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  <w:t xml:space="preserve">TAS </w:t>
            </w:r>
            <w:r w:rsidR="00490805" w:rsidRPr="00490805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105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และ 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  <w:t xml:space="preserve">TAS 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อื่นที่เกี่ยวข้อง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960D5" w14:textId="77777777" w:rsidR="00165BB3" w:rsidRPr="00D51551" w:rsidRDefault="00165BB3" w:rsidP="00A365CC">
            <w:pPr>
              <w:pStyle w:val="ListParagraph"/>
              <w:ind w:left="-29" w:right="-43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14:paraId="4044B8D9" w14:textId="6D605A51" w:rsidR="00165BB3" w:rsidRPr="00D51551" w:rsidRDefault="00165BB3" w:rsidP="00A365CC">
            <w:pPr>
              <w:pStyle w:val="ListParagraph"/>
              <w:ind w:left="-29" w:right="-43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6A21E4">
              <w:rPr>
                <w:rFonts w:ascii="Browallia New" w:eastAsia="Arial" w:hAnsi="Browallia New" w:cs="Browallia New"/>
                <w:b/>
                <w:bCs/>
                <w:spacing w:val="-10"/>
                <w:sz w:val="24"/>
                <w:szCs w:val="24"/>
                <w:cs/>
              </w:rPr>
              <w:t>ตามที่ปรับปรุงใหม่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(ตาม 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  <w:t xml:space="preserve">TFRS </w:t>
            </w:r>
            <w:r w:rsidR="00490805" w:rsidRPr="00490805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9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7744535" w14:textId="77777777" w:rsidR="00165BB3" w:rsidRPr="00D51551" w:rsidRDefault="00165BB3" w:rsidP="00A365CC">
            <w:pPr>
              <w:pStyle w:val="ListParagraph"/>
              <w:ind w:left="-29" w:right="-43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ตามที่</w:t>
            </w:r>
          </w:p>
          <w:p w14:paraId="328FDD11" w14:textId="77777777" w:rsidR="00165BB3" w:rsidRPr="00D51551" w:rsidRDefault="00165BB3" w:rsidP="00A365CC">
            <w:pPr>
              <w:pStyle w:val="ListParagraph"/>
              <w:ind w:left="-29" w:right="-43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รายงานไว้เดิม</w:t>
            </w:r>
          </w:p>
          <w:p w14:paraId="5420B4B5" w14:textId="77777777" w:rsidR="00165BB3" w:rsidRPr="00D51551" w:rsidRDefault="00165BB3" w:rsidP="00A365CC">
            <w:pPr>
              <w:pStyle w:val="ListParagraph"/>
              <w:ind w:left="-29" w:right="-43"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5C1744D" w14:textId="77777777" w:rsidR="00165BB3" w:rsidRPr="00D51551" w:rsidRDefault="00165BB3" w:rsidP="00A365CC">
            <w:pPr>
              <w:pStyle w:val="ListParagraph"/>
              <w:ind w:left="-29" w:right="-43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ตามที่</w:t>
            </w:r>
          </w:p>
          <w:p w14:paraId="69975AB4" w14:textId="501A706C" w:rsidR="00165BB3" w:rsidRPr="00D51551" w:rsidRDefault="00165BB3" w:rsidP="00A365CC">
            <w:pPr>
              <w:pStyle w:val="ListParagraph"/>
              <w:ind w:left="-29" w:right="-43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ปรับปรุ</w:t>
            </w:r>
            <w:r w:rsidR="006A21E4">
              <w:rPr>
                <w:rFonts w:ascii="Browallia New" w:eastAsia="Arial" w:hAnsi="Browallia New" w:cs="Browallia New" w:hint="cs"/>
                <w:b/>
                <w:bCs/>
                <w:spacing w:val="-6"/>
                <w:sz w:val="24"/>
                <w:szCs w:val="24"/>
                <w:cs/>
              </w:rPr>
              <w:t>ง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ใหม่</w:t>
            </w:r>
          </w:p>
          <w:p w14:paraId="6E7F9616" w14:textId="77777777" w:rsidR="00165BB3" w:rsidRPr="00D51551" w:rsidRDefault="00165BB3" w:rsidP="00A365CC">
            <w:pPr>
              <w:pStyle w:val="ListParagraph"/>
              <w:ind w:left="-29" w:right="-43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auto"/>
          </w:tcPr>
          <w:p w14:paraId="2FADBD02" w14:textId="77777777" w:rsidR="00165BB3" w:rsidRPr="00D51551" w:rsidRDefault="00165BB3" w:rsidP="00A365CC">
            <w:pPr>
              <w:pStyle w:val="ListParagraph"/>
              <w:ind w:left="-29" w:right="-43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14:paraId="3738C8AC" w14:textId="77777777" w:rsidR="00165BB3" w:rsidRPr="00D51551" w:rsidRDefault="00165BB3" w:rsidP="00A365CC">
            <w:pPr>
              <w:pStyle w:val="ListParagraph"/>
              <w:ind w:left="-29" w:right="-43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ผลต่าง</w:t>
            </w:r>
          </w:p>
          <w:p w14:paraId="18774B40" w14:textId="77777777" w:rsidR="00165BB3" w:rsidRPr="00D51551" w:rsidRDefault="00165BB3" w:rsidP="00A365CC">
            <w:pPr>
              <w:pStyle w:val="ListParagraph"/>
              <w:ind w:left="-29" w:right="-43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165BB3" w:rsidRPr="00D51551" w14:paraId="23291E8B" w14:textId="77777777" w:rsidTr="00B92A6B">
        <w:tc>
          <w:tcPr>
            <w:tcW w:w="2813" w:type="dxa"/>
            <w:shd w:val="clear" w:color="auto" w:fill="auto"/>
          </w:tcPr>
          <w:p w14:paraId="7D88BEC6" w14:textId="77777777" w:rsidR="00165BB3" w:rsidRPr="00D51551" w:rsidRDefault="00165BB3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สินทรัพย์ทางการเงิน 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  <w:t>-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หมุนเวียน  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14:paraId="020BB522" w14:textId="77777777" w:rsidR="00165BB3" w:rsidRPr="00D51551" w:rsidRDefault="00165BB3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16308EEE" w14:textId="77777777" w:rsidR="00165BB3" w:rsidRPr="00D51551" w:rsidRDefault="00165BB3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FE7EF11" w14:textId="77777777" w:rsidR="00165BB3" w:rsidRPr="00D51551" w:rsidRDefault="00165BB3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5FCB4F44" w14:textId="77777777" w:rsidR="00165BB3" w:rsidRPr="00D51551" w:rsidRDefault="00165BB3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</w:tcPr>
          <w:p w14:paraId="15ACD9B8" w14:textId="77777777" w:rsidR="00165BB3" w:rsidRPr="00D51551" w:rsidRDefault="00165BB3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65BB3" w:rsidRPr="00D51551" w14:paraId="525FC4D3" w14:textId="77777777" w:rsidTr="00B92A6B">
        <w:tc>
          <w:tcPr>
            <w:tcW w:w="2813" w:type="dxa"/>
            <w:shd w:val="clear" w:color="auto" w:fill="auto"/>
          </w:tcPr>
          <w:p w14:paraId="7B8584E6" w14:textId="77777777" w:rsidR="00165BB3" w:rsidRPr="00D51551" w:rsidRDefault="00165BB3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8" w:type="dxa"/>
            <w:shd w:val="clear" w:color="auto" w:fill="auto"/>
          </w:tcPr>
          <w:p w14:paraId="4C48538E" w14:textId="77777777" w:rsidR="00165BB3" w:rsidRPr="00D51551" w:rsidRDefault="00165BB3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20" w:type="dxa"/>
            <w:shd w:val="clear" w:color="auto" w:fill="auto"/>
          </w:tcPr>
          <w:p w14:paraId="0DBA4CED" w14:textId="77777777" w:rsidR="00165BB3" w:rsidRPr="00D51551" w:rsidRDefault="00165BB3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14:paraId="3F25C783" w14:textId="6C098A77" w:rsidR="00165BB3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="00165BB3" w:rsidRPr="00D515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561</w:t>
            </w:r>
            <w:r w:rsidR="00165BB3" w:rsidRPr="00D515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</w:p>
        </w:tc>
        <w:tc>
          <w:tcPr>
            <w:tcW w:w="1158" w:type="dxa"/>
            <w:shd w:val="clear" w:color="auto" w:fill="auto"/>
          </w:tcPr>
          <w:p w14:paraId="2763B4E6" w14:textId="5D065261" w:rsidR="00165BB3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241</w:t>
            </w:r>
            <w:r w:rsidR="00165BB3" w:rsidRPr="00D51551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561</w:t>
            </w:r>
            <w:r w:rsidR="00165BB3" w:rsidRPr="00D51551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273</w:t>
            </w:r>
          </w:p>
        </w:tc>
        <w:tc>
          <w:tcPr>
            <w:tcW w:w="1004" w:type="dxa"/>
            <w:shd w:val="clear" w:color="auto" w:fill="auto"/>
          </w:tcPr>
          <w:p w14:paraId="371F99E5" w14:textId="77777777" w:rsidR="00165BB3" w:rsidRPr="00D51551" w:rsidRDefault="00165BB3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5155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165BB3" w:rsidRPr="00D51551" w14:paraId="37F8A124" w14:textId="77777777" w:rsidTr="00B92A6B">
        <w:tc>
          <w:tcPr>
            <w:tcW w:w="2813" w:type="dxa"/>
            <w:shd w:val="clear" w:color="auto" w:fill="auto"/>
            <w:hideMark/>
          </w:tcPr>
          <w:p w14:paraId="3F0EBC4D" w14:textId="77777777" w:rsidR="00165BB3" w:rsidRPr="00D51551" w:rsidRDefault="00165BB3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98" w:type="dxa"/>
            <w:shd w:val="clear" w:color="auto" w:fill="auto"/>
            <w:hideMark/>
          </w:tcPr>
          <w:p w14:paraId="335AB429" w14:textId="77777777" w:rsidR="00165BB3" w:rsidRPr="00D51551" w:rsidRDefault="00165BB3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20" w:type="dxa"/>
            <w:shd w:val="clear" w:color="auto" w:fill="auto"/>
            <w:hideMark/>
          </w:tcPr>
          <w:p w14:paraId="39BE48BC" w14:textId="77777777" w:rsidR="00165BB3" w:rsidRPr="00D51551" w:rsidRDefault="00165BB3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14:paraId="53F924D8" w14:textId="4D00D3F5" w:rsidR="00165BB3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FE05F8" w:rsidRPr="00FE05F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  <w:r w:rsidR="00FE05F8" w:rsidRPr="00FE05F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924</w:t>
            </w:r>
          </w:p>
        </w:tc>
        <w:tc>
          <w:tcPr>
            <w:tcW w:w="1158" w:type="dxa"/>
            <w:shd w:val="clear" w:color="auto" w:fill="auto"/>
          </w:tcPr>
          <w:p w14:paraId="1807566D" w14:textId="16B18920" w:rsidR="00165BB3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130</w:t>
            </w:r>
            <w:r w:rsidR="00C65C18" w:rsidRPr="00C65C1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838</w:t>
            </w:r>
            <w:r w:rsidR="00C65C18" w:rsidRPr="00C65C1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992</w:t>
            </w:r>
          </w:p>
        </w:tc>
        <w:tc>
          <w:tcPr>
            <w:tcW w:w="1004" w:type="dxa"/>
            <w:shd w:val="clear" w:color="auto" w:fill="auto"/>
          </w:tcPr>
          <w:p w14:paraId="6C8B52E9" w14:textId="26E31EB0" w:rsidR="00165BB3" w:rsidRPr="00D51551" w:rsidRDefault="00165BB3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5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90805"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  <w:r w:rsidRPr="00D515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65BB3" w:rsidRPr="00D51551" w14:paraId="418E3360" w14:textId="77777777" w:rsidTr="00165BB3">
        <w:tc>
          <w:tcPr>
            <w:tcW w:w="2813" w:type="dxa"/>
            <w:shd w:val="clear" w:color="auto" w:fill="auto"/>
            <w:hideMark/>
          </w:tcPr>
          <w:p w14:paraId="584ABC84" w14:textId="77777777" w:rsidR="00165BB3" w:rsidRPr="00D51551" w:rsidRDefault="00165BB3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598" w:type="dxa"/>
            <w:shd w:val="clear" w:color="auto" w:fill="auto"/>
            <w:hideMark/>
          </w:tcPr>
          <w:p w14:paraId="462EF702" w14:textId="77777777" w:rsidR="00165BB3" w:rsidRPr="00D51551" w:rsidRDefault="00165BB3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ไม่ได้บันทึก</w:t>
            </w:r>
          </w:p>
        </w:tc>
        <w:tc>
          <w:tcPr>
            <w:tcW w:w="1420" w:type="dxa"/>
            <w:shd w:val="clear" w:color="auto" w:fill="auto"/>
            <w:hideMark/>
          </w:tcPr>
          <w:p w14:paraId="12C6E684" w14:textId="77777777" w:rsidR="00165BB3" w:rsidRPr="00D51551" w:rsidRDefault="00165BB3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  <w:t>FVPL</w:t>
            </w:r>
          </w:p>
        </w:tc>
        <w:tc>
          <w:tcPr>
            <w:tcW w:w="1134" w:type="dxa"/>
            <w:shd w:val="clear" w:color="auto" w:fill="auto"/>
          </w:tcPr>
          <w:p w14:paraId="738600CF" w14:textId="77777777" w:rsidR="00165BB3" w:rsidRPr="00D51551" w:rsidRDefault="00165BB3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5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8" w:type="dxa"/>
            <w:shd w:val="clear" w:color="auto" w:fill="auto"/>
          </w:tcPr>
          <w:p w14:paraId="76DA0181" w14:textId="676BC77A" w:rsidR="00165BB3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626</w:t>
            </w:r>
            <w:r w:rsidR="00165BB3" w:rsidRPr="00D51551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067</w:t>
            </w:r>
          </w:p>
        </w:tc>
        <w:tc>
          <w:tcPr>
            <w:tcW w:w="1004" w:type="dxa"/>
            <w:shd w:val="clear" w:color="auto" w:fill="auto"/>
          </w:tcPr>
          <w:p w14:paraId="247898E4" w14:textId="586AB0D8" w:rsidR="00165BB3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  <w:r w:rsidR="00165BB3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</w:p>
        </w:tc>
      </w:tr>
      <w:tr w:rsidR="00165BB3" w:rsidRPr="00D51551" w14:paraId="38082581" w14:textId="77777777" w:rsidTr="00B92A6B">
        <w:tc>
          <w:tcPr>
            <w:tcW w:w="2813" w:type="dxa"/>
            <w:shd w:val="clear" w:color="auto" w:fill="auto"/>
          </w:tcPr>
          <w:p w14:paraId="1FA7134A" w14:textId="77777777" w:rsidR="00165BB3" w:rsidRPr="00D51551" w:rsidRDefault="00165BB3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598" w:type="dxa"/>
            <w:shd w:val="clear" w:color="auto" w:fill="auto"/>
          </w:tcPr>
          <w:p w14:paraId="679BB780" w14:textId="77777777" w:rsidR="00165BB3" w:rsidRPr="00D51551" w:rsidRDefault="00165BB3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5BDB9D7D" w14:textId="77777777" w:rsidR="00165BB3" w:rsidRPr="00D51551" w:rsidRDefault="00165BB3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auto"/>
          </w:tcPr>
          <w:p w14:paraId="1335A525" w14:textId="77777777" w:rsidR="00165BB3" w:rsidRPr="00D51551" w:rsidRDefault="00165BB3" w:rsidP="00A365C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8" w:type="dxa"/>
            <w:shd w:val="clear" w:color="auto" w:fill="auto"/>
          </w:tcPr>
          <w:p w14:paraId="0C0D4307" w14:textId="77777777" w:rsidR="00165BB3" w:rsidRPr="00D51551" w:rsidRDefault="00165BB3" w:rsidP="00A365C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004" w:type="dxa"/>
            <w:shd w:val="clear" w:color="auto" w:fill="auto"/>
          </w:tcPr>
          <w:p w14:paraId="73D11B10" w14:textId="77777777" w:rsidR="00165BB3" w:rsidRPr="00D51551" w:rsidRDefault="00165BB3" w:rsidP="00A365C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165BB3" w:rsidRPr="00D51551" w14:paraId="6F4BEFA6" w14:textId="77777777" w:rsidTr="00B92A6B">
        <w:tc>
          <w:tcPr>
            <w:tcW w:w="2813" w:type="dxa"/>
            <w:shd w:val="clear" w:color="auto" w:fill="auto"/>
            <w:hideMark/>
          </w:tcPr>
          <w:p w14:paraId="2B93A6E6" w14:textId="77777777" w:rsidR="00165BB3" w:rsidRPr="00D51551" w:rsidRDefault="00165BB3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สินทรัพย์ทางการเงิน 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  <w:t>-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ไม่หมุนเวียน  </w:t>
            </w:r>
          </w:p>
        </w:tc>
        <w:tc>
          <w:tcPr>
            <w:tcW w:w="1598" w:type="dxa"/>
            <w:shd w:val="clear" w:color="auto" w:fill="auto"/>
          </w:tcPr>
          <w:p w14:paraId="5A7681A5" w14:textId="77777777" w:rsidR="00165BB3" w:rsidRPr="00D51551" w:rsidRDefault="00165BB3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auto"/>
          </w:tcPr>
          <w:p w14:paraId="0F588AB5" w14:textId="77777777" w:rsidR="00165BB3" w:rsidRPr="00D51551" w:rsidRDefault="00165BB3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2CE0D95" w14:textId="77777777" w:rsidR="00165BB3" w:rsidRPr="00D51551" w:rsidRDefault="00165BB3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8" w:type="dxa"/>
            <w:shd w:val="clear" w:color="auto" w:fill="auto"/>
          </w:tcPr>
          <w:p w14:paraId="45EBE013" w14:textId="77777777" w:rsidR="00165BB3" w:rsidRPr="00D51551" w:rsidRDefault="00165BB3" w:rsidP="00A365C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050015AB" w14:textId="77777777" w:rsidR="00165BB3" w:rsidRPr="00D51551" w:rsidRDefault="00165BB3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65BB3" w:rsidRPr="00D51551" w14:paraId="5F1BE008" w14:textId="77777777" w:rsidTr="00B92A6B">
        <w:tc>
          <w:tcPr>
            <w:tcW w:w="2813" w:type="dxa"/>
            <w:shd w:val="clear" w:color="auto" w:fill="auto"/>
          </w:tcPr>
          <w:p w14:paraId="4F35ABCA" w14:textId="77777777" w:rsidR="00165BB3" w:rsidRPr="00D51551" w:rsidRDefault="00165BB3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598" w:type="dxa"/>
            <w:shd w:val="clear" w:color="auto" w:fill="auto"/>
          </w:tcPr>
          <w:p w14:paraId="590C4138" w14:textId="77777777" w:rsidR="00165BB3" w:rsidRPr="00D51551" w:rsidRDefault="00165BB3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20" w:type="dxa"/>
            <w:shd w:val="clear" w:color="auto" w:fill="auto"/>
          </w:tcPr>
          <w:p w14:paraId="462EDD35" w14:textId="77777777" w:rsidR="00165BB3" w:rsidRPr="00D51551" w:rsidRDefault="00165BB3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14:paraId="0EE90842" w14:textId="449395D5" w:rsidR="00165BB3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  <w:r w:rsidR="00165BB3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58" w:type="dxa"/>
            <w:shd w:val="clear" w:color="auto" w:fill="auto"/>
          </w:tcPr>
          <w:p w14:paraId="1CEE82D4" w14:textId="17CB2045" w:rsidR="00165BB3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9080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783</w:t>
            </w:r>
            <w:r w:rsidR="00165BB3" w:rsidRPr="00D51551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700</w:t>
            </w:r>
          </w:p>
        </w:tc>
        <w:tc>
          <w:tcPr>
            <w:tcW w:w="1004" w:type="dxa"/>
            <w:shd w:val="clear" w:color="auto" w:fill="auto"/>
          </w:tcPr>
          <w:p w14:paraId="051DB0FF" w14:textId="77777777" w:rsidR="00165BB3" w:rsidRPr="00D51551" w:rsidRDefault="00165BB3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5155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165BB3" w:rsidRPr="00D51551" w14:paraId="1CDE61B6" w14:textId="77777777" w:rsidTr="00B92A6B">
        <w:tc>
          <w:tcPr>
            <w:tcW w:w="2813" w:type="dxa"/>
            <w:shd w:val="clear" w:color="auto" w:fill="auto"/>
          </w:tcPr>
          <w:p w14:paraId="4B6E71FD" w14:textId="77777777" w:rsidR="00165BB3" w:rsidRPr="00D51551" w:rsidRDefault="00165BB3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598" w:type="dxa"/>
            <w:shd w:val="clear" w:color="auto" w:fill="auto"/>
          </w:tcPr>
          <w:p w14:paraId="6717E401" w14:textId="77777777" w:rsidR="00165BB3" w:rsidRPr="00D51551" w:rsidRDefault="00165BB3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1A92E630" w14:textId="77777777" w:rsidR="00165BB3" w:rsidRPr="00D51551" w:rsidRDefault="00165BB3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0958187" w14:textId="77777777" w:rsidR="00165BB3" w:rsidRPr="00D51551" w:rsidRDefault="00165BB3" w:rsidP="00A365C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8" w:type="dxa"/>
            <w:shd w:val="clear" w:color="auto" w:fill="auto"/>
          </w:tcPr>
          <w:p w14:paraId="5296D376" w14:textId="77777777" w:rsidR="00165BB3" w:rsidRPr="00D51551" w:rsidRDefault="00165BB3" w:rsidP="00A365C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004" w:type="dxa"/>
            <w:shd w:val="clear" w:color="auto" w:fill="auto"/>
          </w:tcPr>
          <w:p w14:paraId="7F3B3147" w14:textId="77777777" w:rsidR="00165BB3" w:rsidRPr="00D51551" w:rsidRDefault="00165BB3" w:rsidP="00A365C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165BB3" w:rsidRPr="00D51551" w14:paraId="5E27F709" w14:textId="77777777" w:rsidTr="00B92A6B">
        <w:tc>
          <w:tcPr>
            <w:tcW w:w="2813" w:type="dxa"/>
            <w:shd w:val="clear" w:color="auto" w:fill="auto"/>
            <w:hideMark/>
          </w:tcPr>
          <w:p w14:paraId="1A5752C5" w14:textId="77777777" w:rsidR="00165BB3" w:rsidRPr="00D51551" w:rsidRDefault="00165BB3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หนี้สินทางการเงิน 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  <w:t>-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หมุนเวียน</w:t>
            </w:r>
          </w:p>
        </w:tc>
        <w:tc>
          <w:tcPr>
            <w:tcW w:w="1598" w:type="dxa"/>
            <w:shd w:val="clear" w:color="auto" w:fill="auto"/>
          </w:tcPr>
          <w:p w14:paraId="230F0644" w14:textId="77777777" w:rsidR="00165BB3" w:rsidRPr="00D51551" w:rsidRDefault="00165BB3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1270291C" w14:textId="77777777" w:rsidR="00165BB3" w:rsidRPr="00D51551" w:rsidRDefault="00165BB3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3E5D8CE" w14:textId="77777777" w:rsidR="00165BB3" w:rsidRPr="00D51551" w:rsidRDefault="00165BB3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8" w:type="dxa"/>
            <w:shd w:val="clear" w:color="auto" w:fill="auto"/>
          </w:tcPr>
          <w:p w14:paraId="53BB5B88" w14:textId="77777777" w:rsidR="00165BB3" w:rsidRPr="00D51551" w:rsidRDefault="00165BB3" w:rsidP="00A365C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55B3649E" w14:textId="77777777" w:rsidR="00165BB3" w:rsidRPr="00D51551" w:rsidRDefault="00165BB3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C5BDE" w:rsidRPr="00D51551" w14:paraId="0B1496E2" w14:textId="77777777" w:rsidTr="00B92A6B">
        <w:tc>
          <w:tcPr>
            <w:tcW w:w="2813" w:type="dxa"/>
            <w:shd w:val="clear" w:color="auto" w:fill="auto"/>
          </w:tcPr>
          <w:p w14:paraId="3E3CF4DA" w14:textId="77777777" w:rsidR="000C5BDE" w:rsidRPr="00D51551" w:rsidRDefault="000C5BDE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8" w:type="dxa"/>
            <w:shd w:val="clear" w:color="auto" w:fill="auto"/>
          </w:tcPr>
          <w:p w14:paraId="438A2E34" w14:textId="77777777" w:rsidR="000C5BDE" w:rsidRPr="00D51551" w:rsidRDefault="000C5BDE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20" w:type="dxa"/>
            <w:shd w:val="clear" w:color="auto" w:fill="auto"/>
          </w:tcPr>
          <w:p w14:paraId="271B6705" w14:textId="77777777" w:rsidR="000C5BDE" w:rsidRPr="00D51551" w:rsidRDefault="000C5BDE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14:paraId="614BF465" w14:textId="1A74B46F" w:rsidR="000C5BDE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="000C5BDE" w:rsidRPr="00D515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  <w:r w:rsidR="000C5BDE" w:rsidRPr="00D515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</w:p>
        </w:tc>
        <w:tc>
          <w:tcPr>
            <w:tcW w:w="1158" w:type="dxa"/>
            <w:shd w:val="clear" w:color="auto" w:fill="auto"/>
          </w:tcPr>
          <w:p w14:paraId="39EBAEC4" w14:textId="0969E57C" w:rsidR="000C5BDE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="000C5BDE" w:rsidRPr="00D515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  <w:r w:rsidR="000C5BDE" w:rsidRPr="00D515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</w:p>
        </w:tc>
        <w:tc>
          <w:tcPr>
            <w:tcW w:w="1004" w:type="dxa"/>
            <w:shd w:val="clear" w:color="auto" w:fill="auto"/>
          </w:tcPr>
          <w:p w14:paraId="219C7A82" w14:textId="77777777" w:rsidR="000C5BDE" w:rsidRPr="00D51551" w:rsidRDefault="000C5BDE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5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C5BDE" w:rsidRPr="00D51551" w14:paraId="0E76396A" w14:textId="77777777" w:rsidTr="00B92A6B">
        <w:tc>
          <w:tcPr>
            <w:tcW w:w="2813" w:type="dxa"/>
            <w:shd w:val="clear" w:color="auto" w:fill="auto"/>
          </w:tcPr>
          <w:p w14:paraId="2FED24C9" w14:textId="77777777" w:rsidR="000C5BDE" w:rsidRPr="007C1983" w:rsidRDefault="000C5BDE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7C1983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598" w:type="dxa"/>
            <w:shd w:val="clear" w:color="auto" w:fill="auto"/>
          </w:tcPr>
          <w:p w14:paraId="37A8EDD7" w14:textId="77777777" w:rsidR="000C5BDE" w:rsidRPr="007C1983" w:rsidRDefault="000C5BDE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7C1983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20" w:type="dxa"/>
            <w:shd w:val="clear" w:color="auto" w:fill="auto"/>
          </w:tcPr>
          <w:p w14:paraId="66B91B22" w14:textId="77777777" w:rsidR="000C5BDE" w:rsidRPr="007C1983" w:rsidRDefault="000C5BDE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7C1983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14:paraId="6652D2DF" w14:textId="5E6DB419" w:rsidR="000C5BDE" w:rsidRPr="007C1983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7C1983" w:rsidRPr="007C19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  <w:r w:rsidR="007C1983" w:rsidRPr="007C19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  <w:tc>
          <w:tcPr>
            <w:tcW w:w="1158" w:type="dxa"/>
            <w:shd w:val="clear" w:color="auto" w:fill="auto"/>
          </w:tcPr>
          <w:p w14:paraId="1270A7F4" w14:textId="5790DB97" w:rsidR="000C5BDE" w:rsidRPr="007C1983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7C1983" w:rsidRPr="007C19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  <w:r w:rsidR="007C1983" w:rsidRPr="007C19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  <w:tc>
          <w:tcPr>
            <w:tcW w:w="1004" w:type="dxa"/>
            <w:shd w:val="clear" w:color="auto" w:fill="auto"/>
          </w:tcPr>
          <w:p w14:paraId="06E8078C" w14:textId="77777777" w:rsidR="000C5BDE" w:rsidRPr="00D51551" w:rsidRDefault="000C5BDE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9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C5BDE" w:rsidRPr="00D51551" w14:paraId="4166F841" w14:textId="77777777" w:rsidTr="00B92A6B">
        <w:tc>
          <w:tcPr>
            <w:tcW w:w="2813" w:type="dxa"/>
            <w:shd w:val="clear" w:color="auto" w:fill="auto"/>
            <w:hideMark/>
          </w:tcPr>
          <w:p w14:paraId="688549C8" w14:textId="77777777" w:rsidR="000C5BDE" w:rsidRPr="00D51551" w:rsidRDefault="000C5BDE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598" w:type="dxa"/>
            <w:shd w:val="clear" w:color="auto" w:fill="auto"/>
          </w:tcPr>
          <w:p w14:paraId="5C6C7949" w14:textId="77777777" w:rsidR="000C5BDE" w:rsidRPr="00D51551" w:rsidRDefault="000C5BDE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ไม่ได้บันทึก</w:t>
            </w:r>
          </w:p>
        </w:tc>
        <w:tc>
          <w:tcPr>
            <w:tcW w:w="1420" w:type="dxa"/>
            <w:shd w:val="clear" w:color="auto" w:fill="auto"/>
          </w:tcPr>
          <w:p w14:paraId="4875DA7B" w14:textId="77777777" w:rsidR="000C5BDE" w:rsidRPr="00D51551" w:rsidRDefault="000C5BDE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  <w:t>FVPL</w:t>
            </w:r>
          </w:p>
        </w:tc>
        <w:tc>
          <w:tcPr>
            <w:tcW w:w="1134" w:type="dxa"/>
            <w:shd w:val="clear" w:color="auto" w:fill="auto"/>
          </w:tcPr>
          <w:p w14:paraId="6C4B8F46" w14:textId="77777777" w:rsidR="000C5BDE" w:rsidRPr="00D51551" w:rsidRDefault="000C5BDE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5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8" w:type="dxa"/>
            <w:shd w:val="clear" w:color="auto" w:fill="auto"/>
          </w:tcPr>
          <w:p w14:paraId="29C47488" w14:textId="362E31AD" w:rsidR="000C5BDE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  <w:r w:rsidR="000C5BDE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1004" w:type="dxa"/>
            <w:shd w:val="clear" w:color="auto" w:fill="auto"/>
          </w:tcPr>
          <w:p w14:paraId="70B741DF" w14:textId="6D6E9478" w:rsidR="000C5BDE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  <w:r w:rsidR="000C5BDE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</w:p>
        </w:tc>
      </w:tr>
      <w:tr w:rsidR="000C5BDE" w:rsidRPr="00D51551" w14:paraId="6F8B72C1" w14:textId="77777777" w:rsidTr="00B92A6B">
        <w:tc>
          <w:tcPr>
            <w:tcW w:w="2813" w:type="dxa"/>
            <w:shd w:val="clear" w:color="auto" w:fill="auto"/>
          </w:tcPr>
          <w:p w14:paraId="264EB35A" w14:textId="77777777" w:rsidR="000C5BDE" w:rsidRPr="00D51551" w:rsidRDefault="000C5BDE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98" w:type="dxa"/>
            <w:shd w:val="clear" w:color="auto" w:fill="auto"/>
          </w:tcPr>
          <w:p w14:paraId="34434017" w14:textId="77777777" w:rsidR="000C5BDE" w:rsidRPr="00D51551" w:rsidRDefault="000C5BDE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12FE7545" w14:textId="77777777" w:rsidR="000C5BDE" w:rsidRPr="00D51551" w:rsidRDefault="000C5BDE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6E59369" w14:textId="77777777" w:rsidR="000C5BDE" w:rsidRPr="00D51551" w:rsidRDefault="000C5BDE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8" w:type="dxa"/>
            <w:shd w:val="clear" w:color="auto" w:fill="auto"/>
          </w:tcPr>
          <w:p w14:paraId="7054F796" w14:textId="77777777" w:rsidR="000C5BDE" w:rsidRPr="00D51551" w:rsidRDefault="000C5BDE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06AB2A89" w14:textId="77777777" w:rsidR="000C5BDE" w:rsidRPr="00D51551" w:rsidRDefault="000C5BDE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C5BDE" w:rsidRPr="00D51551" w14:paraId="46C1D927" w14:textId="77777777" w:rsidTr="00B92A6B">
        <w:tc>
          <w:tcPr>
            <w:tcW w:w="2813" w:type="dxa"/>
            <w:shd w:val="clear" w:color="auto" w:fill="auto"/>
          </w:tcPr>
          <w:p w14:paraId="53BE3DAA" w14:textId="77777777" w:rsidR="000C5BDE" w:rsidRPr="00D51551" w:rsidRDefault="000C5BDE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  ที่ถึงกำหนดชำระภายในหนึ่งปี</w:t>
            </w:r>
          </w:p>
        </w:tc>
        <w:tc>
          <w:tcPr>
            <w:tcW w:w="1598" w:type="dxa"/>
            <w:shd w:val="clear" w:color="auto" w:fill="auto"/>
          </w:tcPr>
          <w:p w14:paraId="44507DCC" w14:textId="77777777" w:rsidR="000C5BDE" w:rsidRPr="00D51551" w:rsidRDefault="000C5BDE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20" w:type="dxa"/>
            <w:shd w:val="clear" w:color="auto" w:fill="auto"/>
          </w:tcPr>
          <w:p w14:paraId="5EF6C92F" w14:textId="77777777" w:rsidR="000C5BDE" w:rsidRPr="00D51551" w:rsidRDefault="000C5BDE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14:paraId="3C90F441" w14:textId="5D2B2C7F" w:rsidR="000C5BDE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C5BDE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0C5BDE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8" w:type="dxa"/>
            <w:shd w:val="clear" w:color="auto" w:fill="auto"/>
          </w:tcPr>
          <w:p w14:paraId="1FF735D6" w14:textId="0B3E151E" w:rsidR="000C5BDE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C5BDE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0C5BDE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4" w:type="dxa"/>
            <w:shd w:val="clear" w:color="auto" w:fill="auto"/>
          </w:tcPr>
          <w:p w14:paraId="69D90C82" w14:textId="77777777" w:rsidR="000C5BDE" w:rsidRPr="00D51551" w:rsidRDefault="000C5BDE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515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C5BDE" w:rsidRPr="00D51551" w14:paraId="0CBD3489" w14:textId="77777777" w:rsidTr="00B92A6B">
        <w:tc>
          <w:tcPr>
            <w:tcW w:w="2813" w:type="dxa"/>
            <w:shd w:val="clear" w:color="auto" w:fill="auto"/>
          </w:tcPr>
          <w:p w14:paraId="15B485A9" w14:textId="77777777" w:rsidR="000C5BDE" w:rsidRPr="00D51551" w:rsidRDefault="000C5BDE" w:rsidP="00A365CC">
            <w:pPr>
              <w:pStyle w:val="ListParagraph"/>
              <w:ind w:left="100" w:right="-108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หนี้สินตามสัญญาเช่าส่วนที่ถึงกำหนด</w:t>
            </w:r>
          </w:p>
        </w:tc>
        <w:tc>
          <w:tcPr>
            <w:tcW w:w="1598" w:type="dxa"/>
            <w:shd w:val="clear" w:color="auto" w:fill="auto"/>
          </w:tcPr>
          <w:p w14:paraId="49786BBA" w14:textId="77777777" w:rsidR="000C5BDE" w:rsidRPr="00D51551" w:rsidRDefault="000C5BDE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2BC9956A" w14:textId="77777777" w:rsidR="000C5BDE" w:rsidRPr="00D51551" w:rsidRDefault="000C5BDE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F75CAFD" w14:textId="77777777" w:rsidR="000C5BDE" w:rsidRPr="00D51551" w:rsidRDefault="000C5BDE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  <w:shd w:val="clear" w:color="auto" w:fill="auto"/>
          </w:tcPr>
          <w:p w14:paraId="14F930B1" w14:textId="77777777" w:rsidR="000C5BDE" w:rsidRPr="00D51551" w:rsidRDefault="000C5BDE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36CDB59E" w14:textId="77777777" w:rsidR="000C5BDE" w:rsidRPr="00D51551" w:rsidRDefault="000C5BDE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C5BDE" w:rsidRPr="00D51551" w14:paraId="152746A3" w14:textId="77777777" w:rsidTr="00B92A6B">
        <w:tc>
          <w:tcPr>
            <w:tcW w:w="2813" w:type="dxa"/>
            <w:shd w:val="clear" w:color="auto" w:fill="auto"/>
          </w:tcPr>
          <w:p w14:paraId="51951FD8" w14:textId="77777777" w:rsidR="000C5BDE" w:rsidRPr="00D51551" w:rsidRDefault="000C5BDE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  </w:t>
            </w:r>
            <w:r w:rsidR="00AB02AC"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ชำระ</w:t>
            </w: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  <w:t>ภายในหนึ่งปี - สุทธิ</w:t>
            </w:r>
          </w:p>
        </w:tc>
        <w:tc>
          <w:tcPr>
            <w:tcW w:w="1598" w:type="dxa"/>
            <w:shd w:val="clear" w:color="auto" w:fill="auto"/>
          </w:tcPr>
          <w:p w14:paraId="60F38486" w14:textId="77777777" w:rsidR="000C5BDE" w:rsidRPr="00D51551" w:rsidRDefault="000C5BDE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20" w:type="dxa"/>
            <w:shd w:val="clear" w:color="auto" w:fill="auto"/>
          </w:tcPr>
          <w:p w14:paraId="792FE776" w14:textId="77777777" w:rsidR="000C5BDE" w:rsidRPr="00D51551" w:rsidRDefault="000C5BDE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14:paraId="3DCF9174" w14:textId="55CD9E17" w:rsidR="000C5BDE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C5BDE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  <w:r w:rsidR="000C5BDE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</w:p>
        </w:tc>
        <w:tc>
          <w:tcPr>
            <w:tcW w:w="1158" w:type="dxa"/>
            <w:shd w:val="clear" w:color="auto" w:fill="auto"/>
          </w:tcPr>
          <w:p w14:paraId="5F0BE515" w14:textId="69AF7636" w:rsidR="000C5BDE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C5BDE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  <w:r w:rsidR="000C5BDE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</w:p>
        </w:tc>
        <w:tc>
          <w:tcPr>
            <w:tcW w:w="1004" w:type="dxa"/>
            <w:shd w:val="clear" w:color="auto" w:fill="auto"/>
          </w:tcPr>
          <w:p w14:paraId="66603D94" w14:textId="77777777" w:rsidR="000C5BDE" w:rsidRPr="00D51551" w:rsidRDefault="000C5BDE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515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C5BDE" w:rsidRPr="00D51551" w14:paraId="50DB8885" w14:textId="77777777" w:rsidTr="00B92A6B">
        <w:tc>
          <w:tcPr>
            <w:tcW w:w="2813" w:type="dxa"/>
            <w:shd w:val="clear" w:color="auto" w:fill="auto"/>
          </w:tcPr>
          <w:p w14:paraId="759256AB" w14:textId="77777777" w:rsidR="000C5BDE" w:rsidRPr="00D51551" w:rsidRDefault="000C5BDE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598" w:type="dxa"/>
            <w:shd w:val="clear" w:color="auto" w:fill="auto"/>
          </w:tcPr>
          <w:p w14:paraId="0A13C3A7" w14:textId="77777777" w:rsidR="000C5BDE" w:rsidRPr="00D51551" w:rsidRDefault="000C5BDE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1420" w:type="dxa"/>
            <w:shd w:val="clear" w:color="auto" w:fill="auto"/>
          </w:tcPr>
          <w:p w14:paraId="334595F1" w14:textId="77777777" w:rsidR="000C5BDE" w:rsidRPr="00D51551" w:rsidRDefault="000C5BDE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auto"/>
          </w:tcPr>
          <w:p w14:paraId="0F9601D7" w14:textId="77777777" w:rsidR="000C5BDE" w:rsidRPr="00D51551" w:rsidRDefault="000C5BDE" w:rsidP="00A365C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8" w:type="dxa"/>
            <w:shd w:val="clear" w:color="auto" w:fill="auto"/>
          </w:tcPr>
          <w:p w14:paraId="08D14CEE" w14:textId="77777777" w:rsidR="000C5BDE" w:rsidRPr="00D51551" w:rsidRDefault="000C5BDE" w:rsidP="00A365C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004" w:type="dxa"/>
            <w:shd w:val="clear" w:color="auto" w:fill="auto"/>
          </w:tcPr>
          <w:p w14:paraId="6081064C" w14:textId="77777777" w:rsidR="000C5BDE" w:rsidRPr="00D51551" w:rsidRDefault="000C5BDE" w:rsidP="00A365C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0C5BDE" w:rsidRPr="00D51551" w14:paraId="1A5A9102" w14:textId="77777777" w:rsidTr="00B92A6B">
        <w:tc>
          <w:tcPr>
            <w:tcW w:w="2813" w:type="dxa"/>
            <w:shd w:val="clear" w:color="auto" w:fill="auto"/>
          </w:tcPr>
          <w:p w14:paraId="11113A46" w14:textId="77777777" w:rsidR="000C5BDE" w:rsidRPr="00D51551" w:rsidRDefault="000C5BDE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หนี้สินทางการเงิน 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</w:rPr>
              <w:t>-</w:t>
            </w:r>
            <w:r w:rsidRPr="00D51551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ไม่หมุนเวียน</w:t>
            </w:r>
          </w:p>
        </w:tc>
        <w:tc>
          <w:tcPr>
            <w:tcW w:w="1598" w:type="dxa"/>
            <w:shd w:val="clear" w:color="auto" w:fill="auto"/>
          </w:tcPr>
          <w:p w14:paraId="5CF54EBE" w14:textId="77777777" w:rsidR="000C5BDE" w:rsidRPr="00D51551" w:rsidRDefault="000C5BDE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auto"/>
          </w:tcPr>
          <w:p w14:paraId="49DABB85" w14:textId="77777777" w:rsidR="000C5BDE" w:rsidRPr="00D51551" w:rsidRDefault="000C5BDE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758B7C1" w14:textId="77777777" w:rsidR="000C5BDE" w:rsidRPr="00D51551" w:rsidRDefault="000C5BDE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8" w:type="dxa"/>
            <w:shd w:val="clear" w:color="auto" w:fill="auto"/>
          </w:tcPr>
          <w:p w14:paraId="518E4A2B" w14:textId="77777777" w:rsidR="000C5BDE" w:rsidRPr="00D51551" w:rsidRDefault="000C5BDE" w:rsidP="00A365C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5AC03267" w14:textId="77777777" w:rsidR="000C5BDE" w:rsidRPr="00D51551" w:rsidRDefault="000C5BDE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F289C" w:rsidRPr="00D51551" w14:paraId="073C2A4C" w14:textId="77777777" w:rsidTr="00B92A6B">
        <w:tc>
          <w:tcPr>
            <w:tcW w:w="2813" w:type="dxa"/>
            <w:shd w:val="clear" w:color="auto" w:fill="auto"/>
          </w:tcPr>
          <w:p w14:paraId="1F79A94F" w14:textId="77777777" w:rsidR="005F289C" w:rsidRPr="00D51551" w:rsidRDefault="005F289C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98" w:type="dxa"/>
            <w:shd w:val="clear" w:color="auto" w:fill="auto"/>
          </w:tcPr>
          <w:p w14:paraId="1960FC4A" w14:textId="77777777" w:rsidR="005F289C" w:rsidRPr="00D51551" w:rsidRDefault="005F289C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20" w:type="dxa"/>
            <w:shd w:val="clear" w:color="auto" w:fill="auto"/>
          </w:tcPr>
          <w:p w14:paraId="38BB6C63" w14:textId="77777777" w:rsidR="005F289C" w:rsidRPr="00D51551" w:rsidRDefault="005F289C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14:paraId="0939F313" w14:textId="22048C42" w:rsidR="005F289C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F289C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="005F289C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8" w:type="dxa"/>
            <w:shd w:val="clear" w:color="auto" w:fill="auto"/>
          </w:tcPr>
          <w:p w14:paraId="0F2EE2F7" w14:textId="5206F6AC" w:rsidR="005F289C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F289C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="005F289C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4" w:type="dxa"/>
            <w:shd w:val="clear" w:color="auto" w:fill="auto"/>
          </w:tcPr>
          <w:p w14:paraId="14C5E703" w14:textId="77777777" w:rsidR="005F289C" w:rsidRPr="00D51551" w:rsidRDefault="005F289C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5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F289C" w:rsidRPr="00D51551" w14:paraId="33DD5039" w14:textId="77777777" w:rsidTr="00B92A6B">
        <w:tc>
          <w:tcPr>
            <w:tcW w:w="2813" w:type="dxa"/>
            <w:shd w:val="clear" w:color="auto" w:fill="auto"/>
          </w:tcPr>
          <w:p w14:paraId="2A2F4EAC" w14:textId="464C0193" w:rsidR="005F289C" w:rsidRPr="00D51551" w:rsidRDefault="005F289C" w:rsidP="00A365CC">
            <w:pPr>
              <w:pStyle w:val="ListParagraph"/>
              <w:ind w:left="100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/>
              </w:rPr>
              <w:t>หนี้สินตามสัญญาเช่า</w:t>
            </w:r>
            <w:r w:rsidR="006A21E4">
              <w:rPr>
                <w:rFonts w:ascii="Browallia New" w:eastAsia="Arial" w:hAnsi="Browallia New" w:cs="Browallia New" w:hint="cs"/>
                <w:spacing w:val="-6"/>
                <w:sz w:val="24"/>
                <w:szCs w:val="24"/>
                <w:cs/>
                <w:lang w:val="en-US"/>
              </w:rPr>
              <w:t xml:space="preserve"> - สุทธิ</w:t>
            </w:r>
          </w:p>
        </w:tc>
        <w:tc>
          <w:tcPr>
            <w:tcW w:w="1598" w:type="dxa"/>
            <w:shd w:val="clear" w:color="auto" w:fill="auto"/>
          </w:tcPr>
          <w:p w14:paraId="73E9E4A3" w14:textId="77777777" w:rsidR="005F289C" w:rsidRPr="00D51551" w:rsidRDefault="005F289C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20" w:type="dxa"/>
            <w:shd w:val="clear" w:color="auto" w:fill="auto"/>
          </w:tcPr>
          <w:p w14:paraId="6EF53E58" w14:textId="77777777" w:rsidR="005F289C" w:rsidRPr="00D51551" w:rsidRDefault="005F289C" w:rsidP="00A365CC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14:paraId="51659CFF" w14:textId="4C21235B" w:rsidR="005F289C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F289C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  <w:r w:rsidR="005F289C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</w:p>
        </w:tc>
        <w:tc>
          <w:tcPr>
            <w:tcW w:w="1158" w:type="dxa"/>
            <w:shd w:val="clear" w:color="auto" w:fill="auto"/>
          </w:tcPr>
          <w:p w14:paraId="4244B32F" w14:textId="3A516467" w:rsidR="005F289C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F289C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  <w:r w:rsidR="005F289C" w:rsidRPr="00D515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</w:p>
        </w:tc>
        <w:tc>
          <w:tcPr>
            <w:tcW w:w="1004" w:type="dxa"/>
            <w:shd w:val="clear" w:color="auto" w:fill="auto"/>
          </w:tcPr>
          <w:p w14:paraId="609AF607" w14:textId="77777777" w:rsidR="005F289C" w:rsidRPr="00D51551" w:rsidRDefault="005F289C" w:rsidP="00A365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5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4C5B60D7" w14:textId="77777777" w:rsidR="00165BB3" w:rsidRPr="00D51551" w:rsidRDefault="00165BB3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689EF28B" w14:textId="4483EB03" w:rsidR="00310455" w:rsidRPr="00D51551" w:rsidRDefault="00490805" w:rsidP="00A365CC">
      <w:pPr>
        <w:tabs>
          <w:tab w:val="left" w:pos="540"/>
        </w:tabs>
        <w:ind w:left="540" w:hanging="540"/>
        <w:rPr>
          <w:rFonts w:ascii="Browallia New" w:hAnsi="Browallia New" w:cs="Browallia New"/>
          <w:bCs/>
          <w:color w:val="CF4A02"/>
          <w:sz w:val="26"/>
          <w:szCs w:val="26"/>
          <w:cs/>
        </w:rPr>
      </w:pPr>
      <w:r w:rsidRPr="00490805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310455" w:rsidRPr="00D51551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490805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310455" w:rsidRPr="00D51551">
        <w:rPr>
          <w:rFonts w:ascii="Browallia New" w:hAnsi="Browallia New" w:cs="Browallia New"/>
          <w:bCs/>
          <w:color w:val="CF4A02"/>
          <w:sz w:val="26"/>
          <w:szCs w:val="26"/>
        </w:rPr>
        <w:tab/>
      </w:r>
      <w:r w:rsidR="00310455" w:rsidRPr="00D51551">
        <w:rPr>
          <w:rFonts w:ascii="Browallia New" w:hAnsi="Browallia New" w:cs="Browallia New"/>
          <w:bCs/>
          <w:color w:val="CF4A02"/>
          <w:sz w:val="26"/>
          <w:szCs w:val="26"/>
          <w:cs/>
        </w:rPr>
        <w:t>สัญญาเช่า</w:t>
      </w:r>
    </w:p>
    <w:p w14:paraId="34CBA18D" w14:textId="77777777" w:rsidR="00310455" w:rsidRPr="00D51551" w:rsidRDefault="00310455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03017D03" w14:textId="211BE6DB" w:rsidR="00310455" w:rsidRPr="00D51551" w:rsidRDefault="00310455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กลุ่มกิจการได้นำ 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TFRS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(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TAS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) เรื่อง สัญญาเช่า สำหรับสัญญาเช่า</w:t>
      </w:r>
      <w:r w:rsidR="000F2B1A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เครื่องจักร อุปกรณ์และยานพาหนะ </w:t>
      </w:r>
      <w:r w:rsidR="00AB02AC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ที่มีอายุสัญญาเช่ามากกว่า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เดือน ทั้งนี้ หนี้สินตามสัญญาเช่า ณ วันที่นำ 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TFRS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มกราคม พ.ศ.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โดยอัตรากู้ยืมส่วนเพิ่มถัวเฉลี่ย</w:t>
      </w:r>
      <w:r w:rsidR="00AB02AC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ถ่วงน้ำหนักที่กลุ่มกิจการนำมาใช้ในการคิดลดดังกล่าว คือ</w:t>
      </w:r>
      <w:r w:rsidR="00AB02AC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อัตรา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ร้อยละ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</w:p>
    <w:p w14:paraId="6B2586F2" w14:textId="77777777" w:rsidR="00310455" w:rsidRPr="00D51551" w:rsidRDefault="00310455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19B6EE3A" w14:textId="56E37BA2" w:rsidR="00226C75" w:rsidRPr="00D51551" w:rsidRDefault="00226C75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มาถือปฏิบัติตั้งแต่วันเริ่มต้นสัญญาเช่านั้น ซึ่งคำนวณจากอัตราการกู้ยืมส่วนเพิ่มตามอายุทั้งหมดของสัญญา ณ วันที่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และกลุ่มกิจการรับรู้สินทรัพย์สิทธิการใช้ประเภทอื่น ๆ ด้วยจำนวนเดียวกับหนี้สินตามสัญญาเช่า ซึ่งคำนวณจากอัตราการกู้ยืม</w:t>
      </w:r>
      <w:r w:rsidR="00AB02AC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ส่วนเพิ่มตามอายุสัญญาเช่าที่เหลืออยู่ ณ วันที่ </w:t>
      </w:r>
      <w:r w:rsidR="00490805" w:rsidRPr="004908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มกราคม พ.ศ. </w:t>
      </w:r>
      <w:r w:rsidR="00490805" w:rsidRPr="004908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2563</w:t>
      </w:r>
      <w:r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490805" w:rsidRPr="004908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ธันวาคม พ.ศ. </w:t>
      </w:r>
      <w:r w:rsidR="00490805" w:rsidRPr="004908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2562</w:t>
      </w:r>
      <w:r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TFRS </w:t>
      </w:r>
      <w:r w:rsidR="00490805" w:rsidRPr="004908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16</w:t>
      </w:r>
      <w:r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มาถือปฏิบัติครั้งแรก</w:t>
      </w:r>
    </w:p>
    <w:p w14:paraId="19DDD84D" w14:textId="77777777" w:rsidR="00226C75" w:rsidRPr="00D51551" w:rsidRDefault="00226C75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6EBFC269" w14:textId="266FCD73" w:rsidR="00F9061F" w:rsidRPr="00D51551" w:rsidRDefault="00310455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มาถือปฏิบัติกับรายการดังกล่าวภายหลังวันที่ถือปฏิบัติครั้งแรก</w:t>
      </w:r>
    </w:p>
    <w:p w14:paraId="4D921813" w14:textId="77777777" w:rsidR="00F9061F" w:rsidRPr="00D51551" w:rsidRDefault="00F9061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17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7301"/>
        <w:gridCol w:w="1872"/>
      </w:tblGrid>
      <w:tr w:rsidR="00F9061F" w:rsidRPr="00D51551" w14:paraId="45B0AB76" w14:textId="77777777" w:rsidTr="008A144C">
        <w:trPr>
          <w:trHeight w:val="95"/>
          <w:tblHeader/>
        </w:trPr>
        <w:tc>
          <w:tcPr>
            <w:tcW w:w="7301" w:type="dxa"/>
          </w:tcPr>
          <w:p w14:paraId="78B27A53" w14:textId="77777777" w:rsidR="00F9061F" w:rsidRPr="00D51551" w:rsidRDefault="00F9061F" w:rsidP="008A144C">
            <w:pPr>
              <w:tabs>
                <w:tab w:val="left" w:pos="616"/>
              </w:tabs>
              <w:autoSpaceDE w:val="0"/>
              <w:autoSpaceDN w:val="0"/>
              <w:adjustRightInd w:val="0"/>
              <w:ind w:left="165" w:firstLine="4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20BB1CB" w14:textId="77777777" w:rsidR="00F9061F" w:rsidRPr="00D51551" w:rsidRDefault="00153F3D" w:rsidP="00A365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</w:t>
            </w:r>
            <w:r w:rsidR="00F9061F" w:rsidRPr="00D51551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การเงินรวมและ</w:t>
            </w:r>
            <w:r w:rsidR="00F9061F" w:rsidRPr="00D51551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br/>
            </w:r>
            <w:r w:rsidRPr="00D51551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</w:t>
            </w:r>
            <w:r w:rsidR="00F9061F" w:rsidRPr="00D51551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F9061F" w:rsidRPr="00D51551" w14:paraId="3405B5BD" w14:textId="77777777" w:rsidTr="008A144C">
        <w:trPr>
          <w:trHeight w:val="95"/>
          <w:tblHeader/>
        </w:trPr>
        <w:tc>
          <w:tcPr>
            <w:tcW w:w="7301" w:type="dxa"/>
          </w:tcPr>
          <w:p w14:paraId="25AEAB4E" w14:textId="77777777" w:rsidR="00F9061F" w:rsidRPr="00D51551" w:rsidRDefault="00F9061F" w:rsidP="008A144C">
            <w:pPr>
              <w:tabs>
                <w:tab w:val="left" w:pos="616"/>
              </w:tabs>
              <w:autoSpaceDE w:val="0"/>
              <w:autoSpaceDN w:val="0"/>
              <w:adjustRightInd w:val="0"/>
              <w:ind w:left="165" w:firstLine="4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8EE9638" w14:textId="77777777" w:rsidR="00F9061F" w:rsidRPr="00D51551" w:rsidRDefault="00F9061F" w:rsidP="00A365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F9061F" w:rsidRPr="00D51551" w14:paraId="0868AF15" w14:textId="77777777" w:rsidTr="008A144C">
        <w:trPr>
          <w:trHeight w:val="106"/>
        </w:trPr>
        <w:tc>
          <w:tcPr>
            <w:tcW w:w="7301" w:type="dxa"/>
          </w:tcPr>
          <w:p w14:paraId="5A19F3DE" w14:textId="77777777" w:rsidR="00F9061F" w:rsidRPr="00D51551" w:rsidRDefault="00F9061F" w:rsidP="008A144C">
            <w:pPr>
              <w:tabs>
                <w:tab w:val="left" w:pos="616"/>
              </w:tabs>
              <w:autoSpaceDE w:val="0"/>
              <w:autoSpaceDN w:val="0"/>
              <w:adjustRightInd w:val="0"/>
              <w:ind w:left="165" w:firstLine="4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0AD6E2E" w14:textId="77777777" w:rsidR="00F9061F" w:rsidRPr="00D51551" w:rsidRDefault="00F9061F" w:rsidP="00A365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F9061F" w:rsidRPr="00D51551" w14:paraId="48BB0B8D" w14:textId="77777777" w:rsidTr="008A144C">
        <w:trPr>
          <w:trHeight w:val="95"/>
        </w:trPr>
        <w:tc>
          <w:tcPr>
            <w:tcW w:w="7301" w:type="dxa"/>
          </w:tcPr>
          <w:p w14:paraId="33118056" w14:textId="16262286" w:rsidR="00F9061F" w:rsidRPr="00D51551" w:rsidRDefault="00F9061F" w:rsidP="008A144C">
            <w:pPr>
              <w:tabs>
                <w:tab w:val="left" w:pos="616"/>
              </w:tabs>
              <w:autoSpaceDE w:val="0"/>
              <w:autoSpaceDN w:val="0"/>
              <w:adjustRightInd w:val="0"/>
              <w:ind w:left="165" w:firstLine="4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ภาระผูกพันตามสัญญาเช่าดำเนินงานที่ได้เปิดเผยไว้</w:t>
            </w: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90805" w:rsidRPr="004908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490805" w:rsidRPr="004908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2562</w:t>
            </w: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41753690" w14:textId="22790F77" w:rsidR="00F9061F" w:rsidRPr="00D51551" w:rsidRDefault="00490805" w:rsidP="00A365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F9061F" w:rsidRPr="00D515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948</w:t>
            </w:r>
            <w:r w:rsidR="00F9061F" w:rsidRPr="00D515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</w:tr>
      <w:tr w:rsidR="00F9061F" w:rsidRPr="00D51551" w14:paraId="21156EBE" w14:textId="77777777" w:rsidTr="008A144C">
        <w:trPr>
          <w:trHeight w:val="187"/>
        </w:trPr>
        <w:tc>
          <w:tcPr>
            <w:tcW w:w="7301" w:type="dxa"/>
          </w:tcPr>
          <w:p w14:paraId="4AB706E0" w14:textId="346BC159" w:rsidR="00F9061F" w:rsidRPr="00D51551" w:rsidRDefault="006A21E4" w:rsidP="008A144C">
            <w:pPr>
              <w:tabs>
                <w:tab w:val="left" w:pos="460"/>
                <w:tab w:val="left" w:pos="616"/>
              </w:tabs>
              <w:autoSpaceDE w:val="0"/>
              <w:autoSpaceDN w:val="0"/>
              <w:adjustRightInd w:val="0"/>
              <w:ind w:left="165" w:firstLine="4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(</w:t>
            </w:r>
            <w:r w:rsidR="00F9061F" w:rsidRPr="00D515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หัก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)</w:t>
            </w:r>
            <w:r w:rsidR="00F9061F" w:rsidRPr="00D515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:</w:t>
            </w:r>
            <w:r w:rsidR="00F9061F" w:rsidRPr="00D515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ab/>
              <w:t>ผลกระทบจากอัตราดอกเบี้ยการกู้ยืมส่วนเพิ่มของผู้เช่า ณ วันที่นำ</w:t>
            </w:r>
            <w:r w:rsidR="00153F3D" w:rsidRPr="00D515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ไป</w:t>
            </w:r>
            <w:r w:rsidR="00F9061F" w:rsidRPr="00D515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ใช้เป็นครั้งแรก</w:t>
            </w:r>
          </w:p>
        </w:tc>
        <w:tc>
          <w:tcPr>
            <w:tcW w:w="1872" w:type="dxa"/>
          </w:tcPr>
          <w:p w14:paraId="6A8F935E" w14:textId="1F4A2388" w:rsidR="00F9061F" w:rsidRPr="00D51551" w:rsidRDefault="00F9061F" w:rsidP="00A365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069</w:t>
            </w: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9061F" w:rsidRPr="00D51551" w14:paraId="4B93E6D1" w14:textId="77777777" w:rsidTr="008A144C">
        <w:trPr>
          <w:trHeight w:val="319"/>
        </w:trPr>
        <w:tc>
          <w:tcPr>
            <w:tcW w:w="7301" w:type="dxa"/>
          </w:tcPr>
          <w:p w14:paraId="4E463096" w14:textId="40FD625D" w:rsidR="00F9061F" w:rsidRPr="00D51551" w:rsidRDefault="00F9061F" w:rsidP="008A144C">
            <w:pPr>
              <w:tabs>
                <w:tab w:val="left" w:pos="616"/>
              </w:tabs>
              <w:autoSpaceDE w:val="0"/>
              <w:autoSpaceDN w:val="0"/>
              <w:adjustRightInd w:val="0"/>
              <w:ind w:left="165" w:firstLine="4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บวก</w:t>
            </w: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: </w:t>
            </w: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ab/>
              <w:t>หนี้สินตามสัญญาเช่าการเงินที่ได้รับรู้</w:t>
            </w: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ณ วันที่</w:t>
            </w: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490805" w:rsidRPr="004908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490805" w:rsidRPr="004908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872" w:type="dxa"/>
          </w:tcPr>
          <w:p w14:paraId="75C2C1DB" w14:textId="4C790945" w:rsidR="00F9061F" w:rsidRPr="00D51551" w:rsidRDefault="00490805" w:rsidP="00A365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F9061F" w:rsidRPr="00D515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596</w:t>
            </w:r>
            <w:r w:rsidR="00F9061F" w:rsidRPr="00D515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153</w:t>
            </w:r>
          </w:p>
        </w:tc>
      </w:tr>
      <w:tr w:rsidR="00F9061F" w:rsidRPr="00D51551" w14:paraId="61FF71CE" w14:textId="77777777" w:rsidTr="008A144C">
        <w:trPr>
          <w:trHeight w:val="95"/>
        </w:trPr>
        <w:tc>
          <w:tcPr>
            <w:tcW w:w="7301" w:type="dxa"/>
          </w:tcPr>
          <w:p w14:paraId="040ACE4D" w14:textId="77777777" w:rsidR="00F9061F" w:rsidRPr="00D51551" w:rsidRDefault="00F9061F" w:rsidP="008A144C">
            <w:pPr>
              <w:tabs>
                <w:tab w:val="left" w:pos="616"/>
              </w:tabs>
              <w:autoSpaceDE w:val="0"/>
              <w:autoSpaceDN w:val="0"/>
              <w:adjustRightInd w:val="0"/>
              <w:ind w:left="165" w:firstLine="4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หัก</w:t>
            </w: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):</w:t>
            </w: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2" w:type="dxa"/>
          </w:tcPr>
          <w:p w14:paraId="2D990271" w14:textId="116A0FE8" w:rsidR="00F9061F" w:rsidRPr="00D51551" w:rsidRDefault="00F9061F" w:rsidP="00A365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288</w:t>
            </w: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9061F" w:rsidRPr="00D51551" w14:paraId="00617BD4" w14:textId="77777777" w:rsidTr="008A144C">
        <w:trPr>
          <w:trHeight w:val="95"/>
        </w:trPr>
        <w:tc>
          <w:tcPr>
            <w:tcW w:w="7301" w:type="dxa"/>
          </w:tcPr>
          <w:p w14:paraId="1FBDD3FD" w14:textId="77777777" w:rsidR="00F9061F" w:rsidRPr="00D51551" w:rsidRDefault="00F9061F" w:rsidP="008A144C">
            <w:pPr>
              <w:tabs>
                <w:tab w:val="left" w:pos="616"/>
              </w:tabs>
              <w:autoSpaceDE w:val="0"/>
              <w:autoSpaceDN w:val="0"/>
              <w:adjustRightInd w:val="0"/>
              <w:ind w:left="165" w:firstLine="4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หัก</w:t>
            </w: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):</w:t>
            </w: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2" w:type="dxa"/>
          </w:tcPr>
          <w:p w14:paraId="507A56D1" w14:textId="35D3C175" w:rsidR="00F9061F" w:rsidRPr="00D51551" w:rsidRDefault="00F9061F" w:rsidP="00A365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9061F" w:rsidRPr="00D51551" w14:paraId="6A18FBAE" w14:textId="77777777" w:rsidTr="008A144C">
        <w:trPr>
          <w:trHeight w:val="106"/>
        </w:trPr>
        <w:tc>
          <w:tcPr>
            <w:tcW w:w="7301" w:type="dxa"/>
          </w:tcPr>
          <w:p w14:paraId="36D816B5" w14:textId="78014130" w:rsidR="00F9061F" w:rsidRPr="00D51551" w:rsidRDefault="00F9061F" w:rsidP="008A144C">
            <w:pPr>
              <w:tabs>
                <w:tab w:val="left" w:pos="616"/>
              </w:tabs>
              <w:autoSpaceDE w:val="0"/>
              <w:autoSpaceDN w:val="0"/>
              <w:adjustRightInd w:val="0"/>
              <w:ind w:left="165" w:firstLine="4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หนี้สินตามสัญญาเช่า ณ วันที่ </w:t>
            </w:r>
            <w:r w:rsidR="00490805" w:rsidRPr="0049080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D515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15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490805" w:rsidRPr="0049080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EBFB6B" w14:textId="57737819" w:rsidR="00F9061F" w:rsidRPr="00D51551" w:rsidRDefault="00490805" w:rsidP="00A365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19</w:t>
            </w:r>
            <w:r w:rsidR="00F9061F" w:rsidRPr="00D515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908</w:t>
            </w:r>
            <w:r w:rsidR="00F9061F" w:rsidRPr="00D515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584</w:t>
            </w:r>
          </w:p>
        </w:tc>
      </w:tr>
      <w:tr w:rsidR="00F9061F" w:rsidRPr="00D51551" w14:paraId="55DEA88A" w14:textId="77777777" w:rsidTr="008A144C">
        <w:trPr>
          <w:trHeight w:val="64"/>
        </w:trPr>
        <w:tc>
          <w:tcPr>
            <w:tcW w:w="7301" w:type="dxa"/>
          </w:tcPr>
          <w:p w14:paraId="5B7C2ACF" w14:textId="77777777" w:rsidR="00F9061F" w:rsidRPr="00D51551" w:rsidRDefault="00F9061F" w:rsidP="008A144C">
            <w:pPr>
              <w:tabs>
                <w:tab w:val="left" w:pos="616"/>
              </w:tabs>
              <w:autoSpaceDE w:val="0"/>
              <w:autoSpaceDN w:val="0"/>
              <w:adjustRightInd w:val="0"/>
              <w:ind w:left="165" w:firstLine="4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458336EB" w14:textId="77777777" w:rsidR="00F9061F" w:rsidRPr="00D51551" w:rsidRDefault="00F9061F" w:rsidP="00A365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F9061F" w:rsidRPr="00D51551" w14:paraId="4862F59C" w14:textId="77777777" w:rsidTr="008A144C">
        <w:trPr>
          <w:trHeight w:val="106"/>
        </w:trPr>
        <w:tc>
          <w:tcPr>
            <w:tcW w:w="7301" w:type="dxa"/>
          </w:tcPr>
          <w:p w14:paraId="59F4A7CC" w14:textId="77777777" w:rsidR="00F9061F" w:rsidRPr="00D51551" w:rsidRDefault="00F9061F" w:rsidP="008A144C">
            <w:pPr>
              <w:tabs>
                <w:tab w:val="left" w:pos="616"/>
              </w:tabs>
              <w:autoSpaceDE w:val="0"/>
              <w:autoSpaceDN w:val="0"/>
              <w:adjustRightInd w:val="0"/>
              <w:ind w:left="165" w:firstLine="4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หนี้สินตามสัญญาเช่า</w:t>
            </w: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1872" w:type="dxa"/>
            <w:shd w:val="clear" w:color="auto" w:fill="FAFAFA"/>
          </w:tcPr>
          <w:p w14:paraId="19D62C02" w14:textId="7FE5FFF6" w:rsidR="00F9061F" w:rsidRPr="00D51551" w:rsidRDefault="00490805" w:rsidP="00A365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F9061F" w:rsidRPr="00D515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409</w:t>
            </w:r>
            <w:r w:rsidR="00F9061F" w:rsidRPr="00D515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</w:p>
        </w:tc>
      </w:tr>
      <w:tr w:rsidR="00F9061F" w:rsidRPr="00D51551" w14:paraId="41C536C6" w14:textId="77777777" w:rsidTr="008A144C">
        <w:trPr>
          <w:trHeight w:val="106"/>
        </w:trPr>
        <w:tc>
          <w:tcPr>
            <w:tcW w:w="7301" w:type="dxa"/>
          </w:tcPr>
          <w:p w14:paraId="177533F2" w14:textId="77777777" w:rsidR="00F9061F" w:rsidRPr="00D51551" w:rsidRDefault="00F9061F" w:rsidP="008A144C">
            <w:pPr>
              <w:tabs>
                <w:tab w:val="left" w:pos="616"/>
              </w:tabs>
              <w:autoSpaceDE w:val="0"/>
              <w:autoSpaceDN w:val="0"/>
              <w:adjustRightInd w:val="0"/>
              <w:ind w:left="165" w:firstLine="4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06568F54" w14:textId="20D9E0E6" w:rsidR="00F9061F" w:rsidRPr="00D51551" w:rsidRDefault="00490805" w:rsidP="00A365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F9061F" w:rsidRPr="00D515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="00F9061F" w:rsidRPr="00D515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</w:p>
        </w:tc>
      </w:tr>
      <w:tr w:rsidR="00F7385F" w:rsidRPr="00D51551" w14:paraId="5249DBBB" w14:textId="77777777" w:rsidTr="008A144C">
        <w:trPr>
          <w:trHeight w:val="106"/>
        </w:trPr>
        <w:tc>
          <w:tcPr>
            <w:tcW w:w="7301" w:type="dxa"/>
          </w:tcPr>
          <w:p w14:paraId="45D318AE" w14:textId="178CFC0B" w:rsidR="00F7385F" w:rsidRPr="00D51551" w:rsidRDefault="00F7385F" w:rsidP="008A144C">
            <w:pPr>
              <w:tabs>
                <w:tab w:val="left" w:pos="616"/>
              </w:tabs>
              <w:autoSpaceDE w:val="0"/>
              <w:autoSpaceDN w:val="0"/>
              <w:adjustRightInd w:val="0"/>
              <w:ind w:left="165" w:firstLine="4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หนี้สินตามสัญญาเช่า ณ วันที่ </w:t>
            </w:r>
            <w:r w:rsidR="00490805" w:rsidRPr="0049080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D515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15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พ.ศ. </w:t>
            </w:r>
            <w:r w:rsidR="00490805" w:rsidRPr="0049080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66A161" w14:textId="6888A028" w:rsidR="00F7385F" w:rsidRPr="00D51551" w:rsidRDefault="00490805" w:rsidP="00A365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19</w:t>
            </w:r>
            <w:r w:rsidR="00F7385F" w:rsidRPr="00D515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908</w:t>
            </w:r>
            <w:r w:rsidR="00F7385F" w:rsidRPr="00D515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584</w:t>
            </w:r>
          </w:p>
        </w:tc>
      </w:tr>
    </w:tbl>
    <w:p w14:paraId="767F786F" w14:textId="77777777" w:rsidR="00734AD6" w:rsidRPr="00D51551" w:rsidRDefault="00734AD6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133C42EC" w14:textId="77777777" w:rsidR="00F9061F" w:rsidRPr="00D51551" w:rsidRDefault="00F9061F" w:rsidP="008A144C">
      <w:pPr>
        <w:pStyle w:val="ListParagraph"/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D5155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วิธีผ่อนปรนในทางปฏิบัติที่กลุ่มกิจการเลือกใช้</w:t>
      </w:r>
    </w:p>
    <w:p w14:paraId="09E0104F" w14:textId="77777777" w:rsidR="00F9061F" w:rsidRPr="00D51551" w:rsidRDefault="00F9061F" w:rsidP="008A144C">
      <w:pPr>
        <w:ind w:left="54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73DE5F7E" w14:textId="446F5486" w:rsidR="00F9061F" w:rsidRPr="00D51551" w:rsidRDefault="00F9061F" w:rsidP="008A144C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51551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ในการนำ </w:t>
      </w:r>
      <w:r w:rsidRPr="00D51551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D515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51551">
        <w:rPr>
          <w:rFonts w:ascii="Browallia New" w:hAnsi="Browallia New" w:cs="Browallia New"/>
          <w:sz w:val="26"/>
          <w:szCs w:val="26"/>
          <w:cs/>
          <w:lang w:val="en-GB"/>
        </w:rPr>
        <w:t xml:space="preserve">มาถือปฏิบัติเป็นครั้งแรกกับสัญญาเช่าที่กลุ่มกิจการมีอยู่ก่อนวันที่ 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515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51551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515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5155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กลุ่มกิจการได้เลือกใช้วิธีผ่อนปรนในทางปฏิบัติตามมาตรฐานดังนี้</w:t>
      </w:r>
    </w:p>
    <w:p w14:paraId="350258D7" w14:textId="77777777" w:rsidR="00F9061F" w:rsidRPr="00D51551" w:rsidRDefault="00F9061F" w:rsidP="00D22F54">
      <w:pPr>
        <w:pStyle w:val="ListParagraph"/>
        <w:numPr>
          <w:ilvl w:val="0"/>
          <w:numId w:val="6"/>
        </w:numPr>
        <w:tabs>
          <w:tab w:val="left" w:pos="1260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51551">
        <w:rPr>
          <w:rFonts w:ascii="Browallia New" w:hAnsi="Browallia New" w:cs="Browallia New"/>
          <w:sz w:val="26"/>
          <w:szCs w:val="26"/>
          <w:cs/>
          <w:lang w:val="en-GB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3616F185" w14:textId="6EF84B18" w:rsidR="00F9061F" w:rsidRPr="00D51551" w:rsidRDefault="00F9061F" w:rsidP="00D22F54">
      <w:pPr>
        <w:pStyle w:val="ListParagraph"/>
        <w:numPr>
          <w:ilvl w:val="0"/>
          <w:numId w:val="6"/>
        </w:numPr>
        <w:tabs>
          <w:tab w:val="left" w:pos="1260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51551">
        <w:rPr>
          <w:rFonts w:ascii="Browallia New" w:hAnsi="Browallia New" w:cs="Browallia New"/>
          <w:sz w:val="26"/>
          <w:szCs w:val="26"/>
          <w:cs/>
          <w:lang w:val="en-GB"/>
        </w:rPr>
        <w:t>พิจารณา</w:t>
      </w:r>
      <w:r w:rsidRPr="00D51551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ว่าสัญญาเช่าเป็นสัญญาที่สร้างภาระหรือไม่ตามการประเมินก่อนนำ </w:t>
      </w:r>
      <w:r w:rsidRPr="00D51551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D515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51551">
        <w:rPr>
          <w:rFonts w:ascii="Browallia New" w:hAnsi="Browallia New" w:cs="Browallia New"/>
          <w:sz w:val="26"/>
          <w:szCs w:val="26"/>
          <w:cs/>
          <w:lang w:val="en-GB"/>
        </w:rPr>
        <w:t>มาถือปฏิบัติ</w:t>
      </w:r>
    </w:p>
    <w:p w14:paraId="293C44BF" w14:textId="492DEC1B" w:rsidR="00F9061F" w:rsidRPr="00D51551" w:rsidRDefault="00F9061F" w:rsidP="00D22F54">
      <w:pPr>
        <w:pStyle w:val="ListParagraph"/>
        <w:numPr>
          <w:ilvl w:val="0"/>
          <w:numId w:val="6"/>
        </w:numPr>
        <w:tabs>
          <w:tab w:val="left" w:pos="1260"/>
        </w:tabs>
        <w:ind w:left="126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515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ถือว่าสัญญาเช่าดำเนินงานที่มีอายุเช่าคงเหลือน้อยกว่า </w:t>
      </w:r>
      <w:r w:rsidR="00490805" w:rsidRPr="00490805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D515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เดือนนับจากวันที่ </w:t>
      </w:r>
      <w:r w:rsidR="00490805" w:rsidRPr="0049080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D515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490805" w:rsidRPr="00490805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D515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เป็นสัญญาเช่าระยะสั้น</w:t>
      </w:r>
    </w:p>
    <w:p w14:paraId="08262D87" w14:textId="77777777" w:rsidR="00F9061F" w:rsidRPr="00D51551" w:rsidRDefault="00F9061F" w:rsidP="00D22F54">
      <w:pPr>
        <w:pStyle w:val="ListParagraph"/>
        <w:numPr>
          <w:ilvl w:val="0"/>
          <w:numId w:val="6"/>
        </w:numPr>
        <w:tabs>
          <w:tab w:val="left" w:pos="1260"/>
        </w:tabs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hAnsi="Browallia New" w:cs="Browallia New"/>
          <w:sz w:val="26"/>
          <w:szCs w:val="26"/>
          <w:cs/>
          <w:lang w:val="en-GB"/>
        </w:rPr>
        <w:t>ไม่รวมต้นทุนทางตรงเริ่มแรกในการวัดมูลค่าสินทรัพย์สิทธิการใช้</w:t>
      </w:r>
      <w:r w:rsidRPr="00D515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3BAD5B3A" w14:textId="77777777" w:rsidR="00F9061F" w:rsidRPr="00D51551" w:rsidRDefault="00F9061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bookmarkStart w:id="14" w:name="_Hlk31876964"/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D51551" w14:paraId="5E40AE8B" w14:textId="7777777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049188FB" w14:textId="6323C861" w:rsidR="00767150" w:rsidRPr="00D51551" w:rsidRDefault="0049080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7242C7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42C7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7274EE86" w14:textId="77777777" w:rsidR="00C02F9F" w:rsidRPr="00D51551" w:rsidRDefault="00C02F9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cs/>
          <w:lang w:val="en-GB"/>
        </w:rPr>
      </w:pPr>
      <w:bookmarkStart w:id="15" w:name="_Toc408319792"/>
      <w:bookmarkEnd w:id="14"/>
    </w:p>
    <w:p w14:paraId="0AEF7754" w14:textId="01632531" w:rsidR="00F9061F" w:rsidRPr="00D51551" w:rsidRDefault="00490805" w:rsidP="00A365CC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02F9F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02F9F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9061F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การบัญชีสำหรับงบการเงินรวม </w:t>
      </w:r>
    </w:p>
    <w:p w14:paraId="1FC193AE" w14:textId="77777777" w:rsidR="00F9061F" w:rsidRPr="00D51551" w:rsidRDefault="00F9061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604B3C99" w14:textId="77777777" w:rsidR="00F9061F" w:rsidRPr="00D51551" w:rsidRDefault="00F9061F" w:rsidP="00A365CC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D5155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416090E0" w14:textId="77777777" w:rsidR="00F9061F" w:rsidRPr="00D51551" w:rsidRDefault="00F9061F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30A2AC4E" w14:textId="77777777" w:rsidR="00F9061F" w:rsidRPr="00D51551" w:rsidRDefault="00F9061F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br/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6BB8F863" w14:textId="77777777" w:rsidR="00F9061F" w:rsidRPr="00D51551" w:rsidRDefault="00F9061F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321DD5D1" w14:textId="77777777" w:rsidR="00F9061F" w:rsidRPr="00D51551" w:rsidRDefault="00F9061F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3DA08379" w14:textId="77777777" w:rsidR="00F9061F" w:rsidRPr="00D51551" w:rsidRDefault="00F9061F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51E09CE9" w14:textId="77777777" w:rsidR="00F9061F" w:rsidRPr="00D51551" w:rsidRDefault="00F9061F" w:rsidP="00A365CC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D5155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30F07C53" w14:textId="77777777" w:rsidR="00F9061F" w:rsidRPr="00D51551" w:rsidRDefault="00F9061F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14DE424A" w14:textId="77777777" w:rsidR="00F9061F" w:rsidRPr="00D51551" w:rsidRDefault="00F9061F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5155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br/>
        <w:t>จะมีหลักฐานว่าเกิดจากการด้อยค่าของสินทรัพย์ที่โอน</w:t>
      </w:r>
    </w:p>
    <w:p w14:paraId="2DA1C4F6" w14:textId="77777777" w:rsidR="00037959" w:rsidRPr="00D51551" w:rsidRDefault="00BB4127" w:rsidP="00A365C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20DCE0F" w14:textId="4D8C9417" w:rsidR="00037959" w:rsidRPr="00D51551" w:rsidRDefault="00490805" w:rsidP="00A365CC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6" w:name="_Toc48681798"/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37959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37959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การรวมธุรกิจ</w:t>
      </w:r>
      <w:bookmarkEnd w:id="16"/>
      <w:r w:rsidR="00037959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ภายใต้การควบคุมเดียวกัน</w:t>
      </w:r>
    </w:p>
    <w:p w14:paraId="56A6F43C" w14:textId="77777777" w:rsidR="00037959" w:rsidRPr="00D51551" w:rsidRDefault="00037959" w:rsidP="00A365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F47305" w14:textId="77777777" w:rsidR="00037959" w:rsidRPr="00D51551" w:rsidRDefault="00037959" w:rsidP="00A365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BB4127" w:rsidRPr="00D5155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="00BB4127" w:rsidRPr="00D5155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="00BB4127" w:rsidRPr="00D5155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วันต้นงวดของงบการเงินเปรียบเทียบ)</w:t>
      </w:r>
    </w:p>
    <w:p w14:paraId="05ED5CC3" w14:textId="77777777" w:rsidR="00037959" w:rsidRPr="00D51551" w:rsidRDefault="00037959" w:rsidP="00A365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0C656D" w14:textId="77777777" w:rsidR="00037959" w:rsidRPr="00D51551" w:rsidRDefault="00037959" w:rsidP="00A365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3C9BF677" w14:textId="77777777" w:rsidR="00037959" w:rsidRPr="00D51551" w:rsidRDefault="00037959" w:rsidP="00A365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4B146A" w14:textId="77777777" w:rsidR="00037959" w:rsidRPr="00D51551" w:rsidRDefault="00037959" w:rsidP="00A365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</w:t>
      </w:r>
      <w:r w:rsidR="00BB4127" w:rsidRPr="00D5155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495AF089" w14:textId="77777777" w:rsidR="00037959" w:rsidRPr="00D51551" w:rsidRDefault="00037959" w:rsidP="00A365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CAA34B" w14:textId="7284D000" w:rsidR="00037959" w:rsidRPr="00D51551" w:rsidRDefault="00490805" w:rsidP="00A365CC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7" w:name="_Toc494360318"/>
      <w:bookmarkStart w:id="18" w:name="_Toc48681799"/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37959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37959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17"/>
      <w:r w:rsidR="00037959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  <w:bookmarkEnd w:id="18"/>
    </w:p>
    <w:p w14:paraId="38E740D3" w14:textId="77777777" w:rsidR="00037959" w:rsidRPr="00D51551" w:rsidRDefault="00037959" w:rsidP="00A365CC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1AAEAA8F" w14:textId="77777777" w:rsidR="00037959" w:rsidRPr="00D51551" w:rsidRDefault="00037959" w:rsidP="00A365C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D5155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39D1E380" w14:textId="77777777" w:rsidR="00037959" w:rsidRPr="00D51551" w:rsidRDefault="00037959" w:rsidP="00A365CC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4117E24" w14:textId="77777777" w:rsidR="00037959" w:rsidRPr="00D51551" w:rsidRDefault="00037959" w:rsidP="00A365C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งบการเงินแสดงในสกุลเงิน</w:t>
      </w: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ซึ่งเป็น</w:t>
      </w: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สกุลเงินที่ใช้ในการดำเนินงานของกิจการและเป็นสกุลเงินที่ใช้นำเสนอ</w:t>
      </w: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งบการเงินของกลุ่มกิจการและบริษัท</w:t>
      </w:r>
    </w:p>
    <w:p w14:paraId="6E210058" w14:textId="77777777" w:rsidR="00BB4127" w:rsidRPr="00D51551" w:rsidRDefault="00BB4127" w:rsidP="00A365C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31724F0" w14:textId="77777777" w:rsidR="00037959" w:rsidRPr="00D51551" w:rsidRDefault="00037959" w:rsidP="00A365C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D5155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29F0AD22" w14:textId="77777777" w:rsidR="00037959" w:rsidRPr="00D51551" w:rsidRDefault="00037959" w:rsidP="00A365CC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12EAFB3" w14:textId="77777777" w:rsidR="00037959" w:rsidRPr="00D51551" w:rsidRDefault="00037959" w:rsidP="00A365C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47170EF0" w14:textId="77777777" w:rsidR="00037959" w:rsidRPr="00D51551" w:rsidRDefault="00037959" w:rsidP="00A365C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5AA4EDC5" w14:textId="77777777" w:rsidR="00037959" w:rsidRPr="00D51551" w:rsidRDefault="00037959" w:rsidP="00A365C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04427D94" w14:textId="77777777" w:rsidR="00037959" w:rsidRPr="00D51551" w:rsidRDefault="00037959" w:rsidP="00A365C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05D85689" w14:textId="77777777" w:rsidR="00037959" w:rsidRPr="00D51551" w:rsidRDefault="00037959" w:rsidP="00A365CC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D5155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577C68FC" w14:textId="77777777" w:rsidR="00037959" w:rsidRPr="00D51551" w:rsidRDefault="00037959" w:rsidP="00A365C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15"/>
    <w:p w14:paraId="5AD4739F" w14:textId="0FA5DF41" w:rsidR="0017045E" w:rsidRPr="00D51551" w:rsidRDefault="00490805" w:rsidP="00A365CC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7045E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7045E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7045E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23648011" w14:textId="77777777" w:rsidR="0017045E" w:rsidRPr="00D51551" w:rsidRDefault="001704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91D5D4" w14:textId="77777777" w:rsidR="00A61043" w:rsidRPr="00D51551" w:rsidRDefault="001704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เงินสดและรายการเทียบเท่าเงินสดรวมถึงเงินสดในมือ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เงินฝาก</w:t>
      </w:r>
      <w:r w:rsidR="007975E0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ธนาคารประเภทจ่ายคืนเมื่อทวงถาม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32C5150F" w14:textId="77777777" w:rsidR="00A61043" w:rsidRPr="00D51551" w:rsidRDefault="00A61043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C5C1A1" w14:textId="77777777" w:rsidR="0017045E" w:rsidRPr="00D51551" w:rsidRDefault="001704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36A22DE2" w14:textId="77777777" w:rsidR="0017045E" w:rsidRPr="00D51551" w:rsidRDefault="00357CA9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 w:type="page"/>
      </w:r>
    </w:p>
    <w:p w14:paraId="06C6FC44" w14:textId="681B79AC" w:rsidR="0017045E" w:rsidRPr="00D51551" w:rsidRDefault="0049080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7045E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7045E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7045E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1AC862EB" w14:textId="77777777" w:rsidR="0017045E" w:rsidRPr="008A144C" w:rsidRDefault="001704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4879D47" w14:textId="01273E90" w:rsidR="00A61043" w:rsidRPr="00D51551" w:rsidRDefault="00A61043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</w:t>
      </w:r>
      <w:r w:rsidR="00357CA9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ธุรกิจ</w:t>
      </w:r>
      <w:r w:rsidR="00357CA9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37959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ซึ่งลูกหนี้โดยส่วนใหญ่จะมีระยะเวลาสินเชื่อ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390BDF" w:rsidRPr="00D515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-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60</w:t>
      </w:r>
      <w:r w:rsidR="00037959" w:rsidRPr="00D515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37959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 ดังนั้นลูกหนี้การค้าจึงแสดงอยู่ในรายการหมุนเวียน</w:t>
      </w:r>
    </w:p>
    <w:p w14:paraId="31A96058" w14:textId="77777777" w:rsidR="00A61043" w:rsidRPr="008A144C" w:rsidRDefault="00A61043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9E1E89C" w14:textId="77777777" w:rsidR="00390BDF" w:rsidRPr="00D51551" w:rsidRDefault="00390BD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</w:t>
      </w:r>
    </w:p>
    <w:p w14:paraId="7AA57DF0" w14:textId="77777777" w:rsidR="00226C75" w:rsidRPr="008A144C" w:rsidRDefault="00226C75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9DD5527" w14:textId="52D22F8A" w:rsidR="00390BDF" w:rsidRDefault="00390BD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 การพิจารณาการด้อยค่าของลูกหนี้การค้าได้เปิดเผยในหมายเหตุ</w:t>
      </w:r>
      <w:r w:rsidR="00357CA9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357CA9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D477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5553E570" w14:textId="77777777" w:rsidR="008A144C" w:rsidRPr="008A144C" w:rsidRDefault="008A144C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62BE3A8" w14:textId="200C71AC" w:rsidR="00566B27" w:rsidRPr="00D51551" w:rsidRDefault="0049080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29056F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66B27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66B27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0CC9A908" w14:textId="77777777" w:rsidR="00566B27" w:rsidRPr="008A144C" w:rsidRDefault="00566B27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cs/>
          <w:lang w:val="th-TH"/>
        </w:rPr>
      </w:pPr>
    </w:p>
    <w:p w14:paraId="2F665B45" w14:textId="7412F36D" w:rsidR="00390BDF" w:rsidRPr="00D51551" w:rsidRDefault="009E72B7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</w:pP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  <w:r w:rsidR="0033082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th-TH"/>
        </w:rPr>
        <w:t>มูลค่าสุทธิที่คาดว่าจะได้รับประมาณจากราคาขาย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หรือเสื่อมคุณภาพเท่าที่จำเป็น และแสดงเป็นส่วนหนึ่งของต้นทุนขาย</w:t>
      </w:r>
    </w:p>
    <w:p w14:paraId="04C824DC" w14:textId="77777777" w:rsidR="00390BDF" w:rsidRPr="008A144C" w:rsidRDefault="00390BD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val="th-TH"/>
        </w:rPr>
      </w:pPr>
    </w:p>
    <w:p w14:paraId="0D3AC7A5" w14:textId="77777777" w:rsidR="00390BDF" w:rsidRPr="00D51551" w:rsidRDefault="00390BD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2309AF81" w14:textId="77777777" w:rsidR="00390BDF" w:rsidRPr="008A144C" w:rsidRDefault="00390BD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val="th-TH"/>
        </w:rPr>
      </w:pPr>
    </w:p>
    <w:p w14:paraId="459EA1EF" w14:textId="360CE9A8" w:rsidR="00D34EF5" w:rsidRPr="00D51551" w:rsidRDefault="0049080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D34EF5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34EF5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90BDF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71B71EE5" w14:textId="77777777" w:rsidR="00390BDF" w:rsidRPr="008A144C" w:rsidRDefault="00390BDF" w:rsidP="008A144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val="th-TH"/>
        </w:rPr>
      </w:pPr>
    </w:p>
    <w:p w14:paraId="19292590" w14:textId="4A585DDA" w:rsidR="00390BDF" w:rsidRPr="00D51551" w:rsidRDefault="00390BDF" w:rsidP="008A144C">
      <w:pPr>
        <w:pStyle w:val="Heading3"/>
        <w:ind w:left="540"/>
        <w:jc w:val="thaiDistribute"/>
        <w:rPr>
          <w:rFonts w:ascii="Browallia New" w:hAnsi="Browallia New" w:cs="Browallia New"/>
          <w:bCs/>
          <w:i/>
          <w:iCs/>
          <w:color w:val="CF4A02"/>
          <w:sz w:val="26"/>
          <w:szCs w:val="26"/>
        </w:rPr>
      </w:pPr>
      <w:bookmarkStart w:id="19" w:name="_Toc48681804"/>
      <w:r w:rsidRPr="00D51551">
        <w:rPr>
          <w:rFonts w:ascii="Browallia New" w:eastAsia="Arial Unicode MS" w:hAnsi="Browallia New" w:cs="Browallia New"/>
          <w:bCs/>
          <w:i/>
          <w:iCs/>
          <w:color w:val="CF4A02"/>
          <w:sz w:val="26"/>
          <w:szCs w:val="26"/>
          <w:cs/>
        </w:rPr>
        <w:t xml:space="preserve">สำหรับปีสิ้นสุดวันที่ </w:t>
      </w:r>
      <w:r w:rsidR="00490805" w:rsidRPr="00490805"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lang w:val="en-GB"/>
        </w:rPr>
        <w:t>31</w:t>
      </w:r>
      <w:r w:rsidRPr="00D51551">
        <w:rPr>
          <w:rFonts w:ascii="Browallia New" w:eastAsia="Arial Unicode MS" w:hAnsi="Browallia New" w:cs="Browallia New"/>
          <w:bCs/>
          <w:i/>
          <w:iCs/>
          <w:color w:val="CF4A02"/>
          <w:sz w:val="26"/>
          <w:szCs w:val="26"/>
          <w:cs/>
        </w:rPr>
        <w:t xml:space="preserve"> ธันวาคม พ.ศ. </w:t>
      </w:r>
      <w:r w:rsidR="00490805" w:rsidRPr="00490805"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lang w:val="en-GB"/>
        </w:rPr>
        <w:t>2563</w:t>
      </w:r>
      <w:bookmarkEnd w:id="19"/>
    </w:p>
    <w:p w14:paraId="5A92CE37" w14:textId="77777777" w:rsidR="00390BDF" w:rsidRPr="008A144C" w:rsidRDefault="00390BDF" w:rsidP="008A144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val="th-TH"/>
        </w:rPr>
      </w:pPr>
    </w:p>
    <w:p w14:paraId="4CFE0A11" w14:textId="77777777" w:rsidR="00390BDF" w:rsidRPr="00D51551" w:rsidRDefault="00390BDF" w:rsidP="00D22F54">
      <w:pPr>
        <w:pStyle w:val="Style10"/>
        <w:numPr>
          <w:ilvl w:val="0"/>
          <w:numId w:val="8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D51551">
        <w:rPr>
          <w:rFonts w:eastAsia="Arial Unicode MS"/>
          <w:color w:val="CF4A02"/>
          <w:cs/>
        </w:rPr>
        <w:t>การจัดประเภท</w:t>
      </w:r>
    </w:p>
    <w:p w14:paraId="48D51234" w14:textId="77777777" w:rsidR="00390BDF" w:rsidRPr="008A144C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val="th-TH"/>
        </w:rPr>
      </w:pPr>
    </w:p>
    <w:p w14:paraId="3128418A" w14:textId="17AFF1C8" w:rsidR="00390BDF" w:rsidRPr="00D51551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ตั้งแต่วันที่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มกราคม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พ.ศ.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กลุ่มกิจการจัดประเภทสินทรัพย์ทางการเงินประเภทตราสารหนี้ตามลักษณะ</w:t>
      </w:r>
      <w:r w:rsidR="000846A5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br/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</w:t>
      </w:r>
      <w:r w:rsidR="000846A5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br/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ว่าเข้าเงื่อนไขของการเป็นเงินต้นและดอกเบี้ย 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(SPPI) 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หรือไม่ ดังนี้</w:t>
      </w:r>
    </w:p>
    <w:p w14:paraId="70670D24" w14:textId="77777777" w:rsidR="00390BDF" w:rsidRPr="00D51551" w:rsidRDefault="00390BDF" w:rsidP="00D22F54">
      <w:pPr>
        <w:pStyle w:val="Style10"/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D51551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C701F41" w14:textId="77777777" w:rsidR="00390BDF" w:rsidRPr="00D51551" w:rsidRDefault="00390BDF" w:rsidP="00D22F54">
      <w:pPr>
        <w:pStyle w:val="Style10"/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D51551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346BE026" w14:textId="77777777" w:rsidR="00390BDF" w:rsidRPr="008A144C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val="th-TH"/>
        </w:rPr>
      </w:pPr>
    </w:p>
    <w:p w14:paraId="2982DBFC" w14:textId="77777777" w:rsidR="00390BDF" w:rsidRPr="00D51551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C3E25A5" w14:textId="77777777" w:rsidR="00390BDF" w:rsidRPr="008A144C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val="th-TH"/>
        </w:rPr>
      </w:pPr>
    </w:p>
    <w:p w14:paraId="1736EF47" w14:textId="77777777" w:rsidR="00390BDF" w:rsidRPr="00D51551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(FVPL) 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หรือด้วยมูลค่ายุติธรรมผ่านกำไรขาดทุนเบ็ดเสร็จอื่น 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(FVOCI) 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ยกเว้นเงินลงทุนในตราสารทุนที่ถือไว้เพื่อค้าจะวัดมูลค่าด้วย 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>FVPL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เท่านั้น </w:t>
      </w:r>
    </w:p>
    <w:p w14:paraId="31864372" w14:textId="4B697DB8" w:rsidR="00390BDF" w:rsidRPr="008A144C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val="th-TH"/>
        </w:rPr>
      </w:pPr>
    </w:p>
    <w:p w14:paraId="06D63F4A" w14:textId="77777777" w:rsidR="00390BDF" w:rsidRPr="008A144C" w:rsidRDefault="00390BDF" w:rsidP="00D22F54">
      <w:pPr>
        <w:pStyle w:val="Style10"/>
        <w:numPr>
          <w:ilvl w:val="0"/>
          <w:numId w:val="8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8A144C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6446A94F" w14:textId="77777777" w:rsidR="00390BDF" w:rsidRPr="008A144C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val="th-TH"/>
        </w:rPr>
      </w:pPr>
    </w:p>
    <w:p w14:paraId="05DA3B15" w14:textId="5137208D" w:rsidR="00390BDF" w:rsidRPr="008A144C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8A14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ในการซื้อหรือได้มาหรือขายสินทรัพย์ทางการเงินโดยปกติ</w:t>
      </w:r>
      <w:r w:rsidRPr="008A14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 </w:t>
      </w:r>
      <w:r w:rsidRPr="008A14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กลุ่มกิจการจะรับรู้รายการ</w:t>
      </w:r>
      <w:r w:rsidRPr="008A14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 </w:t>
      </w:r>
      <w:r w:rsidRPr="008A14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ณ</w:t>
      </w:r>
      <w:r w:rsidRPr="008A14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 </w:t>
      </w:r>
      <w:r w:rsidRPr="008A14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วันที่ทำรายการค้า</w:t>
      </w:r>
      <w:r w:rsidRPr="008A14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 </w:t>
      </w:r>
      <w:r w:rsidRPr="008A14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ซึ่งเป็นวันที่กลุ่มกิจการเข้าทำรายการซื้อหรือขายสินทรัพย์นั้น</w:t>
      </w:r>
      <w:r w:rsidRPr="008A14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  </w:t>
      </w:r>
      <w:r w:rsidRPr="008A14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</w:t>
      </w:r>
      <w:r w:rsidR="008A14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br/>
      </w:r>
      <w:r w:rsidRPr="008A14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ที่เกี่ยวข้องกับการเป็นเจ้าของสินทรัพย์ออกไป</w:t>
      </w:r>
    </w:p>
    <w:p w14:paraId="20194004" w14:textId="2908C9EC" w:rsidR="00390BDF" w:rsidRPr="008A144C" w:rsidRDefault="008A144C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cs/>
          <w:lang w:val="th-TH"/>
        </w:rPr>
        <w:br w:type="page"/>
      </w:r>
    </w:p>
    <w:p w14:paraId="03B99374" w14:textId="77777777" w:rsidR="00390BDF" w:rsidRPr="008A144C" w:rsidRDefault="00390BDF" w:rsidP="00D22F54">
      <w:pPr>
        <w:pStyle w:val="Style10"/>
        <w:numPr>
          <w:ilvl w:val="0"/>
          <w:numId w:val="8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8A144C">
        <w:rPr>
          <w:rFonts w:eastAsia="Arial Unicode MS"/>
          <w:color w:val="CF4A02"/>
          <w:cs/>
        </w:rPr>
        <w:t>การวัดมูลค่า</w:t>
      </w:r>
    </w:p>
    <w:p w14:paraId="015A6CE3" w14:textId="77777777" w:rsidR="00390BDF" w:rsidRPr="008A144C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val="th-TH"/>
        </w:rPr>
      </w:pPr>
    </w:p>
    <w:p w14:paraId="050FE63C" w14:textId="77777777" w:rsidR="00390BDF" w:rsidRPr="008A144C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8A14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8A14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 </w:t>
      </w:r>
      <w:r w:rsidRPr="008A14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สำหรับสินทรัพย์ทางการเงินที่วัดมูลค่าด้วย </w:t>
      </w:r>
      <w:r w:rsidRPr="008A14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FVPL </w:t>
      </w:r>
      <w:r w:rsidRPr="008A14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E002DE4" w14:textId="77777777" w:rsidR="00390BDF" w:rsidRPr="008A144C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val="th-TH"/>
        </w:rPr>
      </w:pPr>
    </w:p>
    <w:p w14:paraId="77ED5B99" w14:textId="77777777" w:rsidR="00390BDF" w:rsidRPr="008A144C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8A14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8A14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(SPPI) </w:t>
      </w:r>
      <w:r w:rsidRPr="008A14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หรือไม่</w:t>
      </w:r>
    </w:p>
    <w:p w14:paraId="67E00061" w14:textId="77777777" w:rsidR="00390BDF" w:rsidRPr="008A144C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val="th-TH"/>
        </w:rPr>
      </w:pPr>
    </w:p>
    <w:p w14:paraId="28EF9B4C" w14:textId="17031BBE" w:rsidR="008D75B0" w:rsidRPr="008A144C" w:rsidRDefault="008D75B0" w:rsidP="008D75B0">
      <w:pPr>
        <w:pStyle w:val="Style10"/>
        <w:numPr>
          <w:ilvl w:val="0"/>
          <w:numId w:val="8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8A144C">
        <w:rPr>
          <w:rFonts w:eastAsia="Arial Unicode MS"/>
          <w:color w:val="CF4A02"/>
          <w:cs/>
        </w:rPr>
        <w:t>ตราสารหนี้</w:t>
      </w:r>
    </w:p>
    <w:p w14:paraId="4E8FCA9D" w14:textId="77777777" w:rsidR="008D75B0" w:rsidRPr="008A144C" w:rsidRDefault="008D75B0" w:rsidP="008D75B0">
      <w:pPr>
        <w:ind w:left="1080"/>
        <w:jc w:val="left"/>
        <w:rPr>
          <w:rFonts w:ascii="Browallia New" w:eastAsia="Arial" w:hAnsi="Browallia New" w:cs="Browallia New"/>
          <w:sz w:val="16"/>
          <w:szCs w:val="16"/>
          <w:lang w:val="en-GB"/>
        </w:rPr>
      </w:pPr>
    </w:p>
    <w:p w14:paraId="7D5CCBF0" w14:textId="0E7CC187" w:rsidR="008D75B0" w:rsidRPr="008A144C" w:rsidRDefault="008D75B0" w:rsidP="008D75B0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8A144C">
        <w:rPr>
          <w:rFonts w:ascii="Browallia New" w:eastAsia="Arial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8A144C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8A144C">
        <w:rPr>
          <w:rFonts w:ascii="Browallia New" w:eastAsia="Arial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8A144C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8A144C">
        <w:rPr>
          <w:rFonts w:ascii="Browallia New" w:eastAsia="Arial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8A144C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="00490805" w:rsidRPr="00490805">
        <w:rPr>
          <w:rFonts w:ascii="Browallia New" w:eastAsia="Arial" w:hAnsi="Browallia New" w:cs="Browallia New"/>
          <w:sz w:val="26"/>
          <w:szCs w:val="26"/>
          <w:lang w:val="en-GB" w:bidi="ar-SA"/>
        </w:rPr>
        <w:t>3</w:t>
      </w:r>
      <w:r w:rsidRPr="008A144C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8A144C">
        <w:rPr>
          <w:rFonts w:ascii="Browallia New" w:eastAsia="Arial" w:hAnsi="Browallia New" w:cs="Browallia New"/>
          <w:sz w:val="26"/>
          <w:szCs w:val="26"/>
          <w:cs/>
          <w:lang w:val="en-GB"/>
        </w:rPr>
        <w:t>ประเภทดังนี้</w:t>
      </w:r>
    </w:p>
    <w:p w14:paraId="6C08AD65" w14:textId="77777777" w:rsidR="008D75B0" w:rsidRPr="008A144C" w:rsidRDefault="008D75B0" w:rsidP="008D75B0">
      <w:pPr>
        <w:ind w:left="1080"/>
        <w:jc w:val="thaiDistribute"/>
        <w:rPr>
          <w:rFonts w:ascii="Browallia New" w:eastAsia="Arial" w:hAnsi="Browallia New" w:cs="Browallia New"/>
          <w:sz w:val="16"/>
          <w:szCs w:val="16"/>
          <w:lang w:val="en-GB" w:bidi="ar-SA"/>
        </w:rPr>
      </w:pPr>
    </w:p>
    <w:p w14:paraId="6EF0D274" w14:textId="1C880238" w:rsidR="008D75B0" w:rsidRDefault="008D75B0" w:rsidP="00775CDD">
      <w:pPr>
        <w:numPr>
          <w:ilvl w:val="0"/>
          <w:numId w:val="21"/>
        </w:numPr>
        <w:ind w:left="1418" w:hanging="284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8A144C">
        <w:rPr>
          <w:rFonts w:ascii="Browallia New" w:eastAsia="Arial" w:hAnsi="Browallia New" w:cs="Browallia New"/>
          <w:sz w:val="26"/>
          <w:szCs w:val="26"/>
          <w:cs/>
          <w:lang w:val="en-GB"/>
        </w:rPr>
        <w:t>ราคาทุนตัดจำหน่าย</w:t>
      </w:r>
      <w:r w:rsidRPr="008A144C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- </w:t>
      </w:r>
      <w:r w:rsidRPr="008A144C">
        <w:rPr>
          <w:rFonts w:ascii="Browallia New" w:eastAsia="Arial" w:hAnsi="Browallia New" w:cs="Browallia New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8A144C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8A144C">
        <w:rPr>
          <w:rFonts w:ascii="Browallia New" w:eastAsia="Arial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8A144C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 </w:t>
      </w:r>
      <w:r w:rsidRPr="008A144C">
        <w:rPr>
          <w:rFonts w:ascii="Browallia New" w:eastAsia="Arial" w:hAnsi="Browallia New" w:cs="Browallia New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8A144C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8A144C">
        <w:rPr>
          <w:rFonts w:ascii="Browallia New" w:eastAsia="Arial" w:hAnsi="Browallia New" w:cs="Browallia New"/>
          <w:sz w:val="26"/>
          <w:szCs w:val="26"/>
          <w:cs/>
          <w:lang w:val="en-GB"/>
        </w:rPr>
        <w:t>และแสดงรายการในกำไร(ขาดทุน)อื่นพร้อมกับกำไร</w:t>
      </w:r>
      <w:r w:rsidR="00C51FCC">
        <w:rPr>
          <w:rFonts w:ascii="Browallia New" w:eastAsia="Arial" w:hAnsi="Browallia New" w:cs="Browallia New" w:hint="cs"/>
          <w:sz w:val="26"/>
          <w:szCs w:val="26"/>
          <w:cs/>
          <w:lang w:val="en-GB"/>
        </w:rPr>
        <w:t>หรือ</w:t>
      </w:r>
      <w:r w:rsidRPr="008A144C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ขาดทุนจากอัตราแลกเปลี่ยน </w:t>
      </w:r>
      <w:r w:rsidRPr="008A144C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8A144C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</w:t>
      </w:r>
    </w:p>
    <w:p w14:paraId="28C9D9FD" w14:textId="77777777" w:rsidR="00C51FCC" w:rsidRPr="008A144C" w:rsidRDefault="00C51FCC" w:rsidP="00C51FCC">
      <w:pPr>
        <w:ind w:left="1418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224626B9" w14:textId="545FCD87" w:rsidR="00C51FCC" w:rsidRDefault="00C51FCC" w:rsidP="00C51FCC">
      <w:pPr>
        <w:numPr>
          <w:ilvl w:val="0"/>
          <w:numId w:val="21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1FCC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C51FCC">
        <w:rPr>
          <w:rFonts w:ascii="Browallia New" w:hAnsi="Browallia New" w:cs="Browallia New"/>
          <w:sz w:val="26"/>
          <w:szCs w:val="26"/>
          <w:lang w:val="en-GB"/>
        </w:rPr>
        <w:t xml:space="preserve"> (FVOCI) – </w:t>
      </w:r>
      <w:r w:rsidRPr="00C51FCC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C51FCC">
        <w:rPr>
          <w:rFonts w:ascii="Browallia New" w:hAnsi="Browallia New" w:cs="Browallia New"/>
          <w:sz w:val="26"/>
          <w:szCs w:val="26"/>
          <w:lang w:val="en-GB"/>
        </w:rPr>
        <w:t xml:space="preserve">FVOCI  </w:t>
      </w:r>
      <w:r w:rsidRPr="00C51FCC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51FCC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51FCC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</w:t>
      </w:r>
      <w:r w:rsidRPr="00C51FCC">
        <w:rPr>
          <w:rFonts w:ascii="Browallia New" w:hAnsi="Browallia New" w:cs="Browallia New"/>
          <w:sz w:val="26"/>
          <w:szCs w:val="26"/>
          <w:lang w:val="en-GB"/>
        </w:rPr>
        <w:t>/</w:t>
      </w:r>
      <w:r w:rsidRPr="00C51FCC">
        <w:rPr>
          <w:rFonts w:ascii="Browallia New" w:hAnsi="Browallia New" w:cs="Browallia New"/>
          <w:sz w:val="26"/>
          <w:szCs w:val="26"/>
          <w:cs/>
          <w:lang w:val="en-GB"/>
        </w:rPr>
        <w:t xml:space="preserve">กำไรจากการด้อยค่า 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51FCC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51FCC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C51FC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51FCC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51FCC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กำไรขาดทุนจากอัตราแลกเปลี่ยน</w:t>
      </w:r>
      <w:r w:rsidRPr="00C51FC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1FCC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จะรับรู้ในกำไรหรือขาดทุน </w:t>
      </w:r>
      <w:r w:rsidRPr="00C51FC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1FCC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(ขาดทุน)อื่น </w:t>
      </w:r>
      <w:r w:rsidRPr="00C51FC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1FCC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รายได้ดอกเบี้ยจะแสดงในรายการรายได้อื่น</w:t>
      </w:r>
      <w:r w:rsidRPr="00C51FC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1FCC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</w:t>
      </w:r>
    </w:p>
    <w:p w14:paraId="75DB6AD6" w14:textId="77777777" w:rsidR="00C51FCC" w:rsidRPr="00C51FCC" w:rsidRDefault="00C51FCC" w:rsidP="00C51FCC">
      <w:pPr>
        <w:ind w:left="141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59CA20" w14:textId="4ACFAF61" w:rsidR="008D75B0" w:rsidRPr="008A144C" w:rsidRDefault="008D75B0" w:rsidP="008D75B0">
      <w:pPr>
        <w:numPr>
          <w:ilvl w:val="0"/>
          <w:numId w:val="21"/>
        </w:numPr>
        <w:ind w:left="1418" w:hanging="284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8A144C">
        <w:rPr>
          <w:rFonts w:ascii="Browallia New" w:eastAsia="Arial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8A144C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(FVPL) – </w:t>
      </w:r>
      <w:r w:rsidRPr="008A144C">
        <w:rPr>
          <w:rFonts w:ascii="Browallia New" w:eastAsia="Arial" w:hAnsi="Browallia New" w:cs="Browallia New"/>
          <w:sz w:val="26"/>
          <w:szCs w:val="26"/>
          <w:cs/>
          <w:lang w:val="en-GB"/>
        </w:rPr>
        <w:t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ข้างต้น ด้วย</w:t>
      </w:r>
      <w:r w:rsidRPr="008A144C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FVPL </w:t>
      </w:r>
      <w:r w:rsidRPr="008A144C">
        <w:rPr>
          <w:rFonts w:ascii="Browallia New" w:eastAsia="Arial" w:hAnsi="Browallia New" w:cs="Browallia New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(ขาดทุน)อื่นในรอบระยะเวลาที่เกิดรายการ</w:t>
      </w:r>
    </w:p>
    <w:p w14:paraId="62AD9811" w14:textId="5723230A" w:rsidR="00C51FCC" w:rsidRPr="00C51FCC" w:rsidRDefault="002A7F14" w:rsidP="00C51FCC">
      <w:pPr>
        <w:rPr>
          <w:rFonts w:eastAsia="Arial Unicode MS"/>
          <w:lang w:val="en-GB"/>
        </w:rPr>
      </w:pPr>
      <w:r>
        <w:rPr>
          <w:rFonts w:eastAsia="Arial Unicode MS"/>
          <w:cs/>
          <w:lang w:val="en-GB"/>
        </w:rPr>
        <w:br w:type="page"/>
      </w:r>
    </w:p>
    <w:p w14:paraId="177B7690" w14:textId="29BBC244" w:rsidR="00390BDF" w:rsidRPr="008A144C" w:rsidRDefault="00390BDF" w:rsidP="00D22F54">
      <w:pPr>
        <w:pStyle w:val="Style10"/>
        <w:numPr>
          <w:ilvl w:val="0"/>
          <w:numId w:val="8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8A144C">
        <w:rPr>
          <w:rFonts w:eastAsia="Arial Unicode MS"/>
          <w:color w:val="CF4A02"/>
          <w:cs/>
        </w:rPr>
        <w:t>การด้อยค่า</w:t>
      </w:r>
      <w:r w:rsidR="00EB2CA3" w:rsidRPr="008A144C">
        <w:rPr>
          <w:rFonts w:eastAsia="Arial Unicode MS"/>
          <w:color w:val="CF4A02"/>
          <w:cs/>
        </w:rPr>
        <w:t>สำหรับลูกหนี้การค้าและลูกหนี้อื่น</w:t>
      </w:r>
    </w:p>
    <w:p w14:paraId="7680264F" w14:textId="77777777" w:rsidR="00EB2CA3" w:rsidRPr="008A144C" w:rsidRDefault="00EB2CA3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val="th-TH"/>
        </w:rPr>
      </w:pPr>
    </w:p>
    <w:p w14:paraId="2D4AA727" w14:textId="20A3AB8E" w:rsidR="00390BDF" w:rsidRPr="008A144C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8A14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ตั้งแต่วันที่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8A14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มกราคม พ.ศ.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8A14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กลุ่มกิจการใช้วิธีอย่างง่าย (</w:t>
      </w:r>
      <w:r w:rsidRPr="008A14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Simplified approach) </w:t>
      </w:r>
      <w:r w:rsidRPr="008A14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ในการรับรู้การด้อยค่าตามประมาณการผลขาดทุนด้านเครดิตที่คาดว่าจะเกิดขึ้นตลอดอายุลูกหนี้ตั้งแต่วันที่กลุ่มกิจการเริ่มรับรู้ลูกหนี้</w:t>
      </w:r>
      <w:r w:rsidR="006A21E4" w:rsidRPr="008A14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</w:t>
      </w:r>
      <w:r w:rsidRPr="008A14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การด้อยค่าที่รับรู้ตามวิธีดังกล่าวได้เปิดเผยไว้ในหมายเหตุ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8A14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>.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0846A5" w:rsidRPr="008A14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(ก)</w:t>
      </w:r>
    </w:p>
    <w:p w14:paraId="23FB3FC9" w14:textId="77777777" w:rsidR="00390BDF" w:rsidRPr="008A144C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val="th-TH"/>
        </w:rPr>
      </w:pPr>
    </w:p>
    <w:p w14:paraId="78CAD9D5" w14:textId="104370D9" w:rsidR="00390BDF" w:rsidRPr="008A144C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  <w:r w:rsidRPr="008A14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8A144C"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  <w:t>COVID-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8A14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ที่ออกโดย</w:t>
      </w:r>
      <w:r w:rsidR="000846A5" w:rsidRPr="008A14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br/>
      </w:r>
      <w:r w:rsidRPr="008A14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A14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มกราคม 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="000846A5" w:rsidRPr="008A14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br/>
      </w:r>
      <w:r w:rsidRPr="008A14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t xml:space="preserve">ถึงวันที่ </w:t>
      </w:r>
      <w:r w:rsidR="00490805" w:rsidRPr="004908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8A14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t xml:space="preserve"> ธันวาคม พ.ศ. </w:t>
      </w:r>
      <w:r w:rsidR="00490805" w:rsidRPr="004908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2563</w:t>
      </w:r>
      <w:r w:rsidRPr="008A14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t xml:space="preserve"> โดยกลุ่มกิจการเลือกที่จะไม่นำข้อมูลที่มีการคาดการณ์ไปในอนาคต (</w:t>
      </w:r>
      <w:r w:rsidRPr="008A144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th-TH"/>
        </w:rPr>
        <w:t>Forward-looking</w:t>
      </w:r>
      <w:r w:rsidRPr="008A144C"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  <w:t xml:space="preserve"> information) </w:t>
      </w:r>
      <w:r w:rsidRPr="008A14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มาใช้ในการวัดมูลค่าผลขาดทุนด้านเครดิตที่คาดว่าจะเกิดขึ้นตามวิธีอย่างง่าย (</w:t>
      </w:r>
      <w:r w:rsidRPr="008A144C"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  <w:t xml:space="preserve">Simplified approach) </w:t>
      </w:r>
      <w:r w:rsidRPr="008A14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สำหรับลูกหนี้การค้าและลูกหนี้อื่น แต่กลุ่มกิจการเลือกใช้ข้อมูลผลขาดทุนด้านเครดิตในอดีตมาประกอบกับดุลยพินิจของผู้บริหาร ในการประมาณการผลขาดทุนด้านเครดิตที่คาดว่าจะเกิดขึ้น การด้อยค่าที่รับรู้ตามวิธีดังกล่าวได้เปิดเผยไว้ในหมายเหตุ</w:t>
      </w:r>
      <w:r w:rsidR="000846A5" w:rsidRPr="008A14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ข้อ</w:t>
      </w:r>
      <w:r w:rsidRPr="008A14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</w:p>
    <w:p w14:paraId="1913BC17" w14:textId="77777777" w:rsidR="00390BDF" w:rsidRPr="008A144C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val="th-TH"/>
        </w:rPr>
      </w:pPr>
    </w:p>
    <w:p w14:paraId="25236DA3" w14:textId="77777777" w:rsidR="00390BDF" w:rsidRPr="00D51551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8A14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ผลขาดทุนและการกลับรายการผลขาดทุนจาก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การด้อยค่าบันทึกในกำไรหรือขาดทุน</w:t>
      </w:r>
      <w:r w:rsidR="000846A5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และแสดงรวมอยู่ในรายการค่าใช้จ่ายในการบริหาร</w:t>
      </w:r>
    </w:p>
    <w:p w14:paraId="5B31D14B" w14:textId="38AFA6B5" w:rsidR="00390BDF" w:rsidRPr="00D51551" w:rsidRDefault="00390BDF" w:rsidP="008A144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</w:p>
    <w:p w14:paraId="2137043D" w14:textId="16EC3298" w:rsidR="00390BDF" w:rsidRPr="00D51551" w:rsidRDefault="00390BDF" w:rsidP="008A144C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pacing w:val="-4"/>
          <w:sz w:val="26"/>
          <w:szCs w:val="26"/>
          <w:lang w:val="th-TH"/>
        </w:rPr>
      </w:pPr>
      <w:r w:rsidRPr="00D51551">
        <w:rPr>
          <w:rFonts w:ascii="Browallia New" w:eastAsia="Arial Unicode MS" w:hAnsi="Browallia New" w:cs="Browallia New"/>
          <w:b/>
          <w:bCs/>
          <w:i/>
          <w:iCs/>
          <w:color w:val="CF4A02"/>
          <w:spacing w:val="-4"/>
          <w:sz w:val="26"/>
          <w:szCs w:val="26"/>
          <w:cs/>
          <w:lang w:val="th-TH"/>
        </w:rPr>
        <w:t xml:space="preserve">สำหรับปีสิ้นสุดวันที่ </w:t>
      </w:r>
      <w:r w:rsidR="00490805" w:rsidRPr="00490805">
        <w:rPr>
          <w:rFonts w:ascii="Browallia New" w:eastAsia="Arial Unicode MS" w:hAnsi="Browallia New" w:cs="Browallia New"/>
          <w:b/>
          <w:bCs/>
          <w:i/>
          <w:iCs/>
          <w:color w:val="CF4A02"/>
          <w:spacing w:val="-4"/>
          <w:sz w:val="26"/>
          <w:szCs w:val="26"/>
          <w:lang w:val="en-GB"/>
        </w:rPr>
        <w:t>31</w:t>
      </w:r>
      <w:r w:rsidRPr="00D51551">
        <w:rPr>
          <w:rFonts w:ascii="Browallia New" w:eastAsia="Arial Unicode MS" w:hAnsi="Browallia New" w:cs="Browallia New"/>
          <w:b/>
          <w:bCs/>
          <w:i/>
          <w:iCs/>
          <w:color w:val="CF4A02"/>
          <w:spacing w:val="-4"/>
          <w:sz w:val="26"/>
          <w:szCs w:val="26"/>
          <w:cs/>
          <w:lang w:val="th-TH"/>
        </w:rPr>
        <w:t xml:space="preserve"> ธันวาคม พ.ศ. </w:t>
      </w:r>
      <w:r w:rsidR="00490805" w:rsidRPr="00490805">
        <w:rPr>
          <w:rFonts w:ascii="Browallia New" w:eastAsia="Arial Unicode MS" w:hAnsi="Browallia New" w:cs="Browallia New"/>
          <w:b/>
          <w:bCs/>
          <w:i/>
          <w:iCs/>
          <w:color w:val="CF4A02"/>
          <w:spacing w:val="-4"/>
          <w:sz w:val="26"/>
          <w:szCs w:val="26"/>
          <w:lang w:val="en-GB"/>
        </w:rPr>
        <w:t>2562</w:t>
      </w:r>
    </w:p>
    <w:p w14:paraId="56AA5168" w14:textId="77777777" w:rsidR="00390BDF" w:rsidRPr="00D51551" w:rsidRDefault="00390BDF" w:rsidP="008A144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</w:p>
    <w:p w14:paraId="5F01D3ED" w14:textId="77777777" w:rsidR="00203F17" w:rsidRPr="00D51551" w:rsidRDefault="00203F17" w:rsidP="008A144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กลุ่มกิจการจัดประเภทเงินลงทุนที่นอกเหนือจากเงินลงทุนในบริษัทย่อย</w:t>
      </w:r>
      <w:r w:rsidR="009E72B7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บริษัทร่วม และการร่วมค้า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เป็นเงินลงทุน</w:t>
      </w:r>
      <w:r w:rsidR="009E72B7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ระยะสั้น</w:t>
      </w:r>
      <w:r w:rsidR="000D1627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การจัดประเภทขึ้นอยู่กับจุดมุ่งหมายขณะลงทุน โดยฝ่ายบริหารจะเป็นผู้กำหนดการจัดประเภทที่เหมาะสมสำหรับเงินลงทุน ณ เวลาลงทุนและทบทวนการจัดประเภทเป็นระยะ </w:t>
      </w:r>
    </w:p>
    <w:p w14:paraId="642C206F" w14:textId="77777777" w:rsidR="00203F17" w:rsidRPr="00D51551" w:rsidRDefault="00203F17" w:rsidP="008A144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</w:p>
    <w:p w14:paraId="0BE52D66" w14:textId="6527D6F2" w:rsidR="00203F17" w:rsidRPr="00D51551" w:rsidRDefault="00203F17" w:rsidP="008A144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เงินลงทุน</w:t>
      </w:r>
      <w:r w:rsidR="009E72B7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ระยะสั้น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คือเงินฝากประจำที่มีอายุตั้งแต่วันที่ฝากถึงวันครบกำหนดอยู่ระหว่าง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ถึง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เดือน โดยแสดงด้วยราคาทุน</w:t>
      </w:r>
    </w:p>
    <w:p w14:paraId="720B6B2F" w14:textId="77777777" w:rsidR="00203F17" w:rsidRPr="00D51551" w:rsidRDefault="00203F17" w:rsidP="008A144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</w:p>
    <w:p w14:paraId="3B1BCEB4" w14:textId="77777777" w:rsidR="00203F17" w:rsidRPr="00D51551" w:rsidRDefault="00203F17" w:rsidP="008A144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บริษัทจะทดสอบค่าเผื่อการด้อยค่าของเงินลงทุนเมื่อมีข้อบ่งชี้ว่าเงินลงทุนนั้นอาจมีค่าเผื่อการด้อยค่าเกิดขึ้น หากราคา</w:t>
      </w:r>
      <w:r w:rsidR="000846A5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br/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ตามบัญชีของเงินลงทุนสูงกว่ามูลค่าที่คาดว่าจะได้รับคืน บริษัทจะบันทึกรายการขาดทุนจากค่าเผื่อการด้อยค่ารวมไว้ในกำไรหรือขาดทุน</w:t>
      </w:r>
    </w:p>
    <w:p w14:paraId="34D5A722" w14:textId="77777777" w:rsidR="00203F17" w:rsidRPr="00D51551" w:rsidRDefault="00203F17" w:rsidP="008A144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</w:p>
    <w:p w14:paraId="037991BB" w14:textId="79A89072" w:rsidR="00D34EF5" w:rsidRPr="00D51551" w:rsidRDefault="00203F17" w:rsidP="008A144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ผลต่างระหว่างมูลค่ายุติธรรมของผลตอบแทนสุทธิที่ได้รับจากการจำหน่ายกับราคาตามบัญชีของ</w:t>
      </w:r>
      <w:r w:rsidR="008A14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br/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เงินลงทุนนั้นจะบันทึกรวมอยู่ในกำไรหรือขาดทุน</w:t>
      </w:r>
    </w:p>
    <w:p w14:paraId="0CA59570" w14:textId="7A041258" w:rsidR="00C51FCC" w:rsidRDefault="002A7F14" w:rsidP="008A144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br w:type="page"/>
      </w:r>
    </w:p>
    <w:p w14:paraId="2DD7DC14" w14:textId="5A23E28A" w:rsidR="00142C55" w:rsidRPr="00D51551" w:rsidRDefault="0049080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42C55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142C55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42C55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4D22A689" w14:textId="77777777" w:rsidR="00142C55" w:rsidRPr="00D51551" w:rsidRDefault="00142C55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55BA33F" w14:textId="77777777" w:rsidR="00390BDF" w:rsidRPr="00D51551" w:rsidRDefault="00390BD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67927AAE" w14:textId="77777777" w:rsidR="00390BDF" w:rsidRPr="00D51551" w:rsidRDefault="00390BD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795A65" w14:textId="52BA61A5" w:rsidR="00142C55" w:rsidRPr="00D51551" w:rsidRDefault="00390BD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8A144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3F8DD831" w14:textId="77777777" w:rsidR="00A61043" w:rsidRPr="00D51551" w:rsidRDefault="00A61043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ABA140" w14:textId="77777777" w:rsidR="00142C55" w:rsidRPr="00D51551" w:rsidRDefault="00A61043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บริษัทจะรับรู้ต้นทุน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ค่าซ่อมแซมและบำรุงรักษาอื่น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ๆ </w:t>
      </w:r>
      <w:r w:rsidR="00142C55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เป็นค่าใช้จ่ายในกำไรขาดทุนเมื่อเกิดขึ้น</w:t>
      </w:r>
    </w:p>
    <w:p w14:paraId="3655D8BC" w14:textId="77777777" w:rsidR="00D15B12" w:rsidRPr="00D51551" w:rsidRDefault="00D15B12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6687EE3" w14:textId="77777777" w:rsidR="00D37A96" w:rsidRPr="00D51551" w:rsidRDefault="00D37A96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</w:t>
      </w:r>
      <w:r w:rsidR="000B4A53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</w:t>
      </w:r>
      <w:r w:rsidR="0032238F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</w:t>
      </w:r>
      <w:r w:rsidR="000B4A53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ยใช้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วิธีเส้นตรงเพื่อลดราคาทุน </w:t>
      </w:r>
      <w:r w:rsidR="00CA3D2B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ตลอด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อายุการให้ประโยชน์</w:t>
      </w:r>
      <w:r w:rsidR="00CA3D2B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ที่ประมาณการไว้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ของสินทรัพย์ดังต่อไปนี้</w:t>
      </w:r>
    </w:p>
    <w:p w14:paraId="41D89518" w14:textId="77777777" w:rsidR="00E9721D" w:rsidRPr="00D51551" w:rsidRDefault="00E9721D" w:rsidP="00A365CC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CDC9043" w14:textId="704929DA" w:rsidR="007365D1" w:rsidRPr="00D51551" w:rsidRDefault="007365D1" w:rsidP="00A365CC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ส่วนปรับปรุงที่ดิน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ab/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4A77D1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A77D1" w:rsidRPr="00D515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-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</w:p>
    <w:p w14:paraId="24972C50" w14:textId="050513CE" w:rsidR="00ED54FD" w:rsidRPr="00D51551" w:rsidRDefault="009265E3" w:rsidP="00A365CC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อาคารและ</w:t>
      </w:r>
      <w:r w:rsidR="00ED54FD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ส่วนปรับปรุงอาคาร</w:t>
      </w:r>
      <w:r w:rsidR="00ED54FD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ab/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4A77D1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A77D1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-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ED54FD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ปี</w:t>
      </w:r>
    </w:p>
    <w:p w14:paraId="568BC7F6" w14:textId="4D3FF362" w:rsidR="006B63FF" w:rsidRPr="00D51551" w:rsidRDefault="009265E3" w:rsidP="00A365CC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เครื่องจักร</w:t>
      </w:r>
      <w:r w:rsidR="005E27B4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และอุปกรณ์</w:t>
      </w:r>
      <w:r w:rsidR="0029056F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ab/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4A77D1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-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="006B63FF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ปี</w:t>
      </w:r>
    </w:p>
    <w:p w14:paraId="4B830C79" w14:textId="34FD31A1" w:rsidR="00437E1B" w:rsidRPr="00D51551" w:rsidRDefault="00EA0855" w:rsidP="00A365CC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เครื่องตกแต่ง</w:t>
      </w:r>
      <w:r w:rsidR="00E96BBF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ติดตั้ง</w:t>
      </w:r>
      <w:r w:rsidR="00E96BBF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และ</w:t>
      </w:r>
      <w:r w:rsidR="00437E1B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อุปกรณ์สำนักงาน</w:t>
      </w:r>
      <w:r w:rsidR="00437E1B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ab/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437E1B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37E1B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ปี</w:t>
      </w:r>
    </w:p>
    <w:p w14:paraId="7D824B34" w14:textId="0A1E6464" w:rsidR="00EA0855" w:rsidRPr="00D51551" w:rsidRDefault="00EA0855" w:rsidP="00A365CC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ยานพาหนะ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ab/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ปี</w:t>
      </w:r>
    </w:p>
    <w:p w14:paraId="0A8C1483" w14:textId="77777777" w:rsidR="007365D1" w:rsidRPr="00D51551" w:rsidRDefault="007365D1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FB9A91" w14:textId="77777777" w:rsidR="00D37A96" w:rsidRPr="00D51551" w:rsidRDefault="00CA3D2B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D37A96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</w:t>
      </w:r>
      <w:r w:rsidR="00A61043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ทุกสิ้นรอบระยะเวลารายงาน</w:t>
      </w:r>
    </w:p>
    <w:p w14:paraId="61657042" w14:textId="77777777" w:rsidR="00D37A96" w:rsidRPr="00D51551" w:rsidRDefault="00D37A96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B908E0A" w14:textId="77777777" w:rsidR="00390BDF" w:rsidRPr="00D51551" w:rsidRDefault="00390BD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20" w:name="_Toc437874737"/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</w:t>
      </w:r>
      <w:r w:rsidR="000846A5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รวมอยู่ในรายได้อื่นหรือค่าใช้จ่ายในการบริหาร</w:t>
      </w:r>
    </w:p>
    <w:p w14:paraId="43A5C4FD" w14:textId="2963EA6C" w:rsidR="00390BDF" w:rsidRPr="00D51551" w:rsidRDefault="00390BD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82EFF5" w14:textId="50FCFEE9" w:rsidR="00755753" w:rsidRPr="00D51551" w:rsidRDefault="00490805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20FF9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390BDF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390BDF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55753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</w:t>
      </w:r>
    </w:p>
    <w:p w14:paraId="3F3C5FDF" w14:textId="77777777" w:rsidR="00B71877" w:rsidRPr="00D51551" w:rsidRDefault="00B71877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36CE00" w14:textId="77777777" w:rsidR="009E72B7" w:rsidRPr="00D51551" w:rsidRDefault="009E72B7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การซื้อสิทธิ</w:t>
      </w:r>
      <w:r w:rsidR="00390BDF" w:rsidRPr="00D5155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บัตร</w:t>
      </w:r>
      <w:r w:rsidRPr="00D5155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โปรแกรมคอมพิวเตอร์</w:t>
      </w:r>
    </w:p>
    <w:p w14:paraId="73897D42" w14:textId="77777777" w:rsidR="004F6FFF" w:rsidRPr="00D51551" w:rsidRDefault="004F6FF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C975412" w14:textId="0F7CF526" w:rsidR="000B4A53" w:rsidRPr="00D51551" w:rsidRDefault="000B4A53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สิทธิการใช้โปรแกรมคอมพิวเตอร์ที่ซื้</w:t>
      </w:r>
      <w:r w:rsidR="0032238F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มาจะถูกบันทึกด้วยราคาทุน และถูกตัดจำหน่ายโ</w:t>
      </w:r>
      <w:r w:rsidR="0032238F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ยใช้วิธีเส้นตรงตลอดอายุประมาณการให้ประโยชน์ภายในระยะเวลา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</w:t>
      </w:r>
    </w:p>
    <w:p w14:paraId="5481238F" w14:textId="77777777" w:rsidR="000B4A53" w:rsidRPr="00D51551" w:rsidRDefault="000B4A53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bookmarkEnd w:id="20"/>
    <w:p w14:paraId="793E09E0" w14:textId="77777777" w:rsidR="0082187D" w:rsidRPr="00D51551" w:rsidRDefault="0082187D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ต้นทุนที่</w:t>
      </w:r>
      <w:r w:rsidR="00881126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เกี่ยวกับ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การบำรุงรักษาโปรแกรมคอมพิวเตอร์บันทึกเป็นค่าใช้จ่ายเมื่อเกิดขึ้น </w:t>
      </w:r>
    </w:p>
    <w:p w14:paraId="52EC6281" w14:textId="08F85D67" w:rsidR="00C51FCC" w:rsidRPr="00D51551" w:rsidRDefault="00C51FCC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E8519A2" w14:textId="77777777" w:rsidR="002A7F14" w:rsidRDefault="002A7F14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807F372" w14:textId="51C627CB" w:rsidR="00D37A96" w:rsidRPr="00D51551" w:rsidRDefault="0049080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D4390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ED4390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37A96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14:paraId="0413234D" w14:textId="77777777" w:rsidR="00D37A96" w:rsidRPr="00D51551" w:rsidRDefault="00D37A96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3DEE01" w14:textId="77777777" w:rsidR="00A61043" w:rsidRPr="00D51551" w:rsidRDefault="00A61043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</w:t>
      </w:r>
      <w:r w:rsidR="00881126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เป็นประจำทุกปีและเมื่อมีเหตุการณ์หรือสถานการณ์ที่บ่งชี้ว่าสินทรัพย์ดังกล่าวอาจมีการด้อยค่า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</w:t>
      </w:r>
      <w:r w:rsidR="00881126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าระหว่างมูลค่ายุติธรรมหักต้นทุนในการจำหน่ายและมูลค่าจากการใช้ </w:t>
      </w:r>
    </w:p>
    <w:p w14:paraId="7BE07C91" w14:textId="77777777" w:rsidR="00A61043" w:rsidRPr="00D51551" w:rsidRDefault="00A61043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17CF91" w14:textId="77777777" w:rsidR="00A61043" w:rsidRPr="00D51551" w:rsidRDefault="00A61043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2282E87C" w14:textId="633541E7" w:rsidR="00EB2CA3" w:rsidRPr="00D51551" w:rsidRDefault="00EB2CA3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1DABCD" w14:textId="7DCC83EC" w:rsidR="003F1374" w:rsidRPr="00D51551" w:rsidRDefault="0049080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3F1374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3F1374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F1374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74548746" w14:textId="77777777" w:rsidR="00390BDF" w:rsidRPr="00D51551" w:rsidRDefault="00390BD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D68449" w14:textId="2598D271" w:rsidR="00390BDF" w:rsidRPr="00D51551" w:rsidRDefault="00390BDF" w:rsidP="00A365CC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</w:pPr>
      <w:bookmarkStart w:id="21" w:name="_Toc48681813"/>
      <w:r w:rsidRPr="00D51551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สำหรับปีสิ้นสุดวันที่ </w:t>
      </w:r>
      <w:r w:rsidR="00490805" w:rsidRPr="00490805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  <w:t>31</w:t>
      </w:r>
      <w:r w:rsidRPr="00D51551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 ธันวาคม พ.ศ. </w:t>
      </w:r>
      <w:r w:rsidR="00490805" w:rsidRPr="00490805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  <w:t>2563</w:t>
      </w:r>
      <w:bookmarkEnd w:id="21"/>
    </w:p>
    <w:p w14:paraId="659DC819" w14:textId="77777777" w:rsidR="00724D07" w:rsidRPr="00D51551" w:rsidRDefault="00724D07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125047" w14:textId="77777777" w:rsidR="00A61043" w:rsidRPr="00D51551" w:rsidRDefault="00390BDF" w:rsidP="00A365C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669EB4E4" w14:textId="77777777" w:rsidR="00A61043" w:rsidRPr="00D51551" w:rsidRDefault="00A61043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8E8DD4" w14:textId="77777777" w:rsidR="00390BDF" w:rsidRPr="00D51551" w:rsidRDefault="00390BDF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4E3F9A7" w14:textId="77777777" w:rsidR="00390BDF" w:rsidRPr="00D51551" w:rsidRDefault="00390BDF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ED240E" w14:textId="77777777" w:rsidR="00390BDF" w:rsidRPr="00D51551" w:rsidRDefault="00390BDF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7C8D0340" w14:textId="518BDAD6" w:rsidR="00957B25" w:rsidRPr="00D51551" w:rsidRDefault="00957B25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C2AA1B" w14:textId="77777777" w:rsidR="00390BDF" w:rsidRPr="00D51551" w:rsidRDefault="00390BDF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F04B163" w14:textId="77777777" w:rsidR="002944A0" w:rsidRPr="00D51551" w:rsidRDefault="002944A0" w:rsidP="00D22F54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51551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2160C2B" w14:textId="77777777" w:rsidR="002944A0" w:rsidRPr="00D51551" w:rsidRDefault="002944A0" w:rsidP="00D22F54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51551">
        <w:rPr>
          <w:rFonts w:ascii="Browallia New" w:hAnsi="Browallia New" w:cs="Browallia New"/>
          <w:sz w:val="26"/>
          <w:szCs w:val="26"/>
          <w:cs/>
        </w:rPr>
        <w:t>ค่าเช่าผันแปรที่อ้างอิงจากอัตราหรือดัชนี</w:t>
      </w:r>
    </w:p>
    <w:p w14:paraId="42DD81FF" w14:textId="77777777" w:rsidR="002944A0" w:rsidRPr="00D51551" w:rsidRDefault="002944A0" w:rsidP="00D22F54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51551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6D0EC34" w14:textId="77777777" w:rsidR="002944A0" w:rsidRPr="00D51551" w:rsidRDefault="002944A0" w:rsidP="00D22F54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51551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8025531" w14:textId="77777777" w:rsidR="002944A0" w:rsidRPr="00D51551" w:rsidRDefault="002944A0" w:rsidP="00D22F54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51551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C8B0B85" w14:textId="77777777" w:rsidR="00390BDF" w:rsidRPr="00D51551" w:rsidRDefault="00390BDF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45DB8A" w14:textId="77777777" w:rsidR="002944A0" w:rsidRPr="00D51551" w:rsidRDefault="002944A0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6C03F819" w14:textId="7D5713C3" w:rsidR="002944A0" w:rsidRDefault="002944A0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51D569" w14:textId="7751CAE6" w:rsidR="002944A0" w:rsidRPr="00D51551" w:rsidRDefault="002944A0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957B25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1750093" w14:textId="0D2E23E5" w:rsidR="002944A0" w:rsidRPr="00D51551" w:rsidRDefault="002A7F14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0A3E2BD" w14:textId="77777777" w:rsidR="002944A0" w:rsidRPr="00D51551" w:rsidRDefault="002944A0" w:rsidP="00A365C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51551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5A3E569C" w14:textId="77777777" w:rsidR="002944A0" w:rsidRPr="00D51551" w:rsidRDefault="002944A0" w:rsidP="00D22F54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51551">
        <w:rPr>
          <w:rFonts w:ascii="Browallia New" w:hAnsi="Browallia New" w:cs="Browallia New"/>
          <w:spacing w:val="-4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248D7285" w14:textId="77777777" w:rsidR="002944A0" w:rsidRPr="00D51551" w:rsidRDefault="002944A0" w:rsidP="00D22F54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51551">
        <w:rPr>
          <w:rFonts w:ascii="Browallia New" w:hAnsi="Browallia New" w:cs="Browallia New"/>
          <w:spacing w:val="-4"/>
          <w:sz w:val="26"/>
          <w:szCs w:val="26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616F159B" w14:textId="77777777" w:rsidR="002944A0" w:rsidRPr="00D51551" w:rsidRDefault="002944A0" w:rsidP="00D22F54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51551">
        <w:rPr>
          <w:rFonts w:ascii="Browallia New" w:hAnsi="Browallia New" w:cs="Browallia New"/>
          <w:spacing w:val="-4"/>
          <w:sz w:val="26"/>
          <w:szCs w:val="26"/>
          <w:cs/>
        </w:rPr>
        <w:t>ต้นทุนทางตรงเริ่มแรก</w:t>
      </w:r>
    </w:p>
    <w:p w14:paraId="7D9CCB79" w14:textId="77777777" w:rsidR="002944A0" w:rsidRPr="00D51551" w:rsidRDefault="002944A0" w:rsidP="00D22F54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51551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</w:p>
    <w:p w14:paraId="0336DDF1" w14:textId="77777777" w:rsidR="002944A0" w:rsidRPr="00D51551" w:rsidRDefault="002944A0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ED1920" w14:textId="6DF93ABE" w:rsidR="002944A0" w:rsidRPr="00D51551" w:rsidRDefault="002944A0" w:rsidP="00A365C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51551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CE2E1C" w:rsidRPr="00D51551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51551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490805" w:rsidRPr="00490805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D51551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7EA3A11B" w14:textId="77777777" w:rsidR="002A7F14" w:rsidRDefault="002A7F14" w:rsidP="00A365C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92147C3" w14:textId="77777777" w:rsidR="00383AB0" w:rsidRPr="00D51551" w:rsidRDefault="00383AB0" w:rsidP="00A365CC">
      <w:pPr>
        <w:ind w:left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  <w:r w:rsidRPr="00D51551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สัญญาเช่า </w:t>
      </w:r>
      <w:r w:rsidRPr="00D51551">
        <w:rPr>
          <w:rFonts w:ascii="Browallia New" w:hAnsi="Browallia New" w:cs="Browallia New"/>
          <w:color w:val="CF4A02"/>
          <w:spacing w:val="-4"/>
          <w:sz w:val="26"/>
          <w:szCs w:val="26"/>
        </w:rPr>
        <w:t>-</w:t>
      </w:r>
      <w:r w:rsidRPr="00D51551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4CCACB79" w14:textId="77777777" w:rsidR="00383AB0" w:rsidRPr="00D51551" w:rsidRDefault="00383AB0" w:rsidP="00A365C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AECAD50" w14:textId="19E4539E" w:rsidR="00383AB0" w:rsidRPr="00D51551" w:rsidRDefault="00383AB0" w:rsidP="00A365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การเงินบันทึกเป็นลูกหนี้สัญญาเช่า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การเงินเริ่มแรกและจะทยอยรับรู้โดยลดจากรายได้ตลอดอายุของสัญญาเช่า</w:t>
      </w:r>
    </w:p>
    <w:p w14:paraId="04C18D10" w14:textId="77777777" w:rsidR="00383AB0" w:rsidRPr="00D51551" w:rsidRDefault="00383AB0" w:rsidP="00A365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04D5EBB" w14:textId="77777777" w:rsidR="00383AB0" w:rsidRPr="00D51551" w:rsidRDefault="00383AB0" w:rsidP="00A365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D515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0337DD17" w14:textId="0B9D24F8" w:rsidR="002944A0" w:rsidRPr="00D51551" w:rsidRDefault="002944A0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2974D4" w14:textId="17AA81C1" w:rsidR="00383AB0" w:rsidRPr="00D51551" w:rsidRDefault="00383AB0" w:rsidP="00A365CC">
      <w:pPr>
        <w:pStyle w:val="Heading3"/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</w:pPr>
      <w:bookmarkStart w:id="22" w:name="_Toc48681814"/>
      <w:r w:rsidRPr="00D51551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สำหรับปีสิ้นสุดวันที่ </w:t>
      </w:r>
      <w:r w:rsidR="00490805" w:rsidRPr="00490805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  <w:t>31</w:t>
      </w:r>
      <w:r w:rsidRPr="00D51551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 ธันวาคม พ.ศ. </w:t>
      </w:r>
      <w:r w:rsidR="00490805" w:rsidRPr="00490805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  <w:t>2562</w:t>
      </w:r>
      <w:bookmarkEnd w:id="22"/>
    </w:p>
    <w:p w14:paraId="7E73A8B4" w14:textId="77777777" w:rsidR="002944A0" w:rsidRPr="00D51551" w:rsidRDefault="002944A0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1C015E" w14:textId="77777777" w:rsidR="00383AB0" w:rsidRPr="00D51551" w:rsidRDefault="00383AB0" w:rsidP="00A365CC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สัญญาเช่า</w:t>
      </w:r>
      <w:r w:rsidRPr="00D51551">
        <w:rPr>
          <w:rFonts w:ascii="Browallia New" w:hAnsi="Browallia New" w:cs="Browallia New"/>
          <w:color w:val="CF4A02"/>
          <w:sz w:val="26"/>
          <w:szCs w:val="26"/>
          <w:cs/>
        </w:rPr>
        <w:t>ระยะยาว</w:t>
      </w:r>
      <w:r w:rsidRPr="00D51551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 xml:space="preserve"> </w:t>
      </w:r>
      <w:r w:rsidRPr="00D51551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>-</w:t>
      </w:r>
      <w:r w:rsidRPr="00D51551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 xml:space="preserve"> กรณีที่กลุ่มกิจการเป็นผู้เช่า</w:t>
      </w:r>
    </w:p>
    <w:p w14:paraId="6B6D5647" w14:textId="77777777" w:rsidR="00390BDF" w:rsidRPr="00D51551" w:rsidRDefault="00390BDF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93C78B" w14:textId="77777777" w:rsidR="00A61043" w:rsidRPr="00D51551" w:rsidRDefault="00A61043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2C5B131D" w14:textId="77777777" w:rsidR="00A61043" w:rsidRPr="00D51551" w:rsidRDefault="00A61043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F8FD6D" w14:textId="77777777" w:rsidR="00A61043" w:rsidRPr="00D51551" w:rsidRDefault="00A61043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เมื่อเริ่มแรกของสัญญาเช่า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371F19C9" w14:textId="26A00042" w:rsidR="00A61043" w:rsidRDefault="00A61043" w:rsidP="00A365CC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F2D1008" w14:textId="77777777" w:rsidR="00A61043" w:rsidRPr="00D51551" w:rsidRDefault="00A61043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สัญญาเช่าระยะยาว - กรณีที่กลุ่มกิจการเป็นผู้ให้เช่า</w:t>
      </w:r>
    </w:p>
    <w:p w14:paraId="3ECCDED8" w14:textId="77777777" w:rsidR="00A61043" w:rsidRPr="00D51551" w:rsidRDefault="00A61043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8DD970" w14:textId="70E3748E" w:rsidR="00A61043" w:rsidRPr="00D51551" w:rsidRDefault="00A61043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ที่ให้เช่าตามสัญญาเช่าการเงินบันทึกเป็นลูกหนี้สัญญาเช่าการเงินด้วยมูลค่าปัจจุบันของจำนวนเงินที่จ่ายตามสัญญาเช่า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="00BC2CEA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การเงินเริ่มแรกและจะทยอยรับรู้โดยลดจากรายได้ตลอดอายุของสัญญาเช่า</w:t>
      </w:r>
    </w:p>
    <w:p w14:paraId="60DB76C7" w14:textId="77777777" w:rsidR="00A61043" w:rsidRPr="00D51551" w:rsidRDefault="00A61043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688902" w14:textId="77777777" w:rsidR="00A61043" w:rsidRPr="00D51551" w:rsidRDefault="00A61043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D400CD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การให้เช่า</w:t>
      </w:r>
    </w:p>
    <w:p w14:paraId="6B5CEDF6" w14:textId="62786220" w:rsidR="00383AB0" w:rsidRPr="00D51551" w:rsidRDefault="002A7F14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721E735" w14:textId="7DFD0A1E" w:rsidR="00383AB0" w:rsidRPr="00D51551" w:rsidRDefault="0049080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383AB0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383AB0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83AB0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1AAFCB60" w14:textId="77777777" w:rsidR="009842E9" w:rsidRPr="00D51551" w:rsidRDefault="009842E9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19E3A9" w14:textId="3AB69B3B" w:rsidR="009842E9" w:rsidRPr="00D51551" w:rsidRDefault="009842E9" w:rsidP="00A365CC">
      <w:pPr>
        <w:pStyle w:val="Heading3"/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สำหรับปีสิ้นสุดวันที่ </w:t>
      </w:r>
      <w:r w:rsidR="00490805" w:rsidRPr="00490805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  <w:t>31</w:t>
      </w:r>
      <w:r w:rsidRPr="00D51551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 ธันวาคม พ.ศ. </w:t>
      </w:r>
      <w:r w:rsidR="00490805" w:rsidRPr="00490805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  <w:t>2563</w:t>
      </w:r>
    </w:p>
    <w:p w14:paraId="2D3FB6AB" w14:textId="77777777" w:rsidR="009842E9" w:rsidRPr="00D51551" w:rsidRDefault="009842E9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4F83A9" w14:textId="77777777" w:rsidR="009842E9" w:rsidRPr="00D51551" w:rsidRDefault="009842E9" w:rsidP="00D22F54">
      <w:pPr>
        <w:pStyle w:val="Style10"/>
        <w:numPr>
          <w:ilvl w:val="0"/>
          <w:numId w:val="10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D51551">
        <w:rPr>
          <w:rFonts w:eastAsia="Arial Unicode MS"/>
          <w:color w:val="CF4A02"/>
          <w:cs/>
        </w:rPr>
        <w:t>การจัดประเภท</w:t>
      </w:r>
    </w:p>
    <w:p w14:paraId="057A8D17" w14:textId="77777777" w:rsidR="00D400CD" w:rsidRPr="00D51551" w:rsidRDefault="00D400CD" w:rsidP="00A365CC">
      <w:pPr>
        <w:pStyle w:val="Style10"/>
        <w:ind w:left="1080" w:firstLine="0"/>
        <w:jc w:val="thaiDistribute"/>
        <w:rPr>
          <w:rFonts w:eastAsia="Arial Unicode MS"/>
        </w:rPr>
      </w:pPr>
    </w:p>
    <w:p w14:paraId="498362A7" w14:textId="77777777" w:rsidR="009842E9" w:rsidRPr="00D51551" w:rsidRDefault="009842E9" w:rsidP="00A365CC">
      <w:pPr>
        <w:pStyle w:val="Style10"/>
        <w:ind w:left="1080" w:firstLine="0"/>
        <w:jc w:val="thaiDistribute"/>
        <w:rPr>
          <w:rFonts w:eastAsia="Arial Unicode MS"/>
        </w:rPr>
      </w:pPr>
      <w:r w:rsidRPr="00D51551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06C8AD4" w14:textId="77777777" w:rsidR="009842E9" w:rsidRPr="00D51551" w:rsidRDefault="009842E9" w:rsidP="00A365CC">
      <w:pPr>
        <w:pStyle w:val="Style10"/>
        <w:ind w:left="1080" w:firstLine="0"/>
        <w:jc w:val="thaiDistribute"/>
        <w:rPr>
          <w:rFonts w:eastAsia="Arial Unicode MS"/>
        </w:rPr>
      </w:pPr>
    </w:p>
    <w:p w14:paraId="6F16B8C3" w14:textId="77777777" w:rsidR="009842E9" w:rsidRPr="00D51551" w:rsidRDefault="009842E9" w:rsidP="00D22F54">
      <w:pPr>
        <w:pStyle w:val="Style10"/>
        <w:numPr>
          <w:ilvl w:val="0"/>
          <w:numId w:val="11"/>
        </w:numPr>
        <w:ind w:left="1418" w:hanging="338"/>
        <w:jc w:val="thaiDistribute"/>
        <w:rPr>
          <w:rFonts w:eastAsia="Arial Unicode MS"/>
        </w:rPr>
      </w:pPr>
      <w:r w:rsidRPr="00D51551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014C53" w:rsidRPr="00D51551">
        <w:rPr>
          <w:rFonts w:eastAsia="Arial Unicode MS"/>
          <w:cs/>
        </w:rPr>
        <w:br/>
      </w:r>
      <w:r w:rsidRPr="00D51551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A365CC" w:rsidRPr="00D51551">
        <w:rPr>
          <w:rFonts w:eastAsia="Arial Unicode MS"/>
        </w:rPr>
        <w:br/>
      </w:r>
      <w:r w:rsidRPr="00D51551">
        <w:rPr>
          <w:rFonts w:eastAsia="Arial Unicode MS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55BAF132" w14:textId="77777777" w:rsidR="009842E9" w:rsidRPr="00D51551" w:rsidRDefault="009842E9" w:rsidP="00D22F54">
      <w:pPr>
        <w:pStyle w:val="Style10"/>
        <w:numPr>
          <w:ilvl w:val="0"/>
          <w:numId w:val="11"/>
        </w:numPr>
        <w:ind w:left="1418" w:hanging="338"/>
        <w:jc w:val="thaiDistribute"/>
        <w:rPr>
          <w:rFonts w:eastAsia="Arial Unicode MS"/>
        </w:rPr>
      </w:pPr>
      <w:r w:rsidRPr="00D51551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7FC3FBC7" w14:textId="77777777" w:rsidR="009842E9" w:rsidRPr="00D51551" w:rsidRDefault="009842E9" w:rsidP="00A365CC">
      <w:pPr>
        <w:pStyle w:val="Style10"/>
        <w:ind w:left="1080" w:firstLine="0"/>
        <w:jc w:val="thaiDistribute"/>
        <w:rPr>
          <w:rFonts w:eastAsia="Arial Unicode MS"/>
        </w:rPr>
      </w:pPr>
    </w:p>
    <w:p w14:paraId="1C9F01B9" w14:textId="53C2C5E0" w:rsidR="009842E9" w:rsidRPr="00D51551" w:rsidRDefault="009842E9" w:rsidP="00A365CC">
      <w:pPr>
        <w:pStyle w:val="Style10"/>
        <w:ind w:left="1080" w:firstLine="0"/>
        <w:jc w:val="thaiDistribute"/>
        <w:rPr>
          <w:rFonts w:eastAsia="Arial Unicode MS"/>
        </w:rPr>
      </w:pPr>
      <w:r w:rsidRPr="00D51551">
        <w:rPr>
          <w:rFonts w:eastAsia="Arial Unicode MS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490805" w:rsidRPr="00490805">
        <w:rPr>
          <w:rFonts w:eastAsia="Arial Unicode MS"/>
        </w:rPr>
        <w:t>12</w:t>
      </w:r>
      <w:r w:rsidRPr="00D51551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1B11D693" w14:textId="0D95DD0A" w:rsidR="009842E9" w:rsidRPr="000B2608" w:rsidRDefault="009842E9" w:rsidP="00A365CC">
      <w:pPr>
        <w:pStyle w:val="Style10"/>
        <w:ind w:left="1080" w:firstLine="0"/>
        <w:jc w:val="thaiDistribute"/>
        <w:rPr>
          <w:rFonts w:eastAsia="Arial Unicode MS"/>
          <w:cs/>
        </w:rPr>
      </w:pPr>
    </w:p>
    <w:p w14:paraId="16617A01" w14:textId="77777777" w:rsidR="00EB2CA3" w:rsidRPr="000B2608" w:rsidRDefault="00EB2CA3" w:rsidP="00D22F54">
      <w:pPr>
        <w:pStyle w:val="Style10"/>
        <w:numPr>
          <w:ilvl w:val="0"/>
          <w:numId w:val="10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0B2608">
        <w:rPr>
          <w:rFonts w:eastAsia="Arial Unicode MS"/>
          <w:color w:val="CF4A02"/>
          <w:cs/>
        </w:rPr>
        <w:t>การวัดมูลค่า</w:t>
      </w:r>
    </w:p>
    <w:p w14:paraId="34923F79" w14:textId="77777777" w:rsidR="00EB2CA3" w:rsidRPr="000B2608" w:rsidRDefault="00EB2CA3" w:rsidP="00A365CC">
      <w:pPr>
        <w:pStyle w:val="Style10"/>
        <w:ind w:left="1080" w:firstLine="0"/>
        <w:jc w:val="thaiDistribute"/>
        <w:rPr>
          <w:rFonts w:eastAsia="Arial Unicode MS"/>
        </w:rPr>
      </w:pPr>
    </w:p>
    <w:p w14:paraId="6999C6E4" w14:textId="178294B5" w:rsidR="00EB2CA3" w:rsidRPr="000B2608" w:rsidRDefault="00EB2CA3" w:rsidP="00A365CC">
      <w:pPr>
        <w:pStyle w:val="Style10"/>
        <w:ind w:left="1080" w:firstLine="0"/>
        <w:jc w:val="thaiDistribute"/>
        <w:rPr>
          <w:rFonts w:eastAsia="Arial Unicode MS"/>
        </w:rPr>
      </w:pPr>
      <w:r w:rsidRPr="000B2608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  <w:r w:rsidR="007F6D41" w:rsidRPr="000B2608">
        <w:rPr>
          <w:rFonts w:eastAsia="Arial Unicode MS" w:hint="cs"/>
          <w:cs/>
        </w:rPr>
        <w:t>ยกเว้นหนี้สินอนุพันธ์ ซึ่งกลุ่มกิจการวัดมูลค่าเครื่องมือทางการเงินดังกล่าวด้วยมูลค่ายุติธรรมผ่านกำไรหรือขาดทุน</w:t>
      </w:r>
      <w:r w:rsidR="00E210F1">
        <w:rPr>
          <w:rFonts w:eastAsia="Arial Unicode MS"/>
        </w:rPr>
        <w:t xml:space="preserve"> (FVPL)</w:t>
      </w:r>
    </w:p>
    <w:p w14:paraId="4B701309" w14:textId="77777777" w:rsidR="00EB2CA3" w:rsidRPr="000B2608" w:rsidRDefault="00EB2CA3" w:rsidP="00A365CC">
      <w:pPr>
        <w:pStyle w:val="Style10"/>
        <w:ind w:left="1080" w:firstLine="0"/>
        <w:jc w:val="thaiDistribute"/>
        <w:rPr>
          <w:rFonts w:eastAsia="Arial Unicode MS"/>
        </w:rPr>
      </w:pPr>
    </w:p>
    <w:p w14:paraId="259723ED" w14:textId="77777777" w:rsidR="009842E9" w:rsidRPr="000B2608" w:rsidRDefault="009842E9" w:rsidP="00D22F54">
      <w:pPr>
        <w:pStyle w:val="Style10"/>
        <w:numPr>
          <w:ilvl w:val="0"/>
          <w:numId w:val="10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0B2608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324A04E7" w14:textId="77777777" w:rsidR="009842E9" w:rsidRPr="000B2608" w:rsidRDefault="009842E9" w:rsidP="00A365CC">
      <w:pPr>
        <w:pStyle w:val="Style10"/>
        <w:ind w:left="1080" w:firstLine="0"/>
        <w:jc w:val="thaiDistribute"/>
        <w:rPr>
          <w:rFonts w:eastAsia="Arial Unicode MS"/>
        </w:rPr>
      </w:pPr>
    </w:p>
    <w:p w14:paraId="5CAAE889" w14:textId="77777777" w:rsidR="009842E9" w:rsidRPr="000B2608" w:rsidRDefault="009842E9" w:rsidP="00A365CC">
      <w:pPr>
        <w:pStyle w:val="Style10"/>
        <w:ind w:left="1080" w:firstLine="0"/>
        <w:jc w:val="thaiDistribute"/>
        <w:rPr>
          <w:rFonts w:eastAsia="Arial Unicode MS"/>
          <w:cs/>
        </w:rPr>
      </w:pPr>
      <w:r w:rsidRPr="000B2608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697B402" w14:textId="3F596348" w:rsidR="00C51FCC" w:rsidRPr="00C51FCC" w:rsidRDefault="00C51FCC" w:rsidP="00C51FCC">
      <w:pPr>
        <w:rPr>
          <w:rFonts w:eastAsia="Arial Unicode MS"/>
          <w:lang w:val="en-GB"/>
        </w:rPr>
      </w:pPr>
    </w:p>
    <w:p w14:paraId="720018E5" w14:textId="7AA7AFC9" w:rsidR="009842E9" w:rsidRPr="000B2608" w:rsidRDefault="009842E9" w:rsidP="00A365CC">
      <w:pPr>
        <w:pStyle w:val="Style10"/>
        <w:ind w:left="1080" w:firstLine="0"/>
        <w:jc w:val="thaiDistribute"/>
        <w:rPr>
          <w:rFonts w:eastAsia="Arial Unicode MS"/>
        </w:rPr>
      </w:pPr>
      <w:r w:rsidRPr="000B2608">
        <w:rPr>
          <w:rFonts w:eastAsia="Arial Unicode MS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Pr="000B2608">
        <w:rPr>
          <w:rFonts w:eastAsia="Arial Unicode MS"/>
        </w:rPr>
        <w:br/>
      </w:r>
      <w:r w:rsidRPr="000B2608">
        <w:rPr>
          <w:rFonts w:eastAsia="Arial Unicode MS"/>
          <w:cs/>
        </w:rPr>
        <w:t>ที่เหลืออยู่ และรับรู้ส่วนต่างในรายการกำไร</w:t>
      </w:r>
      <w:r w:rsidR="002A161F">
        <w:rPr>
          <w:rFonts w:eastAsia="Arial Unicode MS" w:hint="cs"/>
          <w:cs/>
        </w:rPr>
        <w:t>หรือ</w:t>
      </w:r>
      <w:r w:rsidRPr="000B2608">
        <w:rPr>
          <w:rFonts w:eastAsia="Arial Unicode MS"/>
          <w:cs/>
        </w:rPr>
        <w:t xml:space="preserve">ขาดทุนอื่นในกำไรหรือขาดทุน </w:t>
      </w:r>
    </w:p>
    <w:p w14:paraId="08C7EDAD" w14:textId="77777777" w:rsidR="009842E9" w:rsidRPr="000B2608" w:rsidRDefault="009842E9" w:rsidP="00A365CC">
      <w:pPr>
        <w:pStyle w:val="Style10"/>
        <w:ind w:left="1080" w:firstLine="0"/>
        <w:jc w:val="thaiDistribute"/>
        <w:rPr>
          <w:rFonts w:eastAsia="Arial Unicode MS"/>
        </w:rPr>
      </w:pPr>
    </w:p>
    <w:p w14:paraId="78F5A949" w14:textId="77777777" w:rsidR="00D90C5E" w:rsidRPr="000B2608" w:rsidRDefault="009842E9" w:rsidP="00A365CC">
      <w:pPr>
        <w:pStyle w:val="Style10"/>
        <w:ind w:left="1080" w:firstLine="0"/>
        <w:jc w:val="thaiDistribute"/>
        <w:rPr>
          <w:rFonts w:eastAsia="Arial Unicode MS"/>
        </w:rPr>
      </w:pPr>
      <w:r w:rsidRPr="000B2608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0B2608">
        <w:rPr>
          <w:rFonts w:eastAsia="Arial Unicode MS"/>
        </w:rPr>
        <w:t xml:space="preserve">(Original effective interest rate) </w:t>
      </w:r>
      <w:r w:rsidRPr="000B2608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36C5281" w14:textId="41E7222C" w:rsidR="00226C75" w:rsidRPr="000B2608" w:rsidRDefault="002A7F14" w:rsidP="000B2608">
      <w:pPr>
        <w:pStyle w:val="Style10"/>
        <w:ind w:left="1080" w:firstLine="0"/>
        <w:jc w:val="thaiDistribute"/>
        <w:rPr>
          <w:rFonts w:eastAsia="Arial Unicode MS"/>
        </w:rPr>
      </w:pPr>
      <w:r>
        <w:rPr>
          <w:rFonts w:eastAsia="Arial Unicode MS"/>
        </w:rPr>
        <w:br w:type="page"/>
      </w:r>
    </w:p>
    <w:p w14:paraId="31660406" w14:textId="3877D5D4" w:rsidR="000B2608" w:rsidRPr="000B2608" w:rsidRDefault="000B2608" w:rsidP="0082167E">
      <w:pPr>
        <w:keepNext/>
        <w:ind w:left="1080" w:hanging="513"/>
        <w:jc w:val="thaiDistribute"/>
        <w:outlineLvl w:val="2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th-TH"/>
        </w:rPr>
      </w:pPr>
      <w:r w:rsidRPr="000B2608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  <w:lang w:val="th-TH"/>
        </w:rPr>
        <w:t xml:space="preserve">สำหรับปีสิ้นสุดวันที่ </w:t>
      </w:r>
      <w:r w:rsidR="00490805" w:rsidRPr="00490805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  <w:t>31</w:t>
      </w:r>
      <w:r w:rsidRPr="000B2608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  <w:lang w:val="th-TH"/>
        </w:rPr>
        <w:t xml:space="preserve"> ธันวาคม พ.ศ. </w:t>
      </w:r>
      <w:r w:rsidR="00490805" w:rsidRPr="00490805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  <w:t>2562</w:t>
      </w:r>
    </w:p>
    <w:p w14:paraId="31B52F86" w14:textId="77777777" w:rsidR="000B2608" w:rsidRPr="000B2608" w:rsidRDefault="000B2608" w:rsidP="008A144C">
      <w:pPr>
        <w:pStyle w:val="Style10"/>
        <w:ind w:left="540" w:firstLine="0"/>
        <w:jc w:val="thaiDistribute"/>
        <w:rPr>
          <w:rFonts w:eastAsia="Arial Unicode MS"/>
          <w:cs/>
        </w:rPr>
      </w:pPr>
    </w:p>
    <w:p w14:paraId="0EECFD40" w14:textId="77777777" w:rsidR="000B2608" w:rsidRPr="000B2608" w:rsidRDefault="000B2608" w:rsidP="008A144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B26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เงินกู้ยืม</w:t>
      </w:r>
    </w:p>
    <w:p w14:paraId="34BC445C" w14:textId="77777777" w:rsidR="000B2608" w:rsidRPr="000B2608" w:rsidRDefault="000B2608" w:rsidP="008A144C">
      <w:pPr>
        <w:pStyle w:val="Style10"/>
        <w:ind w:left="540" w:firstLine="0"/>
        <w:jc w:val="thaiDistribute"/>
        <w:rPr>
          <w:rFonts w:eastAsia="Arial Unicode MS"/>
        </w:rPr>
      </w:pPr>
    </w:p>
    <w:p w14:paraId="35975B88" w14:textId="77777777" w:rsidR="000B2608" w:rsidRPr="000B2608" w:rsidRDefault="000B2608" w:rsidP="008A144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B26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14:paraId="0A9F4FA5" w14:textId="77777777" w:rsidR="000B2608" w:rsidRPr="000B2608" w:rsidRDefault="000B2608" w:rsidP="008A144C">
      <w:pPr>
        <w:pStyle w:val="Style10"/>
        <w:ind w:left="540" w:firstLine="0"/>
        <w:jc w:val="thaiDistribute"/>
        <w:rPr>
          <w:rFonts w:eastAsia="Arial Unicode MS"/>
        </w:rPr>
      </w:pPr>
    </w:p>
    <w:p w14:paraId="1CBF1B40" w14:textId="77777777" w:rsidR="000B2608" w:rsidRPr="000B2608" w:rsidRDefault="000B2608" w:rsidP="008A144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B26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6A852377" w14:textId="77777777" w:rsidR="000B2608" w:rsidRPr="000B2608" w:rsidRDefault="000B2608" w:rsidP="008A144C">
      <w:pPr>
        <w:pStyle w:val="Style10"/>
        <w:ind w:left="540" w:firstLine="0"/>
        <w:jc w:val="thaiDistribute"/>
        <w:rPr>
          <w:rFonts w:eastAsia="Arial Unicode MS"/>
        </w:rPr>
      </w:pPr>
    </w:p>
    <w:p w14:paraId="10AE756F" w14:textId="1FC18495" w:rsidR="000B2608" w:rsidRPr="000B2608" w:rsidRDefault="000B2608" w:rsidP="008A144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B26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0FDBD7B4" w14:textId="77777777" w:rsidR="000B2608" w:rsidRPr="000B2608" w:rsidRDefault="000B2608" w:rsidP="008A144C">
      <w:pPr>
        <w:pStyle w:val="Style10"/>
        <w:ind w:left="540" w:firstLine="0"/>
        <w:jc w:val="thaiDistribute"/>
        <w:rPr>
          <w:rFonts w:eastAsia="Arial Unicode MS"/>
        </w:rPr>
      </w:pPr>
    </w:p>
    <w:p w14:paraId="7FEEC697" w14:textId="35591B53" w:rsidR="000B2608" w:rsidRPr="000B2608" w:rsidRDefault="000B2608" w:rsidP="008A144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B26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0B26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326A4227" w14:textId="74E17DC0" w:rsidR="000B2608" w:rsidRPr="000B2608" w:rsidRDefault="000B2608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FECF7A5" w14:textId="50BBA26C" w:rsidR="00D90C5E" w:rsidRPr="000B2608" w:rsidRDefault="0049080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D90C5E" w:rsidRPr="000B2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D90C5E" w:rsidRPr="000B2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90C5E" w:rsidRPr="000B2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50E54C9B" w14:textId="77777777" w:rsidR="00D90C5E" w:rsidRPr="000B2608" w:rsidRDefault="00D90C5E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7B8C415" w14:textId="773DE6D0" w:rsidR="00D90C5E" w:rsidRPr="000B2608" w:rsidRDefault="00D90C5E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B26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</w:t>
      </w:r>
      <w:r w:rsidRPr="000B26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สินทรัพย์ที่เข้าเงื่อนไข (สินทรัพย์ที่ต้องใช้ระยะเวล</w:t>
      </w:r>
      <w:r w:rsidR="000B260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า</w:t>
      </w:r>
      <w:r w:rsidR="00A365CC" w:rsidRPr="000B26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นาน</w:t>
      </w:r>
      <w:r w:rsidRPr="000B26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</w:t>
      </w:r>
      <w:r w:rsidR="000B4A53" w:rsidRPr="000B26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B26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การรวมต้นทุน</w:t>
      </w:r>
      <w:r w:rsidR="004E2B4E" w:rsidRPr="000B260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B26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</w:t>
      </w:r>
      <w:r w:rsidR="004E2B4E" w:rsidRPr="000B260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B26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สภาพพร้อมที่จะใช้ได้ตามประสงค์หรือพร้อมที่จะขายได้เสร็จสิ้นลง </w:t>
      </w:r>
    </w:p>
    <w:p w14:paraId="56471113" w14:textId="77777777" w:rsidR="00D90C5E" w:rsidRPr="000B2608" w:rsidRDefault="00D90C5E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F66EF9F" w14:textId="77777777" w:rsidR="00D90C5E" w:rsidRPr="000B2608" w:rsidRDefault="00D90C5E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B26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2B03B248" w14:textId="09A22477" w:rsidR="00D90C5E" w:rsidRDefault="00D90C5E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3F8FC153" w14:textId="77777777" w:rsidR="002A7F14" w:rsidRDefault="002A7F14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7DB3006" w14:textId="0E3406AE" w:rsidR="00F33A5C" w:rsidRPr="000B2608" w:rsidRDefault="0049080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842E9" w:rsidRPr="000B2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F33A5C" w:rsidRPr="000B2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33A5C" w:rsidRPr="000B2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3ECE350A" w14:textId="77777777" w:rsidR="00F33A5C" w:rsidRPr="000B2608" w:rsidRDefault="00F33A5C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7D598D4" w14:textId="77777777" w:rsidR="00D90C5E" w:rsidRPr="000B2608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B26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4E2B4E" w:rsidRPr="000B260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B26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854A87A" w14:textId="77777777" w:rsidR="00D90C5E" w:rsidRPr="000B2608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2D01148" w14:textId="77777777" w:rsidR="00D90C5E" w:rsidRPr="000B2608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B26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ภาษีเงินได้ของงวดปัจจุบัน</w:t>
      </w:r>
    </w:p>
    <w:p w14:paraId="1333E381" w14:textId="77777777" w:rsidR="00D90C5E" w:rsidRPr="000B2608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48AB985D" w14:textId="77777777" w:rsidR="00D90C5E" w:rsidRPr="000B2608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B26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7A011314" w14:textId="1CCCAB62" w:rsidR="00773ADA" w:rsidRPr="000B2608" w:rsidRDefault="00773ADA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1645EAAB" w14:textId="77777777" w:rsidR="00D90C5E" w:rsidRPr="00D51551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14:paraId="1348541A" w14:textId="77777777" w:rsidR="00D90C5E" w:rsidRPr="000B2608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8CF22D7" w14:textId="77777777" w:rsidR="00D90C5E" w:rsidRPr="00D51551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D787131" w14:textId="77777777" w:rsidR="00D90C5E" w:rsidRPr="000B2608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309B2B89" w14:textId="77777777" w:rsidR="00D90C5E" w:rsidRPr="00D51551" w:rsidRDefault="00D90C5E" w:rsidP="00A365CC">
      <w:pPr>
        <w:pStyle w:val="ListParagraph"/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BE1EC3A" w14:textId="77777777" w:rsidR="00D90C5E" w:rsidRPr="00D51551" w:rsidRDefault="00D90C5E" w:rsidP="00A365CC">
      <w:pPr>
        <w:pStyle w:val="ListParagraph"/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5305585" w14:textId="77777777" w:rsidR="00D90C5E" w:rsidRPr="000B2608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1A4DB11A" w14:textId="77777777" w:rsidR="00D90C5E" w:rsidRPr="00D51551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18FE77F" w14:textId="77777777" w:rsidR="00D90C5E" w:rsidRPr="000B2608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8B0BDB0" w14:textId="77777777" w:rsidR="00D90C5E" w:rsidRPr="00D51551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ที่จะนำจำนวนผลต่างชั่วคราวนั้นมาใช้ประโยชน์ </w:t>
      </w:r>
    </w:p>
    <w:p w14:paraId="2F69FEE0" w14:textId="77777777" w:rsidR="00D90C5E" w:rsidRPr="000B2608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1063AD9F" w14:textId="77777777" w:rsidR="00D90C5E" w:rsidRPr="00D51551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</w:t>
      </w:r>
      <w:r w:rsidR="004E2B4E" w:rsidRPr="00D5155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B0862DC" w14:textId="72D77EC7" w:rsidR="00B92A6B" w:rsidRPr="00D51551" w:rsidRDefault="000B2608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BC5714E" w14:textId="40DCAD26" w:rsidR="0089278F" w:rsidRPr="00D51551" w:rsidRDefault="0049080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9278F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89278F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9278F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  <w:r w:rsidR="0089278F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10989FF2" w14:textId="77777777" w:rsidR="0089278F" w:rsidRPr="000B2608" w:rsidRDefault="0089278F" w:rsidP="000B2608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4A3CBBE3" w14:textId="77777777" w:rsidR="00D90C5E" w:rsidRPr="00D51551" w:rsidRDefault="00D90C5E" w:rsidP="00B92A6B">
      <w:pPr>
        <w:pStyle w:val="ListParagraph"/>
        <w:tabs>
          <w:tab w:val="left" w:pos="1080"/>
        </w:tabs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Pr="00D51551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D5155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D5155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1700DD6B" w14:textId="77777777" w:rsidR="00D90C5E" w:rsidRPr="000B2608" w:rsidRDefault="00D90C5E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173AFF35" w14:textId="01E1BF32" w:rsidR="00D90C5E" w:rsidRPr="00C4014A" w:rsidRDefault="00D90C5E" w:rsidP="00A365C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C401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490805" w:rsidRPr="004908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C401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</w:t>
      </w:r>
      <w:r w:rsidR="00DA358E" w:rsidRPr="00C401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</w:t>
      </w:r>
      <w:r w:rsidRPr="00C401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ลาประจำปีและลาป่วยที่มีการจ่ายค่าแรง ส่วนแบ่งกำไรและโบนัส และค่ารักษาพยาบาลของพนักงานปัจจุบัน</w:t>
      </w:r>
      <w:r w:rsidR="00DA358E" w:rsidRPr="00C401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</w:t>
      </w:r>
      <w:r w:rsidRPr="00C401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รับรู้ตามช่วงเวลาการให้บริการของพนักงานไปจนถึงวันสิ้นสุดรอบระยะเวลารายงาน </w:t>
      </w:r>
      <w:r w:rsidR="00C4014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401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กลุ่มกิจการจะบันทึกหนี้สินด้วยจำนวนที่คาดว่าจะต้องจ่าย</w:t>
      </w:r>
    </w:p>
    <w:p w14:paraId="4D5D439C" w14:textId="77777777" w:rsidR="00D90C5E" w:rsidRPr="000B2608" w:rsidRDefault="00D90C5E" w:rsidP="00A365CC">
      <w:pPr>
        <w:ind w:left="1080"/>
        <w:jc w:val="thaiDistribute"/>
        <w:rPr>
          <w:rFonts w:ascii="Browallia New" w:eastAsia="Arial Unicode MS" w:hAnsi="Browallia New" w:cs="Browallia New"/>
          <w:cs/>
        </w:rPr>
      </w:pPr>
    </w:p>
    <w:p w14:paraId="0DF789B9" w14:textId="77777777" w:rsidR="00D90C5E" w:rsidRPr="00D51551" w:rsidRDefault="00D90C5E" w:rsidP="00B92A6B">
      <w:pPr>
        <w:pStyle w:val="ListParagraph"/>
        <w:tabs>
          <w:tab w:val="left" w:pos="1080"/>
        </w:tabs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D5155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D5155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โครงการสมทบเงิน</w:t>
      </w:r>
    </w:p>
    <w:p w14:paraId="6C6B2DB6" w14:textId="77777777" w:rsidR="00D90C5E" w:rsidRPr="000B2608" w:rsidRDefault="00D90C5E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66C57F19" w14:textId="300ACAD3" w:rsidR="00D90C5E" w:rsidRPr="00D51551" w:rsidRDefault="00D90C5E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กลุ่มกิจการจะจ่ายสมทบให้กับกองทุนสำรองเลี้ยงชีพตามความสมัครใจ</w:t>
      </w:r>
      <w:r w:rsidRPr="00D515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41A9D625" w14:textId="7D035C91" w:rsidR="00773ADA" w:rsidRPr="000B2608" w:rsidRDefault="00773ADA" w:rsidP="000B2608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2B893125" w14:textId="77777777" w:rsidR="00D90C5E" w:rsidRPr="00D51551" w:rsidRDefault="00D90C5E" w:rsidP="00A365CC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Pr="00D5155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D5155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ผลประโยชน์เมื่อเกษียณอายุ</w:t>
      </w:r>
    </w:p>
    <w:p w14:paraId="492F1AE7" w14:textId="77777777" w:rsidR="00D90C5E" w:rsidRPr="00D51551" w:rsidRDefault="00D90C5E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2F27EE2E" w14:textId="77777777" w:rsidR="00D90C5E" w:rsidRPr="00D51551" w:rsidRDefault="00D90C5E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29E92185" w14:textId="77777777" w:rsidR="00D90C5E" w:rsidRPr="00D51551" w:rsidRDefault="00D90C5E" w:rsidP="00A365CC">
      <w:pPr>
        <w:ind w:left="1080"/>
        <w:jc w:val="thaiDistribute"/>
        <w:rPr>
          <w:rFonts w:ascii="Browallia New" w:eastAsia="Arial Unicode MS" w:hAnsi="Browallia New" w:cs="Browallia New"/>
          <w:cs/>
        </w:rPr>
      </w:pPr>
    </w:p>
    <w:p w14:paraId="6FB7B7BE" w14:textId="77777777" w:rsidR="000B4A53" w:rsidRPr="00D51551" w:rsidRDefault="00D90C5E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="00B92A6B" w:rsidRPr="00D5155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5155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="006115BD" w:rsidRPr="00D5155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</w:t>
      </w:r>
      <w:r w:rsidRPr="00D515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ซึ่งเป็นสกุลเงินเดียวกับสกุลเงินประมาณการกระแสเงินสด </w:t>
      </w:r>
    </w:p>
    <w:p w14:paraId="7610D859" w14:textId="77777777" w:rsidR="009842E9" w:rsidRPr="00D51551" w:rsidRDefault="009842E9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7F48D6EC" w14:textId="77777777" w:rsidR="00D90C5E" w:rsidRPr="00D51551" w:rsidRDefault="00D90C5E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</w:t>
      </w:r>
      <w:r w:rsidR="004E2B4E" w:rsidRPr="00D51551">
        <w:rPr>
          <w:rFonts w:ascii="Browallia New" w:eastAsia="Arial Unicode MS" w:hAnsi="Browallia New" w:cs="Browallia New"/>
          <w:sz w:val="26"/>
          <w:szCs w:val="26"/>
        </w:rPr>
        <w:br/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แสดงเป็นรายการแยกต่างหากในงบแสดงการเปลี่ยนแปลงในส่วนของเจ้าของ</w:t>
      </w:r>
    </w:p>
    <w:p w14:paraId="286A2109" w14:textId="77777777" w:rsidR="00D90C5E" w:rsidRPr="00D51551" w:rsidRDefault="00D90C5E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0A820F25" w14:textId="77777777" w:rsidR="00D90C5E" w:rsidRPr="00D51551" w:rsidRDefault="00D90C5E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A8BACBF" w14:textId="77777777" w:rsidR="009842E9" w:rsidRPr="00D51551" w:rsidRDefault="009842E9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1B6EFEF8" w14:textId="0311EAB7" w:rsidR="00D90C5E" w:rsidRPr="00D51551" w:rsidRDefault="0049080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842E9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9842E9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90C5E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0C3832EF" w14:textId="77777777" w:rsidR="00D90C5E" w:rsidRPr="00D51551" w:rsidRDefault="00D90C5E" w:rsidP="00B92A6B">
      <w:pPr>
        <w:pStyle w:val="ListParagraph"/>
        <w:ind w:left="540"/>
        <w:jc w:val="both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306AF33" w14:textId="77777777" w:rsidR="00D90C5E" w:rsidRPr="00D51551" w:rsidRDefault="00D90C5E" w:rsidP="00B92A6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0B4A53"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127C1018" w14:textId="77777777" w:rsidR="00D90C5E" w:rsidRPr="00D51551" w:rsidRDefault="00D90C5E" w:rsidP="00B92A6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3C823705" w14:textId="77777777" w:rsidR="00D90C5E" w:rsidRPr="00D51551" w:rsidRDefault="00D90C5E" w:rsidP="00B92A6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B92A6B"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A858D89" w14:textId="77777777" w:rsidR="00AE3982" w:rsidRPr="00D51551" w:rsidRDefault="00AE3982" w:rsidP="00B92A6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2093AEFE" w14:textId="67F12AE3" w:rsidR="005B4C9C" w:rsidRPr="00D51551" w:rsidRDefault="0049080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B4C9C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5B4C9C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B4C9C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ทุนเรือนหุ้น</w:t>
      </w:r>
    </w:p>
    <w:p w14:paraId="5CAD012A" w14:textId="77777777" w:rsidR="005B4C9C" w:rsidRPr="00D51551" w:rsidRDefault="005B4C9C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4129F9E" w14:textId="77777777" w:rsidR="00DB43BA" w:rsidRPr="00D51551" w:rsidRDefault="00DB43BA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หุ้นสามัญจะจัดประเภทไว้เป็นส่วนของเจ้าของ </w:t>
      </w:r>
    </w:p>
    <w:p w14:paraId="098257CE" w14:textId="77777777" w:rsidR="00DB43BA" w:rsidRPr="00D51551" w:rsidRDefault="00DB43BA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686F206C" w14:textId="77777777" w:rsidR="00DB43BA" w:rsidRPr="00D51551" w:rsidRDefault="00DB43BA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ต้นทุนส่วนเพิ่มที่เกี่ยวข้องกับการออกหุ้นใหม่</w:t>
      </w:r>
      <w:r w:rsidR="000B4A53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หรือการออกสิทธิในการซื้อหุ้นซึ่ง</w:t>
      </w:r>
      <w:r w:rsidR="008B0163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สุทธิจากภาษีจะถูก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แสดงเป็น</w:t>
      </w:r>
      <w:r w:rsidR="000B4A53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หักในส่วนของเจ้าของ</w:t>
      </w:r>
    </w:p>
    <w:p w14:paraId="0A3BBDFB" w14:textId="0503320C" w:rsidR="004E2B4E" w:rsidRPr="000B2608" w:rsidRDefault="000B2608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cs/>
        </w:rPr>
        <w:br w:type="page"/>
      </w:r>
    </w:p>
    <w:p w14:paraId="30F40B7E" w14:textId="517C4A1F" w:rsidR="00D90C5E" w:rsidRPr="000B2608" w:rsidRDefault="0049080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3" w:name="_Toc494360339"/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D90C5E" w:rsidRPr="000B2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D90C5E" w:rsidRPr="000B2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23"/>
      <w:r w:rsidR="00D90C5E" w:rsidRPr="000B2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  <w:r w:rsidR="00D90C5E" w:rsidRPr="000B2608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1D69BB4A" w14:textId="77777777" w:rsidR="00D90C5E" w:rsidRPr="000B2608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C42C98A" w14:textId="77777777" w:rsidR="00632A8B" w:rsidRPr="000B2608" w:rsidRDefault="00B92A6B" w:rsidP="00B92A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B26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ที่กลุ่มกิจการได้รับจากกิจกรรมตามปกติธุรกิจ</w:t>
      </w:r>
    </w:p>
    <w:p w14:paraId="293AB429" w14:textId="77777777" w:rsidR="009842E9" w:rsidRPr="000B2608" w:rsidRDefault="009842E9" w:rsidP="00B92A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1E5AA4" w14:textId="5340D713" w:rsidR="00DA358E" w:rsidRPr="000B2608" w:rsidRDefault="009842E9" w:rsidP="00B92A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B26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</w:t>
      </w:r>
      <w:r w:rsidR="00B92A6B" w:rsidRPr="000B26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การรับคืน</w:t>
      </w:r>
      <w:r w:rsidR="000B260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B92A6B" w:rsidRPr="000B26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เงินคืน</w:t>
      </w:r>
      <w:r w:rsidR="000B260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B92A6B" w:rsidRPr="000B26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และส่วนลด ซึ่งไม่รวมรายการขาย</w:t>
      </w:r>
      <w:r w:rsidR="00324872" w:rsidRPr="000B26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ภายในกลุ่มกิจการสำหรับงบการเงินรวม โดย</w:t>
      </w:r>
      <w:r w:rsidRPr="000B26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รับรู้รายได้เมื่อคาดว่ามีความเป็นไปได้ค่อนข้างแน่ที่จะได้รับชำระเมื่ออำนาจในการควบคุมสินค้าเป็นของลูกค้าแล้ว</w:t>
      </w:r>
    </w:p>
    <w:p w14:paraId="438825F0" w14:textId="77777777" w:rsidR="009842E9" w:rsidRPr="000B2608" w:rsidRDefault="009842E9" w:rsidP="00B92A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924324A" w14:textId="77777777" w:rsidR="00D90C5E" w:rsidRPr="000B2608" w:rsidRDefault="00D90C5E" w:rsidP="00B92A6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B26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</w:t>
      </w:r>
      <w:r w:rsidRPr="000B26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40B91671" w14:textId="77777777" w:rsidR="000B2608" w:rsidRDefault="000B2608" w:rsidP="00B92A6B">
      <w:pPr>
        <w:pStyle w:val="ListParagraph"/>
        <w:tabs>
          <w:tab w:val="left" w:pos="1080"/>
        </w:tabs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24" w:name="_Hlk62488167"/>
    </w:p>
    <w:p w14:paraId="0881B256" w14:textId="3CB32C59" w:rsidR="009842E9" w:rsidRPr="00D51551" w:rsidRDefault="009842E9" w:rsidP="00B92A6B">
      <w:pPr>
        <w:pStyle w:val="ListParagraph"/>
        <w:tabs>
          <w:tab w:val="left" w:pos="1080"/>
        </w:tabs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D5155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Pr="00D51551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D5155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32A3D" w:rsidRPr="00D5155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รายได้จาก</w:t>
      </w:r>
      <w:r w:rsidRPr="00D5155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การขายสินค้า</w:t>
      </w:r>
    </w:p>
    <w:bookmarkEnd w:id="24"/>
    <w:p w14:paraId="72A33327" w14:textId="77777777" w:rsidR="009842E9" w:rsidRPr="00D51551" w:rsidRDefault="009842E9" w:rsidP="00A32A3D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9EE5BEC" w14:textId="77777777" w:rsidR="009842E9" w:rsidRPr="00D51551" w:rsidRDefault="009842E9" w:rsidP="00A32A3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</w:pP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กลุ่มกิจการเป็นผู้ผลิตและจำหน่ายพืชและผลไม้ทางการเกษตรทั้งสดและแปรรูปทุกชนิด ซึ่ง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กลุ่มกิจการจะรับรู้รายได้จากการขายสินค้าโดยพิจารณาว่าอำนาจในการควบคุมสินค้าเป็นของลูกค้าแล้ว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="00A32A3D" w:rsidRPr="00D51551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ซึ่งสามารถ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แบ่งได้เป็นกรณีดังต่อไปนี้</w:t>
      </w:r>
    </w:p>
    <w:p w14:paraId="48495735" w14:textId="77777777" w:rsidR="00D90C5E" w:rsidRPr="00D51551" w:rsidRDefault="00D90C5E" w:rsidP="00A32A3D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0A36A70" w14:textId="77777777" w:rsidR="00D90C5E" w:rsidRPr="00D51551" w:rsidRDefault="00D90C5E" w:rsidP="00A32A3D">
      <w:pPr>
        <w:numPr>
          <w:ilvl w:val="0"/>
          <w:numId w:val="2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กรณีที่บรรจุภัณฑ์ของสินค้ามีการระบุลักษณะเฉพาะ เช่น ที่อยู่ ตราสินค้าของผู้ซื้อ กลุ่มกิจการจะรับรู้รายได้</w:t>
      </w:r>
      <w:r w:rsidR="002125DD" w:rsidRPr="00D51551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เมื่อสินค้าได้บรรจุในบรรจุภัณฑ์แล้ว</w:t>
      </w:r>
    </w:p>
    <w:p w14:paraId="583730E3" w14:textId="77777777" w:rsidR="00D90C5E" w:rsidRPr="00D51551" w:rsidRDefault="00D90C5E" w:rsidP="00A32A3D">
      <w:pPr>
        <w:numPr>
          <w:ilvl w:val="0"/>
          <w:numId w:val="2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กรณีทั่วไป กลุ่มกิจการจะรับรู้รายได้เมื่อผู้ซื้อได้ครอบครองสินค้าแล้ว</w:t>
      </w:r>
    </w:p>
    <w:p w14:paraId="585B6B60" w14:textId="77777777" w:rsidR="002B0561" w:rsidRPr="00D51551" w:rsidRDefault="002B0561" w:rsidP="00A32A3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63325D4" w14:textId="77777777" w:rsidR="002B0561" w:rsidRPr="00D51551" w:rsidRDefault="002B0561" w:rsidP="00A32A3D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สิ่งตอบแทนที่จ่ายให้กับลูกค้า</w:t>
      </w:r>
    </w:p>
    <w:p w14:paraId="333F1BB2" w14:textId="77777777" w:rsidR="002B0561" w:rsidRPr="00D51551" w:rsidRDefault="002B0561" w:rsidP="00A32A3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71641CD" w14:textId="77777777" w:rsidR="002B0561" w:rsidRPr="00D51551" w:rsidRDefault="002B0561" w:rsidP="00A32A3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</w:t>
      </w:r>
      <w:r w:rsidR="00EF31DB"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4BE7098C" w14:textId="77777777" w:rsidR="002B0561" w:rsidRPr="00D51551" w:rsidRDefault="002B0561" w:rsidP="00A32A3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96622E9" w14:textId="77777777" w:rsidR="002B0561" w:rsidRPr="00D51551" w:rsidRDefault="002B0561" w:rsidP="00A32A3D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หนี้สินที่เกิดจากสัญญา</w:t>
      </w:r>
    </w:p>
    <w:p w14:paraId="5E5649CA" w14:textId="77777777" w:rsidR="002B0561" w:rsidRPr="00D51551" w:rsidRDefault="002B0561" w:rsidP="00A32A3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F59C20B" w14:textId="77777777" w:rsidR="002B0561" w:rsidRPr="00D51551" w:rsidRDefault="002B0561" w:rsidP="00A32A3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="00EF31DB"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จะปฏิบัติตามภาระที่ต้องปฏิบัติ</w:t>
      </w:r>
    </w:p>
    <w:p w14:paraId="2175FCE9" w14:textId="77777777" w:rsidR="002B0561" w:rsidRPr="00D51551" w:rsidRDefault="002B0561" w:rsidP="00A32A3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674331D" w14:textId="77777777" w:rsidR="002B0561" w:rsidRPr="00D51551" w:rsidRDefault="002B0561" w:rsidP="00A365CC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D51551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D5155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D5155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รายได้อื่น</w:t>
      </w:r>
      <w:r w:rsidR="00A32A3D" w:rsidRPr="00D5155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และดอกเบี้ยรับ</w:t>
      </w:r>
    </w:p>
    <w:p w14:paraId="72D9A969" w14:textId="77777777" w:rsidR="002B0561" w:rsidRPr="00D51551" w:rsidRDefault="002B0561" w:rsidP="00A32A3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3452518" w14:textId="77777777" w:rsidR="002B0561" w:rsidRPr="00D51551" w:rsidRDefault="00A32A3D" w:rsidP="00A32A3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รายได้อื่นและดอกเบี้ยรับ</w:t>
      </w:r>
      <w:r w:rsidR="002B0561"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รับรู้ตามเกณฑ์คงค้าง เว้นแต่จะมีความไม่แน่นอนในการรับชำระ</w:t>
      </w:r>
    </w:p>
    <w:p w14:paraId="2EACDE9D" w14:textId="77777777" w:rsidR="00D90C5E" w:rsidRPr="00D51551" w:rsidRDefault="00D90C5E" w:rsidP="00A32A3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01E9DA9" w14:textId="77777777" w:rsidR="000B2608" w:rsidRDefault="000B2608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8E4FF28" w14:textId="5317FC8D" w:rsidR="00D90C5E" w:rsidRPr="00D51551" w:rsidRDefault="0049080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D90C5E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D90C5E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90C5E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</w:p>
    <w:p w14:paraId="441D7E5E" w14:textId="77777777" w:rsidR="00D90C5E" w:rsidRPr="00D51551" w:rsidRDefault="00D90C5E" w:rsidP="00A32A3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A85B803" w14:textId="77777777" w:rsidR="005B5AA6" w:rsidRPr="00D51551" w:rsidRDefault="00D90C5E" w:rsidP="00A32A3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EF31DB"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6F11917" w14:textId="77777777" w:rsidR="00AE3982" w:rsidRPr="00D51551" w:rsidRDefault="00AE3982" w:rsidP="00A32A3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A5C6491" w14:textId="07FD54F7" w:rsidR="00CA4021" w:rsidRPr="00D51551" w:rsidRDefault="00490805" w:rsidP="00CA402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A4021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CA4021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A4021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อนุพันธ์</w:t>
      </w:r>
    </w:p>
    <w:p w14:paraId="258AE705" w14:textId="77777777" w:rsidR="00CA4021" w:rsidRPr="00D51551" w:rsidRDefault="00CA4021" w:rsidP="00A32A3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CCD6436" w14:textId="77777777" w:rsidR="00CA4021" w:rsidRPr="00D51551" w:rsidRDefault="00CA4021" w:rsidP="00A32A3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 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4E8A4AB3" w14:textId="3193199D" w:rsidR="00CA4021" w:rsidRPr="00D51551" w:rsidRDefault="00CA4021" w:rsidP="00A32A3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D51551" w14:paraId="58386B15" w14:textId="7777777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2A60A220" w14:textId="6F9174F1" w:rsidR="00767150" w:rsidRPr="00D51551" w:rsidRDefault="0049080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424A6F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24A6F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0770ED15" w14:textId="77777777" w:rsidR="00D90C5E" w:rsidRPr="00D51551" w:rsidRDefault="00D90C5E" w:rsidP="00A365CC">
      <w:pPr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43FA0D" w14:textId="4EF371C1" w:rsidR="00D90C5E" w:rsidRPr="00D51551" w:rsidRDefault="00490805" w:rsidP="00A365CC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90C5E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90C5E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90C5E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ปัจจัยความเสี่ยง</w:t>
      </w:r>
      <w:r w:rsidR="00C612F4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ด้าน</w:t>
      </w:r>
      <w:r w:rsidR="00D90C5E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การเงิน</w:t>
      </w:r>
    </w:p>
    <w:p w14:paraId="54DC79C5" w14:textId="77777777" w:rsidR="00D90C5E" w:rsidRPr="00D51551" w:rsidRDefault="00D90C5E" w:rsidP="00A365CC">
      <w:pPr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386B7C" w14:textId="77777777" w:rsidR="002B0561" w:rsidRPr="00D51551" w:rsidRDefault="00D90C5E" w:rsidP="00A365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</w:t>
      </w:r>
      <w:r w:rsidR="00424A6F" w:rsidRPr="00D5155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D76A27" w:rsidRPr="00D515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ความเสี่ยงจากอัตราดอกเบี้ย</w:t>
      </w:r>
      <w:r w:rsidR="00D76A27" w:rsidRPr="00D515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C2B7D" w:rsidRPr="00D515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Pr="00D515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ความเสี่ยงด้านมูลค่ายุติธรรม) ความเสี่ยงด้านการให้สินเชื่อ และความเสี่ยง</w:t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</w:t>
      </w:r>
      <w:r w:rsidR="00C612F4" w:rsidRPr="00D51551">
        <w:rPr>
          <w:rFonts w:ascii="Browallia New" w:eastAsia="Arial Unicode MS" w:hAnsi="Browallia New" w:cs="Browallia New"/>
          <w:sz w:val="26"/>
          <w:szCs w:val="26"/>
          <w:cs/>
        </w:rPr>
        <w:t>บริหารจัดการเพื่อ</w:t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ลดผลกระทบต่อผลการดำเนินงาน</w:t>
      </w:r>
      <w:r w:rsidR="00C612F4" w:rsidRPr="00D51551">
        <w:rPr>
          <w:rFonts w:ascii="Browallia New" w:eastAsia="Arial Unicode MS" w:hAnsi="Browallia New" w:cs="Browallia New"/>
          <w:sz w:val="26"/>
          <w:szCs w:val="26"/>
          <w:cs/>
        </w:rPr>
        <w:t>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7480439E" w14:textId="77777777" w:rsidR="00C612F4" w:rsidRPr="00D51551" w:rsidRDefault="00C612F4" w:rsidP="00A365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7AF00DA" w14:textId="77777777" w:rsidR="00C612F4" w:rsidRPr="00D51551" w:rsidRDefault="00C612F4" w:rsidP="00A365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</w:t>
      </w:r>
      <w:r w:rsidR="00B02BD5" w:rsidRPr="00D515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เพื่อสื่อสารและใช้เป็นเครื่องมือในการควบคุมส่วนงานบริหารการเงินในทุกกิจกรรมของกลุ่มกิจการ</w:t>
      </w:r>
    </w:p>
    <w:p w14:paraId="0FC0A029" w14:textId="77777777" w:rsidR="00B705CA" w:rsidRPr="00D51551" w:rsidRDefault="00B705CA" w:rsidP="00A365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CD0D33" w14:textId="31975E8C" w:rsidR="002B0561" w:rsidRPr="00D51551" w:rsidRDefault="00490805" w:rsidP="00B02BD5">
      <w:p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908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705CA" w:rsidRPr="00D5155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08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B0561" w:rsidRPr="00D5155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908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B0561" w:rsidRPr="00D515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ความเสี่ยงจากจากตลาด</w:t>
      </w:r>
    </w:p>
    <w:p w14:paraId="3480423B" w14:textId="77777777" w:rsidR="002B0561" w:rsidRPr="00D51551" w:rsidRDefault="002B0561" w:rsidP="00A365CC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14:paraId="3779B012" w14:textId="77777777" w:rsidR="002B0561" w:rsidRPr="00D51551" w:rsidRDefault="002B0561" w:rsidP="00D22F54">
      <w:pPr>
        <w:numPr>
          <w:ilvl w:val="0"/>
          <w:numId w:val="12"/>
        </w:numPr>
        <w:tabs>
          <w:tab w:val="left" w:pos="1080"/>
        </w:tabs>
        <w:ind w:hanging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5155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526465D3" w14:textId="77777777" w:rsidR="00B02BD5" w:rsidRPr="00D51551" w:rsidRDefault="00B02BD5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A32DD6" w14:textId="4EF1ADA5" w:rsidR="002B0561" w:rsidRDefault="002B0561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เนื่องจากกลุ่มกิจการดำเนินงานระหว่างประเทศจึงมีความเสี่ยงจากอัตราแลกเปลี่ยนเงินตราต่างประเทศโดยเฉพาะจากสกุลเงินดอลลาห์สหรัฐ อันเกี่ยวเนื่องมาจากรายการขายสินค้าในสกุลเงินต่างประเทศ กลุ่มกิจการ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กลุ่มกิจการเข้าทำสัญญาแลกเปลี่ยนเงินตราต่างประเทศล่วงหน้ากับสถาบันการเงินเพื่อป้องการความเสี่ยงจากอัตราแลกเปลี่ยนในอัตราส่วน</w:t>
      </w:r>
      <w:r w:rsidR="00B02BD5" w:rsidRPr="00D51551">
        <w:rPr>
          <w:rFonts w:ascii="Browallia New" w:eastAsia="Arial Unicode MS" w:hAnsi="Browallia New" w:cs="Browallia New"/>
          <w:sz w:val="26"/>
          <w:szCs w:val="26"/>
          <w:cs/>
        </w:rPr>
        <w:t>ไม่น้อยกว่า</w:t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D515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B02BD5" w:rsidRPr="00D51551">
        <w:rPr>
          <w:rFonts w:ascii="Browallia New" w:eastAsia="Arial Unicode MS" w:hAnsi="Browallia New" w:cs="Browallia New"/>
          <w:sz w:val="26"/>
          <w:szCs w:val="26"/>
          <w:cs/>
        </w:rPr>
        <w:t>ยอดขายที่เป็นเงินตราต่างประเทศเท่าที่ได้รับคำสั่งซื้อจากลูกค้า</w:t>
      </w:r>
    </w:p>
    <w:p w14:paraId="3632DDE7" w14:textId="5877B704" w:rsidR="00460CB5" w:rsidRDefault="00460CB5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80C313" w14:textId="7987CF76" w:rsidR="00460CB5" w:rsidRDefault="008A144C" w:rsidP="008A144C">
      <w:pPr>
        <w:ind w:left="540"/>
        <w:rPr>
          <w:rFonts w:ascii="BrowalliaUPC" w:hAnsi="BrowalliaUPC" w:cs="BrowalliaUPC"/>
          <w:i/>
          <w:iCs/>
          <w:color w:val="000000"/>
          <w:sz w:val="28"/>
          <w:szCs w:val="28"/>
          <w:lang w:val="en-GB"/>
        </w:rPr>
      </w:pPr>
      <w:r>
        <w:rPr>
          <w:rFonts w:ascii="BrowalliaUPC" w:eastAsia="Arial" w:hAnsi="BrowalliaUPC" w:cs="BrowalliaUPC"/>
          <w:i/>
          <w:iCs/>
          <w:color w:val="000000"/>
          <w:sz w:val="28"/>
          <w:szCs w:val="28"/>
          <w:lang w:val="en-GB" w:bidi="ar-SA"/>
        </w:rPr>
        <w:br w:type="page"/>
      </w:r>
    </w:p>
    <w:p w14:paraId="0BF89E6D" w14:textId="6A2EE0B8" w:rsidR="00460CB5" w:rsidRPr="00F03FB3" w:rsidRDefault="00460CB5" w:rsidP="008A144C">
      <w:pPr>
        <w:tabs>
          <w:tab w:val="left" w:pos="567"/>
        </w:tabs>
        <w:ind w:left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F03FB3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4EC8FF24" w14:textId="77777777" w:rsidR="00460CB5" w:rsidRPr="00F03FB3" w:rsidRDefault="00460CB5" w:rsidP="008A144C">
      <w:pPr>
        <w:ind w:left="540"/>
        <w:rPr>
          <w:rFonts w:ascii="BrowalliaUPC" w:hAnsi="BrowalliaUPC" w:cs="BrowalliaUPC"/>
          <w:i/>
          <w:iCs/>
          <w:color w:val="000000"/>
          <w:sz w:val="28"/>
          <w:szCs w:val="28"/>
          <w:cs/>
          <w:lang w:val="en-GB"/>
        </w:rPr>
      </w:pPr>
    </w:p>
    <w:p w14:paraId="42D3EBB9" w14:textId="236FE09E" w:rsidR="00460CB5" w:rsidRPr="00F03FB3" w:rsidRDefault="00460CB5" w:rsidP="008A144C">
      <w:pPr>
        <w:tabs>
          <w:tab w:val="left" w:pos="567"/>
        </w:tabs>
        <w:ind w:left="540"/>
        <w:jc w:val="thaiDistribute"/>
        <w:rPr>
          <w:rFonts w:ascii="BrowalliaUPC" w:hAnsi="BrowalliaUPC" w:cs="BrowalliaUPC"/>
          <w:sz w:val="26"/>
          <w:szCs w:val="26"/>
          <w:lang w:val="en-GB"/>
        </w:rPr>
      </w:pPr>
      <w:r w:rsidRPr="00F03FB3">
        <w:rPr>
          <w:rFonts w:ascii="BrowalliaUPC" w:hAnsi="BrowalliaUPC" w:cs="BrowalliaUPC"/>
          <w:spacing w:val="-4"/>
          <w:sz w:val="26"/>
          <w:szCs w:val="26"/>
          <w:cs/>
          <w:lang w:val="en-GB"/>
        </w:rPr>
        <w:t>กลุ่มกิจการและบริษัทมีความเสี่ยงจากอัตราแลกเปลี่ยน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F03FB3">
        <w:rPr>
          <w:rFonts w:ascii="BrowalliaUPC" w:hAnsi="BrowalliaUPC" w:cs="BrowalliaUPC"/>
          <w:sz w:val="26"/>
          <w:szCs w:val="26"/>
          <w:cs/>
          <w:lang w:val="en-GB"/>
        </w:rPr>
        <w:t xml:space="preserve"> ดังนี้</w:t>
      </w:r>
    </w:p>
    <w:p w14:paraId="5706F98A" w14:textId="77777777" w:rsidR="00460CB5" w:rsidRPr="00F03FB3" w:rsidRDefault="00460CB5" w:rsidP="008A144C">
      <w:pPr>
        <w:ind w:left="540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9024" w:type="dxa"/>
        <w:tblInd w:w="562" w:type="dxa"/>
        <w:tblLook w:val="04A0" w:firstRow="1" w:lastRow="0" w:firstColumn="1" w:lastColumn="0" w:noHBand="0" w:noVBand="1"/>
      </w:tblPr>
      <w:tblGrid>
        <w:gridCol w:w="2966"/>
        <w:gridCol w:w="1066"/>
        <w:gridCol w:w="915"/>
        <w:gridCol w:w="972"/>
        <w:gridCol w:w="1161"/>
        <w:gridCol w:w="972"/>
        <w:gridCol w:w="972"/>
      </w:tblGrid>
      <w:tr w:rsidR="00401D7B" w:rsidRPr="00F03FB3" w14:paraId="501CAA1C" w14:textId="77777777" w:rsidTr="008A144C">
        <w:trPr>
          <w:trHeight w:val="227"/>
        </w:trPr>
        <w:tc>
          <w:tcPr>
            <w:tcW w:w="2966" w:type="dxa"/>
            <w:shd w:val="clear" w:color="auto" w:fill="auto"/>
          </w:tcPr>
          <w:p w14:paraId="419FFB19" w14:textId="77777777" w:rsidR="00460CB5" w:rsidRPr="008A144C" w:rsidRDefault="00460CB5" w:rsidP="008A144C">
            <w:pPr>
              <w:ind w:left="-15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605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0D15D" w14:textId="77777777" w:rsidR="00460CB5" w:rsidRPr="00F03FB3" w:rsidRDefault="00460CB5" w:rsidP="00401D7B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01D7B" w:rsidRPr="00F03FB3" w14:paraId="66590871" w14:textId="77777777" w:rsidTr="008A144C">
        <w:trPr>
          <w:trHeight w:val="227"/>
        </w:trPr>
        <w:tc>
          <w:tcPr>
            <w:tcW w:w="2966" w:type="dxa"/>
            <w:shd w:val="clear" w:color="auto" w:fill="auto"/>
          </w:tcPr>
          <w:p w14:paraId="76B6DF64" w14:textId="77777777" w:rsidR="00460CB5" w:rsidRPr="008A144C" w:rsidRDefault="00460CB5" w:rsidP="008A144C">
            <w:pPr>
              <w:ind w:left="-15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29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4FCC2" w14:textId="552AFE15" w:rsidR="00460CB5" w:rsidRPr="00F03FB3" w:rsidRDefault="00490805" w:rsidP="00401D7B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60CB5" w:rsidRPr="00F03FB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49080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17B04" w14:textId="6E8E5893" w:rsidR="00460CB5" w:rsidRPr="00F03FB3" w:rsidRDefault="00490805" w:rsidP="00401D7B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60CB5" w:rsidRPr="00F03FB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49080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01D7B" w:rsidRPr="00F03FB3" w14:paraId="61787293" w14:textId="77777777" w:rsidTr="008A144C">
        <w:trPr>
          <w:trHeight w:val="227"/>
        </w:trPr>
        <w:tc>
          <w:tcPr>
            <w:tcW w:w="2966" w:type="dxa"/>
            <w:shd w:val="clear" w:color="auto" w:fill="auto"/>
          </w:tcPr>
          <w:p w14:paraId="00A5B58A" w14:textId="77777777" w:rsidR="00460CB5" w:rsidRPr="008A144C" w:rsidRDefault="00460CB5" w:rsidP="008A144C">
            <w:pPr>
              <w:ind w:left="-15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2247B" w14:textId="77777777" w:rsidR="00460CB5" w:rsidRPr="00F03FB3" w:rsidRDefault="00460CB5" w:rsidP="00401D7B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ดอลลาห์สหรัฐ</w:t>
            </w:r>
          </w:p>
          <w:p w14:paraId="4EAE691C" w14:textId="4E058FFC" w:rsidR="00460CB5" w:rsidRPr="00F03FB3" w:rsidRDefault="00460CB5" w:rsidP="00401D7B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3483E" w14:textId="77777777" w:rsidR="00460CB5" w:rsidRPr="00F03FB3" w:rsidRDefault="00460CB5" w:rsidP="00401D7B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CF729AB" w14:textId="77777777" w:rsidR="00460CB5" w:rsidRPr="00F03FB3" w:rsidRDefault="00460CB5" w:rsidP="00401D7B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ยูโร</w:t>
            </w:r>
          </w:p>
          <w:p w14:paraId="11067957" w14:textId="7383343D" w:rsidR="00460CB5" w:rsidRPr="00F03FB3" w:rsidRDefault="00460CB5" w:rsidP="00401D7B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9A784" w14:textId="77777777" w:rsidR="00460CB5" w:rsidRPr="00F03FB3" w:rsidRDefault="00460CB5" w:rsidP="00401D7B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04C5389" w14:textId="77777777" w:rsidR="00460CB5" w:rsidRPr="00F03FB3" w:rsidRDefault="00460CB5" w:rsidP="00401D7B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เยน</w:t>
            </w:r>
          </w:p>
          <w:p w14:paraId="7B2D8DC6" w14:textId="0FE5EB07" w:rsidR="00460CB5" w:rsidRPr="00F03FB3" w:rsidRDefault="00460CB5" w:rsidP="00401D7B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4F16C" w14:textId="77777777" w:rsidR="00460CB5" w:rsidRPr="00F03FB3" w:rsidRDefault="00460CB5" w:rsidP="00401D7B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ดอลลาห์สหรัฐ</w:t>
            </w:r>
          </w:p>
          <w:p w14:paraId="5BCE85E3" w14:textId="565D8877" w:rsidR="00460CB5" w:rsidRPr="00F03FB3" w:rsidRDefault="00460CB5" w:rsidP="00401D7B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34483" w14:textId="77777777" w:rsidR="00460CB5" w:rsidRPr="00F03FB3" w:rsidRDefault="00460CB5" w:rsidP="00401D7B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B981069" w14:textId="77777777" w:rsidR="00460CB5" w:rsidRPr="00F03FB3" w:rsidRDefault="00460CB5" w:rsidP="00401D7B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ยูโร</w:t>
            </w:r>
          </w:p>
          <w:p w14:paraId="53BA562C" w14:textId="08D8107B" w:rsidR="00460CB5" w:rsidRPr="00F03FB3" w:rsidRDefault="00460CB5" w:rsidP="00401D7B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8C182" w14:textId="77777777" w:rsidR="00460CB5" w:rsidRPr="00F03FB3" w:rsidRDefault="00460CB5" w:rsidP="00401D7B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F7464CD" w14:textId="77777777" w:rsidR="00460CB5" w:rsidRPr="00F03FB3" w:rsidRDefault="00460CB5" w:rsidP="00401D7B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เยน</w:t>
            </w:r>
          </w:p>
          <w:p w14:paraId="3F4BFEBD" w14:textId="42D5981E" w:rsidR="00460CB5" w:rsidRPr="00F03FB3" w:rsidRDefault="00460CB5" w:rsidP="00401D7B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A144C" w:rsidRPr="00F03FB3" w14:paraId="5001C449" w14:textId="77777777" w:rsidTr="008A144C">
        <w:trPr>
          <w:trHeight w:val="227"/>
        </w:trPr>
        <w:tc>
          <w:tcPr>
            <w:tcW w:w="2966" w:type="dxa"/>
            <w:shd w:val="clear" w:color="auto" w:fill="auto"/>
            <w:vAlign w:val="bottom"/>
          </w:tcPr>
          <w:p w14:paraId="1CE617EA" w14:textId="77777777" w:rsidR="008A144C" w:rsidRPr="008A144C" w:rsidRDefault="008A144C" w:rsidP="008A144C">
            <w:pPr>
              <w:autoSpaceDE w:val="0"/>
              <w:autoSpaceDN w:val="0"/>
              <w:ind w:left="-15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2F2F2"/>
          </w:tcPr>
          <w:p w14:paraId="42303357" w14:textId="77777777" w:rsidR="008A144C" w:rsidRPr="00F03FB3" w:rsidRDefault="008A144C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2F2F2"/>
          </w:tcPr>
          <w:p w14:paraId="4E2E6772" w14:textId="77777777" w:rsidR="008A144C" w:rsidRPr="00F03FB3" w:rsidRDefault="008A144C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2F2F2"/>
          </w:tcPr>
          <w:p w14:paraId="65436E42" w14:textId="77777777" w:rsidR="008A144C" w:rsidRPr="00F03FB3" w:rsidRDefault="008A144C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66E9BEC1" w14:textId="77777777" w:rsidR="008A144C" w:rsidRPr="00F03FB3" w:rsidRDefault="008A144C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3047D7B8" w14:textId="77777777" w:rsidR="008A144C" w:rsidRPr="00F03FB3" w:rsidRDefault="008A144C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4F2B6D02" w14:textId="77777777" w:rsidR="008A144C" w:rsidRPr="00F03FB3" w:rsidRDefault="008A144C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401D7B" w:rsidRPr="00F03FB3" w14:paraId="4243ACB9" w14:textId="77777777" w:rsidTr="008A144C">
        <w:trPr>
          <w:trHeight w:val="227"/>
        </w:trPr>
        <w:tc>
          <w:tcPr>
            <w:tcW w:w="2966" w:type="dxa"/>
            <w:shd w:val="clear" w:color="auto" w:fill="auto"/>
            <w:vAlign w:val="bottom"/>
          </w:tcPr>
          <w:p w14:paraId="64D04A0A" w14:textId="77777777" w:rsidR="00460CB5" w:rsidRPr="008A144C" w:rsidRDefault="00460CB5" w:rsidP="008A144C">
            <w:pPr>
              <w:autoSpaceDE w:val="0"/>
              <w:autoSpaceDN w:val="0"/>
              <w:ind w:left="-15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8A144C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6" w:type="dxa"/>
            <w:shd w:val="clear" w:color="auto" w:fill="F2F2F2"/>
          </w:tcPr>
          <w:p w14:paraId="25B55D44" w14:textId="77310D95" w:rsidR="00460CB5" w:rsidRPr="00F03FB3" w:rsidRDefault="0049080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460CB5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150</w:t>
            </w:r>
            <w:r w:rsidR="00460CB5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915" w:type="dxa"/>
            <w:shd w:val="clear" w:color="auto" w:fill="F2F2F2"/>
          </w:tcPr>
          <w:p w14:paraId="39C7C84E" w14:textId="32B516BC" w:rsidR="00460CB5" w:rsidRPr="00F03FB3" w:rsidRDefault="00460CB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2F2F2"/>
          </w:tcPr>
          <w:p w14:paraId="405C2091" w14:textId="6835F73F" w:rsidR="00460CB5" w:rsidRPr="00F03FB3" w:rsidRDefault="00460CB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14:paraId="295A386A" w14:textId="348067D5" w:rsidR="00460CB5" w:rsidRPr="00F03FB3" w:rsidRDefault="0049080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218</w:t>
            </w:r>
            <w:r w:rsidR="00BC33A7" w:rsidRPr="00BC33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602</w:t>
            </w:r>
            <w:r w:rsidR="00BC33A7" w:rsidRPr="00BC33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972" w:type="dxa"/>
            <w:shd w:val="clear" w:color="auto" w:fill="auto"/>
          </w:tcPr>
          <w:p w14:paraId="0532F6E7" w14:textId="7C785538" w:rsidR="00460CB5" w:rsidRPr="00F03FB3" w:rsidRDefault="0049080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460CB5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168</w:t>
            </w:r>
            <w:r w:rsidR="00460CB5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972" w:type="dxa"/>
            <w:shd w:val="clear" w:color="auto" w:fill="auto"/>
          </w:tcPr>
          <w:p w14:paraId="0F36BED5" w14:textId="73471750" w:rsidR="00460CB5" w:rsidRPr="00F03FB3" w:rsidRDefault="00460CB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01D7B" w:rsidRPr="00F03FB3" w14:paraId="00EB7AEE" w14:textId="77777777" w:rsidTr="008A144C">
        <w:trPr>
          <w:trHeight w:val="227"/>
        </w:trPr>
        <w:tc>
          <w:tcPr>
            <w:tcW w:w="2966" w:type="dxa"/>
            <w:shd w:val="clear" w:color="auto" w:fill="auto"/>
            <w:vAlign w:val="bottom"/>
          </w:tcPr>
          <w:p w14:paraId="394609A7" w14:textId="77777777" w:rsidR="00460CB5" w:rsidRPr="008A144C" w:rsidRDefault="00460CB5" w:rsidP="008A144C">
            <w:pPr>
              <w:autoSpaceDE w:val="0"/>
              <w:autoSpaceDN w:val="0"/>
              <w:ind w:left="-15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8A144C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066" w:type="dxa"/>
            <w:shd w:val="clear" w:color="auto" w:fill="F2F2F2"/>
          </w:tcPr>
          <w:p w14:paraId="4EED1A58" w14:textId="153EA1F7" w:rsidR="00460CB5" w:rsidRPr="00F03FB3" w:rsidRDefault="0049080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</w:t>
            </w:r>
            <w:r w:rsidR="00460CB5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191</w:t>
            </w:r>
            <w:r w:rsidR="00460CB5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915" w:type="dxa"/>
            <w:shd w:val="clear" w:color="auto" w:fill="F2F2F2"/>
          </w:tcPr>
          <w:p w14:paraId="7918712A" w14:textId="464B7062" w:rsidR="00460CB5" w:rsidRPr="00F03FB3" w:rsidRDefault="00460CB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2F2F2"/>
          </w:tcPr>
          <w:p w14:paraId="39BA583C" w14:textId="68F8742C" w:rsidR="00460CB5" w:rsidRPr="00F03FB3" w:rsidRDefault="0049080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460CB5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509</w:t>
            </w:r>
            <w:r w:rsidR="00460CB5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161" w:type="dxa"/>
            <w:shd w:val="clear" w:color="auto" w:fill="auto"/>
          </w:tcPr>
          <w:p w14:paraId="3CD7D8ED" w14:textId="24CD1B82" w:rsidR="00460CB5" w:rsidRPr="00F03FB3" w:rsidRDefault="0049080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</w:t>
            </w:r>
            <w:r w:rsidR="00460CB5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981</w:t>
            </w:r>
            <w:r w:rsidR="00460CB5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972" w:type="dxa"/>
            <w:shd w:val="clear" w:color="auto" w:fill="auto"/>
          </w:tcPr>
          <w:p w14:paraId="3FA9E1DA" w14:textId="75382CCB" w:rsidR="00460CB5" w:rsidRPr="00F03FB3" w:rsidRDefault="00460CB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14:paraId="734A354B" w14:textId="6C2B4E4C" w:rsidR="00460CB5" w:rsidRPr="00F03FB3" w:rsidRDefault="0049080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460CB5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210</w:t>
            </w:r>
            <w:r w:rsidR="00460CB5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8D32E9" w:rsidRPr="00F03FB3" w14:paraId="7764E8CF" w14:textId="77777777" w:rsidTr="008A144C">
        <w:trPr>
          <w:trHeight w:val="227"/>
        </w:trPr>
        <w:tc>
          <w:tcPr>
            <w:tcW w:w="2966" w:type="dxa"/>
            <w:shd w:val="clear" w:color="auto" w:fill="auto"/>
            <w:vAlign w:val="bottom"/>
          </w:tcPr>
          <w:p w14:paraId="77F07409" w14:textId="38BCF665" w:rsidR="008A144C" w:rsidRDefault="008D32E9" w:rsidP="008A144C">
            <w:pPr>
              <w:autoSpaceDE w:val="0"/>
              <w:autoSpaceDN w:val="0"/>
              <w:ind w:left="-15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8A144C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สัญญาขายเงินตราต่างประเทศล่วงหน้า</w:t>
            </w:r>
          </w:p>
          <w:p w14:paraId="1C85CD93" w14:textId="03993ED6" w:rsidR="008D32E9" w:rsidRPr="00457E63" w:rsidRDefault="008A144C" w:rsidP="008A144C">
            <w:pPr>
              <w:autoSpaceDE w:val="0"/>
              <w:autoSpaceDN w:val="0"/>
              <w:ind w:left="-15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8D32E9" w:rsidRPr="008A144C">
              <w:rPr>
                <w:rFonts w:ascii="Browallia New" w:eastAsia="Arial" w:hAnsi="Browallia New" w:cs="Browallia New" w:hint="cs"/>
                <w:spacing w:val="-6"/>
                <w:sz w:val="26"/>
                <w:szCs w:val="26"/>
                <w:cs/>
              </w:rPr>
              <w:t>(จำนวนเงินตามสัญญา)</w:t>
            </w:r>
          </w:p>
        </w:tc>
        <w:tc>
          <w:tcPr>
            <w:tcW w:w="1066" w:type="dxa"/>
            <w:shd w:val="clear" w:color="auto" w:fill="F2F2F2"/>
          </w:tcPr>
          <w:p w14:paraId="509843F4" w14:textId="77777777" w:rsidR="002A4476" w:rsidRPr="002A4476" w:rsidRDefault="002A4476" w:rsidP="002A4476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3FD4A4A4" w14:textId="1F37FB5D" w:rsidR="008D32E9" w:rsidRPr="00F03FB3" w:rsidRDefault="00490805" w:rsidP="002A4476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</w:t>
            </w:r>
            <w:r w:rsidR="002A4476" w:rsidRPr="002A447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379</w:t>
            </w:r>
            <w:r w:rsidR="002A4476" w:rsidRPr="002A447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915" w:type="dxa"/>
            <w:shd w:val="clear" w:color="auto" w:fill="F2F2F2"/>
          </w:tcPr>
          <w:p w14:paraId="5BBD0995" w14:textId="77777777" w:rsidR="008D32E9" w:rsidRPr="00F03FB3" w:rsidRDefault="008D32E9" w:rsidP="00775CDD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7E258971" w14:textId="77777777" w:rsidR="008D32E9" w:rsidRPr="00F03FB3" w:rsidRDefault="008D32E9" w:rsidP="00775CDD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2F2F2"/>
          </w:tcPr>
          <w:p w14:paraId="0116BEF9" w14:textId="77777777" w:rsidR="008D32E9" w:rsidRPr="00F03FB3" w:rsidRDefault="008D32E9" w:rsidP="00775CDD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60A900F1" w14:textId="77777777" w:rsidR="008D32E9" w:rsidRPr="00F03FB3" w:rsidRDefault="008D32E9" w:rsidP="00775CDD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14:paraId="474C937E" w14:textId="77777777" w:rsidR="008D32E9" w:rsidRDefault="008D32E9" w:rsidP="00775CDD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4E95F704" w14:textId="246DFCB3" w:rsidR="004176C5" w:rsidRPr="00F03FB3" w:rsidRDefault="00490805" w:rsidP="00775CDD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303</w:t>
            </w:r>
            <w:r w:rsidR="00457E63" w:rsidRPr="00457E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507</w:t>
            </w:r>
            <w:r w:rsidR="00457E63" w:rsidRPr="00457E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972" w:type="dxa"/>
            <w:shd w:val="clear" w:color="auto" w:fill="auto"/>
          </w:tcPr>
          <w:p w14:paraId="74293187" w14:textId="77777777" w:rsidR="008D32E9" w:rsidRDefault="008D32E9" w:rsidP="00775CDD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6A32351C" w14:textId="6B5E03BF" w:rsidR="004176C5" w:rsidRPr="00F03FB3" w:rsidRDefault="004176C5" w:rsidP="00775CDD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14:paraId="184297D9" w14:textId="77777777" w:rsidR="008D32E9" w:rsidRDefault="008D32E9" w:rsidP="00775CDD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232C5927" w14:textId="4DC81A6D" w:rsidR="004176C5" w:rsidRPr="00F03FB3" w:rsidRDefault="004176C5" w:rsidP="00775CDD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01D7B" w:rsidRPr="00F03FB3" w14:paraId="66673BCE" w14:textId="77777777" w:rsidTr="008A144C">
        <w:trPr>
          <w:trHeight w:val="227"/>
        </w:trPr>
        <w:tc>
          <w:tcPr>
            <w:tcW w:w="2966" w:type="dxa"/>
            <w:shd w:val="clear" w:color="auto" w:fill="auto"/>
            <w:vAlign w:val="bottom"/>
          </w:tcPr>
          <w:p w14:paraId="33C8B591" w14:textId="77777777" w:rsidR="00460CB5" w:rsidRPr="008A144C" w:rsidRDefault="00460CB5" w:rsidP="008A144C">
            <w:pPr>
              <w:autoSpaceDE w:val="0"/>
              <w:autoSpaceDN w:val="0"/>
              <w:ind w:left="-15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8A144C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66" w:type="dxa"/>
            <w:shd w:val="clear" w:color="auto" w:fill="F2F2F2"/>
          </w:tcPr>
          <w:p w14:paraId="35EA5D3C" w14:textId="392808AC" w:rsidR="00460CB5" w:rsidRPr="00F03FB3" w:rsidRDefault="0049080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441DE7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943</w:t>
            </w:r>
            <w:r w:rsidR="00441DE7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915" w:type="dxa"/>
            <w:shd w:val="clear" w:color="auto" w:fill="F2F2F2"/>
          </w:tcPr>
          <w:p w14:paraId="7B078D4D" w14:textId="1BCA17B9" w:rsidR="00460CB5" w:rsidRPr="00F03FB3" w:rsidRDefault="0049080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529</w:t>
            </w:r>
            <w:r w:rsidR="00441DE7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972" w:type="dxa"/>
            <w:shd w:val="clear" w:color="auto" w:fill="F2F2F2"/>
          </w:tcPr>
          <w:p w14:paraId="6BC4C040" w14:textId="1DD0FF20" w:rsidR="00460CB5" w:rsidRPr="00F03FB3" w:rsidRDefault="0049080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441DE7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161" w:type="dxa"/>
            <w:shd w:val="clear" w:color="auto" w:fill="auto"/>
          </w:tcPr>
          <w:p w14:paraId="76104C0F" w14:textId="263A999C" w:rsidR="00460CB5" w:rsidRPr="00F03FB3" w:rsidRDefault="0049080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1F12E1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793</w:t>
            </w:r>
            <w:r w:rsidR="001F12E1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972" w:type="dxa"/>
            <w:shd w:val="clear" w:color="auto" w:fill="auto"/>
          </w:tcPr>
          <w:p w14:paraId="6A42E28B" w14:textId="60DD0A57" w:rsidR="00460CB5" w:rsidRPr="00F03FB3" w:rsidRDefault="0049080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318</w:t>
            </w:r>
            <w:r w:rsidR="001F12E1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972" w:type="dxa"/>
            <w:shd w:val="clear" w:color="auto" w:fill="auto"/>
          </w:tcPr>
          <w:p w14:paraId="22F9DB85" w14:textId="43F643B6" w:rsidR="00460CB5" w:rsidRPr="00F03FB3" w:rsidRDefault="0049080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</w:t>
            </w:r>
            <w:r w:rsidR="008A2AA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2A4476" w:rsidRPr="00F03FB3" w14:paraId="2813BB46" w14:textId="77777777" w:rsidTr="008A144C">
        <w:trPr>
          <w:trHeight w:val="227"/>
        </w:trPr>
        <w:tc>
          <w:tcPr>
            <w:tcW w:w="2966" w:type="dxa"/>
            <w:shd w:val="clear" w:color="auto" w:fill="auto"/>
            <w:vAlign w:val="bottom"/>
          </w:tcPr>
          <w:p w14:paraId="5BCB2347" w14:textId="4FC1093E" w:rsidR="002A4476" w:rsidRDefault="002A4476" w:rsidP="002A4476">
            <w:pPr>
              <w:autoSpaceDE w:val="0"/>
              <w:autoSpaceDN w:val="0"/>
              <w:ind w:left="-15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8A144C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สัญญา</w:t>
            </w:r>
            <w:r w:rsidR="00E35026">
              <w:rPr>
                <w:rFonts w:ascii="Browallia New" w:eastAsia="Arial" w:hAnsi="Browallia New" w:cs="Browallia New" w:hint="cs"/>
                <w:spacing w:val="-6"/>
                <w:sz w:val="26"/>
                <w:szCs w:val="26"/>
                <w:cs/>
              </w:rPr>
              <w:t>ซื้อ</w:t>
            </w:r>
            <w:r w:rsidRPr="008A144C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เงินตราต่างประเทศล่วงหน้า</w:t>
            </w:r>
          </w:p>
          <w:p w14:paraId="08B5AB09" w14:textId="1B1552E8" w:rsidR="002A4476" w:rsidRPr="008A144C" w:rsidRDefault="002A4476" w:rsidP="002A4476">
            <w:pPr>
              <w:autoSpaceDE w:val="0"/>
              <w:autoSpaceDN w:val="0"/>
              <w:ind w:left="-15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8A144C">
              <w:rPr>
                <w:rFonts w:ascii="Browallia New" w:eastAsia="Arial" w:hAnsi="Browallia New" w:cs="Browallia New" w:hint="cs"/>
                <w:spacing w:val="-6"/>
                <w:sz w:val="26"/>
                <w:szCs w:val="26"/>
                <w:cs/>
              </w:rPr>
              <w:t>(จำนวนเงินตามสัญญา)</w:t>
            </w:r>
          </w:p>
        </w:tc>
        <w:tc>
          <w:tcPr>
            <w:tcW w:w="1066" w:type="dxa"/>
            <w:shd w:val="clear" w:color="auto" w:fill="F2F2F2"/>
          </w:tcPr>
          <w:p w14:paraId="375395E6" w14:textId="77777777" w:rsidR="002A4476" w:rsidRDefault="002A4476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3C6F2A79" w14:textId="4AAB9C7C" w:rsidR="002A4476" w:rsidRPr="00CC54EC" w:rsidRDefault="0049080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A447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2A447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915" w:type="dxa"/>
            <w:shd w:val="clear" w:color="auto" w:fill="F2F2F2"/>
          </w:tcPr>
          <w:p w14:paraId="36C711CF" w14:textId="77777777" w:rsidR="002A4476" w:rsidRDefault="002A4476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0FBD3243" w14:textId="0E030A4F" w:rsidR="002A4476" w:rsidRPr="00CC54EC" w:rsidRDefault="002A4476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2F2F2"/>
          </w:tcPr>
          <w:p w14:paraId="4D74FE0D" w14:textId="77777777" w:rsidR="002A4476" w:rsidRDefault="002A4476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683DE0B2" w14:textId="1C432166" w:rsidR="002A4476" w:rsidRPr="00CC54EC" w:rsidRDefault="002A4476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14:paraId="7F185649" w14:textId="77777777" w:rsidR="002A4476" w:rsidRDefault="002A4476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28E1FAE3" w14:textId="63B3208F" w:rsidR="002A4476" w:rsidRPr="00CC54EC" w:rsidRDefault="002A4476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14:paraId="76136388" w14:textId="77777777" w:rsidR="002A4476" w:rsidRDefault="002A4476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0062915D" w14:textId="60DE4AAC" w:rsidR="002A4476" w:rsidRPr="00CC54EC" w:rsidRDefault="002A4476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14:paraId="15113B92" w14:textId="77777777" w:rsidR="002A4476" w:rsidRDefault="002A4476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606F476B" w14:textId="5126FAD3" w:rsidR="002A4476" w:rsidRPr="00CC54EC" w:rsidRDefault="002A4476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A40D507" w14:textId="54395D1C" w:rsidR="00460CB5" w:rsidRPr="00F03FB3" w:rsidRDefault="00460CB5" w:rsidP="008A144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4" w:type="dxa"/>
        <w:tblInd w:w="562" w:type="dxa"/>
        <w:tblLook w:val="04A0" w:firstRow="1" w:lastRow="0" w:firstColumn="1" w:lastColumn="0" w:noHBand="0" w:noVBand="1"/>
      </w:tblPr>
      <w:tblGrid>
        <w:gridCol w:w="2966"/>
        <w:gridCol w:w="1066"/>
        <w:gridCol w:w="915"/>
        <w:gridCol w:w="972"/>
        <w:gridCol w:w="1161"/>
        <w:gridCol w:w="972"/>
        <w:gridCol w:w="972"/>
      </w:tblGrid>
      <w:tr w:rsidR="00401D7B" w:rsidRPr="00F03FB3" w14:paraId="4E84549D" w14:textId="77777777" w:rsidTr="008A144C">
        <w:trPr>
          <w:trHeight w:val="227"/>
        </w:trPr>
        <w:tc>
          <w:tcPr>
            <w:tcW w:w="2966" w:type="dxa"/>
            <w:shd w:val="clear" w:color="auto" w:fill="auto"/>
          </w:tcPr>
          <w:p w14:paraId="6CDA4F11" w14:textId="77777777" w:rsidR="00677A7A" w:rsidRPr="008A144C" w:rsidRDefault="00677A7A" w:rsidP="008A144C">
            <w:pPr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05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81FB0" w14:textId="7218863F" w:rsidR="00677A7A" w:rsidRPr="00F03FB3" w:rsidRDefault="00677A7A" w:rsidP="00401D7B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F03FB3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01D7B" w:rsidRPr="00F03FB3" w14:paraId="4C4F5061" w14:textId="77777777" w:rsidTr="008A144C">
        <w:trPr>
          <w:trHeight w:val="227"/>
        </w:trPr>
        <w:tc>
          <w:tcPr>
            <w:tcW w:w="2966" w:type="dxa"/>
            <w:shd w:val="clear" w:color="auto" w:fill="auto"/>
          </w:tcPr>
          <w:p w14:paraId="45AEF549" w14:textId="77777777" w:rsidR="00677A7A" w:rsidRPr="008A144C" w:rsidRDefault="00677A7A" w:rsidP="008A144C">
            <w:pPr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9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4BAB9" w14:textId="32B27F78" w:rsidR="00677A7A" w:rsidRPr="00F03FB3" w:rsidRDefault="00490805" w:rsidP="00401D7B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77A7A" w:rsidRPr="00F03FB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49080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C36CE" w14:textId="5C2E7628" w:rsidR="00677A7A" w:rsidRPr="00F03FB3" w:rsidRDefault="00490805" w:rsidP="00401D7B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77A7A" w:rsidRPr="00F03FB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49080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01D7B" w:rsidRPr="00F03FB3" w14:paraId="2DF4BF6D" w14:textId="77777777" w:rsidTr="008A144C">
        <w:trPr>
          <w:trHeight w:val="227"/>
        </w:trPr>
        <w:tc>
          <w:tcPr>
            <w:tcW w:w="2966" w:type="dxa"/>
            <w:shd w:val="clear" w:color="auto" w:fill="auto"/>
          </w:tcPr>
          <w:p w14:paraId="19CB8763" w14:textId="77777777" w:rsidR="00677A7A" w:rsidRPr="008A144C" w:rsidRDefault="00677A7A" w:rsidP="008A144C">
            <w:pPr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594E4" w14:textId="77777777" w:rsidR="00677A7A" w:rsidRPr="00F03FB3" w:rsidRDefault="00677A7A" w:rsidP="00401D7B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ดอลลาห์สหรัฐ</w:t>
            </w:r>
          </w:p>
          <w:p w14:paraId="46FDC3F2" w14:textId="77777777" w:rsidR="00677A7A" w:rsidRPr="00F03FB3" w:rsidRDefault="00677A7A" w:rsidP="00401D7B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301F2" w14:textId="77777777" w:rsidR="00677A7A" w:rsidRPr="00F03FB3" w:rsidRDefault="00677A7A" w:rsidP="00401D7B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B7E4B06" w14:textId="77777777" w:rsidR="00677A7A" w:rsidRPr="00F03FB3" w:rsidRDefault="00677A7A" w:rsidP="00401D7B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ยูโร</w:t>
            </w:r>
          </w:p>
          <w:p w14:paraId="1711022B" w14:textId="77777777" w:rsidR="00677A7A" w:rsidRPr="00F03FB3" w:rsidRDefault="00677A7A" w:rsidP="00401D7B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CEF10" w14:textId="77777777" w:rsidR="00677A7A" w:rsidRPr="00F03FB3" w:rsidRDefault="00677A7A" w:rsidP="00401D7B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3BBD834" w14:textId="77777777" w:rsidR="00677A7A" w:rsidRPr="00F03FB3" w:rsidRDefault="00677A7A" w:rsidP="00401D7B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เยน</w:t>
            </w:r>
          </w:p>
          <w:p w14:paraId="08624738" w14:textId="77777777" w:rsidR="00677A7A" w:rsidRPr="00F03FB3" w:rsidRDefault="00677A7A" w:rsidP="00401D7B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2F15B" w14:textId="77777777" w:rsidR="00677A7A" w:rsidRPr="00F03FB3" w:rsidRDefault="00677A7A" w:rsidP="00401D7B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ดอลลาห์สหรัฐ</w:t>
            </w:r>
          </w:p>
          <w:p w14:paraId="32020ADF" w14:textId="77777777" w:rsidR="00677A7A" w:rsidRPr="00F03FB3" w:rsidRDefault="00677A7A" w:rsidP="00401D7B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7EC8C" w14:textId="77777777" w:rsidR="00677A7A" w:rsidRPr="00F03FB3" w:rsidRDefault="00677A7A" w:rsidP="00401D7B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4EA810B" w14:textId="77777777" w:rsidR="00677A7A" w:rsidRPr="00F03FB3" w:rsidRDefault="00677A7A" w:rsidP="00401D7B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ยูโร</w:t>
            </w:r>
          </w:p>
          <w:p w14:paraId="03652FBB" w14:textId="77777777" w:rsidR="00677A7A" w:rsidRPr="00F03FB3" w:rsidRDefault="00677A7A" w:rsidP="00401D7B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4DD44" w14:textId="77777777" w:rsidR="00677A7A" w:rsidRPr="00F03FB3" w:rsidRDefault="00677A7A" w:rsidP="00401D7B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6096CB7" w14:textId="77777777" w:rsidR="00677A7A" w:rsidRPr="00F03FB3" w:rsidRDefault="00677A7A" w:rsidP="00401D7B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เยน</w:t>
            </w:r>
          </w:p>
          <w:p w14:paraId="629CA1B6" w14:textId="77777777" w:rsidR="00677A7A" w:rsidRPr="00F03FB3" w:rsidRDefault="00677A7A" w:rsidP="00401D7B">
            <w:pPr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A144C" w:rsidRPr="00F03FB3" w14:paraId="5B575EB3" w14:textId="77777777" w:rsidTr="008A144C">
        <w:trPr>
          <w:trHeight w:val="227"/>
        </w:trPr>
        <w:tc>
          <w:tcPr>
            <w:tcW w:w="2966" w:type="dxa"/>
            <w:shd w:val="clear" w:color="auto" w:fill="auto"/>
            <w:vAlign w:val="bottom"/>
          </w:tcPr>
          <w:p w14:paraId="600C23E1" w14:textId="77777777" w:rsidR="008A144C" w:rsidRPr="008A144C" w:rsidRDefault="008A144C" w:rsidP="008A144C">
            <w:pPr>
              <w:autoSpaceDE w:val="0"/>
              <w:autoSpaceDN w:val="0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2F2F2"/>
          </w:tcPr>
          <w:p w14:paraId="4CC94894" w14:textId="77777777" w:rsidR="008A144C" w:rsidRPr="00F03FB3" w:rsidRDefault="008A144C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2F2F2"/>
          </w:tcPr>
          <w:p w14:paraId="60F22770" w14:textId="77777777" w:rsidR="008A144C" w:rsidRPr="00F03FB3" w:rsidRDefault="008A144C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2F2F2"/>
          </w:tcPr>
          <w:p w14:paraId="44DFCD14" w14:textId="77777777" w:rsidR="008A144C" w:rsidRPr="00F03FB3" w:rsidRDefault="008A144C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58CB467D" w14:textId="77777777" w:rsidR="008A144C" w:rsidRPr="00F03FB3" w:rsidRDefault="008A144C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095C1B88" w14:textId="77777777" w:rsidR="008A144C" w:rsidRPr="00F03FB3" w:rsidRDefault="008A144C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2D98D606" w14:textId="77777777" w:rsidR="008A144C" w:rsidRPr="00F03FB3" w:rsidRDefault="008A144C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401D7B" w:rsidRPr="00F03FB3" w14:paraId="3C6A1D82" w14:textId="77777777" w:rsidTr="008A144C">
        <w:trPr>
          <w:trHeight w:val="227"/>
        </w:trPr>
        <w:tc>
          <w:tcPr>
            <w:tcW w:w="2966" w:type="dxa"/>
            <w:shd w:val="clear" w:color="auto" w:fill="auto"/>
            <w:vAlign w:val="bottom"/>
          </w:tcPr>
          <w:p w14:paraId="21607930" w14:textId="77777777" w:rsidR="00677A7A" w:rsidRPr="008A144C" w:rsidRDefault="00677A7A" w:rsidP="008A144C">
            <w:pPr>
              <w:autoSpaceDE w:val="0"/>
              <w:autoSpaceDN w:val="0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8A144C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6" w:type="dxa"/>
            <w:shd w:val="clear" w:color="auto" w:fill="F2F2F2"/>
          </w:tcPr>
          <w:p w14:paraId="0D15EFF2" w14:textId="449AB4BF" w:rsidR="00677A7A" w:rsidRPr="00F03FB3" w:rsidRDefault="0049080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677A7A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149</w:t>
            </w:r>
            <w:r w:rsidR="00677A7A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915" w:type="dxa"/>
            <w:shd w:val="clear" w:color="auto" w:fill="F2F2F2"/>
          </w:tcPr>
          <w:p w14:paraId="1DA2D1A9" w14:textId="77777777" w:rsidR="00677A7A" w:rsidRPr="00F03FB3" w:rsidRDefault="00677A7A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2F2F2"/>
          </w:tcPr>
          <w:p w14:paraId="0A520375" w14:textId="77777777" w:rsidR="00677A7A" w:rsidRPr="00F03FB3" w:rsidRDefault="00677A7A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14:paraId="075B68CA" w14:textId="02F1CC61" w:rsidR="00677A7A" w:rsidRPr="00CA76D5" w:rsidRDefault="0049080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218</w:t>
            </w:r>
            <w:r w:rsidR="00BC33A7" w:rsidRPr="00BC33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600</w:t>
            </w:r>
            <w:r w:rsidR="00BC33A7" w:rsidRPr="00BC33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972" w:type="dxa"/>
            <w:shd w:val="clear" w:color="auto" w:fill="auto"/>
          </w:tcPr>
          <w:p w14:paraId="58CFB338" w14:textId="01948A74" w:rsidR="00677A7A" w:rsidRPr="00F03FB3" w:rsidRDefault="0049080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677A7A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168</w:t>
            </w:r>
            <w:r w:rsidR="00677A7A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972" w:type="dxa"/>
            <w:shd w:val="clear" w:color="auto" w:fill="auto"/>
          </w:tcPr>
          <w:p w14:paraId="331B6122" w14:textId="77777777" w:rsidR="00677A7A" w:rsidRPr="00F03FB3" w:rsidRDefault="00677A7A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01D7B" w:rsidRPr="00F03FB3" w14:paraId="6608F1F3" w14:textId="77777777" w:rsidTr="008A144C">
        <w:trPr>
          <w:trHeight w:val="227"/>
        </w:trPr>
        <w:tc>
          <w:tcPr>
            <w:tcW w:w="2966" w:type="dxa"/>
            <w:shd w:val="clear" w:color="auto" w:fill="auto"/>
            <w:vAlign w:val="bottom"/>
          </w:tcPr>
          <w:p w14:paraId="4DFADAFE" w14:textId="77777777" w:rsidR="00677A7A" w:rsidRPr="008A144C" w:rsidRDefault="00677A7A" w:rsidP="008A144C">
            <w:pPr>
              <w:autoSpaceDE w:val="0"/>
              <w:autoSpaceDN w:val="0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8A144C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066" w:type="dxa"/>
            <w:shd w:val="clear" w:color="auto" w:fill="F2F2F2"/>
          </w:tcPr>
          <w:p w14:paraId="2BB02927" w14:textId="4933FFC3" w:rsidR="00677A7A" w:rsidRPr="00F03FB3" w:rsidRDefault="0049080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</w:t>
            </w:r>
            <w:r w:rsidR="00677A7A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495</w:t>
            </w:r>
            <w:r w:rsidR="00677A7A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915" w:type="dxa"/>
            <w:shd w:val="clear" w:color="auto" w:fill="F2F2F2"/>
          </w:tcPr>
          <w:p w14:paraId="20277FB5" w14:textId="77777777" w:rsidR="00677A7A" w:rsidRPr="00F03FB3" w:rsidRDefault="00677A7A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2F2F2"/>
          </w:tcPr>
          <w:p w14:paraId="265B019F" w14:textId="5645C4FA" w:rsidR="00677A7A" w:rsidRPr="00F03FB3" w:rsidRDefault="0049080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677A7A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509</w:t>
            </w:r>
            <w:r w:rsidR="00677A7A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161" w:type="dxa"/>
            <w:shd w:val="clear" w:color="auto" w:fill="auto"/>
          </w:tcPr>
          <w:p w14:paraId="0C59F374" w14:textId="27A713B7" w:rsidR="00677A7A" w:rsidRPr="00F03FB3" w:rsidRDefault="0049080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</w:t>
            </w:r>
            <w:r w:rsidR="00677A7A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981</w:t>
            </w:r>
            <w:r w:rsidR="00677A7A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972" w:type="dxa"/>
            <w:shd w:val="clear" w:color="auto" w:fill="auto"/>
          </w:tcPr>
          <w:p w14:paraId="71DD4F93" w14:textId="77777777" w:rsidR="00677A7A" w:rsidRPr="00F03FB3" w:rsidRDefault="00677A7A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14:paraId="5242C192" w14:textId="2C31624F" w:rsidR="00677A7A" w:rsidRPr="00F03FB3" w:rsidRDefault="0049080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677A7A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210</w:t>
            </w:r>
            <w:r w:rsidR="00677A7A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401D7B" w:rsidRPr="00F03FB3" w14:paraId="72E3496B" w14:textId="77777777" w:rsidTr="008A144C">
        <w:trPr>
          <w:trHeight w:val="227"/>
        </w:trPr>
        <w:tc>
          <w:tcPr>
            <w:tcW w:w="2966" w:type="dxa"/>
            <w:shd w:val="clear" w:color="auto" w:fill="auto"/>
            <w:vAlign w:val="bottom"/>
          </w:tcPr>
          <w:p w14:paraId="57A2F588" w14:textId="44456552" w:rsidR="008A144C" w:rsidRPr="008A144C" w:rsidRDefault="00677A7A" w:rsidP="008A144C">
            <w:pPr>
              <w:autoSpaceDE w:val="0"/>
              <w:autoSpaceDN w:val="0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8A144C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สัญญาขายเงินตราต่างประเทศล่วงหน้า</w:t>
            </w:r>
          </w:p>
          <w:p w14:paraId="0036F769" w14:textId="3E1DE1F1" w:rsidR="00677A7A" w:rsidRPr="008A144C" w:rsidRDefault="008A144C" w:rsidP="008A144C">
            <w:pPr>
              <w:autoSpaceDE w:val="0"/>
              <w:autoSpaceDN w:val="0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8A144C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A8448D" w:rsidRPr="008A144C">
              <w:rPr>
                <w:rFonts w:ascii="Browallia New" w:eastAsia="Arial" w:hAnsi="Browallia New" w:cs="Browallia New" w:hint="cs"/>
                <w:spacing w:val="-4"/>
                <w:sz w:val="26"/>
                <w:szCs w:val="26"/>
                <w:cs/>
              </w:rPr>
              <w:t>(จำนวนเงินตามสัญญา)</w:t>
            </w:r>
          </w:p>
        </w:tc>
        <w:tc>
          <w:tcPr>
            <w:tcW w:w="1066" w:type="dxa"/>
            <w:shd w:val="clear" w:color="auto" w:fill="F2F2F2"/>
          </w:tcPr>
          <w:p w14:paraId="5A501480" w14:textId="77777777" w:rsidR="00677A7A" w:rsidRPr="00F03FB3" w:rsidRDefault="00677A7A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57BE1B7C" w14:textId="10CE7643" w:rsidR="00A8448D" w:rsidRPr="00F03FB3" w:rsidRDefault="0049080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</w:t>
            </w:r>
            <w:r w:rsidR="00A8448D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379</w:t>
            </w:r>
            <w:r w:rsidR="00A8448D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915" w:type="dxa"/>
            <w:shd w:val="clear" w:color="auto" w:fill="F2F2F2"/>
          </w:tcPr>
          <w:p w14:paraId="6C19F3CD" w14:textId="77777777" w:rsidR="00677A7A" w:rsidRPr="00F03FB3" w:rsidRDefault="00677A7A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3331418F" w14:textId="3AAAF4D0" w:rsidR="00A8448D" w:rsidRPr="00F03FB3" w:rsidRDefault="00A8448D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2F2F2"/>
          </w:tcPr>
          <w:p w14:paraId="5210CA4D" w14:textId="77777777" w:rsidR="00677A7A" w:rsidRPr="00F03FB3" w:rsidRDefault="00677A7A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03ACE731" w14:textId="692DC85B" w:rsidR="00A8448D" w:rsidRPr="00F03FB3" w:rsidRDefault="00A8448D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14:paraId="7D3F5483" w14:textId="77777777" w:rsidR="00677A7A" w:rsidRDefault="00677A7A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1B2DE6EB" w14:textId="0CFC2149" w:rsidR="004176C5" w:rsidRPr="00F03FB3" w:rsidRDefault="0049080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303</w:t>
            </w:r>
            <w:r w:rsidR="00324363" w:rsidRPr="003243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507</w:t>
            </w:r>
            <w:r w:rsidR="00324363" w:rsidRPr="003243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972" w:type="dxa"/>
            <w:shd w:val="clear" w:color="auto" w:fill="auto"/>
          </w:tcPr>
          <w:p w14:paraId="5A6B8D20" w14:textId="77777777" w:rsidR="00677A7A" w:rsidRDefault="00677A7A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4B008DFA" w14:textId="6B11DF06" w:rsidR="004176C5" w:rsidRPr="00F03FB3" w:rsidRDefault="004176C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14:paraId="20F49D6D" w14:textId="77777777" w:rsidR="00677A7A" w:rsidRDefault="00677A7A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6F538A08" w14:textId="63481A63" w:rsidR="004176C5" w:rsidRPr="00F03FB3" w:rsidRDefault="004176C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01D7B" w:rsidRPr="00401D7B" w14:paraId="10C89779" w14:textId="77777777" w:rsidTr="008A144C">
        <w:trPr>
          <w:trHeight w:val="227"/>
        </w:trPr>
        <w:tc>
          <w:tcPr>
            <w:tcW w:w="2966" w:type="dxa"/>
            <w:shd w:val="clear" w:color="auto" w:fill="auto"/>
            <w:vAlign w:val="bottom"/>
          </w:tcPr>
          <w:p w14:paraId="798BF59D" w14:textId="77777777" w:rsidR="00677A7A" w:rsidRPr="008A144C" w:rsidRDefault="00677A7A" w:rsidP="008A144C">
            <w:pPr>
              <w:autoSpaceDE w:val="0"/>
              <w:autoSpaceDN w:val="0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8A144C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66" w:type="dxa"/>
            <w:shd w:val="clear" w:color="auto" w:fill="F2F2F2"/>
          </w:tcPr>
          <w:p w14:paraId="095A6FF7" w14:textId="406882B3" w:rsidR="00677A7A" w:rsidRPr="00F03FB3" w:rsidRDefault="0049080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677A7A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943</w:t>
            </w:r>
            <w:r w:rsidR="00677A7A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915" w:type="dxa"/>
            <w:shd w:val="clear" w:color="auto" w:fill="F2F2F2"/>
          </w:tcPr>
          <w:p w14:paraId="6D8607CE" w14:textId="15D9B0CC" w:rsidR="00677A7A" w:rsidRPr="00F03FB3" w:rsidRDefault="0049080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529</w:t>
            </w:r>
            <w:r w:rsidR="00677A7A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972" w:type="dxa"/>
            <w:shd w:val="clear" w:color="auto" w:fill="F2F2F2"/>
          </w:tcPr>
          <w:p w14:paraId="49E66910" w14:textId="6D60B17E" w:rsidR="00677A7A" w:rsidRPr="00F03FB3" w:rsidRDefault="0049080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677A7A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161" w:type="dxa"/>
            <w:shd w:val="clear" w:color="auto" w:fill="auto"/>
          </w:tcPr>
          <w:p w14:paraId="27597523" w14:textId="139E7C8F" w:rsidR="00677A7A" w:rsidRPr="00F03FB3" w:rsidRDefault="0049080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8A2AA4" w:rsidRPr="008A2AA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793</w:t>
            </w:r>
            <w:r w:rsidR="008A2AA4" w:rsidRPr="008A2AA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972" w:type="dxa"/>
            <w:shd w:val="clear" w:color="auto" w:fill="auto"/>
          </w:tcPr>
          <w:p w14:paraId="2DEF8FE4" w14:textId="47D9C897" w:rsidR="00677A7A" w:rsidRPr="00F03FB3" w:rsidRDefault="0049080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318</w:t>
            </w:r>
            <w:r w:rsidR="00677A7A" w:rsidRPr="00F03FB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972" w:type="dxa"/>
            <w:shd w:val="clear" w:color="auto" w:fill="auto"/>
          </w:tcPr>
          <w:p w14:paraId="5A6FDEF1" w14:textId="5C176EE6" w:rsidR="00677A7A" w:rsidRPr="00460CB5" w:rsidRDefault="00490805" w:rsidP="00401D7B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</w:t>
            </w:r>
            <w:r w:rsidR="008A2AA4" w:rsidRPr="008A2AA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</w:tbl>
    <w:p w14:paraId="6057910B" w14:textId="4A854111" w:rsidR="008A2AA4" w:rsidRDefault="008A2AA4" w:rsidP="008A144C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751E1046" w14:textId="1D634B3D" w:rsidR="008A144C" w:rsidRDefault="008A144C" w:rsidP="008A144C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73E0968" w14:textId="77777777" w:rsidR="00F03FB3" w:rsidRPr="006A4520" w:rsidRDefault="00F03FB3" w:rsidP="00F03FB3">
      <w:pPr>
        <w:ind w:left="567"/>
        <w:rPr>
          <w:rFonts w:ascii="BrowalliaUPC" w:hAnsi="BrowalliaUPC" w:cs="BrowalliaUPC"/>
          <w:i/>
          <w:iCs/>
          <w:color w:val="C45911"/>
          <w:sz w:val="26"/>
          <w:szCs w:val="26"/>
          <w:cs/>
          <w:lang w:val="en-GB"/>
        </w:rPr>
      </w:pPr>
      <w:r w:rsidRPr="006A4520">
        <w:rPr>
          <w:rFonts w:ascii="BrowalliaUPC" w:hAnsi="BrowalliaUPC" w:cs="BrowalliaUPC"/>
          <w:i/>
          <w:iCs/>
          <w:color w:val="C45911"/>
          <w:sz w:val="26"/>
          <w:szCs w:val="26"/>
          <w:cs/>
          <w:lang w:val="en-GB"/>
        </w:rPr>
        <w:t>การวิเคราะห์ความอ่อนไหว</w:t>
      </w:r>
    </w:p>
    <w:p w14:paraId="61FB9EBD" w14:textId="77777777" w:rsidR="00F03FB3" w:rsidRPr="009A6DEA" w:rsidRDefault="00F03FB3" w:rsidP="00F03FB3">
      <w:pPr>
        <w:ind w:left="567"/>
        <w:rPr>
          <w:rFonts w:ascii="BrowalliaUPC" w:hAnsi="BrowalliaUPC" w:cs="BrowalliaUPC"/>
          <w:i/>
          <w:iCs/>
          <w:color w:val="0D0D0D"/>
          <w:cs/>
          <w:lang w:val="en-GB"/>
        </w:rPr>
      </w:pPr>
    </w:p>
    <w:p w14:paraId="0D05AF33" w14:textId="442C8C2E" w:rsidR="00F03FB3" w:rsidRPr="009A6DEA" w:rsidRDefault="00F03FB3" w:rsidP="00F03FB3">
      <w:pPr>
        <w:ind w:left="567"/>
        <w:jc w:val="thaiDistribute"/>
        <w:rPr>
          <w:rFonts w:ascii="BrowalliaUPC" w:hAnsi="BrowalliaUPC" w:cs="BrowalliaUPC"/>
          <w:color w:val="0D0D0D"/>
          <w:sz w:val="26"/>
          <w:szCs w:val="26"/>
          <w:lang w:val="en-GB"/>
        </w:rPr>
      </w:pPr>
      <w:r w:rsidRPr="009A6DEA">
        <w:rPr>
          <w:rFonts w:ascii="BrowalliaUPC" w:hAnsi="BrowalliaUPC" w:cs="BrowalliaUPC"/>
          <w:color w:val="0D0D0D"/>
          <w:sz w:val="26"/>
          <w:szCs w:val="26"/>
          <w:cs/>
          <w:lang w:val="en-GB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</w:t>
      </w:r>
      <w:r w:rsidR="008A144C" w:rsidRPr="009A6DEA">
        <w:rPr>
          <w:rFonts w:ascii="BrowalliaUPC" w:hAnsi="BrowalliaUPC" w:cs="BrowalliaUPC"/>
          <w:color w:val="0D0D0D"/>
          <w:sz w:val="26"/>
          <w:szCs w:val="26"/>
          <w:lang w:val="en-GB"/>
        </w:rPr>
        <w:br/>
      </w:r>
      <w:r w:rsidRPr="009A6DEA">
        <w:rPr>
          <w:rFonts w:ascii="BrowalliaUPC" w:hAnsi="BrowalliaUPC" w:cs="BrowalliaUPC"/>
          <w:color w:val="0D0D0D"/>
          <w:sz w:val="26"/>
          <w:szCs w:val="26"/>
          <w:cs/>
          <w:lang w:val="en-GB"/>
        </w:rPr>
        <w:t>เงินดอลลาห์สหรัฐ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ห์สหรัฐ</w:t>
      </w:r>
    </w:p>
    <w:tbl>
      <w:tblPr>
        <w:tblW w:w="8989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587"/>
        <w:gridCol w:w="1701"/>
        <w:gridCol w:w="1701"/>
      </w:tblGrid>
      <w:tr w:rsidR="00F03FB3" w:rsidRPr="00C622FB" w14:paraId="7A749F98" w14:textId="77777777" w:rsidTr="008A144C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57F7F" w14:textId="77777777" w:rsidR="00F03FB3" w:rsidRPr="00C622FB" w:rsidRDefault="00F03FB3" w:rsidP="00F03FB3">
            <w:pPr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  <w:bookmarkStart w:id="25" w:name="_Hlk45226197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6915C3" w14:textId="0E64A2FE" w:rsidR="00F03FB3" w:rsidRPr="00C622FB" w:rsidRDefault="00F03FB3" w:rsidP="00C622FB">
            <w:pPr>
              <w:jc w:val="center"/>
              <w:rPr>
                <w:rFonts w:ascii="BrowalliaUPC" w:eastAsia="Arial" w:hAnsi="BrowalliaUPC" w:cs="BrowalliaUPC"/>
                <w:b/>
                <w:bCs/>
                <w:color w:val="0070C0"/>
                <w:sz w:val="26"/>
                <w:szCs w:val="26"/>
                <w:cs/>
                <w:lang w:val="en-GB"/>
              </w:rPr>
            </w:pPr>
            <w:r w:rsidRPr="00C622FB">
              <w:rPr>
                <w:rFonts w:ascii="BrowalliaUPC" w:eastAsia="Arial" w:hAnsi="BrowalliaUPC" w:cs="BrowalliaUPC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A2AA4" w:rsidRPr="00C622FB" w14:paraId="7928AA91" w14:textId="77777777" w:rsidTr="008A144C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B8E8A" w14:textId="77777777" w:rsidR="008A2AA4" w:rsidRPr="00C622FB" w:rsidRDefault="008A2AA4" w:rsidP="00F03FB3">
            <w:pPr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07766" w14:textId="77777777" w:rsidR="008A2AA4" w:rsidRPr="00C622FB" w:rsidRDefault="008A2AA4" w:rsidP="00C622FB">
            <w:pPr>
              <w:jc w:val="center"/>
              <w:rPr>
                <w:rFonts w:ascii="BrowalliaUPC" w:eastAsia="Arial" w:hAnsi="BrowalliaUPC" w:cs="BrowalliaUPC"/>
                <w:b/>
                <w:bCs/>
                <w:sz w:val="26"/>
                <w:szCs w:val="26"/>
                <w:lang w:val="en-GB"/>
              </w:rPr>
            </w:pPr>
            <w:r w:rsidRPr="00C622FB">
              <w:rPr>
                <w:rFonts w:ascii="BrowalliaUPC" w:eastAsia="Arial" w:hAnsi="BrowalliaUPC" w:cs="BrowalliaUPC"/>
                <w:b/>
                <w:bCs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8A2AA4" w:rsidRPr="00C622FB" w14:paraId="0015A76C" w14:textId="77777777" w:rsidTr="008A144C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47995" w14:textId="77777777" w:rsidR="008A2AA4" w:rsidRPr="00C622FB" w:rsidRDefault="008A2AA4" w:rsidP="00F03FB3">
            <w:pPr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91B2E" w14:textId="641102D7" w:rsidR="008A2AA4" w:rsidRPr="00C622FB" w:rsidRDefault="008A2AA4" w:rsidP="00C622FB">
            <w:pPr>
              <w:jc w:val="right"/>
              <w:rPr>
                <w:rFonts w:ascii="BrowalliaUPC" w:eastAsia="Arial" w:hAnsi="BrowalliaUPC" w:cs="BrowalliaUPC"/>
                <w:b/>
                <w:bCs/>
                <w:sz w:val="26"/>
                <w:szCs w:val="26"/>
                <w:lang w:val="en-GB"/>
              </w:rPr>
            </w:pPr>
            <w:r w:rsidRPr="00C622FB">
              <w:rPr>
                <w:rFonts w:ascii="BrowalliaUPC" w:eastAsia="Arial" w:hAnsi="BrowalliaUPC" w:cs="BrowalliaUPC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UPC" w:eastAsia="Arial" w:hAnsi="BrowalliaUPC" w:cs="BrowalliaUPC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67746337" w14:textId="1BF72E44" w:rsidR="008A2AA4" w:rsidRPr="00C622FB" w:rsidRDefault="008A2AA4" w:rsidP="00C622FB">
            <w:pPr>
              <w:jc w:val="right"/>
              <w:rPr>
                <w:rFonts w:ascii="BrowalliaUPC" w:eastAsia="Arial" w:hAnsi="BrowalliaUPC" w:cs="BrowalliaUPC"/>
                <w:b/>
                <w:bCs/>
                <w:sz w:val="26"/>
                <w:szCs w:val="26"/>
                <w:lang w:val="en-GB"/>
              </w:rPr>
            </w:pPr>
            <w:r w:rsidRPr="00C622FB">
              <w:rPr>
                <w:rFonts w:ascii="BrowalliaUPC" w:eastAsia="Arial" w:hAnsi="BrowalliaUPC" w:cs="BrowalliaUPC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F14F6" w14:textId="4E237873" w:rsidR="008A2AA4" w:rsidRPr="00C622FB" w:rsidRDefault="008A2AA4" w:rsidP="00C622FB">
            <w:pPr>
              <w:jc w:val="right"/>
              <w:rPr>
                <w:rFonts w:ascii="BrowalliaUPC" w:eastAsia="Arial" w:hAnsi="BrowalliaUPC" w:cs="BrowalliaUPC"/>
                <w:b/>
                <w:bCs/>
                <w:sz w:val="26"/>
                <w:szCs w:val="26"/>
                <w:lang w:val="en-GB"/>
              </w:rPr>
            </w:pPr>
            <w:r w:rsidRPr="00C622FB">
              <w:rPr>
                <w:rFonts w:ascii="BrowalliaUPC" w:eastAsia="Arial" w:hAnsi="BrowalliaUPC" w:cs="BrowalliaUPC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UPC" w:eastAsia="Arial" w:hAnsi="BrowalliaUPC" w:cs="BrowalliaUPC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18A4155C" w14:textId="30EA3629" w:rsidR="008A2AA4" w:rsidRPr="00C622FB" w:rsidRDefault="008A2AA4" w:rsidP="00C622FB">
            <w:pPr>
              <w:jc w:val="right"/>
              <w:rPr>
                <w:rFonts w:ascii="BrowalliaUPC" w:eastAsia="Arial" w:hAnsi="BrowalliaUPC" w:cs="BrowalliaUPC"/>
                <w:b/>
                <w:bCs/>
                <w:sz w:val="26"/>
                <w:szCs w:val="26"/>
                <w:lang w:val="en-GB"/>
              </w:rPr>
            </w:pPr>
            <w:r w:rsidRPr="00C622FB">
              <w:rPr>
                <w:rFonts w:ascii="BrowalliaUPC" w:eastAsia="Arial" w:hAnsi="BrowalliaUPC" w:cs="BrowalliaUPC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A2AA4" w:rsidRPr="00C622FB" w14:paraId="3649E1A4" w14:textId="77777777" w:rsidTr="008A144C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49653" w14:textId="25655CFE" w:rsidR="008A2AA4" w:rsidRPr="00C622FB" w:rsidRDefault="008A2AA4" w:rsidP="00C622FB">
            <w:pPr>
              <w:ind w:left="177" w:hanging="177"/>
              <w:jc w:val="left"/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 xml:space="preserve">อัตราแลกเปลี่ยน </w:t>
            </w:r>
            <w:r w:rsidRPr="00C622FB">
              <w:rPr>
                <w:rFonts w:ascii="BrowalliaUPC" w:eastAsia="Arial" w:hAnsi="BrowalliaUPC" w:cs="BrowalliaUPC" w:hint="cs"/>
                <w:sz w:val="26"/>
                <w:szCs w:val="26"/>
                <w:cs/>
                <w:lang w:val="en-GB"/>
              </w:rPr>
              <w:t>บาทต่อ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>ดอลล่า</w:t>
            </w:r>
            <w:r w:rsidRPr="00C622FB">
              <w:rPr>
                <w:rFonts w:ascii="BrowalliaUPC" w:eastAsia="Arial" w:hAnsi="BrowalliaUPC" w:cs="BrowalliaUPC" w:hint="cs"/>
                <w:sz w:val="26"/>
                <w:szCs w:val="26"/>
                <w:cs/>
                <w:lang w:val="en-GB"/>
              </w:rPr>
              <w:t>ร์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 xml:space="preserve">สหรัฐฯ </w:t>
            </w:r>
            <w:r w:rsidRPr="00C622FB">
              <w:rPr>
                <w:rFonts w:ascii="BrowalliaUPC" w:eastAsia="Arial" w:hAnsi="BrowalliaUPC" w:cs="BrowalliaUPC" w:hint="cs"/>
                <w:sz w:val="26"/>
                <w:szCs w:val="26"/>
                <w:cs/>
                <w:lang w:val="en-GB"/>
              </w:rPr>
              <w:t>-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 xml:space="preserve"> 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br/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0</w:t>
            </w:r>
            <w:r w:rsidR="001D7951"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.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40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 xml:space="preserve"> (</w:t>
            </w:r>
            <w:r w:rsidRPr="00C622FB">
              <w:rPr>
                <w:rFonts w:ascii="BrowalliaUPC" w:eastAsia="Arial" w:hAnsi="BrowalliaUPC" w:cs="BrowalliaUPC" w:hint="cs"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2562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 xml:space="preserve">: 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 xml:space="preserve">ร้อยละ 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3</w:t>
            </w:r>
            <w:r w:rsidR="00AE5C4F"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.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83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/>
          </w:tcPr>
          <w:p w14:paraId="66734C25" w14:textId="77777777" w:rsidR="001D7951" w:rsidRPr="00C622FB" w:rsidRDefault="001D7951" w:rsidP="00C622FB">
            <w:pPr>
              <w:jc w:val="right"/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</w:p>
          <w:p w14:paraId="65C7E1EA" w14:textId="5FF8B1C7" w:rsidR="002D3B14" w:rsidRPr="00C622FB" w:rsidRDefault="00490805" w:rsidP="00C622FB">
            <w:pPr>
              <w:jc w:val="right"/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  <w:r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516</w:t>
            </w:r>
            <w:r w:rsidR="002D3B14"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287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8024DA" w14:textId="77777777" w:rsidR="001D7951" w:rsidRPr="00C622FB" w:rsidRDefault="001D7951" w:rsidP="00C622FB">
            <w:pPr>
              <w:jc w:val="right"/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</w:p>
          <w:p w14:paraId="4032CDD6" w14:textId="5AA3A47C" w:rsidR="002D3B14" w:rsidRPr="00C622FB" w:rsidRDefault="00490805" w:rsidP="00C622FB">
            <w:pPr>
              <w:jc w:val="right"/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  <w:r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11</w:t>
            </w:r>
            <w:r w:rsidR="0000666E"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406</w:t>
            </w:r>
            <w:r w:rsidR="0000666E"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663</w:t>
            </w:r>
          </w:p>
        </w:tc>
      </w:tr>
      <w:tr w:rsidR="008A2AA4" w:rsidRPr="00C622FB" w14:paraId="7F04CE32" w14:textId="77777777" w:rsidTr="008A144C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22DF1" w14:textId="4CB3FF02" w:rsidR="008A2AA4" w:rsidRPr="00C622FB" w:rsidRDefault="008A2AA4" w:rsidP="00C622FB">
            <w:pPr>
              <w:ind w:left="177" w:hanging="177"/>
              <w:jc w:val="left"/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 xml:space="preserve">อัตราแลกเปลี่ยน </w:t>
            </w:r>
            <w:r w:rsidRPr="00C622FB">
              <w:rPr>
                <w:rFonts w:ascii="BrowalliaUPC" w:eastAsia="Arial" w:hAnsi="BrowalliaUPC" w:cs="BrowalliaUPC" w:hint="cs"/>
                <w:sz w:val="26"/>
                <w:szCs w:val="26"/>
                <w:cs/>
                <w:lang w:val="en-GB"/>
              </w:rPr>
              <w:t>บาทต่อ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>ดอลล่า</w:t>
            </w:r>
            <w:r w:rsidRPr="00C622FB">
              <w:rPr>
                <w:rFonts w:ascii="BrowalliaUPC" w:eastAsia="Arial" w:hAnsi="BrowalliaUPC" w:cs="BrowalliaUPC" w:hint="cs"/>
                <w:sz w:val="26"/>
                <w:szCs w:val="26"/>
                <w:cs/>
                <w:lang w:val="en-GB"/>
              </w:rPr>
              <w:t>ร์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 xml:space="preserve">สหรัฐฯ 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-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 xml:space="preserve"> 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br/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0</w:t>
            </w:r>
            <w:r w:rsidR="00AE5C4F"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.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37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 xml:space="preserve"> (</w:t>
            </w:r>
            <w:r w:rsidRPr="00C622FB">
              <w:rPr>
                <w:rFonts w:ascii="BrowalliaUPC" w:eastAsia="Arial" w:hAnsi="BrowalliaUPC" w:cs="BrowalliaUPC" w:hint="cs"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2562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 xml:space="preserve">: 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 xml:space="preserve">ร้อยละ 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0</w:t>
            </w:r>
            <w:r w:rsidR="00AE5C4F"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.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16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320B2590" w14:textId="77777777" w:rsidR="008A2AA4" w:rsidRPr="00C622FB" w:rsidRDefault="008A2AA4" w:rsidP="00C622FB">
            <w:pPr>
              <w:jc w:val="right"/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</w:p>
          <w:p w14:paraId="108941EF" w14:textId="43A46900" w:rsidR="001D7951" w:rsidRPr="00C622FB" w:rsidRDefault="0000666E" w:rsidP="00C622FB">
            <w:pPr>
              <w:jc w:val="right"/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462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371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60178" w14:textId="77777777" w:rsidR="008A2AA4" w:rsidRPr="00C622FB" w:rsidRDefault="008A2AA4" w:rsidP="00C622FB">
            <w:pPr>
              <w:jc w:val="right"/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</w:p>
          <w:p w14:paraId="7CB316F5" w14:textId="4596A2D6" w:rsidR="0000666E" w:rsidRPr="00C622FB" w:rsidRDefault="0000666E" w:rsidP="00C622FB">
            <w:pPr>
              <w:jc w:val="right"/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442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233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)</w:t>
            </w:r>
          </w:p>
        </w:tc>
      </w:tr>
    </w:tbl>
    <w:bookmarkEnd w:id="25"/>
    <w:p w14:paraId="54803C2A" w14:textId="77777777" w:rsidR="008A2AA4" w:rsidRPr="00E23098" w:rsidRDefault="008A2AA4" w:rsidP="008A2AA4">
      <w:pPr>
        <w:ind w:left="180" w:hanging="11"/>
        <w:rPr>
          <w:rFonts w:ascii="BrowalliaUPC" w:hAnsi="BrowalliaUPC" w:cs="BrowalliaUPC"/>
          <w:sz w:val="26"/>
          <w:szCs w:val="26"/>
          <w:lang w:val="en-GB"/>
        </w:rPr>
      </w:pPr>
      <w:r w:rsidRPr="00E23098">
        <w:rPr>
          <w:rFonts w:ascii="BrowalliaUPC" w:hAnsi="BrowalliaUPC" w:cs="BrowalliaUPC"/>
          <w:sz w:val="28"/>
          <w:szCs w:val="28"/>
          <w:cs/>
          <w:lang w:val="en-GB"/>
        </w:rPr>
        <w:tab/>
      </w:r>
      <w:r w:rsidRPr="00E23098">
        <w:rPr>
          <w:rFonts w:ascii="BrowalliaUPC" w:hAnsi="BrowalliaUPC" w:cs="BrowalliaUPC"/>
          <w:sz w:val="28"/>
          <w:szCs w:val="28"/>
          <w:cs/>
          <w:lang w:val="en-GB"/>
        </w:rPr>
        <w:tab/>
      </w:r>
      <w:r w:rsidRPr="00E23098">
        <w:rPr>
          <w:rFonts w:ascii="BrowalliaUPC" w:hAnsi="BrowalliaUPC" w:cs="BrowalliaUPC"/>
          <w:sz w:val="26"/>
          <w:szCs w:val="26"/>
          <w:cs/>
          <w:lang w:val="en-GB"/>
        </w:rPr>
        <w:t>* โดยกำหนดให้ปัจจัยอื่นคงที่</w:t>
      </w:r>
    </w:p>
    <w:p w14:paraId="5C2C0165" w14:textId="1F3E6BD1" w:rsidR="00460CB5" w:rsidRPr="008A144C" w:rsidRDefault="00460CB5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tbl>
      <w:tblPr>
        <w:tblW w:w="8989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587"/>
        <w:gridCol w:w="1701"/>
        <w:gridCol w:w="1701"/>
      </w:tblGrid>
      <w:tr w:rsidR="008A2AA4" w:rsidRPr="00C622FB" w14:paraId="4DDE0167" w14:textId="77777777" w:rsidTr="008A144C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C51F6" w14:textId="77777777" w:rsidR="008A2AA4" w:rsidRPr="00C622FB" w:rsidRDefault="008A2AA4" w:rsidP="00775CDD">
            <w:pPr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11E23" w14:textId="54DA2B09" w:rsidR="008A2AA4" w:rsidRPr="00C622FB" w:rsidRDefault="008A2AA4" w:rsidP="00C622FB">
            <w:pPr>
              <w:jc w:val="center"/>
              <w:rPr>
                <w:rFonts w:ascii="BrowalliaUPC" w:eastAsia="Arial" w:hAnsi="BrowalliaUPC" w:cs="BrowalliaUPC"/>
                <w:b/>
                <w:bCs/>
                <w:color w:val="0070C0"/>
                <w:sz w:val="26"/>
                <w:szCs w:val="26"/>
                <w:cs/>
                <w:lang w:val="en-GB"/>
              </w:rPr>
            </w:pPr>
            <w:r w:rsidRPr="00C622FB">
              <w:rPr>
                <w:rFonts w:ascii="BrowalliaUPC" w:eastAsia="Arial" w:hAnsi="BrowalliaUPC" w:cs="BrowalliaUPC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C622FB">
              <w:rPr>
                <w:rFonts w:ascii="BrowalliaUPC" w:eastAsia="Arial" w:hAnsi="BrowalliaUPC" w:cs="BrowalliaUPC" w:hint="cs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A2AA4" w:rsidRPr="00C622FB" w14:paraId="3EC00C14" w14:textId="77777777" w:rsidTr="008A144C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89A58" w14:textId="77777777" w:rsidR="008A2AA4" w:rsidRPr="00C622FB" w:rsidRDefault="008A2AA4" w:rsidP="00775CDD">
            <w:pPr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75F835" w14:textId="77777777" w:rsidR="008A2AA4" w:rsidRPr="00C622FB" w:rsidRDefault="008A2AA4" w:rsidP="00C622FB">
            <w:pPr>
              <w:jc w:val="center"/>
              <w:rPr>
                <w:rFonts w:ascii="BrowalliaUPC" w:eastAsia="Arial" w:hAnsi="BrowalliaUPC" w:cs="BrowalliaUPC"/>
                <w:b/>
                <w:bCs/>
                <w:sz w:val="26"/>
                <w:szCs w:val="26"/>
                <w:lang w:val="en-GB"/>
              </w:rPr>
            </w:pPr>
            <w:r w:rsidRPr="00C622FB">
              <w:rPr>
                <w:rFonts w:ascii="BrowalliaUPC" w:eastAsia="Arial" w:hAnsi="BrowalliaUPC" w:cs="BrowalliaUPC"/>
                <w:b/>
                <w:bCs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C622FB" w:rsidRPr="00C622FB" w14:paraId="5EAECFF7" w14:textId="77777777" w:rsidTr="008A144C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C3ACC" w14:textId="77777777" w:rsidR="00AE5C4F" w:rsidRPr="00C622FB" w:rsidRDefault="00AE5C4F" w:rsidP="00AE5C4F">
            <w:pPr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BB0F9" w14:textId="18CE71DE" w:rsidR="00AE5C4F" w:rsidRPr="00C622FB" w:rsidRDefault="00AE5C4F" w:rsidP="00C622FB">
            <w:pPr>
              <w:jc w:val="right"/>
              <w:rPr>
                <w:rFonts w:ascii="BrowalliaUPC" w:eastAsia="Arial" w:hAnsi="BrowalliaUPC" w:cs="BrowalliaUPC"/>
                <w:b/>
                <w:bCs/>
                <w:sz w:val="26"/>
                <w:szCs w:val="26"/>
                <w:lang w:val="en-GB"/>
              </w:rPr>
            </w:pPr>
            <w:r w:rsidRPr="00C622FB">
              <w:rPr>
                <w:rFonts w:ascii="BrowalliaUPC" w:eastAsia="Arial" w:hAnsi="BrowalliaUPC" w:cs="BrowalliaUPC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UPC" w:eastAsia="Arial" w:hAnsi="BrowalliaUPC" w:cs="BrowalliaUPC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2EBB9DC4" w14:textId="1D812C6E" w:rsidR="00AE5C4F" w:rsidRPr="00C622FB" w:rsidRDefault="00AE5C4F" w:rsidP="00C622FB">
            <w:pPr>
              <w:jc w:val="right"/>
              <w:rPr>
                <w:rFonts w:ascii="BrowalliaUPC" w:eastAsia="Arial" w:hAnsi="BrowalliaUPC" w:cs="BrowalliaUPC"/>
                <w:b/>
                <w:bCs/>
                <w:sz w:val="26"/>
                <w:szCs w:val="26"/>
                <w:lang w:val="en-GB"/>
              </w:rPr>
            </w:pPr>
            <w:r w:rsidRPr="00C622FB">
              <w:rPr>
                <w:rFonts w:ascii="BrowalliaUPC" w:eastAsia="Arial" w:hAnsi="BrowalliaUPC" w:cs="BrowalliaUPC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E06816" w14:textId="036E27E4" w:rsidR="00AE5C4F" w:rsidRPr="00C622FB" w:rsidRDefault="00AE5C4F" w:rsidP="00C622FB">
            <w:pPr>
              <w:jc w:val="right"/>
              <w:rPr>
                <w:rFonts w:ascii="BrowalliaUPC" w:eastAsia="Arial" w:hAnsi="BrowalliaUPC" w:cs="BrowalliaUPC"/>
                <w:b/>
                <w:bCs/>
                <w:sz w:val="26"/>
                <w:szCs w:val="26"/>
                <w:lang w:val="en-GB"/>
              </w:rPr>
            </w:pPr>
            <w:r w:rsidRPr="00C622FB">
              <w:rPr>
                <w:rFonts w:ascii="BrowalliaUPC" w:eastAsia="Arial" w:hAnsi="BrowalliaUPC" w:cs="BrowalliaUPC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UPC" w:eastAsia="Arial" w:hAnsi="BrowalliaUPC" w:cs="BrowalliaUPC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11D976CA" w14:textId="2105F03B" w:rsidR="00AE5C4F" w:rsidRPr="00C622FB" w:rsidRDefault="00AE5C4F" w:rsidP="00C622FB">
            <w:pPr>
              <w:jc w:val="right"/>
              <w:rPr>
                <w:rFonts w:ascii="BrowalliaUPC" w:eastAsia="Arial" w:hAnsi="BrowalliaUPC" w:cs="BrowalliaUPC"/>
                <w:b/>
                <w:bCs/>
                <w:sz w:val="26"/>
                <w:szCs w:val="26"/>
                <w:lang w:val="en-GB"/>
              </w:rPr>
            </w:pPr>
            <w:r w:rsidRPr="00C622FB">
              <w:rPr>
                <w:rFonts w:ascii="BrowalliaUPC" w:eastAsia="Arial" w:hAnsi="BrowalliaUPC" w:cs="BrowalliaUPC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A2AA4" w:rsidRPr="00C622FB" w14:paraId="4D39B63B" w14:textId="77777777" w:rsidTr="008A144C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D137D" w14:textId="33C975A6" w:rsidR="008A2AA4" w:rsidRPr="00C622FB" w:rsidRDefault="008A2AA4" w:rsidP="00C622FB">
            <w:pPr>
              <w:ind w:left="177" w:hanging="177"/>
              <w:jc w:val="left"/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 xml:space="preserve">อัตราแลกเปลี่ยน </w:t>
            </w:r>
            <w:r w:rsidRPr="00C622FB">
              <w:rPr>
                <w:rFonts w:ascii="BrowalliaUPC" w:eastAsia="Arial" w:hAnsi="BrowalliaUPC" w:cs="BrowalliaUPC" w:hint="cs"/>
                <w:sz w:val="26"/>
                <w:szCs w:val="26"/>
                <w:cs/>
                <w:lang w:val="en-GB"/>
              </w:rPr>
              <w:t>บาทต่อ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>ดอลล่า</w:t>
            </w:r>
            <w:r w:rsidRPr="00C622FB">
              <w:rPr>
                <w:rFonts w:ascii="BrowalliaUPC" w:eastAsia="Arial" w:hAnsi="BrowalliaUPC" w:cs="BrowalliaUPC" w:hint="cs"/>
                <w:sz w:val="26"/>
                <w:szCs w:val="26"/>
                <w:cs/>
                <w:lang w:val="en-GB"/>
              </w:rPr>
              <w:t>ร์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 xml:space="preserve">สหรัฐฯ </w:t>
            </w:r>
            <w:r w:rsidRPr="00C622FB">
              <w:rPr>
                <w:rFonts w:ascii="BrowalliaUPC" w:eastAsia="Arial" w:hAnsi="BrowalliaUPC" w:cs="BrowalliaUPC" w:hint="cs"/>
                <w:sz w:val="26"/>
                <w:szCs w:val="26"/>
                <w:cs/>
                <w:lang w:val="en-GB"/>
              </w:rPr>
              <w:t>-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 xml:space="preserve"> 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br/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0</w:t>
            </w:r>
            <w:r w:rsidR="0000666E"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.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40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 xml:space="preserve"> (</w:t>
            </w:r>
            <w:r w:rsidRPr="00C622FB">
              <w:rPr>
                <w:rFonts w:ascii="BrowalliaUPC" w:eastAsia="Arial" w:hAnsi="BrowalliaUPC" w:cs="BrowalliaUPC" w:hint="cs"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2562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 xml:space="preserve">: 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 xml:space="preserve">ร้อยละ 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3</w:t>
            </w:r>
            <w:r w:rsidR="0000666E"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.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83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/>
          </w:tcPr>
          <w:p w14:paraId="06D7B059" w14:textId="77777777" w:rsidR="008A2AA4" w:rsidRPr="00C622FB" w:rsidRDefault="008A2AA4" w:rsidP="00C622FB">
            <w:pPr>
              <w:jc w:val="right"/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</w:p>
          <w:p w14:paraId="3A919DAB" w14:textId="4FD96947" w:rsidR="0000666E" w:rsidRPr="00C622FB" w:rsidRDefault="00490805" w:rsidP="00C622FB">
            <w:pPr>
              <w:jc w:val="right"/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  <w:r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513</w:t>
            </w:r>
            <w:r w:rsidR="0000666E"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488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0A30DD" w14:textId="77777777" w:rsidR="008A2AA4" w:rsidRPr="00C622FB" w:rsidRDefault="008A2AA4" w:rsidP="00C622FB">
            <w:pPr>
              <w:jc w:val="right"/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</w:p>
          <w:p w14:paraId="7F5A7B50" w14:textId="73142F66" w:rsidR="0000666E" w:rsidRPr="00C622FB" w:rsidRDefault="00490805" w:rsidP="00C622FB">
            <w:pPr>
              <w:jc w:val="right"/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  <w:r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11</w:t>
            </w:r>
            <w:r w:rsidR="0000666E"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404</w:t>
            </w:r>
            <w:r w:rsidR="0000666E"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597</w:t>
            </w:r>
          </w:p>
        </w:tc>
      </w:tr>
      <w:tr w:rsidR="008A2AA4" w:rsidRPr="00C622FB" w14:paraId="5CC9324A" w14:textId="77777777" w:rsidTr="008A144C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0CD2D" w14:textId="3AC6F18A" w:rsidR="008A2AA4" w:rsidRPr="00C622FB" w:rsidRDefault="008A2AA4" w:rsidP="00C622FB">
            <w:pPr>
              <w:ind w:left="177" w:hanging="177"/>
              <w:jc w:val="left"/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 xml:space="preserve">อัตราแลกเปลี่ยน </w:t>
            </w:r>
            <w:r w:rsidRPr="00C622FB">
              <w:rPr>
                <w:rFonts w:ascii="BrowalliaUPC" w:eastAsia="Arial" w:hAnsi="BrowalliaUPC" w:cs="BrowalliaUPC" w:hint="cs"/>
                <w:sz w:val="26"/>
                <w:szCs w:val="26"/>
                <w:cs/>
                <w:lang w:val="en-GB"/>
              </w:rPr>
              <w:t>บาทต่อ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>ดอลล่า</w:t>
            </w:r>
            <w:r w:rsidRPr="00C622FB">
              <w:rPr>
                <w:rFonts w:ascii="BrowalliaUPC" w:eastAsia="Arial" w:hAnsi="BrowalliaUPC" w:cs="BrowalliaUPC" w:hint="cs"/>
                <w:sz w:val="26"/>
                <w:szCs w:val="26"/>
                <w:cs/>
                <w:lang w:val="en-GB"/>
              </w:rPr>
              <w:t>ร์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 xml:space="preserve">สหรัฐฯ 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-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 xml:space="preserve"> 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br/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0</w:t>
            </w:r>
            <w:r w:rsidR="0000666E"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.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37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 xml:space="preserve"> (</w:t>
            </w:r>
            <w:r w:rsidRPr="00C622FB">
              <w:rPr>
                <w:rFonts w:ascii="BrowalliaUPC" w:eastAsia="Arial" w:hAnsi="BrowalliaUPC" w:cs="BrowalliaUPC" w:hint="cs"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2562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 xml:space="preserve">: 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 xml:space="preserve">ร้อยละ 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0</w:t>
            </w:r>
            <w:r w:rsidR="0000666E"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.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16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5BC9B15D" w14:textId="77777777" w:rsidR="008A2AA4" w:rsidRPr="00C622FB" w:rsidRDefault="008A2AA4" w:rsidP="00C622FB">
            <w:pPr>
              <w:jc w:val="right"/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</w:p>
          <w:p w14:paraId="319C05B9" w14:textId="77329F01" w:rsidR="0000666E" w:rsidRPr="00C622FB" w:rsidRDefault="0000666E" w:rsidP="00C622FB">
            <w:pPr>
              <w:jc w:val="right"/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459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861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E404B" w14:textId="77777777" w:rsidR="008A2AA4" w:rsidRPr="00C622FB" w:rsidRDefault="008A2AA4" w:rsidP="00C622FB">
            <w:pPr>
              <w:jc w:val="right"/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</w:p>
          <w:p w14:paraId="499463E5" w14:textId="0DA27F05" w:rsidR="0000666E" w:rsidRPr="00C622FB" w:rsidRDefault="0000666E" w:rsidP="00C622FB">
            <w:pPr>
              <w:jc w:val="right"/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442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231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)</w:t>
            </w:r>
          </w:p>
        </w:tc>
      </w:tr>
    </w:tbl>
    <w:p w14:paraId="2D9B2284" w14:textId="77777777" w:rsidR="008A2AA4" w:rsidRPr="008A2AA4" w:rsidRDefault="008A2AA4" w:rsidP="008A2AA4">
      <w:pPr>
        <w:ind w:left="180" w:hanging="11"/>
        <w:rPr>
          <w:rFonts w:ascii="BrowalliaUPC" w:hAnsi="BrowalliaUPC" w:cs="BrowalliaUPC"/>
          <w:sz w:val="26"/>
          <w:szCs w:val="26"/>
          <w:lang w:val="en-GB"/>
        </w:rPr>
      </w:pPr>
      <w:r w:rsidRPr="008A2AA4">
        <w:rPr>
          <w:rFonts w:ascii="BrowalliaUPC" w:hAnsi="BrowalliaUPC" w:cs="BrowalliaUPC"/>
          <w:sz w:val="28"/>
          <w:szCs w:val="28"/>
          <w:cs/>
          <w:lang w:val="en-GB"/>
        </w:rPr>
        <w:tab/>
      </w:r>
      <w:r w:rsidRPr="008A2AA4">
        <w:rPr>
          <w:rFonts w:ascii="BrowalliaUPC" w:hAnsi="BrowalliaUPC" w:cs="BrowalliaUPC"/>
          <w:sz w:val="28"/>
          <w:szCs w:val="28"/>
          <w:cs/>
          <w:lang w:val="en-GB"/>
        </w:rPr>
        <w:tab/>
      </w:r>
      <w:r w:rsidRPr="008A2AA4">
        <w:rPr>
          <w:rFonts w:ascii="BrowalliaUPC" w:hAnsi="BrowalliaUPC" w:cs="BrowalliaUPC"/>
          <w:sz w:val="26"/>
          <w:szCs w:val="26"/>
          <w:cs/>
          <w:lang w:val="en-GB"/>
        </w:rPr>
        <w:t>* โดยกำหนดให้ปัจจัยอื่นคงที่</w:t>
      </w:r>
    </w:p>
    <w:p w14:paraId="38BAFF87" w14:textId="78E9A645" w:rsidR="00460CB5" w:rsidRPr="008A144C" w:rsidRDefault="00460CB5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22882477" w14:textId="77777777" w:rsidR="00F12FDE" w:rsidRPr="00D51551" w:rsidRDefault="00F12FDE" w:rsidP="00D22F54">
      <w:pPr>
        <w:numPr>
          <w:ilvl w:val="0"/>
          <w:numId w:val="12"/>
        </w:numPr>
        <w:tabs>
          <w:tab w:val="left" w:pos="1080"/>
        </w:tabs>
        <w:ind w:hanging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5155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5BEBA6D2" w14:textId="77777777" w:rsidR="00496CA4" w:rsidRPr="008A144C" w:rsidRDefault="00496CA4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7A6BABF7" w14:textId="77777777" w:rsidR="002B0561" w:rsidRPr="00D51551" w:rsidRDefault="002B0561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20508A" w:rsidRPr="00D5155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ในตลาด กลุ่มกิจการมีความเสี่ยงจากอัตราดอกเบี้ยจากเงินฝากสถาบันการเงิน เงินกู้ยืมระยะสั้น</w:t>
      </w:r>
      <w:r w:rsidR="00F12FDE" w:rsidRPr="00D51551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เงินกู้ยืมระยาว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กลุ่มกิจการจะเข้าทำสัญญาแลกเปลี่ยนอัตราดอกเบี้ย</w:t>
      </w:r>
      <w:r w:rsidR="0020508A" w:rsidRPr="00D5155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เพื่อบริหารความเสี่ยงเมื่อจำเป็น</w:t>
      </w:r>
    </w:p>
    <w:p w14:paraId="0FB10F3B" w14:textId="77777777" w:rsidR="002B0561" w:rsidRPr="008A144C" w:rsidRDefault="002B0561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16A1FE83" w14:textId="77777777" w:rsidR="002B0561" w:rsidRPr="00D51551" w:rsidRDefault="002B0561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ในการทำสัญญาแลกเปลี่ยนอัตราดอกเบี้ย กลุ่มกิจการจะตกลงกับคู่สัญญาเพื่อแลกเปลี่ยนผลต่างระหว่างจำนวนเงิน</w:t>
      </w:r>
      <w:r w:rsidR="0020508A" w:rsidRPr="00D5155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ที่คำนวณจากอัตราดอกเบี้ยคงที่และอัตราดอกเบี้ยลอยตัวในช่วงเวลาที่กำหนดไว้โดยอ้างอิงจากจำนวนฐานที่ใช้เป็นเกณฑ์คำนวณเงินต้นตามที่ตกลงกัน และรับรู้ส่วนต่างที่จะต้องจ่ายหรือจะได้รับตามสัญญาแลกเปลี่ยนอัตราดอกเบี้ย</w:t>
      </w:r>
      <w:r w:rsidR="0020508A" w:rsidRPr="00D5155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ไว้เป็นส่วนประกอบของรายได้ดอกเบี้ยหรือค่าใช้จ่ายดอกเบี้ยตลอดระยะเวลาตามข้อตกลง</w:t>
      </w:r>
    </w:p>
    <w:p w14:paraId="5FADA448" w14:textId="77777777" w:rsidR="002B0561" w:rsidRPr="008A144C" w:rsidRDefault="002B0561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23843CF1" w14:textId="77777777" w:rsidR="002B0561" w:rsidRPr="00D51551" w:rsidRDefault="002B0561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41D8056A" w14:textId="17549571" w:rsidR="008A144C" w:rsidRDefault="008A144C" w:rsidP="008A144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  <w:bookmarkStart w:id="26" w:name="_Hlk64585952"/>
    </w:p>
    <w:p w14:paraId="075AC4E6" w14:textId="22A0E996" w:rsidR="00614ABC" w:rsidRPr="00614ABC" w:rsidRDefault="00614ABC" w:rsidP="008A144C">
      <w:pPr>
        <w:ind w:left="540" w:right="-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14ABC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</w:t>
      </w:r>
    </w:p>
    <w:p w14:paraId="4040531E" w14:textId="77777777" w:rsidR="00614ABC" w:rsidRPr="00614ABC" w:rsidRDefault="00614ABC" w:rsidP="008A144C">
      <w:pPr>
        <w:ind w:left="540" w:right="-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73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78"/>
        <w:gridCol w:w="1008"/>
        <w:gridCol w:w="1008"/>
        <w:gridCol w:w="1008"/>
        <w:gridCol w:w="1008"/>
        <w:gridCol w:w="1008"/>
        <w:gridCol w:w="1008"/>
        <w:gridCol w:w="1008"/>
      </w:tblGrid>
      <w:tr w:rsidR="008A144C" w:rsidRPr="008A144C" w14:paraId="3A8D1B16" w14:textId="77777777" w:rsidTr="008A144C">
        <w:trPr>
          <w:tblHeader/>
        </w:trPr>
        <w:tc>
          <w:tcPr>
            <w:tcW w:w="2678" w:type="dxa"/>
            <w:vAlign w:val="bottom"/>
          </w:tcPr>
          <w:p w14:paraId="1FF31BE9" w14:textId="77777777" w:rsidR="008A144C" w:rsidRPr="008A144C" w:rsidRDefault="008A144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FE33A" w14:textId="6B1AAA1F" w:rsidR="008A144C" w:rsidRPr="008A144C" w:rsidRDefault="008A144C" w:rsidP="008A144C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งบการเงินรวม</w:t>
            </w:r>
          </w:p>
        </w:tc>
      </w:tr>
      <w:tr w:rsidR="008A144C" w:rsidRPr="008A144C" w14:paraId="632296AE" w14:textId="77777777" w:rsidTr="008A144C">
        <w:trPr>
          <w:tblHeader/>
        </w:trPr>
        <w:tc>
          <w:tcPr>
            <w:tcW w:w="2678" w:type="dxa"/>
            <w:vAlign w:val="bottom"/>
          </w:tcPr>
          <w:p w14:paraId="06E16B58" w14:textId="77777777" w:rsidR="008A144C" w:rsidRPr="008A144C" w:rsidRDefault="008A144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5ED62A" w14:textId="2AEBBF6D" w:rsidR="008A144C" w:rsidRPr="008A144C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D406EC" w14:textId="311B70A5" w:rsidR="008A144C" w:rsidRPr="008A144C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6D1A8A5C" w14:textId="77777777" w:rsidR="008A144C" w:rsidRPr="008A144C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E3AEABA" w14:textId="77777777" w:rsidR="008A144C" w:rsidRPr="008A144C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54BAC6D" w14:textId="77777777" w:rsidR="008A144C" w:rsidRPr="008A144C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</w:tr>
      <w:tr w:rsidR="008A144C" w:rsidRPr="008A144C" w14:paraId="09D4E845" w14:textId="77777777" w:rsidTr="008A144C">
        <w:trPr>
          <w:tblHeader/>
        </w:trPr>
        <w:tc>
          <w:tcPr>
            <w:tcW w:w="2678" w:type="dxa"/>
            <w:vAlign w:val="bottom"/>
            <w:hideMark/>
          </w:tcPr>
          <w:p w14:paraId="662A16AA" w14:textId="77777777" w:rsidR="008A144C" w:rsidRPr="008A144C" w:rsidRDefault="008A144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  <w:p w14:paraId="77B467D9" w14:textId="529BA840" w:rsidR="008A144C" w:rsidRPr="008A144C" w:rsidRDefault="008A144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ณ วันที่ </w:t>
            </w:r>
            <w:r w:rsidR="00490805" w:rsidRPr="0049080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ธันวาคม </w:t>
            </w:r>
          </w:p>
          <w:p w14:paraId="5F00E5D8" w14:textId="5B5DCB2F" w:rsidR="008A144C" w:rsidRPr="008A144C" w:rsidRDefault="008A144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  <w:t xml:space="preserve">   </w:t>
            </w: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พ.ศ. </w:t>
            </w:r>
            <w:r w:rsidR="00490805" w:rsidRPr="0049080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bidi="ar-SA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7E6C9B" w14:textId="40FB7D2F" w:rsidR="008A144C" w:rsidRPr="008A144C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ภายใน</w:t>
            </w:r>
          </w:p>
          <w:p w14:paraId="4D1947AE" w14:textId="281F3AEF" w:rsidR="008A144C" w:rsidRPr="008A144C" w:rsidRDefault="00490805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49080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8A144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 ปี</w:t>
            </w:r>
          </w:p>
          <w:p w14:paraId="5DDFC217" w14:textId="3FC57945" w:rsidR="008A144C" w:rsidRPr="008A144C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25CB10" w14:textId="3515CDDC" w:rsidR="008A144C" w:rsidRPr="008A144C" w:rsidRDefault="00490805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49080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8A144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8A144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- </w:t>
            </w:r>
            <w:r w:rsidRPr="0049080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5</w:t>
            </w:r>
            <w:r w:rsidR="008A144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8A144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ปี</w:t>
            </w:r>
          </w:p>
          <w:p w14:paraId="00EC156F" w14:textId="3730B2DA" w:rsidR="008A144C" w:rsidRPr="008A144C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DB2294" w14:textId="0AFE441A" w:rsidR="008A144C" w:rsidRPr="008A144C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ภายใน</w:t>
            </w:r>
          </w:p>
          <w:p w14:paraId="59CA3792" w14:textId="66BA7873" w:rsidR="008A144C" w:rsidRPr="008A144C" w:rsidRDefault="00490805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49080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8A144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 ปี</w:t>
            </w:r>
          </w:p>
          <w:p w14:paraId="3DC2B188" w14:textId="765A1905" w:rsidR="008A144C" w:rsidRPr="008A144C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2191E9" w14:textId="7DF632EB" w:rsidR="008A144C" w:rsidRPr="008A144C" w:rsidRDefault="00490805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49080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8A144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8A144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- </w:t>
            </w:r>
            <w:r w:rsidRPr="0049080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5</w:t>
            </w:r>
            <w:r w:rsidR="008A144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8A144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ปี</w:t>
            </w:r>
          </w:p>
          <w:p w14:paraId="2FE779E0" w14:textId="7743681B" w:rsidR="008A144C" w:rsidRPr="008A144C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1B6276" w14:textId="77777777" w:rsidR="008A144C" w:rsidRPr="008A144C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ไม่มีอัตราดอกเบี้ย</w:t>
            </w:r>
          </w:p>
          <w:p w14:paraId="7F9D31B0" w14:textId="532682E5" w:rsidR="008A144C" w:rsidRPr="008A144C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88318F" w14:textId="77777777" w:rsidR="008A144C" w:rsidRPr="008A144C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รวม</w:t>
            </w:r>
          </w:p>
          <w:p w14:paraId="1FE22846" w14:textId="4444D870" w:rsidR="008A144C" w:rsidRPr="008A144C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E93A3F" w14:textId="77777777" w:rsidR="008A144C" w:rsidRPr="008A144C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ดอกเบี้ย</w:t>
            </w:r>
          </w:p>
          <w:p w14:paraId="422FB96E" w14:textId="42BB84FA" w:rsidR="008A144C" w:rsidRPr="008A144C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(ร้อยละ</w:t>
            </w:r>
          </w:p>
          <w:p w14:paraId="3BE98D0C" w14:textId="77777777" w:rsidR="008A144C" w:rsidRPr="008A144C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ต่อปี)</w:t>
            </w:r>
          </w:p>
        </w:tc>
      </w:tr>
      <w:tr w:rsidR="008A144C" w:rsidRPr="008A144C" w14:paraId="520C751D" w14:textId="77777777" w:rsidTr="008A144C">
        <w:tc>
          <w:tcPr>
            <w:tcW w:w="2678" w:type="dxa"/>
            <w:vAlign w:val="bottom"/>
          </w:tcPr>
          <w:p w14:paraId="47DF498D" w14:textId="77777777" w:rsidR="008A144C" w:rsidRPr="008A144C" w:rsidRDefault="008A144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C157FB0" w14:textId="77777777" w:rsidR="008A144C" w:rsidRPr="008A144C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D05822" w14:textId="77777777" w:rsidR="008A144C" w:rsidRPr="008A144C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B57AAE7" w14:textId="77777777" w:rsidR="008A144C" w:rsidRPr="008A144C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D4416EA" w14:textId="77777777" w:rsidR="008A144C" w:rsidRPr="008A144C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E1C90A" w14:textId="77777777" w:rsidR="008A144C" w:rsidRPr="008A144C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EA3E1B" w14:textId="77777777" w:rsidR="008A144C" w:rsidRPr="008A144C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75D517F" w14:textId="77777777" w:rsidR="008A144C" w:rsidRPr="008A144C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8A144C" w:rsidRPr="008A144C" w14:paraId="37CEC8B6" w14:textId="77777777" w:rsidTr="00CC54EC">
        <w:tc>
          <w:tcPr>
            <w:tcW w:w="2678" w:type="dxa"/>
            <w:vAlign w:val="bottom"/>
            <w:hideMark/>
          </w:tcPr>
          <w:p w14:paraId="42F5BCAA" w14:textId="77777777" w:rsidR="008A144C" w:rsidRPr="008A144C" w:rsidRDefault="008A144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3AB82" w14:textId="77777777" w:rsidR="008A144C" w:rsidRPr="008A144C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E78DB0" w14:textId="77777777" w:rsidR="008A144C" w:rsidRPr="008A144C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FB1D3" w14:textId="77777777" w:rsidR="008A144C" w:rsidRPr="008A144C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5ED48" w14:textId="77777777" w:rsidR="008A144C" w:rsidRPr="008A144C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10067D" w14:textId="77777777" w:rsidR="008A144C" w:rsidRPr="008A144C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D5B682" w14:textId="77777777" w:rsidR="008A144C" w:rsidRPr="008A144C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C795E8" w14:textId="77777777" w:rsidR="008A144C" w:rsidRPr="008A144C" w:rsidRDefault="008A144C" w:rsidP="00CA76D5">
            <w:pPr>
              <w:ind w:right="-74"/>
              <w:jc w:val="center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8A144C" w:rsidRPr="008A144C" w14:paraId="28F07871" w14:textId="77777777" w:rsidTr="008A144C">
        <w:tc>
          <w:tcPr>
            <w:tcW w:w="2678" w:type="dxa"/>
            <w:vAlign w:val="bottom"/>
            <w:hideMark/>
          </w:tcPr>
          <w:p w14:paraId="6DFF40F6" w14:textId="77777777" w:rsidR="00E65EAC" w:rsidRDefault="008A144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เงินสดและรายการเทียบเท่า</w:t>
            </w:r>
          </w:p>
          <w:p w14:paraId="12F6C962" w14:textId="3E127331" w:rsidR="008A144C" w:rsidRPr="008A144C" w:rsidRDefault="00E65EA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4"/>
                <w:sz w:val="22"/>
                <w:szCs w:val="22"/>
                <w:lang w:bidi="ar-SA"/>
              </w:rPr>
            </w:pPr>
            <w:r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  <w:t xml:space="preserve">   </w:t>
            </w:r>
            <w:r w:rsidR="008A144C" w:rsidRPr="008A144C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เงินสด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987139" w14:textId="013F3613" w:rsidR="008A144C" w:rsidRPr="008A144C" w:rsidRDefault="00490805" w:rsidP="00614AB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279</w:t>
            </w:r>
            <w:r w:rsidR="008A144C" w:rsidRPr="008A144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259</w:t>
            </w:r>
            <w:r w:rsidR="008A144C" w:rsidRPr="008A144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33C492A" w14:textId="5BEB5C41" w:rsidR="008A144C" w:rsidRPr="008A144C" w:rsidRDefault="008A144C" w:rsidP="00614AB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5511CBA" w14:textId="0574008D" w:rsidR="008A144C" w:rsidRPr="008A144C" w:rsidRDefault="008A144C" w:rsidP="00614AB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3C7F60C" w14:textId="4E45D153" w:rsidR="008A144C" w:rsidRPr="008A144C" w:rsidRDefault="008A144C" w:rsidP="00614AB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8D050B" w14:textId="2A69C052" w:rsidR="008A144C" w:rsidRPr="008A144C" w:rsidRDefault="00490805" w:rsidP="00614AB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14</w:t>
            </w:r>
            <w:r w:rsidR="008A144C" w:rsidRPr="008A144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303</w:t>
            </w:r>
            <w:r w:rsidR="008A144C" w:rsidRPr="008A144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2074BAB" w14:textId="2F25301C" w:rsidR="008A144C" w:rsidRPr="008A144C" w:rsidRDefault="00490805" w:rsidP="00614AB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293</w:t>
            </w:r>
            <w:r w:rsidR="008A144C" w:rsidRPr="008A144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562</w:t>
            </w:r>
            <w:r w:rsidR="008A144C" w:rsidRPr="008A144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253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CEE9C57" w14:textId="01D79638" w:rsidR="008A144C" w:rsidRPr="008A144C" w:rsidRDefault="00490805" w:rsidP="00CA76D5">
            <w:pPr>
              <w:ind w:right="-74"/>
              <w:jc w:val="center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</w:t>
            </w:r>
            <w:r w:rsidR="008A144C" w:rsidRPr="008A144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.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01</w:t>
            </w:r>
            <w:r w:rsidR="008A144C" w:rsidRPr="008A144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 - 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8A144C" w:rsidRPr="008A144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.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50</w:t>
            </w:r>
          </w:p>
        </w:tc>
      </w:tr>
      <w:tr w:rsidR="008A144C" w:rsidRPr="008A144C" w14:paraId="68768D41" w14:textId="77777777" w:rsidTr="00CC54EC">
        <w:tc>
          <w:tcPr>
            <w:tcW w:w="2678" w:type="dxa"/>
            <w:vAlign w:val="bottom"/>
            <w:hideMark/>
          </w:tcPr>
          <w:p w14:paraId="16391EE1" w14:textId="77777777" w:rsidR="00E65EAC" w:rsidRDefault="008A144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เงินฝากสถาบันการเงิน</w:t>
            </w:r>
          </w:p>
          <w:p w14:paraId="5323501C" w14:textId="34778CA7" w:rsidR="008A144C" w:rsidRPr="008A144C" w:rsidRDefault="00E65EA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   </w:t>
            </w:r>
            <w:r w:rsidR="008A144C" w:rsidRPr="008A144C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ที่มีภาระค้ำประกัน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52C33" w14:textId="6B62C55A" w:rsidR="008A144C" w:rsidRPr="008A144C" w:rsidRDefault="008A144C" w:rsidP="00614A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3D54D5" w14:textId="58F15449" w:rsidR="008A144C" w:rsidRPr="008A144C" w:rsidRDefault="00490805" w:rsidP="00614A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8A144C"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="008A144C"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5CB76" w14:textId="7C4497A7" w:rsidR="008A144C" w:rsidRPr="008A144C" w:rsidRDefault="008A144C" w:rsidP="00614A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1B30DB" w14:textId="6E7ADE6C" w:rsidR="008A144C" w:rsidRPr="008A144C" w:rsidRDefault="008A144C" w:rsidP="00614A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75256" w14:textId="7469BD76" w:rsidR="008A144C" w:rsidRPr="008A144C" w:rsidRDefault="008A144C" w:rsidP="00614A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FE7C4A" w14:textId="26AD176F" w:rsidR="008A144C" w:rsidRPr="008A144C" w:rsidRDefault="00490805" w:rsidP="00614A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8A144C"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="008A144C"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0F314EC" w14:textId="02E4B33C" w:rsidR="008A144C" w:rsidRPr="008A144C" w:rsidRDefault="00490805" w:rsidP="00CA76D5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8A144C"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125</w:t>
            </w:r>
            <w:r w:rsidR="008A144C"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8A144C"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</w:p>
        </w:tc>
      </w:tr>
      <w:tr w:rsidR="008A144C" w:rsidRPr="008A144C" w14:paraId="31129ACA" w14:textId="77777777" w:rsidTr="00CC54EC">
        <w:tc>
          <w:tcPr>
            <w:tcW w:w="2678" w:type="dxa"/>
            <w:vAlign w:val="bottom"/>
          </w:tcPr>
          <w:p w14:paraId="6526EC9D" w14:textId="77777777" w:rsidR="008A144C" w:rsidRPr="008A144C" w:rsidRDefault="008A144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1502F62" w14:textId="77777777" w:rsidR="008A144C" w:rsidRPr="008A144C" w:rsidRDefault="008A144C" w:rsidP="00614A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368F1B" w14:textId="77777777" w:rsidR="008A144C" w:rsidRPr="008A144C" w:rsidRDefault="008A144C" w:rsidP="00614A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8E2E10" w14:textId="77777777" w:rsidR="008A144C" w:rsidRPr="008A144C" w:rsidRDefault="008A144C" w:rsidP="00614A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F89CDC9" w14:textId="77777777" w:rsidR="008A144C" w:rsidRPr="008A144C" w:rsidRDefault="008A144C" w:rsidP="00614A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3C7AA50" w14:textId="77777777" w:rsidR="008A144C" w:rsidRPr="008A144C" w:rsidRDefault="008A144C" w:rsidP="00614A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DD93BC" w14:textId="77777777" w:rsidR="008A144C" w:rsidRPr="008A144C" w:rsidRDefault="008A144C" w:rsidP="00614A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795084" w14:textId="77777777" w:rsidR="008A144C" w:rsidRPr="008A144C" w:rsidRDefault="008A144C" w:rsidP="00CA76D5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A144C" w:rsidRPr="008A144C" w14:paraId="3F69B032" w14:textId="77777777" w:rsidTr="008A144C">
        <w:tc>
          <w:tcPr>
            <w:tcW w:w="2678" w:type="dxa"/>
            <w:vAlign w:val="bottom"/>
            <w:hideMark/>
          </w:tcPr>
          <w:p w14:paraId="31C9121F" w14:textId="77777777" w:rsidR="008A144C" w:rsidRPr="008A144C" w:rsidRDefault="008A144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หนี้สินทางการเงิน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C907D5" w14:textId="77777777" w:rsidR="008A144C" w:rsidRPr="008A144C" w:rsidRDefault="008A144C" w:rsidP="00614AB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E1E52" w14:textId="77777777" w:rsidR="008A144C" w:rsidRPr="008A144C" w:rsidRDefault="008A144C" w:rsidP="00614AB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365AA" w14:textId="77777777" w:rsidR="008A144C" w:rsidRPr="008A144C" w:rsidRDefault="008A144C" w:rsidP="00614AB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AFF40A" w14:textId="77777777" w:rsidR="008A144C" w:rsidRPr="008A144C" w:rsidRDefault="008A144C" w:rsidP="00614AB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AB42A" w14:textId="77777777" w:rsidR="008A144C" w:rsidRPr="008A144C" w:rsidRDefault="008A144C" w:rsidP="00614AB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6E9DC6" w14:textId="77777777" w:rsidR="008A144C" w:rsidRPr="008A144C" w:rsidRDefault="008A144C" w:rsidP="00614AB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A7B222" w14:textId="77777777" w:rsidR="008A144C" w:rsidRPr="008A144C" w:rsidRDefault="008A144C" w:rsidP="00CA76D5">
            <w:pPr>
              <w:ind w:right="-74"/>
              <w:jc w:val="center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8A144C" w:rsidRPr="008A144C" w14:paraId="6F68BC62" w14:textId="77777777" w:rsidTr="008A144C">
        <w:tc>
          <w:tcPr>
            <w:tcW w:w="2678" w:type="dxa"/>
            <w:vAlign w:val="bottom"/>
            <w:hideMark/>
          </w:tcPr>
          <w:p w14:paraId="7B426819" w14:textId="77777777" w:rsidR="00E65EAC" w:rsidRDefault="008A144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A144C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เงินกู้ยืมระยะยาวจา</w:t>
            </w:r>
            <w:r w:rsidRPr="008A144C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ก</w:t>
            </w:r>
          </w:p>
          <w:p w14:paraId="25C7BDC1" w14:textId="1AFE7126" w:rsidR="008A144C" w:rsidRPr="008A144C" w:rsidRDefault="00E65EA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</w:rPr>
              <w:t xml:space="preserve">   </w:t>
            </w:r>
            <w:r w:rsidR="008A144C" w:rsidRPr="008A144C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สถาบันการเงิน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AC76B21" w14:textId="0D3403F2" w:rsidR="008A144C" w:rsidRPr="008A144C" w:rsidRDefault="008A144C" w:rsidP="00614A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65BEE8" w14:textId="1F880C5E" w:rsidR="008A144C" w:rsidRPr="008A144C" w:rsidRDefault="008A144C" w:rsidP="00614A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5ABEBE5" w14:textId="4A646F86" w:rsidR="008A144C" w:rsidRPr="008A144C" w:rsidRDefault="00490805" w:rsidP="00614A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8A144C"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F8591F8" w14:textId="6A2E38C1" w:rsidR="008A144C" w:rsidRPr="008A144C" w:rsidRDefault="00490805" w:rsidP="00614A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8A144C"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  <w:r w:rsidR="008A144C"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9B5AD91" w14:textId="684DD231" w:rsidR="008A144C" w:rsidRPr="008A144C" w:rsidRDefault="008A144C" w:rsidP="00614A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D06353" w14:textId="3EAF6786" w:rsidR="008A144C" w:rsidRPr="008A144C" w:rsidRDefault="00490805" w:rsidP="00614A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8A144C"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="008A144C"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7F4437" w14:textId="57630B2B" w:rsidR="008A144C" w:rsidRPr="008A144C" w:rsidRDefault="00CA76D5" w:rsidP="00CA76D5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MLR-</w:t>
            </w:r>
            <w:r w:rsidR="00490805"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และ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A144C"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>MLR-</w:t>
            </w:r>
            <w:r w:rsidR="00490805"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A144C"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490805"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</w:tr>
      <w:tr w:rsidR="008A144C" w:rsidRPr="008A144C" w14:paraId="4E3FAEF5" w14:textId="77777777" w:rsidTr="00CC54EC">
        <w:tc>
          <w:tcPr>
            <w:tcW w:w="2678" w:type="dxa"/>
            <w:vAlign w:val="bottom"/>
            <w:hideMark/>
          </w:tcPr>
          <w:p w14:paraId="52B798D9" w14:textId="540610CC" w:rsidR="008A144C" w:rsidRPr="008A144C" w:rsidRDefault="008A144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8A144C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หนี้สินตามสัญญาเช่า</w:t>
            </w:r>
            <w:r w:rsidRPr="008A144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, </w:t>
            </w:r>
            <w:r w:rsidRPr="008A144C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FA5F4" w14:textId="6892DBF8" w:rsidR="008A144C" w:rsidRPr="008A144C" w:rsidRDefault="00490805" w:rsidP="00614A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8A144C"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  <w:r w:rsidR="008A144C"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3E7BC7" w14:textId="21C64977" w:rsidR="008A144C" w:rsidRPr="008A144C" w:rsidRDefault="00490805" w:rsidP="00614A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8A144C"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125</w:t>
            </w:r>
            <w:r w:rsidR="008A144C"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865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A57652" w14:textId="3B71CCFA" w:rsidR="008A144C" w:rsidRPr="008A144C" w:rsidRDefault="008A144C" w:rsidP="00614A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B92465" w14:textId="17D16ADD" w:rsidR="008A144C" w:rsidRPr="008A144C" w:rsidRDefault="008A144C" w:rsidP="00614A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0C7E6B" w14:textId="57FD642B" w:rsidR="008A144C" w:rsidRPr="008A144C" w:rsidRDefault="008A144C" w:rsidP="00614A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5AD3B7" w14:textId="5953F83F" w:rsidR="008A144C" w:rsidRPr="008A144C" w:rsidRDefault="00490805" w:rsidP="00614A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8A144C"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397</w:t>
            </w:r>
            <w:r w:rsidR="008A144C"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084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7915A1" w14:textId="47BD1524" w:rsidR="008A144C" w:rsidRPr="008A144C" w:rsidRDefault="00490805" w:rsidP="00CA76D5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2234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8A144C"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5157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="008A144C"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62234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</w:p>
        </w:tc>
      </w:tr>
    </w:tbl>
    <w:p w14:paraId="36765729" w14:textId="5598FDF7" w:rsidR="00614ABC" w:rsidRDefault="00614ABC" w:rsidP="00E65EA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3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78"/>
        <w:gridCol w:w="1008"/>
        <w:gridCol w:w="1008"/>
        <w:gridCol w:w="1008"/>
        <w:gridCol w:w="1008"/>
        <w:gridCol w:w="1008"/>
        <w:gridCol w:w="1008"/>
        <w:gridCol w:w="1008"/>
      </w:tblGrid>
      <w:tr w:rsidR="00E65EAC" w:rsidRPr="008A144C" w14:paraId="30F2F45F" w14:textId="77777777" w:rsidTr="00E65EAC">
        <w:trPr>
          <w:tblHeader/>
        </w:trPr>
        <w:tc>
          <w:tcPr>
            <w:tcW w:w="2678" w:type="dxa"/>
            <w:vAlign w:val="bottom"/>
          </w:tcPr>
          <w:p w14:paraId="1E2DDCD0" w14:textId="77777777" w:rsidR="00E65EAC" w:rsidRPr="008A144C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7CDB39" w14:textId="77777777" w:rsidR="00E65EAC" w:rsidRPr="008A144C" w:rsidRDefault="00E65EAC" w:rsidP="00413082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งบการเงินรวม</w:t>
            </w:r>
          </w:p>
        </w:tc>
      </w:tr>
      <w:tr w:rsidR="00E65EAC" w:rsidRPr="008A144C" w14:paraId="42B5A9EA" w14:textId="77777777" w:rsidTr="00E65EAC">
        <w:trPr>
          <w:tblHeader/>
        </w:trPr>
        <w:tc>
          <w:tcPr>
            <w:tcW w:w="2678" w:type="dxa"/>
            <w:vAlign w:val="bottom"/>
          </w:tcPr>
          <w:p w14:paraId="7395B21B" w14:textId="77777777" w:rsidR="00E65EAC" w:rsidRPr="008A144C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DEAE98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DCCF92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713B90D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AAF1D96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3B0ED2B1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</w:tr>
      <w:tr w:rsidR="00E65EAC" w:rsidRPr="008A144C" w14:paraId="5247095D" w14:textId="77777777" w:rsidTr="00E65EAC">
        <w:trPr>
          <w:tblHeader/>
        </w:trPr>
        <w:tc>
          <w:tcPr>
            <w:tcW w:w="2678" w:type="dxa"/>
            <w:vAlign w:val="bottom"/>
            <w:hideMark/>
          </w:tcPr>
          <w:p w14:paraId="4E445923" w14:textId="77777777" w:rsidR="00E65EAC" w:rsidRPr="008A144C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  <w:p w14:paraId="2F1C7978" w14:textId="7E9AE0E5" w:rsidR="00E65EAC" w:rsidRPr="008A144C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ณ วันที่ </w:t>
            </w:r>
            <w:r w:rsidR="00490805" w:rsidRPr="0049080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ธันวาคม </w:t>
            </w:r>
          </w:p>
          <w:p w14:paraId="726CBDB1" w14:textId="15948ED8" w:rsidR="00E65EAC" w:rsidRPr="008A144C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  <w:t xml:space="preserve">   </w:t>
            </w: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พ.ศ. </w:t>
            </w:r>
            <w:r w:rsidR="00490805" w:rsidRPr="0049080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bidi="ar-SA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B62BFB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ภายใน</w:t>
            </w:r>
          </w:p>
          <w:p w14:paraId="77C21F9C" w14:textId="23980182" w:rsidR="00E65EAC" w:rsidRPr="008A144C" w:rsidRDefault="00490805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49080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E65EA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 ปี</w:t>
            </w:r>
          </w:p>
          <w:p w14:paraId="6D43A54C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2937BD" w14:textId="4F9A2A4D" w:rsidR="00E65EAC" w:rsidRPr="008A144C" w:rsidRDefault="00490805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49080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E65EA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E65EA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- </w:t>
            </w:r>
            <w:r w:rsidRPr="0049080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5</w:t>
            </w:r>
            <w:r w:rsidR="00E65EA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E65EA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ปี</w:t>
            </w:r>
          </w:p>
          <w:p w14:paraId="634C337C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60167A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ภายใน</w:t>
            </w:r>
          </w:p>
          <w:p w14:paraId="6A4B3EE1" w14:textId="7ECC4115" w:rsidR="00E65EAC" w:rsidRPr="008A144C" w:rsidRDefault="00490805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49080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E65EA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 ปี</w:t>
            </w:r>
          </w:p>
          <w:p w14:paraId="63B8219E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EE891C" w14:textId="37F517AD" w:rsidR="00E65EAC" w:rsidRPr="008A144C" w:rsidRDefault="00490805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49080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E65EA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E65EA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- </w:t>
            </w:r>
            <w:r w:rsidRPr="0049080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5</w:t>
            </w:r>
            <w:r w:rsidR="00E65EA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E65EA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ปี</w:t>
            </w:r>
          </w:p>
          <w:p w14:paraId="3F0EC16D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1F4CAA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ไม่มีอัตราดอกเบี้ย</w:t>
            </w:r>
          </w:p>
          <w:p w14:paraId="2FCCD5F9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397E7B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รวม</w:t>
            </w:r>
          </w:p>
          <w:p w14:paraId="18B62A66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854C3F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ดอกเบี้ย</w:t>
            </w:r>
          </w:p>
          <w:p w14:paraId="57CAC169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(ร้อยละ</w:t>
            </w:r>
          </w:p>
          <w:p w14:paraId="186ABFA6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ต่อปี)</w:t>
            </w:r>
          </w:p>
        </w:tc>
      </w:tr>
      <w:tr w:rsidR="00E65EAC" w:rsidRPr="008A144C" w14:paraId="72D1AA3B" w14:textId="77777777" w:rsidTr="00E65EAC">
        <w:tc>
          <w:tcPr>
            <w:tcW w:w="2678" w:type="dxa"/>
            <w:vAlign w:val="bottom"/>
          </w:tcPr>
          <w:p w14:paraId="0A3F0842" w14:textId="77777777" w:rsidR="00E65EAC" w:rsidRPr="008A144C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2C8CCA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B21FFCB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25EE37D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4A1CF5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45C815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19A8BE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6B5612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E65EAC" w:rsidRPr="008A144C" w14:paraId="59DD85D0" w14:textId="77777777" w:rsidTr="00CC54EC">
        <w:tc>
          <w:tcPr>
            <w:tcW w:w="2678" w:type="dxa"/>
            <w:vAlign w:val="bottom"/>
            <w:hideMark/>
          </w:tcPr>
          <w:p w14:paraId="707C9463" w14:textId="77777777" w:rsidR="00E65EAC" w:rsidRPr="008A144C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59D03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757074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7EF6E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5907E9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912AEA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858D4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E4A6BE" w14:textId="77777777" w:rsidR="00E65EAC" w:rsidRPr="008A144C" w:rsidRDefault="00E65EAC" w:rsidP="00CA76D5">
            <w:pPr>
              <w:ind w:right="-74"/>
              <w:jc w:val="center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E65EAC" w:rsidRPr="008A144C" w14:paraId="4F0B8943" w14:textId="77777777" w:rsidTr="00E65EAC">
        <w:tc>
          <w:tcPr>
            <w:tcW w:w="2678" w:type="dxa"/>
            <w:vAlign w:val="bottom"/>
            <w:hideMark/>
          </w:tcPr>
          <w:p w14:paraId="22635EA5" w14:textId="77777777" w:rsidR="00E65EAC" w:rsidRDefault="00E65EA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เงินสดและรายการเทียบเท่า</w:t>
            </w:r>
          </w:p>
          <w:p w14:paraId="5932B0DD" w14:textId="77777777" w:rsidR="00E65EAC" w:rsidRPr="008A144C" w:rsidRDefault="00E65EA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4"/>
                <w:sz w:val="22"/>
                <w:szCs w:val="22"/>
                <w:lang w:bidi="ar-SA"/>
              </w:rPr>
            </w:pPr>
            <w:r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  <w:t xml:space="preserve">   </w:t>
            </w:r>
            <w:r w:rsidRPr="008A144C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เงินสด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8B7EEB9" w14:textId="38FBE5B9" w:rsidR="00E65EAC" w:rsidRPr="008A144C" w:rsidRDefault="00490805" w:rsidP="00E65EA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243</w:t>
            </w:r>
            <w:r w:rsidR="00E65EAC"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028</w:t>
            </w:r>
            <w:r w:rsidR="00E65EAC"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225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34DD9EB" w14:textId="29FF947B" w:rsidR="00E65EAC" w:rsidRPr="008A144C" w:rsidRDefault="00E65EAC" w:rsidP="00E65EA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CADD461" w14:textId="3ED6224C" w:rsidR="00E65EAC" w:rsidRPr="008A144C" w:rsidRDefault="00E65EAC" w:rsidP="00E65EA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3B95612" w14:textId="37EE84CB" w:rsidR="00E65EAC" w:rsidRPr="008A144C" w:rsidRDefault="00E65EAC" w:rsidP="00E65EA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827B94C" w14:textId="6CF9A35C" w:rsidR="00E65EAC" w:rsidRPr="008A144C" w:rsidRDefault="00490805" w:rsidP="00E65EA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323</w:t>
            </w:r>
            <w:r w:rsidR="00E65EAC"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024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6FC5A65" w14:textId="6DA7642F" w:rsidR="00E65EAC" w:rsidRPr="008A144C" w:rsidRDefault="00490805" w:rsidP="00E65EA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243</w:t>
            </w:r>
            <w:r w:rsidR="00E65EAC"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351</w:t>
            </w:r>
            <w:r w:rsidR="00E65EAC"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249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24C0F6" w14:textId="3B855CDB" w:rsidR="00E65EAC" w:rsidRPr="008A144C" w:rsidRDefault="00490805" w:rsidP="00CA76D5">
            <w:pPr>
              <w:ind w:right="-74"/>
              <w:jc w:val="center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</w:t>
            </w:r>
            <w:r w:rsidR="00E65EAC"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.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01</w:t>
            </w:r>
            <w:r w:rsidR="00E65EAC"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 - 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E65EAC"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.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75</w:t>
            </w:r>
          </w:p>
        </w:tc>
      </w:tr>
      <w:tr w:rsidR="00E65EAC" w:rsidRPr="008A144C" w14:paraId="42EE206D" w14:textId="77777777" w:rsidTr="00CC54EC">
        <w:tc>
          <w:tcPr>
            <w:tcW w:w="2678" w:type="dxa"/>
            <w:vAlign w:val="bottom"/>
            <w:hideMark/>
          </w:tcPr>
          <w:p w14:paraId="089DBEC3" w14:textId="77777777" w:rsidR="00E65EAC" w:rsidRDefault="00E65EA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เงินฝากสถาบันการเงิน</w:t>
            </w:r>
          </w:p>
          <w:p w14:paraId="26ABF624" w14:textId="77777777" w:rsidR="00E65EAC" w:rsidRPr="008A144C" w:rsidRDefault="00E65EA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   </w:t>
            </w:r>
            <w:r w:rsidRPr="008A144C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ที่มีภาระค้ำประกัน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0E7881" w14:textId="4CF00A6D" w:rsidR="00E65EAC" w:rsidRPr="008A144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31B3E4" w14:textId="0C7C144E" w:rsidR="00E65EAC" w:rsidRPr="008A144C" w:rsidRDefault="00490805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E65EAC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="00E65EAC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F3987" w14:textId="546928A7" w:rsidR="00E65EAC" w:rsidRPr="008A144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DEA1B9" w14:textId="61495E64" w:rsidR="00E65EAC" w:rsidRPr="008A144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EEFA18" w14:textId="5456F8C3" w:rsidR="00E65EAC" w:rsidRPr="008A144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FD33ED" w14:textId="68876A19" w:rsidR="00E65EAC" w:rsidRPr="008A144C" w:rsidRDefault="00490805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E65EAC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="00E65EAC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BDD055" w14:textId="747D2611" w:rsidR="00E65EAC" w:rsidRPr="008A144C" w:rsidRDefault="00490805" w:rsidP="00CA76D5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E65EAC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="00E65EAC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AF40F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="00E65EAC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D3BE0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05</w:t>
            </w:r>
          </w:p>
        </w:tc>
      </w:tr>
      <w:tr w:rsidR="00E65EAC" w:rsidRPr="008A144C" w14:paraId="62F85F9F" w14:textId="77777777" w:rsidTr="00CC54EC">
        <w:tc>
          <w:tcPr>
            <w:tcW w:w="2678" w:type="dxa"/>
            <w:vAlign w:val="bottom"/>
          </w:tcPr>
          <w:p w14:paraId="445EBD61" w14:textId="77777777" w:rsidR="00E65EAC" w:rsidRPr="008A144C" w:rsidRDefault="00E65EA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1940C88" w14:textId="77777777" w:rsidR="00E65EAC" w:rsidRPr="008A144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B16C2A" w14:textId="77777777" w:rsidR="00E65EAC" w:rsidRPr="008A144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C8F47EC" w14:textId="77777777" w:rsidR="00E65EAC" w:rsidRPr="008A144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FC704B5" w14:textId="77777777" w:rsidR="00E65EAC" w:rsidRPr="008A144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10C7F5B" w14:textId="77777777" w:rsidR="00E65EAC" w:rsidRPr="008A144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7E733E" w14:textId="77777777" w:rsidR="00E65EAC" w:rsidRPr="008A144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17D94E" w14:textId="77777777" w:rsidR="00E65EAC" w:rsidRPr="008A144C" w:rsidRDefault="00E65EAC" w:rsidP="00CA76D5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65EAC" w:rsidRPr="008A144C" w14:paraId="5713BF64" w14:textId="77777777" w:rsidTr="00CC54EC">
        <w:tc>
          <w:tcPr>
            <w:tcW w:w="2678" w:type="dxa"/>
            <w:vAlign w:val="bottom"/>
            <w:hideMark/>
          </w:tcPr>
          <w:p w14:paraId="6D79523E" w14:textId="77777777" w:rsidR="00E65EAC" w:rsidRPr="008A144C" w:rsidRDefault="00E65EA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หนี้สินทางการเงิน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54FB8C" w14:textId="77777777" w:rsidR="00E65EAC" w:rsidRPr="008A144C" w:rsidRDefault="00E65EAC" w:rsidP="00E65EA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4320C5" w14:textId="77777777" w:rsidR="00E65EAC" w:rsidRPr="008A144C" w:rsidRDefault="00E65EAC" w:rsidP="00E65EA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D0986" w14:textId="77777777" w:rsidR="00E65EAC" w:rsidRPr="008A144C" w:rsidRDefault="00E65EAC" w:rsidP="00E65EA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731925" w14:textId="77777777" w:rsidR="00E65EAC" w:rsidRPr="008A144C" w:rsidRDefault="00E65EAC" w:rsidP="00E65EA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987483" w14:textId="77777777" w:rsidR="00E65EAC" w:rsidRPr="008A144C" w:rsidRDefault="00E65EAC" w:rsidP="00E65EA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BA97CA" w14:textId="77777777" w:rsidR="00E65EAC" w:rsidRPr="008A144C" w:rsidRDefault="00E65EAC" w:rsidP="00E65EA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5DDDD3" w14:textId="77777777" w:rsidR="00E65EAC" w:rsidRPr="008A144C" w:rsidRDefault="00E65EAC" w:rsidP="00CA76D5">
            <w:pPr>
              <w:ind w:right="-74"/>
              <w:jc w:val="center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E65EAC" w:rsidRPr="008A144C" w14:paraId="4800C840" w14:textId="77777777" w:rsidTr="00CA76D5">
        <w:tc>
          <w:tcPr>
            <w:tcW w:w="2678" w:type="dxa"/>
            <w:vAlign w:val="bottom"/>
            <w:hideMark/>
          </w:tcPr>
          <w:p w14:paraId="3521CB27" w14:textId="0D1EEAA2" w:rsidR="00CC7AAA" w:rsidRDefault="00CC7AAA" w:rsidP="00CC7AAA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>เงินกู้ยืมระยะสั้นจาก</w:t>
            </w:r>
            <w:r>
              <w:rPr>
                <w:rFonts w:ascii="Browallia New" w:eastAsia="Arial" w:hAnsi="Browallia New" w:cs="Browallia New"/>
                <w:sz w:val="22"/>
                <w:szCs w:val="22"/>
                <w:cs/>
              </w:rPr>
              <w:br/>
            </w:r>
            <w:r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 xml:space="preserve">   สถาบันการเงิน</w:t>
            </w:r>
          </w:p>
          <w:p w14:paraId="2BA25411" w14:textId="0815B718" w:rsidR="00E65EAC" w:rsidRDefault="00E65EA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A144C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เงินกู้ยืมระยะยาวจา</w:t>
            </w:r>
            <w:r w:rsidRPr="008A144C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ก</w:t>
            </w:r>
          </w:p>
          <w:p w14:paraId="0D7FE9DE" w14:textId="77777777" w:rsidR="00E65EAC" w:rsidRPr="008A144C" w:rsidRDefault="00E65EA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</w:rPr>
              <w:t xml:space="preserve">   </w:t>
            </w:r>
            <w:r w:rsidRPr="008A144C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สถาบันการเงิน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158661A" w14:textId="7452C78D" w:rsidR="00E65EAC" w:rsidRDefault="00490805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  <w:r w:rsidR="00E65EAC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570</w:t>
            </w:r>
            <w:r w:rsidR="00E65EAC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</w:p>
          <w:p w14:paraId="043549A0" w14:textId="77777777" w:rsidR="00CC7AAA" w:rsidRDefault="00CC7AAA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F3BAD61" w14:textId="7A794621" w:rsidR="00CC7AAA" w:rsidRPr="008A144C" w:rsidRDefault="00CC7AAA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24DCD3D" w14:textId="77777777" w:rsidR="00E65EA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  <w:p w14:paraId="600ECA2D" w14:textId="77777777" w:rsidR="00CC7AAA" w:rsidRDefault="00CC7AAA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F776A3C" w14:textId="055B8E39" w:rsidR="00CC7AAA" w:rsidRPr="008A144C" w:rsidRDefault="00CC7AAA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7F6844B" w14:textId="77777777" w:rsidR="00E65EA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  <w:p w14:paraId="281E58E6" w14:textId="77777777" w:rsidR="00CC7AAA" w:rsidRDefault="00CC7AAA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3334D5A" w14:textId="3D0B2F84" w:rsidR="00CC7AAA" w:rsidRPr="008A144C" w:rsidRDefault="00490805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C7A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  <w:r w:rsidR="00CC7A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E688D06" w14:textId="77777777" w:rsidR="00E65EA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  <w:p w14:paraId="28CDF3C1" w14:textId="77777777" w:rsidR="00CC7AAA" w:rsidRDefault="00CC7AAA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22B2919" w14:textId="31A8168B" w:rsidR="00CC7AAA" w:rsidRPr="008A144C" w:rsidRDefault="00490805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C7A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="00CC7A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D5559BC" w14:textId="77777777" w:rsidR="00E65EA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  <w:p w14:paraId="6A76BF08" w14:textId="77777777" w:rsidR="00CC7AAA" w:rsidRDefault="00CC7AAA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CD46EC9" w14:textId="24983B4F" w:rsidR="00CC7AAA" w:rsidRPr="008A144C" w:rsidRDefault="00CC7AAA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DBCE556" w14:textId="705B6849" w:rsidR="00E65EAC" w:rsidRDefault="00490805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  <w:r w:rsidR="00E65EAC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570</w:t>
            </w:r>
            <w:r w:rsidR="00E65EAC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</w:p>
          <w:p w14:paraId="1E3494AD" w14:textId="77777777" w:rsidR="00CC7AAA" w:rsidRDefault="00CC7AAA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CAAF288" w14:textId="4A161967" w:rsidR="00CC7AAA" w:rsidRPr="008A144C" w:rsidRDefault="00490805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CC7A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CC7A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1E96990" w14:textId="77777777" w:rsidR="00E65EAC" w:rsidRPr="00E65EAC" w:rsidRDefault="00E65EAC" w:rsidP="00CA76D5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MMR </w:t>
            </w:r>
            <w:r w:rsidRPr="00E65EAC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และ</w:t>
            </w:r>
          </w:p>
          <w:p w14:paraId="7904AF1E" w14:textId="431C3471" w:rsidR="00CC7AAA" w:rsidRDefault="00E65EAC" w:rsidP="00CA5DB3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MMR+</w:t>
            </w:r>
            <w:r w:rsidR="00490805"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490805"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  <w:p w14:paraId="05271943" w14:textId="49A5DFC9" w:rsidR="00CC7AAA" w:rsidRPr="008A144C" w:rsidRDefault="002D1B0A" w:rsidP="00CA76D5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MLR-</w:t>
            </w:r>
            <w:r w:rsidR="00490805"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และ</w:t>
            </w:r>
            <w:r w:rsidR="00CC7AAA">
              <w:rPr>
                <w:rFonts w:ascii="Browallia New" w:hAnsi="Browallia New" w:cs="Browallia New"/>
                <w:sz w:val="22"/>
                <w:szCs w:val="22"/>
                <w:lang w:val="en-GB"/>
              </w:rPr>
              <w:t>MLR-</w:t>
            </w:r>
            <w:r w:rsidR="00490805"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C7AA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490805"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</w:tr>
      <w:tr w:rsidR="00CC7AAA" w:rsidRPr="008A144C" w14:paraId="4BA90DE5" w14:textId="77777777" w:rsidTr="00CA76D5">
        <w:tc>
          <w:tcPr>
            <w:tcW w:w="2678" w:type="dxa"/>
            <w:vAlign w:val="bottom"/>
            <w:hideMark/>
          </w:tcPr>
          <w:p w14:paraId="610F1FD5" w14:textId="77777777" w:rsidR="00CC7AAA" w:rsidRPr="008A144C" w:rsidRDefault="00CC7AAA" w:rsidP="00CC7AAA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8A144C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หนี้สินตามสัญญาเช่า</w:t>
            </w:r>
            <w:r w:rsidRPr="008A144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, </w:t>
            </w:r>
            <w:r w:rsidRPr="008A144C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450D64" w14:textId="75E84AD5" w:rsidR="00CC7AAA" w:rsidRPr="008A144C" w:rsidRDefault="00490805" w:rsidP="00CC7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C7AAA" w:rsidRPr="00CC7A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906</w:t>
            </w:r>
            <w:r w:rsidR="00CC7AAA" w:rsidRPr="00CC7A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136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1F7518" w14:textId="6D0182CF" w:rsidR="00CC7AAA" w:rsidRPr="008A144C" w:rsidRDefault="00490805" w:rsidP="00CC7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CC7AAA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690</w:t>
            </w:r>
            <w:r w:rsidR="00CC7AAA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017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DBE34C" w14:textId="50ACEF7F" w:rsidR="00CC7AAA" w:rsidRPr="008A144C" w:rsidRDefault="00CC7AAA" w:rsidP="00CC7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ABC2B0" w14:textId="0633EED3" w:rsidR="00CC7AAA" w:rsidRPr="008A144C" w:rsidRDefault="00CC7AAA" w:rsidP="00CC7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5898F4" w14:textId="1FF86B14" w:rsidR="00CC7AAA" w:rsidRPr="008A144C" w:rsidRDefault="00CC7AAA" w:rsidP="00CC7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F09944" w14:textId="3018D12C" w:rsidR="00CC7AAA" w:rsidRPr="008A144C" w:rsidRDefault="00490805" w:rsidP="00CC7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CC7A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596</w:t>
            </w:r>
            <w:r w:rsidR="00CC7A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153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348A44" w14:textId="69E45319" w:rsidR="00CC7AAA" w:rsidRPr="008A144C" w:rsidRDefault="00490805" w:rsidP="00CA76D5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2D3BE0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2D3BE0"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5157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="002D3BE0"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2D3BE0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</w:p>
        </w:tc>
      </w:tr>
    </w:tbl>
    <w:p w14:paraId="5331705A" w14:textId="2AB02123" w:rsidR="00E65EAC" w:rsidRDefault="00E65EAC" w:rsidP="00E65EA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C1E33E" w14:textId="76E16EF2" w:rsidR="00E65EAC" w:rsidRDefault="00E65EAC" w:rsidP="00E65EA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73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78"/>
        <w:gridCol w:w="1008"/>
        <w:gridCol w:w="1008"/>
        <w:gridCol w:w="1008"/>
        <w:gridCol w:w="1008"/>
        <w:gridCol w:w="1008"/>
        <w:gridCol w:w="1008"/>
        <w:gridCol w:w="1008"/>
      </w:tblGrid>
      <w:tr w:rsidR="00E65EAC" w:rsidRPr="008A144C" w14:paraId="19B0A852" w14:textId="77777777" w:rsidTr="00413082">
        <w:trPr>
          <w:tblHeader/>
        </w:trPr>
        <w:tc>
          <w:tcPr>
            <w:tcW w:w="2678" w:type="dxa"/>
            <w:vAlign w:val="bottom"/>
          </w:tcPr>
          <w:p w14:paraId="60C09599" w14:textId="77777777" w:rsidR="00E65EAC" w:rsidRPr="008A144C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37FB4D" w14:textId="11CDE0A6" w:rsidR="00E65EAC" w:rsidRPr="008A144C" w:rsidRDefault="00E65EAC" w:rsidP="00413082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E65EA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งบการเงิน</w:t>
            </w:r>
            <w:r w:rsidRPr="00E65EAC">
              <w:rPr>
                <w:rFonts w:ascii="Browallia New" w:eastAsia="Arial" w:hAnsi="Browallia New" w:cs="Browallia New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E65EAC" w:rsidRPr="008A144C" w14:paraId="514D4566" w14:textId="77777777" w:rsidTr="00413082">
        <w:trPr>
          <w:tblHeader/>
        </w:trPr>
        <w:tc>
          <w:tcPr>
            <w:tcW w:w="2678" w:type="dxa"/>
            <w:vAlign w:val="bottom"/>
          </w:tcPr>
          <w:p w14:paraId="2936021F" w14:textId="77777777" w:rsidR="00E65EAC" w:rsidRPr="008A144C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FC18CF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5083DB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4DF4D69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15A9A1B8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7ADCAE4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</w:tr>
      <w:tr w:rsidR="00E65EAC" w:rsidRPr="008A144C" w14:paraId="1C8C5B26" w14:textId="77777777" w:rsidTr="00413082">
        <w:trPr>
          <w:tblHeader/>
        </w:trPr>
        <w:tc>
          <w:tcPr>
            <w:tcW w:w="2678" w:type="dxa"/>
            <w:vAlign w:val="bottom"/>
            <w:hideMark/>
          </w:tcPr>
          <w:p w14:paraId="1C6C3937" w14:textId="77777777" w:rsidR="00E65EAC" w:rsidRPr="008A144C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  <w:p w14:paraId="7EDBC0AD" w14:textId="2FB85D1D" w:rsidR="00E65EAC" w:rsidRPr="008A144C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ณ วันที่ </w:t>
            </w:r>
            <w:r w:rsidR="00490805" w:rsidRPr="0049080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ธันวาคม</w:t>
            </w:r>
          </w:p>
          <w:p w14:paraId="4F7BBAE9" w14:textId="7EFCE701" w:rsidR="00E65EAC" w:rsidRPr="008A144C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  <w:t xml:space="preserve">   </w:t>
            </w: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พ.ศ. </w:t>
            </w:r>
            <w:r w:rsidR="00490805" w:rsidRPr="0049080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bidi="ar-SA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BE6578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ภายใน</w:t>
            </w:r>
          </w:p>
          <w:p w14:paraId="1B478ADB" w14:textId="4CB59BA5" w:rsidR="00E65EAC" w:rsidRPr="008A144C" w:rsidRDefault="00490805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49080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E65EA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 ปี</w:t>
            </w:r>
          </w:p>
          <w:p w14:paraId="22A6BA5E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487493" w14:textId="3A3383CD" w:rsidR="00E65EAC" w:rsidRPr="008A144C" w:rsidRDefault="00490805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49080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E65EA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E65EA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- </w:t>
            </w:r>
            <w:r w:rsidRPr="0049080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5</w:t>
            </w:r>
            <w:r w:rsidR="00E65EA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E65EA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ปี</w:t>
            </w:r>
          </w:p>
          <w:p w14:paraId="03AD0FBC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415B2B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ภายใน</w:t>
            </w:r>
          </w:p>
          <w:p w14:paraId="6353391D" w14:textId="7EA5F936" w:rsidR="00E65EAC" w:rsidRPr="008A144C" w:rsidRDefault="00490805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49080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E65EA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 ปี</w:t>
            </w:r>
          </w:p>
          <w:p w14:paraId="0AC30C18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B3A02D" w14:textId="6A963EA7" w:rsidR="00E65EAC" w:rsidRPr="008A144C" w:rsidRDefault="00490805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49080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E65EA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E65EA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- </w:t>
            </w:r>
            <w:r w:rsidRPr="0049080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5</w:t>
            </w:r>
            <w:r w:rsidR="00E65EA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E65EA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ปี</w:t>
            </w:r>
          </w:p>
          <w:p w14:paraId="4114C5AD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F043E8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ไม่มีอัตราดอกเบี้ย</w:t>
            </w:r>
          </w:p>
          <w:p w14:paraId="2069EEC1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F922EE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รวม</w:t>
            </w:r>
          </w:p>
          <w:p w14:paraId="62BDBC81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F59BF9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ดอกเบี้ย</w:t>
            </w:r>
          </w:p>
          <w:p w14:paraId="206D63A5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(ร้อยละ</w:t>
            </w:r>
          </w:p>
          <w:p w14:paraId="1F946FA9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ต่อปี)</w:t>
            </w:r>
          </w:p>
        </w:tc>
      </w:tr>
      <w:tr w:rsidR="00E65EAC" w:rsidRPr="008A144C" w14:paraId="43BC82D9" w14:textId="77777777" w:rsidTr="00413082">
        <w:tc>
          <w:tcPr>
            <w:tcW w:w="2678" w:type="dxa"/>
            <w:vAlign w:val="bottom"/>
          </w:tcPr>
          <w:p w14:paraId="4F916F7C" w14:textId="77777777" w:rsidR="00E65EAC" w:rsidRPr="008A144C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6EC81C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FF8867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20B407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A75DDD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C8C1BA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BCB944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1C1E20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E65EAC" w:rsidRPr="008A144C" w14:paraId="68E3A20A" w14:textId="77777777" w:rsidTr="00413082">
        <w:tc>
          <w:tcPr>
            <w:tcW w:w="2678" w:type="dxa"/>
            <w:vAlign w:val="bottom"/>
            <w:hideMark/>
          </w:tcPr>
          <w:p w14:paraId="31F494C7" w14:textId="77777777" w:rsidR="00E65EAC" w:rsidRPr="008A144C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FC56E2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DE59C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7E4C6B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667F0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E109A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FE529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725D8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CA5DB3" w:rsidRPr="008A144C" w14:paraId="212CFFA5" w14:textId="77777777" w:rsidTr="00CC54EC">
        <w:tc>
          <w:tcPr>
            <w:tcW w:w="2678" w:type="dxa"/>
            <w:vAlign w:val="bottom"/>
            <w:hideMark/>
          </w:tcPr>
          <w:p w14:paraId="7FCC39E9" w14:textId="77777777" w:rsidR="00CA5DB3" w:rsidRDefault="00CA5DB3" w:rsidP="00CA5DB3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เงินสดและรายการเทียบเท่า</w:t>
            </w:r>
          </w:p>
          <w:p w14:paraId="58D6AF81" w14:textId="77777777" w:rsidR="00CA5DB3" w:rsidRPr="008A144C" w:rsidRDefault="00CA5DB3" w:rsidP="00CA5DB3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4"/>
                <w:sz w:val="22"/>
                <w:szCs w:val="22"/>
                <w:lang w:bidi="ar-SA"/>
              </w:rPr>
            </w:pPr>
            <w:r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  <w:t xml:space="preserve">   </w:t>
            </w:r>
            <w:r w:rsidRPr="008A144C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เงินสด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F17DE7A" w14:textId="563C33CF" w:rsidR="00CA5DB3" w:rsidRPr="008A144C" w:rsidRDefault="00490805" w:rsidP="00CA5DB3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276</w:t>
            </w:r>
            <w:r w:rsidR="00CA5DB3"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914</w:t>
            </w:r>
            <w:r w:rsidR="00CA5DB3"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674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1BEB668" w14:textId="1409AB92" w:rsidR="00CA5DB3" w:rsidRPr="008A144C" w:rsidRDefault="00CA5DB3" w:rsidP="00CA5DB3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C685D37" w14:textId="177EF91C" w:rsidR="00CA5DB3" w:rsidRPr="008A144C" w:rsidRDefault="00CA5DB3" w:rsidP="00CA5DB3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CCF1FB" w14:textId="7D275F54" w:rsidR="00CA5DB3" w:rsidRPr="008A144C" w:rsidRDefault="00CA5DB3" w:rsidP="00CA5DB3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36BEC59" w14:textId="33C67F7E" w:rsidR="00CA5DB3" w:rsidRPr="008A144C" w:rsidRDefault="00490805" w:rsidP="00CA5DB3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14</w:t>
            </w:r>
            <w:r w:rsidR="00CA5DB3"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219</w:t>
            </w:r>
            <w:r w:rsidR="00CA5DB3"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841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56D4B8" w14:textId="1C861BAE" w:rsidR="00CA5DB3" w:rsidRPr="008A144C" w:rsidRDefault="00490805" w:rsidP="00CA5DB3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291</w:t>
            </w:r>
            <w:r w:rsidR="00CA5DB3"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134</w:t>
            </w:r>
            <w:r w:rsidR="00CA5DB3"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515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42B6E22" w14:textId="421F2F5E" w:rsidR="00CA5DB3" w:rsidRPr="008A144C" w:rsidRDefault="00490805" w:rsidP="00AF40F7">
            <w:pPr>
              <w:ind w:right="-74"/>
              <w:jc w:val="center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</w:t>
            </w:r>
            <w:r w:rsidR="00CA5DB3"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.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01</w:t>
            </w:r>
            <w:r w:rsidR="00CA5DB3"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 - 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CA5DB3"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.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50</w:t>
            </w:r>
          </w:p>
        </w:tc>
      </w:tr>
      <w:tr w:rsidR="00E65EAC" w:rsidRPr="008A144C" w14:paraId="6A54DCDB" w14:textId="77777777" w:rsidTr="00CC54EC">
        <w:tc>
          <w:tcPr>
            <w:tcW w:w="2678" w:type="dxa"/>
            <w:vAlign w:val="bottom"/>
            <w:hideMark/>
          </w:tcPr>
          <w:p w14:paraId="565828FE" w14:textId="77777777" w:rsidR="00E65EAC" w:rsidRDefault="00E65EA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เงินฝากสถาบันการเงิน</w:t>
            </w:r>
          </w:p>
          <w:p w14:paraId="0F298021" w14:textId="77777777" w:rsidR="00E65EAC" w:rsidRPr="008A144C" w:rsidRDefault="00E65EA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   </w:t>
            </w:r>
            <w:r w:rsidRPr="008A144C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ที่มีภาระค้ำประกัน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251C06" w14:textId="5207C858" w:rsidR="00E65EAC" w:rsidRPr="008A144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0E833" w14:textId="550DF5C4" w:rsidR="00E65EAC" w:rsidRPr="008A144C" w:rsidRDefault="00490805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="00E65EAC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C8B415" w14:textId="6A810BE4" w:rsidR="00E65EAC" w:rsidRPr="008A144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17561" w14:textId="73B2217C" w:rsidR="00E65EAC" w:rsidRPr="008A144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F0C55C" w14:textId="183E682B" w:rsidR="00E65EAC" w:rsidRPr="008A144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D019F7" w14:textId="21EA848E" w:rsidR="00E65EAC" w:rsidRPr="008A144C" w:rsidRDefault="00490805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="00E65EAC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A80CD67" w14:textId="5E472949" w:rsidR="00E65EAC" w:rsidRPr="008A144C" w:rsidRDefault="00490805" w:rsidP="00AF40F7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E65EAC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</w:p>
        </w:tc>
      </w:tr>
      <w:tr w:rsidR="00E65EAC" w:rsidRPr="008A144C" w14:paraId="62FAEBAC" w14:textId="77777777" w:rsidTr="00CC54EC">
        <w:tc>
          <w:tcPr>
            <w:tcW w:w="2678" w:type="dxa"/>
            <w:vAlign w:val="bottom"/>
          </w:tcPr>
          <w:p w14:paraId="54A9A1BD" w14:textId="77777777" w:rsidR="00E65EAC" w:rsidRPr="008A144C" w:rsidRDefault="00E65EA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AEA3E2" w14:textId="77777777" w:rsidR="00E65EAC" w:rsidRPr="008A144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8D1CEDE" w14:textId="77777777" w:rsidR="00E65EAC" w:rsidRPr="008A144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FA1C93" w14:textId="77777777" w:rsidR="00E65EAC" w:rsidRPr="008A144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270BE5" w14:textId="77777777" w:rsidR="00E65EAC" w:rsidRPr="008A144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001787" w14:textId="77777777" w:rsidR="00E65EAC" w:rsidRPr="008A144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4934687" w14:textId="77777777" w:rsidR="00E65EAC" w:rsidRPr="008A144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054A2A" w14:textId="77777777" w:rsidR="00E65EAC" w:rsidRPr="008A144C" w:rsidRDefault="00E65EAC" w:rsidP="00AF40F7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65EAC" w:rsidRPr="008A144C" w14:paraId="37B9C138" w14:textId="77777777" w:rsidTr="00CC54EC">
        <w:tc>
          <w:tcPr>
            <w:tcW w:w="2678" w:type="dxa"/>
            <w:vAlign w:val="bottom"/>
            <w:hideMark/>
          </w:tcPr>
          <w:p w14:paraId="4F300B16" w14:textId="77777777" w:rsidR="00E65EAC" w:rsidRPr="008A144C" w:rsidRDefault="00E65EA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หนี้สินทางการเงิน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263086" w14:textId="77777777" w:rsidR="00E65EAC" w:rsidRPr="008A144C" w:rsidRDefault="00E65EAC" w:rsidP="00E65EA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203CE1" w14:textId="77777777" w:rsidR="00E65EAC" w:rsidRPr="008A144C" w:rsidRDefault="00E65EAC" w:rsidP="00E65EA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CC400F" w14:textId="77777777" w:rsidR="00E65EAC" w:rsidRPr="008A144C" w:rsidRDefault="00E65EAC" w:rsidP="00E65EA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C246E6" w14:textId="77777777" w:rsidR="00E65EAC" w:rsidRPr="008A144C" w:rsidRDefault="00E65EAC" w:rsidP="00E65EA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268D44" w14:textId="77777777" w:rsidR="00E65EAC" w:rsidRPr="008A144C" w:rsidRDefault="00E65EAC" w:rsidP="00E65EA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064DE2" w14:textId="77777777" w:rsidR="00E65EAC" w:rsidRPr="008A144C" w:rsidRDefault="00E65EAC" w:rsidP="00E65EA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8E6C253" w14:textId="77777777" w:rsidR="00E65EAC" w:rsidRPr="008A144C" w:rsidRDefault="00E65EAC" w:rsidP="00AF40F7">
            <w:pPr>
              <w:ind w:right="-74"/>
              <w:jc w:val="center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4C2F34" w:rsidRPr="008A144C" w14:paraId="1445CD40" w14:textId="77777777" w:rsidTr="00413082">
        <w:tc>
          <w:tcPr>
            <w:tcW w:w="2678" w:type="dxa"/>
            <w:vAlign w:val="bottom"/>
            <w:hideMark/>
          </w:tcPr>
          <w:p w14:paraId="6C365DBA" w14:textId="77777777" w:rsidR="004C2F34" w:rsidRDefault="004C2F34" w:rsidP="004C2F34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A144C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เงินกู้ยืมระยะยาวจา</w:t>
            </w:r>
            <w:r w:rsidRPr="008A144C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ก</w:t>
            </w:r>
          </w:p>
          <w:p w14:paraId="7CB6A758" w14:textId="77777777" w:rsidR="004C2F34" w:rsidRPr="008A144C" w:rsidRDefault="004C2F34" w:rsidP="004C2F34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</w:rPr>
              <w:t xml:space="preserve">   </w:t>
            </w:r>
            <w:r w:rsidRPr="008A144C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สถาบันการเงิน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63EE810" w14:textId="57938F30" w:rsidR="004C2F34" w:rsidRPr="008A144C" w:rsidRDefault="004C2F34" w:rsidP="004C2F3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659627D" w14:textId="52E906D1" w:rsidR="004C2F34" w:rsidRPr="008A144C" w:rsidRDefault="004C2F34" w:rsidP="004C2F3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E24237D" w14:textId="5F6DABB8" w:rsidR="004C2F34" w:rsidRPr="008A144C" w:rsidRDefault="00490805" w:rsidP="004C2F3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4C2F34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B723039" w14:textId="678871EB" w:rsidR="004C2F34" w:rsidRPr="008A144C" w:rsidRDefault="00490805" w:rsidP="004C2F3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C2F34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  <w:r w:rsidR="004C2F34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6B0F54B" w14:textId="5BE2621A" w:rsidR="004C2F34" w:rsidRPr="008A144C" w:rsidRDefault="004C2F34" w:rsidP="004C2F3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DBEF805" w14:textId="46260F3F" w:rsidR="004C2F34" w:rsidRPr="008A144C" w:rsidRDefault="00490805" w:rsidP="004C2F3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C2F34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="004C2F34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57AAF1" w14:textId="22E496D1" w:rsidR="004C2F34" w:rsidRPr="008A144C" w:rsidRDefault="002D3BE0" w:rsidP="00AF40F7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MLR-</w:t>
            </w:r>
            <w:r w:rsidR="00490805"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และ</w:t>
            </w:r>
            <w:r w:rsidR="004C2F34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MLR-</w:t>
            </w:r>
            <w:r w:rsidR="00490805"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C2F34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490805"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</w:tr>
      <w:tr w:rsidR="00451578" w:rsidRPr="008A144C" w14:paraId="5F0FE47C" w14:textId="77777777" w:rsidTr="00CC54EC">
        <w:tc>
          <w:tcPr>
            <w:tcW w:w="2678" w:type="dxa"/>
            <w:vAlign w:val="bottom"/>
            <w:hideMark/>
          </w:tcPr>
          <w:p w14:paraId="54DFC0BA" w14:textId="77777777" w:rsidR="00451578" w:rsidRPr="008A144C" w:rsidRDefault="00451578" w:rsidP="00451578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8A144C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หนี้สินตามสัญญาเช่า</w:t>
            </w:r>
            <w:r w:rsidRPr="008A144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, </w:t>
            </w:r>
            <w:r w:rsidRPr="008A144C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F18D6B" w14:textId="2051CD50" w:rsidR="00451578" w:rsidRPr="008A144C" w:rsidRDefault="00490805" w:rsidP="0045157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451578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  <w:r w:rsidR="00451578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CB004A" w14:textId="4327E002" w:rsidR="00451578" w:rsidRPr="008A144C" w:rsidRDefault="00490805" w:rsidP="0045157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451578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125</w:t>
            </w:r>
            <w:r w:rsidR="00451578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865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D6D61F" w14:textId="1E9705A2" w:rsidR="00451578" w:rsidRPr="008A144C" w:rsidRDefault="00451578" w:rsidP="0045157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E148CA" w14:textId="32610D44" w:rsidR="00451578" w:rsidRPr="008A144C" w:rsidRDefault="00451578" w:rsidP="0045157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B24BF1" w14:textId="45FF1AB6" w:rsidR="00451578" w:rsidRPr="008A144C" w:rsidRDefault="00451578" w:rsidP="0045157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183F3B" w14:textId="56369482" w:rsidR="00451578" w:rsidRPr="008A144C" w:rsidRDefault="00490805" w:rsidP="0045157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451578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397</w:t>
            </w:r>
            <w:r w:rsidR="00451578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084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3E9CBD" w14:textId="579CB404" w:rsidR="00451578" w:rsidRPr="008A144C" w:rsidRDefault="00490805" w:rsidP="00AF40F7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5157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451578"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5157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="00451578"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45157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</w:p>
        </w:tc>
      </w:tr>
    </w:tbl>
    <w:p w14:paraId="5FBFEBA9" w14:textId="77777777" w:rsidR="00E65EAC" w:rsidRDefault="00E65EAC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3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78"/>
        <w:gridCol w:w="1008"/>
        <w:gridCol w:w="1008"/>
        <w:gridCol w:w="1008"/>
        <w:gridCol w:w="1008"/>
        <w:gridCol w:w="1008"/>
        <w:gridCol w:w="1008"/>
        <w:gridCol w:w="1008"/>
      </w:tblGrid>
      <w:tr w:rsidR="00E65EAC" w:rsidRPr="008A144C" w14:paraId="13AE5294" w14:textId="77777777" w:rsidTr="00413082">
        <w:trPr>
          <w:tblHeader/>
        </w:trPr>
        <w:tc>
          <w:tcPr>
            <w:tcW w:w="2678" w:type="dxa"/>
            <w:vAlign w:val="bottom"/>
          </w:tcPr>
          <w:p w14:paraId="416A3313" w14:textId="77777777" w:rsidR="00E65EAC" w:rsidRPr="008A144C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362ECE" w14:textId="77777777" w:rsidR="00E65EAC" w:rsidRPr="008A144C" w:rsidRDefault="00E65EAC" w:rsidP="00413082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E65EA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งบการเงิน</w:t>
            </w:r>
            <w:r w:rsidRPr="00E65EAC">
              <w:rPr>
                <w:rFonts w:ascii="Browallia New" w:eastAsia="Arial" w:hAnsi="Browallia New" w:cs="Browallia New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E65EAC" w:rsidRPr="008A144C" w14:paraId="54831087" w14:textId="77777777" w:rsidTr="00413082">
        <w:trPr>
          <w:tblHeader/>
        </w:trPr>
        <w:tc>
          <w:tcPr>
            <w:tcW w:w="2678" w:type="dxa"/>
            <w:vAlign w:val="bottom"/>
          </w:tcPr>
          <w:p w14:paraId="21A2C505" w14:textId="77777777" w:rsidR="00E65EAC" w:rsidRPr="008A144C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6D0EB4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DA10F0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EC8C9A4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7EC5532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08D36FB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</w:tr>
      <w:tr w:rsidR="00E65EAC" w:rsidRPr="008A144C" w14:paraId="49F9BA2C" w14:textId="77777777" w:rsidTr="00413082">
        <w:trPr>
          <w:tblHeader/>
        </w:trPr>
        <w:tc>
          <w:tcPr>
            <w:tcW w:w="2678" w:type="dxa"/>
            <w:vAlign w:val="bottom"/>
            <w:hideMark/>
          </w:tcPr>
          <w:p w14:paraId="431DE09C" w14:textId="77777777" w:rsidR="00E65EAC" w:rsidRPr="008A144C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  <w:p w14:paraId="6C3EAB25" w14:textId="68D442B8" w:rsidR="00E65EAC" w:rsidRPr="008A144C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ณ วันที่ </w:t>
            </w:r>
            <w:r w:rsidR="00490805" w:rsidRPr="0049080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ธันวาคม</w:t>
            </w:r>
          </w:p>
          <w:p w14:paraId="3B38888D" w14:textId="1F7AE825" w:rsidR="00E65EAC" w:rsidRPr="008A144C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  <w:t xml:space="preserve">   </w:t>
            </w: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พ.ศ. </w:t>
            </w:r>
            <w:r w:rsidR="00490805" w:rsidRPr="0049080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bidi="ar-SA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DB6876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ภายใน</w:t>
            </w:r>
          </w:p>
          <w:p w14:paraId="3643252C" w14:textId="265B54F4" w:rsidR="00E65EAC" w:rsidRPr="008A144C" w:rsidRDefault="00490805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49080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E65EA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 ปี</w:t>
            </w:r>
          </w:p>
          <w:p w14:paraId="48F5EC91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815084" w14:textId="00923F3E" w:rsidR="00E65EAC" w:rsidRPr="008A144C" w:rsidRDefault="00490805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49080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E65EA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E65EA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- </w:t>
            </w:r>
            <w:r w:rsidRPr="0049080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5</w:t>
            </w:r>
            <w:r w:rsidR="00E65EA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E65EA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ปี</w:t>
            </w:r>
          </w:p>
          <w:p w14:paraId="04FAA9A1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4A3884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ภายใน</w:t>
            </w:r>
          </w:p>
          <w:p w14:paraId="7D66EE2D" w14:textId="16D4D513" w:rsidR="00E65EAC" w:rsidRPr="008A144C" w:rsidRDefault="00490805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49080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E65EA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 ปี</w:t>
            </w:r>
          </w:p>
          <w:p w14:paraId="70CC2676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EC6F48" w14:textId="1FCD08EE" w:rsidR="00E65EAC" w:rsidRPr="008A144C" w:rsidRDefault="00490805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49080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E65EA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E65EA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- </w:t>
            </w:r>
            <w:r w:rsidRPr="0049080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5</w:t>
            </w:r>
            <w:r w:rsidR="00E65EA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E65EAC"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ปี</w:t>
            </w:r>
          </w:p>
          <w:p w14:paraId="23760515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ADCE00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ไม่มีอัตราดอกเบี้ย</w:t>
            </w:r>
          </w:p>
          <w:p w14:paraId="03C4818A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AA2CB4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รวม</w:t>
            </w:r>
          </w:p>
          <w:p w14:paraId="2F81CE3F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D221D0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ดอกเบี้ย</w:t>
            </w:r>
          </w:p>
          <w:p w14:paraId="1567FF5F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(ร้อยละ</w:t>
            </w:r>
          </w:p>
          <w:p w14:paraId="51BC9054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ต่อปี)</w:t>
            </w:r>
          </w:p>
        </w:tc>
      </w:tr>
      <w:tr w:rsidR="00E65EAC" w:rsidRPr="008A144C" w14:paraId="204956CA" w14:textId="77777777" w:rsidTr="00413082">
        <w:tc>
          <w:tcPr>
            <w:tcW w:w="2678" w:type="dxa"/>
            <w:vAlign w:val="bottom"/>
          </w:tcPr>
          <w:p w14:paraId="0C680F71" w14:textId="77777777" w:rsidR="00E65EAC" w:rsidRPr="008A144C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251348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617199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14FB626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0BB927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ECAF5D8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462FCC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A44DCC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E65EAC" w:rsidRPr="008A144C" w14:paraId="44DDF07E" w14:textId="77777777" w:rsidTr="00413082">
        <w:tc>
          <w:tcPr>
            <w:tcW w:w="2678" w:type="dxa"/>
            <w:vAlign w:val="bottom"/>
            <w:hideMark/>
          </w:tcPr>
          <w:p w14:paraId="38934864" w14:textId="77777777" w:rsidR="00E65EAC" w:rsidRPr="008A144C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D0956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BD605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E7D57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1B78CE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F6369A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997B86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4ABC2" w14:textId="77777777" w:rsidR="00E65EAC" w:rsidRPr="008A144C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E65EAC" w:rsidRPr="008A144C" w14:paraId="2DBD59DD" w14:textId="77777777" w:rsidTr="00CC54EC">
        <w:tc>
          <w:tcPr>
            <w:tcW w:w="2678" w:type="dxa"/>
            <w:vAlign w:val="bottom"/>
            <w:hideMark/>
          </w:tcPr>
          <w:p w14:paraId="115FE266" w14:textId="77777777" w:rsidR="00E65EAC" w:rsidRDefault="00E65EA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เงินสดและรายการเทียบเท่า</w:t>
            </w:r>
          </w:p>
          <w:p w14:paraId="267D279E" w14:textId="77777777" w:rsidR="00E65EAC" w:rsidRPr="008A144C" w:rsidRDefault="00E65EA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4"/>
                <w:sz w:val="22"/>
                <w:szCs w:val="22"/>
                <w:lang w:bidi="ar-SA"/>
              </w:rPr>
            </w:pPr>
            <w:r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  <w:t xml:space="preserve">   </w:t>
            </w:r>
            <w:r w:rsidRPr="008A144C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เงินสด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659398" w14:textId="2D2554D8" w:rsidR="00E65EAC" w:rsidRPr="008A144C" w:rsidRDefault="00490805" w:rsidP="00E65EA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241</w:t>
            </w:r>
            <w:r w:rsidR="00E65EAC"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322</w:t>
            </w:r>
            <w:r w:rsidR="00E65EAC"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952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5DBF4BB" w14:textId="7DBAF917" w:rsidR="00E65EAC" w:rsidRPr="008A144C" w:rsidRDefault="00E65EAC" w:rsidP="00E65EA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2485A7D" w14:textId="793EB18B" w:rsidR="00E65EAC" w:rsidRPr="008A144C" w:rsidRDefault="00E65EAC" w:rsidP="00E65EA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CC43BDD" w14:textId="752E1A81" w:rsidR="00E65EAC" w:rsidRPr="008A144C" w:rsidRDefault="00E65EAC" w:rsidP="00E65EA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F394795" w14:textId="7C96121B" w:rsidR="00E65EAC" w:rsidRPr="008A144C" w:rsidRDefault="00490805" w:rsidP="00E65EA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238</w:t>
            </w:r>
            <w:r w:rsidR="00E65EAC"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321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7BDEBE" w14:textId="381F05B5" w:rsidR="00E65EAC" w:rsidRPr="008A144C" w:rsidRDefault="00490805" w:rsidP="00E65EA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241</w:t>
            </w:r>
            <w:r w:rsidR="00E65EAC"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561</w:t>
            </w:r>
            <w:r w:rsidR="00E65EAC"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273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21D0109" w14:textId="1926C0D8" w:rsidR="00E65EAC" w:rsidRPr="008A144C" w:rsidRDefault="00490805" w:rsidP="00AF40F7">
            <w:pPr>
              <w:ind w:right="-74"/>
              <w:jc w:val="center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</w:t>
            </w:r>
            <w:r w:rsidR="00E65EAC"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.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01</w:t>
            </w:r>
            <w:r w:rsidR="00E65EAC"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 - 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E65EAC" w:rsidRPr="00E65EA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.</w:t>
            </w:r>
            <w:r w:rsidRPr="0049080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75</w:t>
            </w:r>
          </w:p>
        </w:tc>
      </w:tr>
      <w:tr w:rsidR="00E65EAC" w:rsidRPr="008A144C" w14:paraId="049EAD2E" w14:textId="77777777" w:rsidTr="00CC54EC">
        <w:tc>
          <w:tcPr>
            <w:tcW w:w="2678" w:type="dxa"/>
            <w:vAlign w:val="bottom"/>
            <w:hideMark/>
          </w:tcPr>
          <w:p w14:paraId="542D317A" w14:textId="77777777" w:rsidR="00E65EAC" w:rsidRDefault="00E65EA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เงินฝากสถาบันการเงิน</w:t>
            </w:r>
          </w:p>
          <w:p w14:paraId="64CFFD05" w14:textId="77777777" w:rsidR="00E65EAC" w:rsidRPr="008A144C" w:rsidRDefault="00E65EA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   </w:t>
            </w:r>
            <w:r w:rsidRPr="008A144C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ที่มีภาระค้ำประกัน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2A91A5" w14:textId="08F2DD25" w:rsidR="00E65EAC" w:rsidRPr="008A144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21ED6" w14:textId="0352C0C5" w:rsidR="00E65EAC" w:rsidRPr="008A144C" w:rsidRDefault="00490805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="00E65EAC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05E4EA" w14:textId="04BBAE31" w:rsidR="00E65EAC" w:rsidRPr="008A144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2BB183" w14:textId="2F1653DC" w:rsidR="00E65EAC" w:rsidRPr="008A144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5B386" w14:textId="5E1E54CA" w:rsidR="00E65EAC" w:rsidRPr="008A144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04F9B7" w14:textId="342BEECC" w:rsidR="00E65EAC" w:rsidRPr="008A144C" w:rsidRDefault="00490805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="00E65EAC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0ECB9BF" w14:textId="7BE719E9" w:rsidR="00E65EAC" w:rsidRPr="008A144C" w:rsidRDefault="00490805" w:rsidP="00AF40F7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5157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05</w:t>
            </w:r>
          </w:p>
        </w:tc>
      </w:tr>
      <w:tr w:rsidR="00E65EAC" w:rsidRPr="008A144C" w14:paraId="4304A86A" w14:textId="77777777" w:rsidTr="00CC54EC">
        <w:tc>
          <w:tcPr>
            <w:tcW w:w="2678" w:type="dxa"/>
            <w:vAlign w:val="bottom"/>
          </w:tcPr>
          <w:p w14:paraId="56667A8D" w14:textId="77777777" w:rsidR="00E65EAC" w:rsidRPr="008A144C" w:rsidRDefault="00E65EA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4785FF2" w14:textId="77777777" w:rsidR="00E65EAC" w:rsidRPr="008A144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9058FE6" w14:textId="77777777" w:rsidR="00E65EAC" w:rsidRPr="008A144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56E1AE2" w14:textId="77777777" w:rsidR="00E65EAC" w:rsidRPr="008A144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C0A3002" w14:textId="77777777" w:rsidR="00E65EAC" w:rsidRPr="008A144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E0A9C0" w14:textId="77777777" w:rsidR="00E65EAC" w:rsidRPr="008A144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EDCE93D" w14:textId="77777777" w:rsidR="00E65EAC" w:rsidRPr="008A144C" w:rsidRDefault="00E65EAC" w:rsidP="00E65E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BECB5BA" w14:textId="77777777" w:rsidR="00E65EAC" w:rsidRPr="008A144C" w:rsidRDefault="00E65EAC" w:rsidP="00AF40F7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65EAC" w:rsidRPr="008A144C" w14:paraId="1BC8C3A6" w14:textId="77777777" w:rsidTr="00413082">
        <w:tc>
          <w:tcPr>
            <w:tcW w:w="2678" w:type="dxa"/>
            <w:vAlign w:val="bottom"/>
            <w:hideMark/>
          </w:tcPr>
          <w:p w14:paraId="24BDD07D" w14:textId="77777777" w:rsidR="00E65EAC" w:rsidRPr="008A144C" w:rsidRDefault="00E65EA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A144C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หนี้สินทางการเงิน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F4070E" w14:textId="77777777" w:rsidR="00E65EAC" w:rsidRPr="008A144C" w:rsidRDefault="00E65EAC" w:rsidP="00E65EA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BF6E0A" w14:textId="77777777" w:rsidR="00E65EAC" w:rsidRPr="008A144C" w:rsidRDefault="00E65EAC" w:rsidP="00E65EA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ED5A2F" w14:textId="77777777" w:rsidR="00E65EAC" w:rsidRPr="008A144C" w:rsidRDefault="00E65EAC" w:rsidP="00E65EA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A9B423" w14:textId="77777777" w:rsidR="00E65EAC" w:rsidRPr="008A144C" w:rsidRDefault="00E65EAC" w:rsidP="00E65EA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706E3F" w14:textId="77777777" w:rsidR="00E65EAC" w:rsidRPr="008A144C" w:rsidRDefault="00E65EAC" w:rsidP="00E65EA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421DF6" w14:textId="77777777" w:rsidR="00E65EAC" w:rsidRPr="008A144C" w:rsidRDefault="00E65EAC" w:rsidP="00E65EA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842D40" w14:textId="77777777" w:rsidR="00E65EAC" w:rsidRPr="008A144C" w:rsidRDefault="00E65EAC" w:rsidP="00AF40F7">
            <w:pPr>
              <w:ind w:right="-74"/>
              <w:jc w:val="center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4C2F34" w:rsidRPr="008A144C" w14:paraId="222A3E09" w14:textId="77777777" w:rsidTr="00A036B2">
        <w:tc>
          <w:tcPr>
            <w:tcW w:w="2678" w:type="dxa"/>
            <w:vAlign w:val="bottom"/>
          </w:tcPr>
          <w:p w14:paraId="60634C7E" w14:textId="08FB2A71" w:rsidR="004C2F34" w:rsidRDefault="004C2F34" w:rsidP="004C2F34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A144C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เงินกู้ยืมระยะ</w:t>
            </w:r>
            <w:r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>สั้น</w:t>
            </w:r>
            <w:r w:rsidRPr="008A144C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จา</w:t>
            </w:r>
            <w:r w:rsidRPr="008A144C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ก</w:t>
            </w:r>
          </w:p>
          <w:p w14:paraId="294B4C0B" w14:textId="5C7A701D" w:rsidR="004C2F34" w:rsidRPr="008A144C" w:rsidRDefault="004C2F34" w:rsidP="004C2F34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</w:rPr>
              <w:t xml:space="preserve">   </w:t>
            </w:r>
            <w:r w:rsidRPr="008A144C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สถาบันการเงิน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B0F83F" w14:textId="770920A5" w:rsidR="004C2F34" w:rsidRPr="008A144C" w:rsidRDefault="00490805" w:rsidP="004C2F34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  <w:r w:rsidR="004C2F34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570</w:t>
            </w:r>
            <w:r w:rsidR="004C2F34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305D7B" w14:textId="54155615" w:rsidR="004C2F34" w:rsidRPr="008A144C" w:rsidRDefault="004C2F34" w:rsidP="004C2F34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7F144D" w14:textId="5194336D" w:rsidR="004C2F34" w:rsidRPr="008A144C" w:rsidRDefault="004C2F34" w:rsidP="004C2F34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3A6E91" w14:textId="3D85C799" w:rsidR="004C2F34" w:rsidRPr="008A144C" w:rsidRDefault="004C2F34" w:rsidP="004C2F34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08B0B" w14:textId="5046FABE" w:rsidR="004C2F34" w:rsidRPr="008A144C" w:rsidRDefault="004C2F34" w:rsidP="004C2F34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2F1B9" w14:textId="20E894C0" w:rsidR="004C2F34" w:rsidRPr="008A144C" w:rsidRDefault="00490805" w:rsidP="004C2F34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  <w:r w:rsidR="004C2F34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570</w:t>
            </w:r>
            <w:r w:rsidR="004C2F34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50A39" w14:textId="77777777" w:rsidR="004C2F34" w:rsidRPr="00E65EAC" w:rsidRDefault="004C2F34" w:rsidP="00AF40F7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MMR </w:t>
            </w:r>
            <w:r w:rsidRPr="00E65EAC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และ</w:t>
            </w:r>
          </w:p>
          <w:p w14:paraId="4690200C" w14:textId="0B47AB5A" w:rsidR="004C2F34" w:rsidRPr="008A144C" w:rsidRDefault="004C2F34" w:rsidP="00AF40F7">
            <w:pPr>
              <w:ind w:right="-74"/>
              <w:jc w:val="center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MMR+</w:t>
            </w:r>
            <w:r w:rsidR="00490805"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490805"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</w:tr>
      <w:tr w:rsidR="004C2F34" w:rsidRPr="008A144C" w14:paraId="6C61043F" w14:textId="77777777" w:rsidTr="00CC54EC">
        <w:tc>
          <w:tcPr>
            <w:tcW w:w="2678" w:type="dxa"/>
            <w:vAlign w:val="bottom"/>
            <w:hideMark/>
          </w:tcPr>
          <w:p w14:paraId="00067127" w14:textId="77777777" w:rsidR="004C2F34" w:rsidRDefault="004C2F34" w:rsidP="004C2F34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A144C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เงินกู้ยืมระยะยาวจา</w:t>
            </w:r>
            <w:r w:rsidRPr="008A144C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ก</w:t>
            </w:r>
          </w:p>
          <w:p w14:paraId="122FA157" w14:textId="77777777" w:rsidR="004C2F34" w:rsidRPr="008A144C" w:rsidRDefault="004C2F34" w:rsidP="004C2F34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</w:rPr>
              <w:t xml:space="preserve">   </w:t>
            </w:r>
            <w:r w:rsidRPr="008A144C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สถาบันการเงิน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84D349D" w14:textId="282A88E3" w:rsidR="004C2F34" w:rsidRPr="008A144C" w:rsidRDefault="004C2F34" w:rsidP="004C2F3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4E84065" w14:textId="02D221BE" w:rsidR="004C2F34" w:rsidRPr="008A144C" w:rsidRDefault="004C2F34" w:rsidP="004C2F3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FB56C1" w14:textId="529CA11F" w:rsidR="004C2F34" w:rsidRPr="008A144C" w:rsidRDefault="00490805" w:rsidP="004C2F3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C2F34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  <w:r w:rsidR="004C2F34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13C11D1" w14:textId="5E8AAFF9" w:rsidR="004C2F34" w:rsidRPr="008A144C" w:rsidRDefault="00490805" w:rsidP="004C2F3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C2F34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="004C2F34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8844162" w14:textId="7C06BF2C" w:rsidR="004C2F34" w:rsidRPr="008A144C" w:rsidRDefault="004C2F34" w:rsidP="004C2F3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4CD513B" w14:textId="1A69BB52" w:rsidR="004C2F34" w:rsidRPr="008A144C" w:rsidRDefault="00490805" w:rsidP="004C2F3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4C2F34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4C2F34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3B1F06A" w14:textId="7BC8877B" w:rsidR="004C2F34" w:rsidRPr="008A144C" w:rsidRDefault="002D3BE0" w:rsidP="00AF40F7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MLR-</w:t>
            </w:r>
            <w:r w:rsidR="00490805"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และ</w:t>
            </w:r>
            <w:r w:rsidR="004C2F34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MLR-</w:t>
            </w:r>
            <w:r w:rsidR="00490805"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C2F34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490805"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</w:tr>
      <w:tr w:rsidR="00451578" w:rsidRPr="008A144C" w14:paraId="5B4D0CB6" w14:textId="77777777" w:rsidTr="00CC54EC">
        <w:tc>
          <w:tcPr>
            <w:tcW w:w="2678" w:type="dxa"/>
            <w:vAlign w:val="bottom"/>
            <w:hideMark/>
          </w:tcPr>
          <w:p w14:paraId="60ECDABF" w14:textId="77777777" w:rsidR="00451578" w:rsidRPr="008A144C" w:rsidRDefault="00451578" w:rsidP="00451578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8A144C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หนี้สินตามสัญญาเช่า</w:t>
            </w:r>
            <w:r w:rsidRPr="008A144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, </w:t>
            </w:r>
            <w:r w:rsidRPr="008A144C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90C6F2" w14:textId="1F92480A" w:rsidR="00451578" w:rsidRPr="008A144C" w:rsidRDefault="00490805" w:rsidP="0045157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51578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906</w:t>
            </w:r>
            <w:r w:rsidR="00451578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136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2D31E4" w14:textId="0EBF30F7" w:rsidR="00451578" w:rsidRPr="008A144C" w:rsidRDefault="00490805" w:rsidP="0045157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451578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690</w:t>
            </w:r>
            <w:r w:rsidR="00451578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017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DFDAF5" w14:textId="3B89CDCD" w:rsidR="00451578" w:rsidRPr="008A144C" w:rsidRDefault="00451578" w:rsidP="0045157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DFCEC1" w14:textId="30A915A7" w:rsidR="00451578" w:rsidRPr="008A144C" w:rsidRDefault="00451578" w:rsidP="0045157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0BB595" w14:textId="61B07BE3" w:rsidR="00451578" w:rsidRPr="008A144C" w:rsidRDefault="00451578" w:rsidP="0045157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41C515" w14:textId="66F4F845" w:rsidR="00451578" w:rsidRPr="008A144C" w:rsidRDefault="00490805" w:rsidP="0045157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451578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596</w:t>
            </w:r>
            <w:r w:rsidR="00451578" w:rsidRPr="00E65E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153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329A10" w14:textId="4438B62E" w:rsidR="00451578" w:rsidRPr="008A144C" w:rsidRDefault="00490805" w:rsidP="00AF40F7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5157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451578"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5157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="00451578" w:rsidRPr="008A1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45157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490805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</w:p>
        </w:tc>
      </w:tr>
    </w:tbl>
    <w:p w14:paraId="32E88877" w14:textId="77777777" w:rsidR="003812FA" w:rsidRDefault="003812FA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C5098F" w14:textId="080C81DA" w:rsidR="00FD3A09" w:rsidRDefault="00E65EAC" w:rsidP="00FD3A09">
      <w:pPr>
        <w:ind w:left="1080"/>
        <w:jc w:val="thaiDistribute"/>
        <w:rPr>
          <w:rFonts w:ascii="BrowalliaUPC" w:hAnsi="BrowalliaUPC" w:cs="BrowalliaUPC"/>
          <w:i/>
          <w:iCs/>
          <w:color w:val="C45911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  <w:bookmarkEnd w:id="26"/>
    </w:p>
    <w:p w14:paraId="655C3435" w14:textId="70F5BF9E" w:rsidR="00471A65" w:rsidRPr="00C622FB" w:rsidRDefault="00471A65" w:rsidP="00471A65">
      <w:pPr>
        <w:ind w:left="567"/>
        <w:rPr>
          <w:rFonts w:ascii="BrowalliaUPC" w:hAnsi="BrowalliaUPC" w:cs="BrowalliaUPC"/>
          <w:i/>
          <w:iCs/>
          <w:color w:val="C45911"/>
          <w:sz w:val="26"/>
          <w:szCs w:val="26"/>
          <w:cs/>
          <w:lang w:val="en-GB"/>
        </w:rPr>
      </w:pPr>
      <w:r w:rsidRPr="00C622FB">
        <w:rPr>
          <w:rFonts w:ascii="BrowalliaUPC" w:hAnsi="BrowalliaUPC" w:cs="BrowalliaUPC"/>
          <w:i/>
          <w:iCs/>
          <w:color w:val="C45911"/>
          <w:sz w:val="26"/>
          <w:szCs w:val="26"/>
          <w:cs/>
          <w:lang w:val="en-GB"/>
        </w:rPr>
        <w:t>การวิเคราะห์ความอ่อนไหว</w:t>
      </w:r>
    </w:p>
    <w:p w14:paraId="1D4BC054" w14:textId="77777777" w:rsidR="00471A65" w:rsidRPr="00471A65" w:rsidRDefault="00471A65" w:rsidP="00471A65">
      <w:pPr>
        <w:ind w:left="567"/>
        <w:jc w:val="thaiDistribute"/>
        <w:rPr>
          <w:rFonts w:ascii="BrowalliaUPC" w:hAnsi="BrowalliaUPC" w:cs="BrowalliaUPC"/>
          <w:i/>
          <w:iCs/>
          <w:color w:val="000000"/>
          <w:sz w:val="26"/>
          <w:szCs w:val="26"/>
          <w:cs/>
          <w:lang w:val="en-GB"/>
        </w:rPr>
      </w:pPr>
    </w:p>
    <w:p w14:paraId="7E1E1FA4" w14:textId="38007625" w:rsidR="00471A65" w:rsidRDefault="00471A65" w:rsidP="00471A65">
      <w:pPr>
        <w:ind w:left="567"/>
        <w:jc w:val="thaiDistribute"/>
        <w:rPr>
          <w:rFonts w:ascii="BrowalliaUPC" w:hAnsi="BrowalliaUPC" w:cs="BrowalliaUPC"/>
          <w:sz w:val="26"/>
          <w:szCs w:val="26"/>
          <w:lang w:val="en-GB"/>
        </w:rPr>
      </w:pPr>
      <w:r w:rsidRPr="00471A65">
        <w:rPr>
          <w:rFonts w:ascii="BrowalliaUPC" w:hAnsi="BrowalliaUPC" w:cs="BrowalliaUPC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</w:t>
      </w:r>
      <w:r>
        <w:rPr>
          <w:rFonts w:ascii="BrowalliaUPC" w:hAnsi="BrowalliaUPC" w:cs="BrowalliaUPC" w:hint="cs"/>
          <w:sz w:val="26"/>
          <w:szCs w:val="26"/>
          <w:cs/>
          <w:lang w:val="en-GB"/>
        </w:rPr>
        <w:t>เป็นดังนี้</w:t>
      </w:r>
    </w:p>
    <w:p w14:paraId="04C12E28" w14:textId="77777777" w:rsidR="00471A65" w:rsidRPr="00471A65" w:rsidRDefault="00471A65" w:rsidP="00471A65">
      <w:pPr>
        <w:ind w:left="567"/>
        <w:jc w:val="thaiDistribute"/>
        <w:rPr>
          <w:rFonts w:ascii="BrowalliaUPC" w:hAnsi="BrowalliaUPC" w:cs="BrowalliaUPC"/>
          <w:color w:val="0070C0"/>
          <w:sz w:val="26"/>
          <w:szCs w:val="26"/>
          <w:lang w:val="en-GB"/>
        </w:rPr>
      </w:pPr>
    </w:p>
    <w:tbl>
      <w:tblPr>
        <w:tblW w:w="9004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602"/>
        <w:gridCol w:w="1701"/>
        <w:gridCol w:w="1701"/>
      </w:tblGrid>
      <w:tr w:rsidR="00471A65" w:rsidRPr="00C622FB" w14:paraId="0CFBECC6" w14:textId="77777777" w:rsidTr="00FD3A09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9F98F" w14:textId="77777777" w:rsidR="00471A65" w:rsidRPr="00C622FB" w:rsidRDefault="00471A65" w:rsidP="00FD3A09">
            <w:pPr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CDB7AB" w14:textId="77777777" w:rsidR="00872E7B" w:rsidRPr="00C622FB" w:rsidRDefault="00471A65" w:rsidP="00FD3A09">
            <w:pPr>
              <w:ind w:right="-72"/>
              <w:jc w:val="center"/>
              <w:rPr>
                <w:rFonts w:ascii="BrowalliaUPC" w:eastAsia="Arial" w:hAnsi="BrowalliaUPC" w:cs="BrowalliaUPC"/>
                <w:b/>
                <w:bCs/>
                <w:sz w:val="26"/>
                <w:szCs w:val="26"/>
                <w:lang w:val="en-GB"/>
              </w:rPr>
            </w:pPr>
            <w:r w:rsidRPr="00C622FB">
              <w:rPr>
                <w:rFonts w:ascii="BrowalliaUPC" w:eastAsia="Arial" w:hAnsi="BrowalliaUPC" w:cs="BrowalliaUPC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  <w:r w:rsidR="00872E7B" w:rsidRPr="00C622FB">
              <w:rPr>
                <w:rFonts w:ascii="BrowalliaUPC" w:eastAsia="Arial" w:hAnsi="BrowalliaUPC" w:cs="BrowalliaUPC" w:hint="cs"/>
                <w:b/>
                <w:bCs/>
                <w:sz w:val="26"/>
                <w:szCs w:val="26"/>
                <w:cs/>
                <w:lang w:val="en-GB"/>
              </w:rPr>
              <w:t>และ</w:t>
            </w:r>
          </w:p>
          <w:p w14:paraId="15879215" w14:textId="3544506A" w:rsidR="00471A65" w:rsidRPr="00C622FB" w:rsidRDefault="00872E7B" w:rsidP="00FD3A09">
            <w:pPr>
              <w:ind w:right="-72"/>
              <w:jc w:val="center"/>
              <w:rPr>
                <w:rFonts w:ascii="BrowalliaUPC" w:eastAsia="Arial" w:hAnsi="BrowalliaUPC" w:cs="BrowalliaUPC"/>
                <w:b/>
                <w:bCs/>
                <w:color w:val="0070C0"/>
                <w:sz w:val="26"/>
                <w:szCs w:val="26"/>
                <w:cs/>
                <w:lang w:val="en-GB"/>
              </w:rPr>
            </w:pPr>
            <w:r w:rsidRPr="00C622FB">
              <w:rPr>
                <w:rFonts w:ascii="BrowalliaUPC" w:eastAsia="Arial" w:hAnsi="BrowalliaUPC" w:cs="BrowalliaUPC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71A65" w:rsidRPr="00C622FB" w14:paraId="7D3B2D48" w14:textId="77777777" w:rsidTr="00FD3A09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723CC" w14:textId="77777777" w:rsidR="00471A65" w:rsidRPr="00C622FB" w:rsidRDefault="00471A65" w:rsidP="00FD3A09">
            <w:pPr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E527F9" w14:textId="77777777" w:rsidR="00471A65" w:rsidRPr="00C622FB" w:rsidRDefault="00471A65" w:rsidP="00FD3A09">
            <w:pPr>
              <w:ind w:right="-72"/>
              <w:jc w:val="center"/>
              <w:rPr>
                <w:rFonts w:ascii="BrowalliaUPC" w:eastAsia="Arial" w:hAnsi="BrowalliaUPC" w:cs="BrowalliaUPC"/>
                <w:b/>
                <w:bCs/>
                <w:sz w:val="26"/>
                <w:szCs w:val="26"/>
                <w:lang w:val="en-GB"/>
              </w:rPr>
            </w:pPr>
            <w:r w:rsidRPr="00C622FB">
              <w:rPr>
                <w:rFonts w:ascii="BrowalliaUPC" w:eastAsia="Arial" w:hAnsi="BrowalliaUPC" w:cs="BrowalliaUPC"/>
                <w:b/>
                <w:bCs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471A65" w:rsidRPr="00C622FB" w14:paraId="3F1F4A30" w14:textId="77777777" w:rsidTr="00FD3A09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51B57" w14:textId="77777777" w:rsidR="00471A65" w:rsidRPr="00C622FB" w:rsidRDefault="00471A65" w:rsidP="00FD3A09">
            <w:pPr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6BFEF" w14:textId="1F98451A" w:rsidR="00471A65" w:rsidRPr="00C622FB" w:rsidRDefault="00471A65" w:rsidP="00FD3A09">
            <w:pPr>
              <w:ind w:right="-72"/>
              <w:jc w:val="right"/>
              <w:rPr>
                <w:rFonts w:ascii="BrowalliaUPC" w:eastAsia="Arial" w:hAnsi="BrowalliaUPC" w:cs="BrowalliaUPC"/>
                <w:b/>
                <w:bCs/>
                <w:sz w:val="26"/>
                <w:szCs w:val="26"/>
                <w:lang w:val="en-GB"/>
              </w:rPr>
            </w:pPr>
            <w:r w:rsidRPr="00C622FB">
              <w:rPr>
                <w:rFonts w:ascii="BrowalliaUPC" w:eastAsia="Arial" w:hAnsi="BrowalliaUPC" w:cs="BrowalliaUPC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UPC" w:eastAsia="Arial" w:hAnsi="BrowalliaUPC" w:cs="BrowalliaUPC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1F6DF9CF" w14:textId="77777777" w:rsidR="00471A65" w:rsidRPr="00C622FB" w:rsidRDefault="00471A65" w:rsidP="00FD3A09">
            <w:pPr>
              <w:ind w:right="-72"/>
              <w:jc w:val="right"/>
              <w:rPr>
                <w:rFonts w:ascii="BrowalliaUPC" w:eastAsia="Arial" w:hAnsi="BrowalliaUPC" w:cs="BrowalliaUPC"/>
                <w:b/>
                <w:bCs/>
                <w:sz w:val="26"/>
                <w:szCs w:val="26"/>
                <w:lang w:val="en-GB"/>
              </w:rPr>
            </w:pPr>
            <w:r w:rsidRPr="00C622FB">
              <w:rPr>
                <w:rFonts w:ascii="BrowalliaUPC" w:eastAsia="Arial" w:hAnsi="BrowalliaUPC" w:cs="BrowalliaUPC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1546B3" w14:textId="1E31F2C9" w:rsidR="00471A65" w:rsidRPr="00C622FB" w:rsidRDefault="00471A65" w:rsidP="00FD3A09">
            <w:pPr>
              <w:ind w:right="-72"/>
              <w:jc w:val="right"/>
              <w:rPr>
                <w:rFonts w:ascii="BrowalliaUPC" w:eastAsia="Arial" w:hAnsi="BrowalliaUPC" w:cs="BrowalliaUPC"/>
                <w:b/>
                <w:bCs/>
                <w:sz w:val="26"/>
                <w:szCs w:val="26"/>
                <w:lang w:val="en-GB"/>
              </w:rPr>
            </w:pPr>
            <w:r w:rsidRPr="00C622FB">
              <w:rPr>
                <w:rFonts w:ascii="BrowalliaUPC" w:eastAsia="Arial" w:hAnsi="BrowalliaUPC" w:cs="BrowalliaUPC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UPC" w:eastAsia="Arial" w:hAnsi="BrowalliaUPC" w:cs="BrowalliaUPC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20462C54" w14:textId="77777777" w:rsidR="00471A65" w:rsidRPr="00C622FB" w:rsidRDefault="00471A65" w:rsidP="00FD3A09">
            <w:pPr>
              <w:ind w:right="-72"/>
              <w:jc w:val="right"/>
              <w:rPr>
                <w:rFonts w:ascii="BrowalliaUPC" w:eastAsia="Arial" w:hAnsi="BrowalliaUPC" w:cs="BrowalliaUPC"/>
                <w:b/>
                <w:bCs/>
                <w:sz w:val="26"/>
                <w:szCs w:val="26"/>
                <w:lang w:val="en-GB"/>
              </w:rPr>
            </w:pPr>
            <w:r w:rsidRPr="00C622FB">
              <w:rPr>
                <w:rFonts w:ascii="BrowalliaUPC" w:eastAsia="Arial" w:hAnsi="BrowalliaUPC" w:cs="BrowalliaUPC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D3A09" w:rsidRPr="00C622FB" w14:paraId="72A9FF54" w14:textId="77777777" w:rsidTr="00FD3A09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62D68" w14:textId="77777777" w:rsidR="00FD3A09" w:rsidRPr="00C622FB" w:rsidRDefault="00FD3A09" w:rsidP="00FD3A09">
            <w:pPr>
              <w:jc w:val="left"/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C89C57" w14:textId="77777777" w:rsidR="00FD3A09" w:rsidRPr="00C622FB" w:rsidRDefault="00FD3A09" w:rsidP="00FD3A09">
            <w:pPr>
              <w:ind w:right="-72"/>
              <w:jc w:val="right"/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2279DE" w14:textId="77777777" w:rsidR="00FD3A09" w:rsidRPr="00C622FB" w:rsidRDefault="00FD3A09" w:rsidP="00FD3A09">
            <w:pPr>
              <w:ind w:right="-72"/>
              <w:jc w:val="right"/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</w:p>
        </w:tc>
      </w:tr>
      <w:tr w:rsidR="00C622FB" w:rsidRPr="00C622FB" w14:paraId="3FF4C1BB" w14:textId="77777777" w:rsidTr="00FD3A09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DEBB4" w14:textId="781161ED" w:rsidR="001D7951" w:rsidRPr="00C622FB" w:rsidRDefault="001D7951" w:rsidP="00FD3A09">
            <w:pPr>
              <w:jc w:val="left"/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 xml:space="preserve">อัตราดอกเบี้ย - เพิ่มขึ้นร้อยละ 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0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.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50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 xml:space="preserve"> (</w:t>
            </w:r>
            <w:r w:rsidRPr="00C622FB">
              <w:rPr>
                <w:rFonts w:ascii="BrowalliaUPC" w:eastAsia="Arial" w:hAnsi="BrowalliaUPC" w:cs="BrowalliaUPC" w:hint="cs"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2562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 xml:space="preserve">: 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>ร้อยละ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 xml:space="preserve"> 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0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.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25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 xml:space="preserve"> )*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F8312E" w14:textId="1B5345D3" w:rsidR="001D7951" w:rsidRPr="00C622FB" w:rsidRDefault="001D7951" w:rsidP="00FD3A09">
            <w:pPr>
              <w:ind w:right="-72"/>
              <w:jc w:val="right"/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11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338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394EA" w14:textId="334409EF" w:rsidR="001D7951" w:rsidRPr="00C622FB" w:rsidRDefault="001D7951" w:rsidP="00FD3A09">
            <w:pPr>
              <w:ind w:right="-72"/>
              <w:jc w:val="right"/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36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670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)</w:t>
            </w:r>
          </w:p>
        </w:tc>
      </w:tr>
      <w:tr w:rsidR="001D7951" w:rsidRPr="00C622FB" w14:paraId="6F645DD8" w14:textId="77777777" w:rsidTr="00FD3A09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8EBEA" w14:textId="7AA65842" w:rsidR="001D7951" w:rsidRPr="00C622FB" w:rsidRDefault="001D7951" w:rsidP="00FD3A09">
            <w:pPr>
              <w:jc w:val="left"/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 xml:space="preserve">อัตราดอกเบี้ย - ลดลงร้อยละ 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0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.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53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 xml:space="preserve"> (</w:t>
            </w:r>
            <w:r w:rsidRPr="00C622FB">
              <w:rPr>
                <w:rFonts w:ascii="BrowalliaUPC" w:eastAsia="Arial" w:hAnsi="BrowalliaUPC" w:cs="BrowalliaUPC" w:hint="cs"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2562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 xml:space="preserve">: 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 xml:space="preserve">ร้อยละ 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0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.</w:t>
            </w:r>
            <w:r w:rsidR="00490805"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78</w:t>
            </w:r>
            <w:r w:rsidRPr="00C622FB">
              <w:rPr>
                <w:rFonts w:ascii="BrowalliaUPC" w:eastAsia="Arial" w:hAnsi="BrowalliaUPC" w:cs="BrowalliaUPC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F46B2" w14:textId="55E4B5E7" w:rsidR="001D7951" w:rsidRPr="00C622FB" w:rsidRDefault="00490805" w:rsidP="00FD3A09">
            <w:pPr>
              <w:ind w:right="-72"/>
              <w:jc w:val="right"/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  <w:r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11</w:t>
            </w:r>
            <w:r w:rsidR="001D7951"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905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820EF" w14:textId="18714942" w:rsidR="001D7951" w:rsidRPr="00C622FB" w:rsidRDefault="00490805" w:rsidP="00FD3A09">
            <w:pPr>
              <w:ind w:right="-72"/>
              <w:jc w:val="right"/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</w:pPr>
            <w:r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3</w:t>
            </w:r>
            <w:r w:rsidR="001D7951" w:rsidRPr="00C622FB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UPC" w:eastAsia="Arial" w:hAnsi="BrowalliaUPC" w:cs="BrowalliaUPC"/>
                <w:sz w:val="26"/>
                <w:szCs w:val="26"/>
                <w:lang w:val="en-GB"/>
              </w:rPr>
              <w:t>850</w:t>
            </w:r>
          </w:p>
        </w:tc>
      </w:tr>
    </w:tbl>
    <w:p w14:paraId="78710C52" w14:textId="77777777" w:rsidR="00471A65" w:rsidRPr="008A2AA4" w:rsidRDefault="00471A65" w:rsidP="00471A65">
      <w:pPr>
        <w:ind w:left="180" w:hanging="11"/>
        <w:rPr>
          <w:rFonts w:ascii="BrowalliaUPC" w:hAnsi="BrowalliaUPC" w:cs="BrowalliaUPC"/>
          <w:sz w:val="26"/>
          <w:szCs w:val="26"/>
          <w:lang w:val="en-GB"/>
        </w:rPr>
      </w:pPr>
      <w:r w:rsidRPr="008A2AA4">
        <w:rPr>
          <w:rFonts w:ascii="BrowalliaUPC" w:hAnsi="BrowalliaUPC" w:cs="BrowalliaUPC"/>
          <w:sz w:val="28"/>
          <w:szCs w:val="28"/>
          <w:cs/>
          <w:lang w:val="en-GB"/>
        </w:rPr>
        <w:tab/>
      </w:r>
      <w:r w:rsidRPr="008A2AA4">
        <w:rPr>
          <w:rFonts w:ascii="BrowalliaUPC" w:hAnsi="BrowalliaUPC" w:cs="BrowalliaUPC"/>
          <w:sz w:val="28"/>
          <w:szCs w:val="28"/>
          <w:cs/>
          <w:lang w:val="en-GB"/>
        </w:rPr>
        <w:tab/>
      </w:r>
      <w:r w:rsidRPr="008A2AA4">
        <w:rPr>
          <w:rFonts w:ascii="BrowalliaUPC" w:hAnsi="BrowalliaUPC" w:cs="BrowalliaUPC"/>
          <w:sz w:val="26"/>
          <w:szCs w:val="26"/>
          <w:cs/>
          <w:lang w:val="en-GB"/>
        </w:rPr>
        <w:t>* โดยกำหนดให้ปัจจัยอื่นคงที่</w:t>
      </w:r>
    </w:p>
    <w:p w14:paraId="23F29283" w14:textId="77777777" w:rsidR="00471A65" w:rsidRPr="00F03FB3" w:rsidRDefault="00471A65" w:rsidP="00471A6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5B38F7" w14:textId="7131F42B" w:rsidR="00B705CA" w:rsidRPr="00D51551" w:rsidRDefault="00490805" w:rsidP="0020508A">
      <w:p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7" w:name="_Toc437874755"/>
      <w:r w:rsidRPr="004908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705CA" w:rsidRPr="00D5155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908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705CA" w:rsidRPr="00D5155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908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705CA" w:rsidRPr="00D515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ความเสี่ยงด้านเครดิต</w:t>
      </w:r>
    </w:p>
    <w:p w14:paraId="6EA5253C" w14:textId="77777777" w:rsidR="00B705CA" w:rsidRPr="00D51551" w:rsidRDefault="00B705CA" w:rsidP="002050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924FE7" w14:textId="62DE45EF" w:rsidR="00B705CA" w:rsidRPr="00D51551" w:rsidRDefault="00B705CA" w:rsidP="002050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20508A" w:rsidRPr="00D51551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สินทรัพย์อนุพันธ์ รวมถึงความเสี่ยงด้านสินเชื่อแก่ลูกค้าและลูกหนี้คงค้าง</w:t>
      </w:r>
    </w:p>
    <w:p w14:paraId="18103A58" w14:textId="77777777" w:rsidR="00636B2E" w:rsidRPr="00D51551" w:rsidRDefault="00636B2E" w:rsidP="002050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9B0B40" w14:textId="77777777" w:rsidR="00636B2E" w:rsidRPr="00D51551" w:rsidRDefault="00636B2E" w:rsidP="00D22F54">
      <w:pPr>
        <w:numPr>
          <w:ilvl w:val="0"/>
          <w:numId w:val="18"/>
        </w:numPr>
        <w:tabs>
          <w:tab w:val="left" w:pos="1080"/>
        </w:tabs>
        <w:ind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51551">
        <w:rPr>
          <w:rFonts w:ascii="Browallia New" w:hAnsi="Browallia New" w:cs="Browallia New"/>
          <w:color w:val="CF4A02"/>
          <w:sz w:val="26"/>
          <w:szCs w:val="26"/>
          <w:cs/>
          <w:lang w:bidi="ar-SA"/>
        </w:rPr>
        <w:t>การบริหารความเสี่ยง</w:t>
      </w:r>
    </w:p>
    <w:p w14:paraId="740B6273" w14:textId="77777777" w:rsidR="00636B2E" w:rsidRPr="00D51551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3CCCB90" w14:textId="6D620DF0" w:rsidR="00636B2E" w:rsidRPr="00D51551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FD3A09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</w:t>
      </w:r>
    </w:p>
    <w:p w14:paraId="12AA41D6" w14:textId="77777777" w:rsidR="00636B2E" w:rsidRPr="00D51551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8AC5F39" w14:textId="77777777" w:rsidR="00636B2E" w:rsidRPr="00D51551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7CDD52F" w14:textId="77777777" w:rsidR="00636B2E" w:rsidRPr="00D51551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E787738" w14:textId="37F3C419" w:rsidR="00636B2E" w:rsidRPr="00D51551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การขายให้กับลูกค้ารายย่อยจะชำระด้วยเงินสดเพื่อลดความเสี่ยงด้านเครดิต 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p w14:paraId="5E825EA8" w14:textId="77777777" w:rsidR="00636B2E" w:rsidRPr="00D51551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A763F87" w14:textId="77777777" w:rsidR="00636B2E" w:rsidRPr="00D51551" w:rsidRDefault="00636B2E" w:rsidP="00D22F54">
      <w:pPr>
        <w:numPr>
          <w:ilvl w:val="0"/>
          <w:numId w:val="18"/>
        </w:numPr>
        <w:tabs>
          <w:tab w:val="left" w:pos="1080"/>
        </w:tabs>
        <w:ind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bidi="ar-SA"/>
        </w:rPr>
      </w:pPr>
      <w:r w:rsidRPr="00D51551">
        <w:rPr>
          <w:rFonts w:ascii="Browallia New" w:hAnsi="Browallia New" w:cs="Browallia New"/>
          <w:color w:val="CF4A02"/>
          <w:sz w:val="26"/>
          <w:szCs w:val="26"/>
          <w:cs/>
          <w:lang w:bidi="ar-SA"/>
        </w:rPr>
        <w:t>หลักประกัน</w:t>
      </w:r>
    </w:p>
    <w:p w14:paraId="356FF87B" w14:textId="77777777" w:rsidR="00636B2E" w:rsidRPr="00D51551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39C69BE" w14:textId="77777777" w:rsidR="00636B2E" w:rsidRPr="00D51551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42915672" w14:textId="65BDB1BD" w:rsidR="00636B2E" w:rsidRPr="00D51551" w:rsidRDefault="00FD3A09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5CAE24A3" w14:textId="77777777" w:rsidR="00636B2E" w:rsidRPr="00D51551" w:rsidRDefault="00636B2E" w:rsidP="00D22F54">
      <w:pPr>
        <w:numPr>
          <w:ilvl w:val="0"/>
          <w:numId w:val="18"/>
        </w:numPr>
        <w:tabs>
          <w:tab w:val="left" w:pos="1080"/>
        </w:tabs>
        <w:ind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bidi="ar-SA"/>
        </w:rPr>
      </w:pPr>
      <w:r w:rsidRPr="00D51551">
        <w:rPr>
          <w:rFonts w:ascii="Browallia New" w:hAnsi="Browallia New" w:cs="Browallia New"/>
          <w:color w:val="CF4A02"/>
          <w:sz w:val="26"/>
          <w:szCs w:val="26"/>
          <w:cs/>
          <w:lang w:bidi="ar-SA"/>
        </w:rPr>
        <w:t>การด้อยค่าของสินทรัพย์ทางการเงิน</w:t>
      </w:r>
    </w:p>
    <w:p w14:paraId="1FC05729" w14:textId="77777777" w:rsidR="00636B2E" w:rsidRPr="00D51551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0DC807C" w14:textId="77777777" w:rsidR="00636B2E" w:rsidRPr="00D51551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Pr="00D5155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ได้แก่ ลูกหนี้การค้าและลูกหนี้อื่น</w:t>
      </w:r>
    </w:p>
    <w:p w14:paraId="1639DE8E" w14:textId="77777777" w:rsidR="00636B2E" w:rsidRPr="00D51551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51BA854" w14:textId="607E0B85" w:rsidR="00636B2E" w:rsidRPr="00D51551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D5155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TFRS </w:t>
      </w:r>
      <w:r w:rsidR="00490805" w:rsidRPr="004908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Pr="00D5155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511587F0" w14:textId="77777777" w:rsidR="00B705CA" w:rsidRPr="00D51551" w:rsidRDefault="00B705CA" w:rsidP="002050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0CF1D5" w14:textId="77777777" w:rsidR="00B705CA" w:rsidRPr="00D51551" w:rsidRDefault="00B705CA" w:rsidP="0020508A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ลูกหนี้การค้าและ</w:t>
      </w:r>
      <w:bookmarkStart w:id="28" w:name="_Hlk63839977"/>
      <w:r w:rsidR="0020508A" w:rsidRPr="00D5155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ลูกหนี้อื่น</w:t>
      </w:r>
      <w:bookmarkEnd w:id="28"/>
    </w:p>
    <w:p w14:paraId="05A64496" w14:textId="77777777" w:rsidR="00B705CA" w:rsidRPr="00D51551" w:rsidRDefault="00B705CA" w:rsidP="002050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A1D78D" w14:textId="5D30B3A1" w:rsidR="00B705CA" w:rsidRPr="00D51551" w:rsidRDefault="00B705CA" w:rsidP="002050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กลุ่มกิจการใช้วิธีอย่างง่าย (</w:t>
      </w:r>
      <w:r w:rsidRPr="00D5155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Simplified approach) </w:t>
      </w: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 </w:t>
      </w:r>
      <w:r w:rsidRPr="00D5155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TFRS </w:t>
      </w:r>
      <w:r w:rsidR="00490805" w:rsidRPr="004908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ซึ่งคำนวณค่าเผื่อผลขาดทุนด้านเครดิตที่คาดว่าจะเกิดขึ้นตลอดอายุลูกหนี้การค้าและ</w:t>
      </w:r>
      <w:r w:rsidR="0020508A" w:rsidRPr="00D51551">
        <w:rPr>
          <w:rFonts w:ascii="Browallia New" w:eastAsia="Arial Unicode MS" w:hAnsi="Browallia New" w:cs="Browallia New"/>
          <w:sz w:val="26"/>
          <w:szCs w:val="26"/>
          <w:cs/>
        </w:rPr>
        <w:t>ลูกหนี้อื่น</w:t>
      </w:r>
    </w:p>
    <w:p w14:paraId="19D72ABF" w14:textId="77777777" w:rsidR="009F18D5" w:rsidRPr="00D51551" w:rsidRDefault="009F18D5" w:rsidP="002050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8F91CA" w14:textId="77777777" w:rsidR="009F18D5" w:rsidRPr="00D51551" w:rsidRDefault="009F18D5" w:rsidP="002050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</w:t>
      </w:r>
    </w:p>
    <w:p w14:paraId="5E13A1F3" w14:textId="2AA6A59B" w:rsidR="00B705CA" w:rsidRPr="00D51551" w:rsidRDefault="00B705CA" w:rsidP="002050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38D37A" w14:textId="19DBE590" w:rsidR="00636B2E" w:rsidRPr="00D51551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กลุ่มกิจการและบริษัทจะตัดจำหน่ายลูกหนี้การค้าและลูกหนี้อื่นเมื่อคาดว่าจะไม่ได้รับชำระคืน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</w:t>
      </w:r>
      <w:r w:rsidR="00FD3A09">
        <w:rPr>
          <w:rFonts w:ascii="Browallia New" w:eastAsia="Arial Unicode MS" w:hAnsi="Browallia New" w:cs="Browallia New"/>
          <w:sz w:val="26"/>
          <w:szCs w:val="26"/>
        </w:rPr>
        <w:br/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ไม่สามารถติดต่อได้เป็นระยะเวลามากกว่า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Pr="00D515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วัน</w:t>
      </w:r>
      <w:r w:rsidRPr="00D51551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915ADE3" w14:textId="77777777" w:rsidR="00636B2E" w:rsidRPr="00D51551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BCAAA4" w14:textId="77777777" w:rsidR="00636B2E" w:rsidRPr="00D51551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ลูกหนี้การค้าและลูกหนี้อื่นจะแสดงเป็นผลขาดทุนจากการด้อยค่าในค่าใช้จ่ายในการบริหาร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63EB32DD" w14:textId="77777777" w:rsidR="00636B2E" w:rsidRPr="00D51551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0B2798" w14:textId="5CB7DF80" w:rsidR="00636B2E" w:rsidRPr="00D51551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รายละเอียดของผลขาดทุนด้านเครดิตของลูกหนี้การค้าและลูกหนี้อื่นได้แสดงไว้ในหมายเหตุข้อ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51551">
        <w:rPr>
          <w:rFonts w:ascii="Browallia New" w:eastAsia="Arial Unicode MS" w:hAnsi="Browallia New" w:cs="Browallia New"/>
          <w:sz w:val="26"/>
          <w:szCs w:val="26"/>
        </w:rPr>
        <w:t>.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515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(ก)</w:t>
      </w:r>
    </w:p>
    <w:p w14:paraId="33FACDDB" w14:textId="77777777" w:rsidR="00636B2E" w:rsidRPr="00D51551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B82A05" w14:textId="77777777" w:rsidR="00636B2E" w:rsidRPr="00D51551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นโยบายการบัญชีสำหรับการพิจารณาค่าเผื่อหนี้สงสัยจะสูญสำหรับรอบระยะเวลาบัญชีเปรียบเทียบ</w:t>
      </w:r>
    </w:p>
    <w:p w14:paraId="2F30C507" w14:textId="77777777" w:rsidR="00636B2E" w:rsidRPr="00D51551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0374C2" w14:textId="0EEC0308" w:rsidR="00636B2E" w:rsidRPr="00D51551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 พ.ศ.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พิจารณารับรู้ค่าเผื่อหนี้สงสัยจะสูญของลูกหนี้การค้าเมื่อมีข้อบ่งชี้ว่ามีการผลขาดทุนที่เกิดขึ้น เช่น การที่ไม่สามารถเรียกให้ชำระหนี้ได้ โดยที่ไม่ได้มีการพิจารณาถึงความเสี่ยงด้านเครดิตที่ยังไม่ถึงกำหนดชำระ หรือมีการค้างชำระไม่เกิน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 xml:space="preserve"> วัน เป็นต้น</w:t>
      </w:r>
      <w:r w:rsidRPr="00D515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ดังนั้นจำนวนผลขาดทุนด้านเครดิตที่คาดว่าจะเกิดขึ้นและ</w:t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br/>
        <w:t>ผลขาดทุนจากหนี้สงสัยจะสูญจึงไม่สามารถเปรียบเทียบกันได้</w:t>
      </w:r>
    </w:p>
    <w:p w14:paraId="08A320CE" w14:textId="77777777" w:rsidR="00636B2E" w:rsidRPr="00D51551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2E28B8" w14:textId="77777777" w:rsidR="00636B2E" w:rsidRPr="00D51551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06DD094B" w14:textId="77777777" w:rsidR="00636B2E" w:rsidRPr="00D51551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BA2BD4" w14:textId="77777777" w:rsidR="00636B2E" w:rsidRPr="00D51551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ประกอบด้วยเงินสดและรายการเทียบเท่าเงินสด เงินฝากธนาคาร</w:t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ที่ติดภาระค้ำประกัน และสินทรัพย์หมุนเวียนอื่น</w:t>
      </w:r>
    </w:p>
    <w:p w14:paraId="49305CF3" w14:textId="77777777" w:rsidR="00636B2E" w:rsidRPr="00D51551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6AB68F" w14:textId="27BB743E" w:rsidR="00636B2E" w:rsidRPr="00D51551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ยอดค่าเผื่อผลขาดทุนสินทรัพย์ทางการเงินอื่นที่วัดมูลค่าด้วยราคาทุนตัดจำหน่ายสำหรับปีสิ้นสุดวันที่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515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1BEA7573" w14:textId="562BF51D" w:rsidR="00636B2E" w:rsidRPr="00D51551" w:rsidRDefault="000B2608" w:rsidP="0020508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0CA88D07" w14:textId="1CD5C5A6" w:rsidR="00CA71EC" w:rsidRPr="00D51551" w:rsidRDefault="00490805" w:rsidP="00A365C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908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A71EC" w:rsidRPr="00D5155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08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A71EC" w:rsidRPr="00D5155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908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A71EC" w:rsidRPr="00D515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p w14:paraId="39370DA0" w14:textId="77777777" w:rsidR="007A7E89" w:rsidRPr="00D51551" w:rsidRDefault="007A7E89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01282ED" w14:textId="21B43D6E" w:rsidR="007A7E89" w:rsidRPr="00D51551" w:rsidRDefault="007A7E89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490805" w:rsidRPr="004908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293</w:t>
      </w:r>
      <w:r w:rsidRPr="00D5155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(พ.ศ. </w:t>
      </w:r>
      <w:r w:rsidR="00490805" w:rsidRPr="004908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: </w:t>
      </w:r>
      <w:r w:rsidR="00490805" w:rsidRPr="004908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243</w:t>
      </w:r>
      <w:r w:rsidRPr="00D5155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13582BC" w14:textId="77777777" w:rsidR="007A7E89" w:rsidRPr="00D51551" w:rsidRDefault="007A7E89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CE52875" w14:textId="6F673026" w:rsidR="007A7E89" w:rsidRDefault="007A7E89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="00636B2E"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ตามข้อกำหนดต่าง ๆ และคงไว้ซึ่งแผนการจัดหาเงิน</w:t>
      </w:r>
    </w:p>
    <w:p w14:paraId="64AF211B" w14:textId="77777777" w:rsidR="000B2608" w:rsidRPr="00D51551" w:rsidRDefault="000B2608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0600A0F" w14:textId="77777777" w:rsidR="00636B2E" w:rsidRPr="00D51551" w:rsidRDefault="00636B2E" w:rsidP="00D22F54">
      <w:pPr>
        <w:numPr>
          <w:ilvl w:val="0"/>
          <w:numId w:val="19"/>
        </w:numPr>
        <w:tabs>
          <w:tab w:val="left" w:pos="1080"/>
        </w:tabs>
        <w:ind w:hanging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การจัดการด้านการจัดเงิน</w:t>
      </w:r>
    </w:p>
    <w:p w14:paraId="7F6E93F3" w14:textId="77777777" w:rsidR="00636B2E" w:rsidRPr="00D51551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02EBB74" w14:textId="4DF21BFD" w:rsidR="007A7E89" w:rsidRPr="00D51551" w:rsidRDefault="007A7E89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490805" w:rsidRPr="004908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</w:t>
      </w:r>
      <w:r w:rsidR="00636B2E"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ดังต่อไปนี้</w:t>
      </w:r>
    </w:p>
    <w:p w14:paraId="2BDA21D7" w14:textId="77777777" w:rsidR="007A7E89" w:rsidRPr="00D51551" w:rsidRDefault="007A7E89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899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21"/>
        <w:gridCol w:w="1417"/>
        <w:gridCol w:w="1418"/>
        <w:gridCol w:w="1417"/>
        <w:gridCol w:w="1418"/>
      </w:tblGrid>
      <w:tr w:rsidR="007A7E89" w:rsidRPr="00D51551" w14:paraId="70F5BF98" w14:textId="77777777" w:rsidTr="00EE0799">
        <w:trPr>
          <w:trHeight w:val="20"/>
        </w:trPr>
        <w:tc>
          <w:tcPr>
            <w:tcW w:w="3321" w:type="dxa"/>
            <w:vAlign w:val="center"/>
          </w:tcPr>
          <w:p w14:paraId="6A5100A2" w14:textId="77777777" w:rsidR="007A7E89" w:rsidRPr="00D51551" w:rsidRDefault="007A7E89" w:rsidP="00EE0799">
            <w:pPr>
              <w:tabs>
                <w:tab w:val="right" w:pos="10890"/>
              </w:tabs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2244A" w14:textId="77777777" w:rsidR="007A7E89" w:rsidRPr="00D51551" w:rsidRDefault="007A7E89" w:rsidP="00A365CC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6F1C4" w14:textId="77777777" w:rsidR="007A7E89" w:rsidRPr="00D51551" w:rsidRDefault="007A7E89" w:rsidP="00A365CC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7E89" w:rsidRPr="00D51551" w14:paraId="337AC20A" w14:textId="77777777" w:rsidTr="00EE0799">
        <w:trPr>
          <w:trHeight w:val="20"/>
        </w:trPr>
        <w:tc>
          <w:tcPr>
            <w:tcW w:w="3321" w:type="dxa"/>
            <w:vAlign w:val="center"/>
          </w:tcPr>
          <w:p w14:paraId="1EC430CB" w14:textId="77777777" w:rsidR="007A7E89" w:rsidRPr="00D51551" w:rsidRDefault="007A7E89" w:rsidP="00EE0799">
            <w:pPr>
              <w:tabs>
                <w:tab w:val="right" w:pos="10890"/>
              </w:tabs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79097E9" w14:textId="391C64CF" w:rsidR="007A7E89" w:rsidRPr="00D51551" w:rsidRDefault="007A7E8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120C061" w14:textId="64C6E8DB" w:rsidR="007A7E89" w:rsidRPr="00D51551" w:rsidRDefault="007A7E8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08110F2" w14:textId="57C7F0D7" w:rsidR="007A7E89" w:rsidRPr="00D51551" w:rsidRDefault="007A7E8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273E73D" w14:textId="4575193D" w:rsidR="007A7E89" w:rsidRPr="00D51551" w:rsidRDefault="007A7E8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A7E89" w:rsidRPr="00D51551" w14:paraId="0DDFBF37" w14:textId="77777777" w:rsidTr="00EE0799">
        <w:trPr>
          <w:trHeight w:val="20"/>
        </w:trPr>
        <w:tc>
          <w:tcPr>
            <w:tcW w:w="3321" w:type="dxa"/>
            <w:vAlign w:val="bottom"/>
          </w:tcPr>
          <w:p w14:paraId="0772B9ED" w14:textId="77777777" w:rsidR="007A7E89" w:rsidRPr="00D51551" w:rsidRDefault="007A7E89" w:rsidP="00EE0799">
            <w:pPr>
              <w:tabs>
                <w:tab w:val="right" w:pos="10890"/>
              </w:tabs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7537DBB" w14:textId="77777777" w:rsidR="007A7E89" w:rsidRPr="00D51551" w:rsidRDefault="007A7E8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90B5776" w14:textId="77777777" w:rsidR="007A7E89" w:rsidRPr="00D51551" w:rsidRDefault="007A7E8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3270C42" w14:textId="77777777" w:rsidR="007A7E89" w:rsidRPr="00D51551" w:rsidRDefault="007A7E8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C0DF0E9" w14:textId="77777777" w:rsidR="007A7E89" w:rsidRPr="00D51551" w:rsidRDefault="007A7E8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7E89" w:rsidRPr="00D51551" w14:paraId="43E74124" w14:textId="77777777" w:rsidTr="00EE0799">
        <w:trPr>
          <w:trHeight w:val="20"/>
        </w:trPr>
        <w:tc>
          <w:tcPr>
            <w:tcW w:w="3321" w:type="dxa"/>
            <w:vAlign w:val="center"/>
          </w:tcPr>
          <w:p w14:paraId="5BB75DA9" w14:textId="77777777" w:rsidR="007A7E89" w:rsidRPr="00D51551" w:rsidRDefault="007A7E89" w:rsidP="00EE0799">
            <w:pPr>
              <w:tabs>
                <w:tab w:val="right" w:pos="10890"/>
              </w:tabs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91124C" w14:textId="77777777" w:rsidR="007A7E89" w:rsidRPr="00D51551" w:rsidRDefault="007A7E8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C77ACFF" w14:textId="77777777" w:rsidR="007A7E89" w:rsidRPr="00D51551" w:rsidRDefault="007A7E8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34A61A" w14:textId="77777777" w:rsidR="007A7E89" w:rsidRPr="00D51551" w:rsidRDefault="007A7E8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CD509D6" w14:textId="77777777" w:rsidR="007A7E89" w:rsidRPr="00D51551" w:rsidRDefault="007A7E8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7E89" w:rsidRPr="00D51551" w14:paraId="5F32B8EE" w14:textId="77777777" w:rsidTr="00EE0799">
        <w:trPr>
          <w:trHeight w:val="20"/>
        </w:trPr>
        <w:tc>
          <w:tcPr>
            <w:tcW w:w="3321" w:type="dxa"/>
            <w:vAlign w:val="center"/>
          </w:tcPr>
          <w:p w14:paraId="19BAD939" w14:textId="77777777" w:rsidR="007A7E89" w:rsidRPr="00D51551" w:rsidRDefault="007A7E89" w:rsidP="00EE0799">
            <w:pPr>
              <w:autoSpaceDE w:val="0"/>
              <w:autoSpaceDN w:val="0"/>
              <w:ind w:left="5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02C1CB3" w14:textId="77777777" w:rsidR="007A7E89" w:rsidRPr="00D51551" w:rsidRDefault="007A7E8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755D353" w14:textId="77777777" w:rsidR="007A7E89" w:rsidRPr="00D51551" w:rsidRDefault="007A7E8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298D7E4" w14:textId="77777777" w:rsidR="007A7E89" w:rsidRPr="00D51551" w:rsidRDefault="007A7E8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C9F1D45" w14:textId="77777777" w:rsidR="007A7E89" w:rsidRPr="00D51551" w:rsidRDefault="007A7E8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7E89" w:rsidRPr="00D51551" w14:paraId="644DEDE4" w14:textId="77777777" w:rsidTr="00EE0799">
        <w:trPr>
          <w:trHeight w:val="20"/>
        </w:trPr>
        <w:tc>
          <w:tcPr>
            <w:tcW w:w="3321" w:type="dxa"/>
            <w:vAlign w:val="center"/>
          </w:tcPr>
          <w:p w14:paraId="37ED6CA3" w14:textId="77777777" w:rsidR="007A7E89" w:rsidRPr="00D51551" w:rsidRDefault="007A7E89" w:rsidP="00EE0799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A6D6B74" w14:textId="77777777" w:rsidR="007A7E89" w:rsidRPr="00D51551" w:rsidRDefault="007A7E8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2C00A7F" w14:textId="77777777" w:rsidR="007A7E89" w:rsidRPr="00D51551" w:rsidRDefault="007A7E8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C5F7D4E" w14:textId="77777777" w:rsidR="007A7E89" w:rsidRPr="00D51551" w:rsidRDefault="007A7E8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6570B00" w14:textId="77777777" w:rsidR="007A7E89" w:rsidRPr="00D51551" w:rsidRDefault="007A7E8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7E89" w:rsidRPr="00D51551" w14:paraId="4D15D0A5" w14:textId="77777777" w:rsidTr="00EE0799">
        <w:trPr>
          <w:trHeight w:val="20"/>
        </w:trPr>
        <w:tc>
          <w:tcPr>
            <w:tcW w:w="3321" w:type="dxa"/>
            <w:vAlign w:val="center"/>
          </w:tcPr>
          <w:p w14:paraId="1CAC3D70" w14:textId="77777777" w:rsidR="007A7E89" w:rsidRPr="00D51551" w:rsidRDefault="007A7E89" w:rsidP="00EE0799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6BDC3F6" w14:textId="58C1FD11" w:rsidR="007A7E89" w:rsidRPr="00D51551" w:rsidRDefault="00490805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EE0799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E0799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14:paraId="091378C8" w14:textId="6790F3B4" w:rsidR="007A7E89" w:rsidRPr="00D51551" w:rsidRDefault="00490805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EE0799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E0799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B0D3DEA" w14:textId="076AA930" w:rsidR="007A7E89" w:rsidRPr="00D51551" w:rsidRDefault="00490805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9080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EE0799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E0799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14:paraId="560D08C2" w14:textId="10C7C506" w:rsidR="007A7E89" w:rsidRPr="00D51551" w:rsidRDefault="00490805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9080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EE0799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E0799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799" w:rsidRPr="00D51551" w14:paraId="3A92CC97" w14:textId="77777777" w:rsidTr="00EE0799">
        <w:trPr>
          <w:trHeight w:val="20"/>
        </w:trPr>
        <w:tc>
          <w:tcPr>
            <w:tcW w:w="3321" w:type="dxa"/>
            <w:vAlign w:val="center"/>
          </w:tcPr>
          <w:p w14:paraId="58F21F6F" w14:textId="77777777" w:rsidR="00EE0799" w:rsidRPr="00D51551" w:rsidRDefault="00EE0799" w:rsidP="00EE0799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วงเงินกู้ธนาคารระยะสั้น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BACC8D4" w14:textId="77777777" w:rsidR="00EE0799" w:rsidRPr="00D51551" w:rsidRDefault="00EE079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14:paraId="0EA14F40" w14:textId="77777777" w:rsidR="00EE0799" w:rsidRPr="00D51551" w:rsidRDefault="00EE079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D6A02BF" w14:textId="77777777" w:rsidR="00EE0799" w:rsidRPr="00D51551" w:rsidRDefault="00EE079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14:paraId="46F83194" w14:textId="77777777" w:rsidR="00EE0799" w:rsidRPr="00D51551" w:rsidRDefault="00EE079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799" w:rsidRPr="00D51551" w14:paraId="37C26ADB" w14:textId="77777777" w:rsidTr="00EE0799">
        <w:trPr>
          <w:trHeight w:val="20"/>
        </w:trPr>
        <w:tc>
          <w:tcPr>
            <w:tcW w:w="3321" w:type="dxa"/>
            <w:vAlign w:val="center"/>
          </w:tcPr>
          <w:p w14:paraId="2CBF7DD2" w14:textId="77777777" w:rsidR="00EE0799" w:rsidRPr="00D51551" w:rsidRDefault="00EE0799" w:rsidP="00EE0799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- ตั๋วสัญญาใช้เงิน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94AA746" w14:textId="10C7C2C6" w:rsidR="00EE0799" w:rsidRPr="00D51551" w:rsidRDefault="00490805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CF178C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F178C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14:paraId="4FFFF4EE" w14:textId="23E46339" w:rsidR="00EE0799" w:rsidRPr="00D51551" w:rsidRDefault="00490805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F178C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F178C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96439C3" w14:textId="2BCB5881" w:rsidR="00EE0799" w:rsidRPr="00D51551" w:rsidRDefault="00490805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CF178C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F178C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14:paraId="0508A584" w14:textId="45956DA3" w:rsidR="00EE0799" w:rsidRPr="00D51551" w:rsidRDefault="00490805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F178C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F178C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799" w:rsidRPr="00D51551" w14:paraId="7A5B3BBE" w14:textId="77777777" w:rsidTr="00EE0799">
        <w:trPr>
          <w:trHeight w:val="20"/>
        </w:trPr>
        <w:tc>
          <w:tcPr>
            <w:tcW w:w="3321" w:type="dxa"/>
            <w:vAlign w:val="center"/>
          </w:tcPr>
          <w:p w14:paraId="388A2C59" w14:textId="77777777" w:rsidR="00EE0799" w:rsidRPr="00D51551" w:rsidRDefault="00EE0799" w:rsidP="00EE0799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วงเงินกู้ธนาคารระยะสั้น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7D4358A" w14:textId="77777777" w:rsidR="00EE0799" w:rsidRPr="00D51551" w:rsidRDefault="00EE079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14:paraId="1316B57E" w14:textId="77777777" w:rsidR="00EE0799" w:rsidRPr="00D51551" w:rsidRDefault="00EE079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93D6BC0" w14:textId="77777777" w:rsidR="00EE0799" w:rsidRPr="00D51551" w:rsidRDefault="00EE079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14:paraId="745BA1CD" w14:textId="77777777" w:rsidR="00EE0799" w:rsidRPr="00D51551" w:rsidRDefault="00EE079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799" w:rsidRPr="00D51551" w14:paraId="716A7A05" w14:textId="77777777" w:rsidTr="00EE0799">
        <w:trPr>
          <w:trHeight w:val="20"/>
        </w:trPr>
        <w:tc>
          <w:tcPr>
            <w:tcW w:w="3321" w:type="dxa"/>
            <w:vAlign w:val="center"/>
          </w:tcPr>
          <w:p w14:paraId="190FD50C" w14:textId="77777777" w:rsidR="00EE0799" w:rsidRPr="00D51551" w:rsidRDefault="00EE0799" w:rsidP="00EE0799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- สินเชื่อเพื่อการส่งออก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F6CEBEE" w14:textId="77777777" w:rsidR="00EE0799" w:rsidRPr="00D51551" w:rsidRDefault="00EE079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14:paraId="60A3B046" w14:textId="77777777" w:rsidR="00EE0799" w:rsidRPr="00D51551" w:rsidRDefault="00EE079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2AE4AB8" w14:textId="77777777" w:rsidR="00EE0799" w:rsidRPr="00D51551" w:rsidRDefault="00EE079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14:paraId="73752DC9" w14:textId="77777777" w:rsidR="00EE0799" w:rsidRPr="00D51551" w:rsidRDefault="00EE079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799" w:rsidRPr="00D51551" w14:paraId="05B92D2B" w14:textId="77777777" w:rsidTr="00EE0799">
        <w:trPr>
          <w:trHeight w:val="20"/>
        </w:trPr>
        <w:tc>
          <w:tcPr>
            <w:tcW w:w="3321" w:type="dxa"/>
            <w:vAlign w:val="center"/>
          </w:tcPr>
          <w:p w14:paraId="1CD80848" w14:textId="77777777" w:rsidR="00EE0799" w:rsidRPr="00D51551" w:rsidRDefault="00EE0799" w:rsidP="00EE0799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</w:t>
            </w:r>
            <w:r w:rsidR="00CF178C"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และทรัสตร์รีซีท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6C26C61" w14:textId="575DAE68" w:rsidR="00EE0799" w:rsidRPr="00D51551" w:rsidRDefault="00490805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178C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F178C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948</w:t>
            </w:r>
            <w:r w:rsidR="00CF178C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18" w:type="dxa"/>
          </w:tcPr>
          <w:p w14:paraId="0BC47DE3" w14:textId="41AE8E28" w:rsidR="00EE0799" w:rsidRPr="00D51551" w:rsidRDefault="00490805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CF178C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CF178C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C1E2D3B" w14:textId="5EE2CF44" w:rsidR="00EE0799" w:rsidRPr="00D51551" w:rsidRDefault="00490805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CF178C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CF178C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8" w:type="dxa"/>
          </w:tcPr>
          <w:p w14:paraId="7CB9FA03" w14:textId="04128787" w:rsidR="00EE0799" w:rsidRPr="00D51551" w:rsidRDefault="00490805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49080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="00CF178C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CF178C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7A7E89" w:rsidRPr="00D51551" w14:paraId="7F7B4DBD" w14:textId="77777777" w:rsidTr="00EE0799">
        <w:trPr>
          <w:trHeight w:val="20"/>
        </w:trPr>
        <w:tc>
          <w:tcPr>
            <w:tcW w:w="3321" w:type="dxa"/>
            <w:vAlign w:val="center"/>
          </w:tcPr>
          <w:p w14:paraId="2C0689A3" w14:textId="77777777" w:rsidR="007A7E89" w:rsidRPr="00D51551" w:rsidRDefault="007A7E89" w:rsidP="00EE0799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1DB02D7" w14:textId="77777777" w:rsidR="007A7E89" w:rsidRPr="00D51551" w:rsidRDefault="007A7E8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A08B6AB" w14:textId="77777777" w:rsidR="007A7E89" w:rsidRPr="00D51551" w:rsidRDefault="007A7E8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B547950" w14:textId="77777777" w:rsidR="007A7E89" w:rsidRPr="00D51551" w:rsidRDefault="007A7E8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2BEDEEF" w14:textId="77777777" w:rsidR="007A7E89" w:rsidRPr="00D51551" w:rsidRDefault="007A7E89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7E89" w:rsidRPr="00D51551" w14:paraId="77319A30" w14:textId="77777777" w:rsidTr="00EE0799">
        <w:trPr>
          <w:trHeight w:val="20"/>
        </w:trPr>
        <w:tc>
          <w:tcPr>
            <w:tcW w:w="3321" w:type="dxa"/>
            <w:vAlign w:val="center"/>
          </w:tcPr>
          <w:p w14:paraId="38624079" w14:textId="77777777" w:rsidR="007A7E89" w:rsidRPr="00D51551" w:rsidRDefault="00CF178C" w:rsidP="00EE0799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วงเงินกู้ธนาคารระยะยาว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5042B1" w14:textId="468419E3" w:rsidR="007A7E89" w:rsidRPr="00D51551" w:rsidRDefault="00490805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CF178C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CF178C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E1B46E3" w14:textId="79B31ADA" w:rsidR="007A7E89" w:rsidRPr="00D51551" w:rsidRDefault="00490805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CF178C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CF178C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B29FD" w14:textId="6ED2B037" w:rsidR="007A7E89" w:rsidRPr="00D51551" w:rsidRDefault="00490805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CF178C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CF178C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B06993D" w14:textId="7561D52A" w:rsidR="007A7E89" w:rsidRPr="00D51551" w:rsidRDefault="00490805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CF178C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CF178C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A7E89" w:rsidRPr="00D51551" w14:paraId="6CE98C59" w14:textId="77777777" w:rsidTr="00EE0799">
        <w:trPr>
          <w:trHeight w:val="20"/>
        </w:trPr>
        <w:tc>
          <w:tcPr>
            <w:tcW w:w="3321" w:type="dxa"/>
            <w:vAlign w:val="center"/>
          </w:tcPr>
          <w:p w14:paraId="44F52C55" w14:textId="77777777" w:rsidR="007A7E89" w:rsidRPr="00D51551" w:rsidRDefault="007A7E89" w:rsidP="00EE0799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28D54" w14:textId="0C3AE0FE" w:rsidR="007A7E89" w:rsidRPr="000B2608" w:rsidRDefault="00490805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2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0B2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0B2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8E477D4" w14:textId="690B4859" w:rsidR="007A7E89" w:rsidRPr="00D51551" w:rsidRDefault="00CF178C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162</w:t>
            </w:r>
            <w:r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535</w:t>
            </w:r>
            <w:r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777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D5CF37" w14:textId="20372F44" w:rsidR="007A7E89" w:rsidRPr="00D51551" w:rsidRDefault="00CF178C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413</w:t>
            </w:r>
            <w:r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775</w:t>
            </w:r>
            <w:r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87B4A98" w14:textId="4271F914" w:rsidR="007A7E89" w:rsidRPr="00D51551" w:rsidRDefault="00CF178C" w:rsidP="00A36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150</w:t>
            </w:r>
            <w:r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535</w:t>
            </w:r>
            <w:r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777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56BA1815" w14:textId="06831D1A" w:rsidR="000B2608" w:rsidRDefault="000B2608" w:rsidP="009B452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6DA5A3A0" w14:textId="77777777" w:rsidR="009B452C" w:rsidRPr="00D51551" w:rsidRDefault="000B2608" w:rsidP="009B452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3C3AD13E" w14:textId="77777777" w:rsidR="009B452C" w:rsidRPr="00D51551" w:rsidRDefault="009B452C" w:rsidP="00D22F54">
      <w:pPr>
        <w:numPr>
          <w:ilvl w:val="0"/>
          <w:numId w:val="19"/>
        </w:numPr>
        <w:tabs>
          <w:tab w:val="left" w:pos="1080"/>
        </w:tabs>
        <w:ind w:hanging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bidi="ar-SA"/>
        </w:rPr>
        <w:t>วันครบกำหนดของหนี้สินทางการเงิน</w:t>
      </w:r>
    </w:p>
    <w:p w14:paraId="377A1BC7" w14:textId="77777777" w:rsidR="009B452C" w:rsidRPr="00D51551" w:rsidRDefault="009B452C" w:rsidP="009B452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2887C7B" w14:textId="3514843C" w:rsidR="009B452C" w:rsidRPr="00D51551" w:rsidRDefault="009B452C" w:rsidP="009B452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490805" w:rsidRPr="004908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เดือนจะเท่ากับมูลค่า</w:t>
      </w:r>
      <w:r w:rsidRPr="00D5155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515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ตามบัญชีของหนี้สินที่เกี่ยวข้องเนื่องการการคิดลดไม่มีนัยสำคัญ </w:t>
      </w:r>
    </w:p>
    <w:p w14:paraId="291C56B2" w14:textId="77777777" w:rsidR="003B2606" w:rsidRPr="00D51551" w:rsidRDefault="003B2606" w:rsidP="009B452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9B452C" w:rsidRPr="00D51551" w14:paraId="17DAA81A" w14:textId="77777777" w:rsidTr="00FD3A09">
        <w:tc>
          <w:tcPr>
            <w:tcW w:w="3744" w:type="dxa"/>
            <w:shd w:val="clear" w:color="auto" w:fill="auto"/>
          </w:tcPr>
          <w:p w14:paraId="3F36C69A" w14:textId="77777777" w:rsidR="009B452C" w:rsidRPr="00D51551" w:rsidRDefault="009B452C" w:rsidP="003B260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36DD6EA" w14:textId="77777777" w:rsidR="009B452C" w:rsidRPr="00D51551" w:rsidRDefault="009B452C" w:rsidP="00567FD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85C16" w:rsidRPr="00D51551" w14:paraId="7D3C2FBB" w14:textId="77777777" w:rsidTr="00FD3A09">
        <w:tc>
          <w:tcPr>
            <w:tcW w:w="3744" w:type="dxa"/>
            <w:shd w:val="clear" w:color="auto" w:fill="auto"/>
            <w:vAlign w:val="bottom"/>
          </w:tcPr>
          <w:p w14:paraId="3A6F9FCC" w14:textId="77777777" w:rsidR="00685C16" w:rsidRPr="00D51551" w:rsidRDefault="00685C16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67523158" w14:textId="77777777" w:rsidR="00685C16" w:rsidRPr="00D51551" w:rsidRDefault="00685C16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573BEDCF" w14:textId="6BC1BE9F" w:rsidR="00685C16" w:rsidRPr="00D51551" w:rsidRDefault="00685C16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6FFDC" w14:textId="3005E789" w:rsidR="00685C16" w:rsidRPr="00D51551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490805" w:rsidRPr="0049080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D5155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D5155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7F4B53E4" w14:textId="0C727B48" w:rsidR="00685C16" w:rsidRPr="00D51551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04343" w14:textId="57001CB9" w:rsidR="00685C16" w:rsidRPr="00D51551" w:rsidRDefault="0049080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49080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685C16" w:rsidRPr="00D5155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49080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685C16" w:rsidRPr="00D5155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685C16" w:rsidRPr="00D5155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73D61311" w14:textId="02512D79" w:rsidR="00685C16" w:rsidRPr="00D51551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FD303" w14:textId="77777777" w:rsidR="00685C16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67FBE0B5" w14:textId="4E4BA38C" w:rsidR="00685C16" w:rsidRPr="00D51551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878C3" w14:textId="77777777" w:rsidR="00685C16" w:rsidRPr="00D51551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รวมมูลค่า</w:t>
            </w:r>
            <w:r w:rsidRPr="00D5155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br/>
              <w:t>หนี้สินตามบัญชี</w:t>
            </w:r>
          </w:p>
          <w:p w14:paraId="256DB818" w14:textId="77777777" w:rsidR="00685C16" w:rsidRPr="00D51551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FD3A09" w:rsidRPr="00D51551" w14:paraId="762E0325" w14:textId="77777777" w:rsidTr="00FD3A09">
        <w:tc>
          <w:tcPr>
            <w:tcW w:w="3744" w:type="dxa"/>
            <w:shd w:val="clear" w:color="auto" w:fill="auto"/>
          </w:tcPr>
          <w:p w14:paraId="34222A36" w14:textId="77777777" w:rsidR="00FD3A09" w:rsidRPr="00D51551" w:rsidRDefault="00FD3A09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BA394E" w14:textId="77777777" w:rsidR="00FD3A09" w:rsidRPr="00D51551" w:rsidRDefault="00FD3A09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51718" w14:textId="77777777" w:rsidR="00FD3A09" w:rsidRPr="00D51551" w:rsidRDefault="00FD3A09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39835" w14:textId="77777777" w:rsidR="00FD3A09" w:rsidRPr="00D51551" w:rsidRDefault="00FD3A09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9B314B3" w14:textId="77777777" w:rsidR="00FD3A09" w:rsidRPr="00D51551" w:rsidRDefault="00FD3A09" w:rsidP="00FD3A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685C16" w:rsidRPr="00D51551" w14:paraId="7493A8C8" w14:textId="77777777" w:rsidTr="008A144C">
        <w:tc>
          <w:tcPr>
            <w:tcW w:w="3744" w:type="dxa"/>
            <w:shd w:val="clear" w:color="auto" w:fill="auto"/>
          </w:tcPr>
          <w:p w14:paraId="09000FEC" w14:textId="06B74591" w:rsidR="00685C16" w:rsidRPr="00D51551" w:rsidRDefault="00685C16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90805" w:rsidRPr="004908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515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515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490805" w:rsidRPr="004908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6F954B" w14:textId="77777777" w:rsidR="00685C16" w:rsidRPr="00D51551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BF3FCD" w14:textId="77777777" w:rsidR="00685C16" w:rsidRPr="00D51551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FF8858" w14:textId="77777777" w:rsidR="00685C16" w:rsidRPr="00D51551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21E6EF6" w14:textId="77777777" w:rsidR="00685C16" w:rsidRPr="00D51551" w:rsidRDefault="00685C16" w:rsidP="00FD3A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685C16" w:rsidRPr="00D51551" w14:paraId="6C5E708C" w14:textId="77777777" w:rsidTr="008A144C">
        <w:tc>
          <w:tcPr>
            <w:tcW w:w="3744" w:type="dxa"/>
            <w:shd w:val="clear" w:color="auto" w:fill="auto"/>
          </w:tcPr>
          <w:p w14:paraId="5FBF038E" w14:textId="77777777" w:rsidR="00685C16" w:rsidRPr="00D51551" w:rsidRDefault="00685C16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15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F84503" w14:textId="3B342FDD" w:rsidR="00685C16" w:rsidRPr="00D51551" w:rsidRDefault="0049080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182</w:t>
            </w:r>
            <w:r w:rsidR="00FB11C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343</w:t>
            </w:r>
            <w:r w:rsidR="00FB11C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7C698A" w14:textId="26297AD5" w:rsidR="00685C16" w:rsidRPr="00D51551" w:rsidRDefault="0049080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FB11C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669</w:t>
            </w:r>
            <w:r w:rsidR="00FB11C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E9D116" w14:textId="42A65F01" w:rsidR="00685C16" w:rsidRPr="00D51551" w:rsidRDefault="0049080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188</w:t>
            </w:r>
            <w:r w:rsidR="00FB11C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012</w:t>
            </w:r>
            <w:r w:rsidR="00FB11C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457</w:t>
            </w:r>
          </w:p>
        </w:tc>
        <w:tc>
          <w:tcPr>
            <w:tcW w:w="1296" w:type="dxa"/>
            <w:shd w:val="clear" w:color="auto" w:fill="FAFAFA"/>
          </w:tcPr>
          <w:p w14:paraId="40071FDE" w14:textId="3A24817F" w:rsidR="00685C16" w:rsidRPr="00D51551" w:rsidRDefault="0049080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188</w:t>
            </w:r>
            <w:r w:rsidR="00FB11C7" w:rsidRPr="00FB11C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012</w:t>
            </w:r>
            <w:r w:rsidR="00FB11C7" w:rsidRPr="00FB11C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457</w:t>
            </w:r>
          </w:p>
        </w:tc>
      </w:tr>
      <w:tr w:rsidR="00685C16" w:rsidRPr="00D51551" w14:paraId="049EE1C7" w14:textId="77777777" w:rsidTr="008A144C">
        <w:tc>
          <w:tcPr>
            <w:tcW w:w="3744" w:type="dxa"/>
            <w:shd w:val="clear" w:color="auto" w:fill="auto"/>
          </w:tcPr>
          <w:p w14:paraId="3C267343" w14:textId="77777777" w:rsidR="00685C16" w:rsidRPr="00D51551" w:rsidRDefault="00685C16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15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209CDF" w14:textId="56E6A835" w:rsidR="00685C16" w:rsidRPr="00D51551" w:rsidRDefault="0049080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FB11C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600</w:t>
            </w:r>
            <w:r w:rsidR="00FB11C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2ECE16" w14:textId="78DBD7A4" w:rsidR="00685C16" w:rsidRPr="00D51551" w:rsidRDefault="0049080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300</w:t>
            </w:r>
            <w:r w:rsidR="00FB11C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A4E8DF" w14:textId="3690A6B0" w:rsidR="00685C16" w:rsidRPr="00D51551" w:rsidRDefault="0049080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FB11C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900</w:t>
            </w:r>
            <w:r w:rsidR="00FB11C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7786ACC4" w14:textId="44856B8C" w:rsidR="00685C16" w:rsidRPr="00D51551" w:rsidRDefault="0049080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685C16" w:rsidRPr="00D5155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900</w:t>
            </w:r>
            <w:r w:rsidR="00685C16" w:rsidRPr="00D5155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685C16" w:rsidRPr="00D51551" w14:paraId="6C86C287" w14:textId="77777777" w:rsidTr="00D84C27">
        <w:tc>
          <w:tcPr>
            <w:tcW w:w="3744" w:type="dxa"/>
            <w:shd w:val="clear" w:color="auto" w:fill="auto"/>
          </w:tcPr>
          <w:p w14:paraId="5E484B75" w14:textId="77777777" w:rsidR="00685C16" w:rsidRPr="00D51551" w:rsidRDefault="00685C16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  <w:r w:rsidRPr="00D515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D515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83C23D" w14:textId="09E83070" w:rsidR="00685C16" w:rsidRPr="00D51551" w:rsidRDefault="0049080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FB11C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768</w:t>
            </w:r>
            <w:r w:rsidR="00FB11C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F65DE" w14:textId="13226EDB" w:rsidR="00685C16" w:rsidRPr="00D51551" w:rsidRDefault="0049080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</w:t>
            </w:r>
            <w:r w:rsidR="00FB11C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430</w:t>
            </w:r>
            <w:r w:rsidR="00FB11C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3C8F7" w14:textId="37FC71BA" w:rsidR="00685C16" w:rsidRPr="00D51551" w:rsidRDefault="0049080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</w:t>
            </w:r>
            <w:r w:rsidR="00FB11C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199</w:t>
            </w:r>
            <w:r w:rsidR="00FB11C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31AB55" w14:textId="248743C8" w:rsidR="00685C16" w:rsidRPr="00D51551" w:rsidRDefault="0049080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</w:t>
            </w:r>
            <w:r w:rsidR="00685C16" w:rsidRPr="00D5155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397</w:t>
            </w:r>
            <w:r w:rsidR="00685C16" w:rsidRPr="00D5155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084</w:t>
            </w:r>
          </w:p>
        </w:tc>
      </w:tr>
      <w:tr w:rsidR="00685C16" w:rsidRPr="00D51551" w14:paraId="7EB578FE" w14:textId="77777777" w:rsidTr="00D84C27">
        <w:tc>
          <w:tcPr>
            <w:tcW w:w="3744" w:type="dxa"/>
            <w:shd w:val="clear" w:color="auto" w:fill="auto"/>
          </w:tcPr>
          <w:p w14:paraId="08E1AF68" w14:textId="77777777" w:rsidR="00685C16" w:rsidRPr="00D51551" w:rsidRDefault="00685C16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12CDB8" w14:textId="57D054FF" w:rsidR="00685C16" w:rsidRPr="00D51551" w:rsidRDefault="0049080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191</w:t>
            </w:r>
            <w:r w:rsidR="00FB11C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711</w:t>
            </w:r>
            <w:r w:rsidR="00FB11C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6AFABD" w14:textId="7E95BC2B" w:rsidR="00685C16" w:rsidRPr="00D51551" w:rsidRDefault="0049080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</w:t>
            </w:r>
            <w:r w:rsidR="00FB11C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400</w:t>
            </w:r>
            <w:r w:rsidR="00FB11C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1F7E8" w14:textId="33A5099E" w:rsidR="00685C16" w:rsidRPr="00D51551" w:rsidRDefault="0049080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212</w:t>
            </w:r>
            <w:r w:rsidR="00FB11C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111</w:t>
            </w:r>
            <w:r w:rsidR="00FB11C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30518D" w14:textId="128031CD" w:rsidR="00685C16" w:rsidRPr="00D51551" w:rsidRDefault="0049080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209</w:t>
            </w:r>
            <w:r w:rsidR="00C2216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309</w:t>
            </w:r>
            <w:r w:rsidR="00C2216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541</w:t>
            </w:r>
          </w:p>
        </w:tc>
      </w:tr>
      <w:tr w:rsidR="00D84C27" w:rsidRPr="00D51551" w14:paraId="6F053058" w14:textId="77777777" w:rsidTr="00D84C27">
        <w:tc>
          <w:tcPr>
            <w:tcW w:w="3744" w:type="dxa"/>
            <w:shd w:val="clear" w:color="auto" w:fill="auto"/>
          </w:tcPr>
          <w:p w14:paraId="38983F47" w14:textId="77777777" w:rsidR="00D84C27" w:rsidRPr="00D51551" w:rsidRDefault="00D84C27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C0638E" w14:textId="77777777" w:rsidR="00D84C27" w:rsidRPr="00D51551" w:rsidRDefault="00D84C27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8137B" w14:textId="77777777" w:rsidR="00D84C27" w:rsidRPr="00D51551" w:rsidRDefault="00D84C27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D027CF" w14:textId="77777777" w:rsidR="00D84C27" w:rsidRPr="00D51551" w:rsidRDefault="00D84C27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3E6AC" w14:textId="77777777" w:rsidR="00D84C27" w:rsidRPr="00D51551" w:rsidRDefault="00D84C27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685C16" w:rsidRPr="00D51551" w14:paraId="7639EABA" w14:textId="77777777" w:rsidTr="00D84C27">
        <w:tc>
          <w:tcPr>
            <w:tcW w:w="3744" w:type="dxa"/>
            <w:shd w:val="clear" w:color="auto" w:fill="auto"/>
          </w:tcPr>
          <w:p w14:paraId="040E991B" w14:textId="77777777" w:rsidR="00685C16" w:rsidRPr="00D51551" w:rsidRDefault="00685C16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144EE4" w14:textId="77777777" w:rsidR="00685C16" w:rsidRPr="00D51551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234F82" w14:textId="77777777" w:rsidR="00685C16" w:rsidRPr="00D51551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ADD710" w14:textId="77777777" w:rsidR="00685C16" w:rsidRPr="00D51551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205A6D" w14:textId="77777777" w:rsidR="00685C16" w:rsidRPr="00D51551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685C16" w:rsidRPr="00D51551" w14:paraId="4923CE13" w14:textId="77777777" w:rsidTr="00D84C27">
        <w:tc>
          <w:tcPr>
            <w:tcW w:w="3744" w:type="dxa"/>
            <w:shd w:val="clear" w:color="auto" w:fill="auto"/>
          </w:tcPr>
          <w:p w14:paraId="26EEC753" w14:textId="77777777" w:rsidR="00685C16" w:rsidRPr="00D51551" w:rsidRDefault="00685C16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618868" w14:textId="291F0C3F" w:rsidR="00685C16" w:rsidRPr="00D51551" w:rsidRDefault="0049080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685C16" w:rsidRPr="00D5155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BABBAD" w14:textId="0693A0C8" w:rsidR="00685C16" w:rsidRPr="00D51551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5155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BE90AC" w14:textId="6A885E98" w:rsidR="00685C16" w:rsidRPr="00D51551" w:rsidRDefault="0049080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C2216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0F280" w14:textId="37F65E3F" w:rsidR="00685C16" w:rsidRPr="00D51551" w:rsidRDefault="0049080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685C16" w:rsidRPr="00D5155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115</w:t>
            </w:r>
          </w:p>
        </w:tc>
      </w:tr>
      <w:tr w:rsidR="00685C16" w:rsidRPr="00D51551" w14:paraId="10806831" w14:textId="77777777" w:rsidTr="00D84C27">
        <w:tc>
          <w:tcPr>
            <w:tcW w:w="3744" w:type="dxa"/>
            <w:shd w:val="clear" w:color="auto" w:fill="auto"/>
          </w:tcPr>
          <w:p w14:paraId="7DA583DE" w14:textId="77777777" w:rsidR="00685C16" w:rsidRPr="00D51551" w:rsidRDefault="00685C16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C0DB1A" w14:textId="381335BC" w:rsidR="00685C16" w:rsidRPr="00D51551" w:rsidRDefault="0049080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685C16" w:rsidRPr="00D5155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A24D3C" w14:textId="26779E72" w:rsidR="00685C16" w:rsidRPr="00D51551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5155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79DA00" w14:textId="4CC8ACBE" w:rsidR="00685C16" w:rsidRPr="00D51551" w:rsidRDefault="0049080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C2216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AD1EB8" w14:textId="615D7525" w:rsidR="00685C16" w:rsidRPr="00D51551" w:rsidRDefault="0049080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685C16" w:rsidRPr="00D5155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115</w:t>
            </w:r>
          </w:p>
        </w:tc>
      </w:tr>
      <w:tr w:rsidR="00685C16" w:rsidRPr="00D51551" w14:paraId="70BD7767" w14:textId="77777777" w:rsidTr="00D84C27">
        <w:tc>
          <w:tcPr>
            <w:tcW w:w="3744" w:type="dxa"/>
            <w:shd w:val="clear" w:color="auto" w:fill="auto"/>
          </w:tcPr>
          <w:p w14:paraId="2929D022" w14:textId="77777777" w:rsidR="00685C16" w:rsidRPr="00D51551" w:rsidRDefault="00685C16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2261E6" w14:textId="77777777" w:rsidR="00685C16" w:rsidRPr="00D51551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127B36" w14:textId="77777777" w:rsidR="00685C16" w:rsidRPr="00D51551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0DAB79" w14:textId="77777777" w:rsidR="00685C16" w:rsidRPr="00D51551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780751" w14:textId="77777777" w:rsidR="00685C16" w:rsidRPr="00D51551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685C16" w:rsidRPr="00D51551" w14:paraId="01C48B82" w14:textId="77777777" w:rsidTr="00D84C27">
        <w:tc>
          <w:tcPr>
            <w:tcW w:w="3744" w:type="dxa"/>
            <w:shd w:val="clear" w:color="auto" w:fill="auto"/>
          </w:tcPr>
          <w:p w14:paraId="2F9AA77A" w14:textId="77777777" w:rsidR="00685C16" w:rsidRPr="00D51551" w:rsidRDefault="00685C16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17ACF0" w14:textId="68A8A846" w:rsidR="00685C16" w:rsidRPr="00D51551" w:rsidRDefault="0049080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191</w:t>
            </w:r>
            <w:r w:rsidR="00C2216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720</w:t>
            </w:r>
            <w:r w:rsidR="00C2216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2672D" w14:textId="3697B9FB" w:rsidR="00685C16" w:rsidRPr="00D51551" w:rsidRDefault="0049080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</w:t>
            </w:r>
            <w:r w:rsidR="00C2216D" w:rsidRPr="00C2216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400</w:t>
            </w:r>
            <w:r w:rsidR="00C2216D" w:rsidRPr="00C2216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4D0A15" w14:textId="75F4BD70" w:rsidR="00685C16" w:rsidRPr="00D51551" w:rsidRDefault="0049080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212</w:t>
            </w:r>
            <w:r w:rsidR="00C2216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120</w:t>
            </w:r>
            <w:r w:rsidR="00C2216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888E36" w14:textId="2DB0289D" w:rsidR="00685C16" w:rsidRPr="00D51551" w:rsidRDefault="0049080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209</w:t>
            </w:r>
            <w:r w:rsidR="00C2216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318</w:t>
            </w:r>
            <w:r w:rsidR="00C2216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656</w:t>
            </w:r>
          </w:p>
        </w:tc>
      </w:tr>
    </w:tbl>
    <w:p w14:paraId="6C289E31" w14:textId="4A9664D0" w:rsidR="003B2606" w:rsidRDefault="003B2606" w:rsidP="0073797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73797C" w:rsidRPr="00D51551" w14:paraId="2EC6DE84" w14:textId="77777777" w:rsidTr="00567FD2">
        <w:tc>
          <w:tcPr>
            <w:tcW w:w="3744" w:type="dxa"/>
            <w:shd w:val="clear" w:color="auto" w:fill="auto"/>
          </w:tcPr>
          <w:p w14:paraId="6D499ED5" w14:textId="77777777" w:rsidR="0073797C" w:rsidRPr="00D51551" w:rsidRDefault="0073797C" w:rsidP="00567FD2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C5F4AD7" w14:textId="77777777" w:rsidR="0073797C" w:rsidRPr="00D51551" w:rsidRDefault="0073797C" w:rsidP="00567FD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85C16" w:rsidRPr="00D51551" w14:paraId="53F40D75" w14:textId="77777777" w:rsidTr="00567FD2">
        <w:tc>
          <w:tcPr>
            <w:tcW w:w="3744" w:type="dxa"/>
            <w:shd w:val="clear" w:color="auto" w:fill="auto"/>
            <w:vAlign w:val="bottom"/>
          </w:tcPr>
          <w:p w14:paraId="1E534193" w14:textId="77777777" w:rsidR="00685C16" w:rsidRPr="00D51551" w:rsidRDefault="00685C16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7B077326" w14:textId="77777777" w:rsidR="00685C16" w:rsidRPr="00D51551" w:rsidRDefault="00685C16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67D97555" w14:textId="02BACDAE" w:rsidR="00685C16" w:rsidRPr="00D51551" w:rsidRDefault="00685C16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BBAFC5" w14:textId="5EC163AB" w:rsidR="00685C16" w:rsidRPr="00D51551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490805" w:rsidRPr="0049080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D5155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D5155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538DA27C" w14:textId="0752F016" w:rsidR="00685C16" w:rsidRPr="00D51551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13577" w14:textId="26F4D756" w:rsidR="00685C16" w:rsidRPr="00D51551" w:rsidRDefault="0049080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49080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685C16" w:rsidRPr="00D5155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49080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685C16" w:rsidRPr="00D5155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685C16" w:rsidRPr="00D5155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2999542E" w14:textId="5BFCD5EB" w:rsidR="00685C16" w:rsidRPr="00D51551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5F80B" w14:textId="77777777" w:rsidR="00685C16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664AFF84" w14:textId="31B9BB34" w:rsidR="00685C16" w:rsidRPr="00D51551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95679" w14:textId="77777777" w:rsidR="00685C16" w:rsidRPr="00D51551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รวมมูลค่า</w:t>
            </w:r>
            <w:r w:rsidRPr="00D5155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br/>
              <w:t>หนี้สินตามบัญชี</w:t>
            </w:r>
          </w:p>
          <w:p w14:paraId="40B752E6" w14:textId="77777777" w:rsidR="00685C16" w:rsidRPr="00D51551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FD3A09" w:rsidRPr="00D51551" w14:paraId="203D4408" w14:textId="77777777" w:rsidTr="008A144C">
        <w:tc>
          <w:tcPr>
            <w:tcW w:w="3744" w:type="dxa"/>
            <w:shd w:val="clear" w:color="auto" w:fill="auto"/>
          </w:tcPr>
          <w:p w14:paraId="6786E8AC" w14:textId="77777777" w:rsidR="00FD3A09" w:rsidRPr="00D51551" w:rsidRDefault="00FD3A09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98FBBB" w14:textId="77777777" w:rsidR="00FD3A09" w:rsidRPr="00D51551" w:rsidRDefault="00FD3A09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FE0854" w14:textId="77777777" w:rsidR="00FD3A09" w:rsidRPr="00D51551" w:rsidRDefault="00FD3A09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925EBA" w14:textId="77777777" w:rsidR="00FD3A09" w:rsidRPr="00D51551" w:rsidRDefault="00FD3A09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648C1BD" w14:textId="77777777" w:rsidR="00FD3A09" w:rsidRPr="00D51551" w:rsidRDefault="00FD3A09" w:rsidP="00FD3A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685C16" w:rsidRPr="00D51551" w14:paraId="7F512860" w14:textId="77777777" w:rsidTr="008A144C">
        <w:tc>
          <w:tcPr>
            <w:tcW w:w="3744" w:type="dxa"/>
            <w:shd w:val="clear" w:color="auto" w:fill="auto"/>
          </w:tcPr>
          <w:p w14:paraId="54B51B6B" w14:textId="198C9473" w:rsidR="00685C16" w:rsidRPr="00D51551" w:rsidRDefault="00685C16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90805" w:rsidRPr="004908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515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515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490805" w:rsidRPr="004908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E9B083" w14:textId="77777777" w:rsidR="00685C16" w:rsidRPr="00D51551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2566DC" w14:textId="77777777" w:rsidR="00685C16" w:rsidRPr="00D51551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E7D486" w14:textId="77777777" w:rsidR="00685C16" w:rsidRPr="00D51551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3D0E0EA" w14:textId="77777777" w:rsidR="00685C16" w:rsidRPr="00D51551" w:rsidRDefault="00685C16" w:rsidP="00FD3A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685C16" w:rsidRPr="00D51551" w14:paraId="5A490F20" w14:textId="77777777" w:rsidTr="00567FD2">
        <w:tc>
          <w:tcPr>
            <w:tcW w:w="3744" w:type="dxa"/>
            <w:shd w:val="clear" w:color="auto" w:fill="auto"/>
          </w:tcPr>
          <w:p w14:paraId="6786F3FE" w14:textId="77777777" w:rsidR="00685C16" w:rsidRPr="00D51551" w:rsidRDefault="00685C16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15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4B40B3" w14:textId="2C5741E4" w:rsidR="00685C16" w:rsidRPr="00D51551" w:rsidRDefault="0049080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181</w:t>
            </w:r>
            <w:r w:rsidR="007E139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110</w:t>
            </w:r>
            <w:r w:rsidR="007E139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FDDC4F" w14:textId="154A3F2B" w:rsidR="00685C16" w:rsidRPr="00D51551" w:rsidRDefault="0049080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7E139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658</w:t>
            </w:r>
            <w:r w:rsidR="007E139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F98EE6" w14:textId="2234CE48" w:rsidR="00685C16" w:rsidRPr="00D51551" w:rsidRDefault="0049080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186</w:t>
            </w:r>
            <w:r w:rsidR="007E139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769</w:t>
            </w:r>
            <w:r w:rsidR="007E139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356</w:t>
            </w:r>
          </w:p>
        </w:tc>
        <w:tc>
          <w:tcPr>
            <w:tcW w:w="1296" w:type="dxa"/>
            <w:shd w:val="clear" w:color="auto" w:fill="FAFAFA"/>
          </w:tcPr>
          <w:p w14:paraId="55EC0357" w14:textId="7CA6F2E7" w:rsidR="00685C16" w:rsidRPr="00D51551" w:rsidRDefault="0049080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186</w:t>
            </w:r>
            <w:r w:rsidR="007E139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769</w:t>
            </w:r>
            <w:r w:rsidR="007E139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356</w:t>
            </w:r>
          </w:p>
        </w:tc>
      </w:tr>
      <w:tr w:rsidR="007E1396" w:rsidRPr="00D51551" w14:paraId="1AA7FFD6" w14:textId="77777777" w:rsidTr="00567FD2">
        <w:tc>
          <w:tcPr>
            <w:tcW w:w="3744" w:type="dxa"/>
            <w:shd w:val="clear" w:color="auto" w:fill="auto"/>
          </w:tcPr>
          <w:p w14:paraId="1D62BF6D" w14:textId="77777777" w:rsidR="007E1396" w:rsidRPr="00D51551" w:rsidRDefault="007E1396" w:rsidP="007E139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15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568698" w14:textId="189C5352" w:rsidR="007E1396" w:rsidRPr="00D51551" w:rsidRDefault="00490805" w:rsidP="007E139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7E139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600</w:t>
            </w:r>
            <w:r w:rsidR="007E139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7678CB" w14:textId="4E4720FC" w:rsidR="007E1396" w:rsidRPr="00D51551" w:rsidRDefault="00490805" w:rsidP="007E139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300</w:t>
            </w:r>
            <w:r w:rsidR="007E139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04DC16" w14:textId="3A2583DF" w:rsidR="007E1396" w:rsidRPr="00D51551" w:rsidRDefault="00490805" w:rsidP="007E139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7E139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900</w:t>
            </w:r>
            <w:r w:rsidR="007E139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137C17C1" w14:textId="6B5F587B" w:rsidR="007E1396" w:rsidRPr="00D51551" w:rsidRDefault="00490805" w:rsidP="007E139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7E1396" w:rsidRPr="00D5155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900</w:t>
            </w:r>
            <w:r w:rsidR="007E1396" w:rsidRPr="00D5155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7E1396" w:rsidRPr="00D51551" w14:paraId="6DF4BBCD" w14:textId="77777777" w:rsidTr="00567FD2">
        <w:tc>
          <w:tcPr>
            <w:tcW w:w="3744" w:type="dxa"/>
            <w:shd w:val="clear" w:color="auto" w:fill="auto"/>
          </w:tcPr>
          <w:p w14:paraId="3A0E7B7A" w14:textId="77777777" w:rsidR="007E1396" w:rsidRPr="00D51551" w:rsidRDefault="007E1396" w:rsidP="007E139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  <w:r w:rsidRPr="00D515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D515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3BCC7" w14:textId="6CDA5B2A" w:rsidR="007E1396" w:rsidRPr="00D51551" w:rsidRDefault="00490805" w:rsidP="007E139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7E139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768</w:t>
            </w:r>
            <w:r w:rsidR="007E139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E06BF" w14:textId="027A5C6D" w:rsidR="007E1396" w:rsidRPr="00D51551" w:rsidRDefault="00490805" w:rsidP="007E139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</w:t>
            </w:r>
            <w:r w:rsidR="007E139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430</w:t>
            </w:r>
            <w:r w:rsidR="007E139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A588CF" w14:textId="2A87459A" w:rsidR="007E1396" w:rsidRPr="00D51551" w:rsidRDefault="00490805" w:rsidP="007E139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</w:t>
            </w:r>
            <w:r w:rsidR="007E139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199</w:t>
            </w:r>
            <w:r w:rsidR="007E139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7E223F" w14:textId="063C3CD9" w:rsidR="007E1396" w:rsidRPr="00D51551" w:rsidRDefault="00490805" w:rsidP="007E139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</w:t>
            </w:r>
            <w:r w:rsidR="007E1396" w:rsidRPr="00D5155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397</w:t>
            </w:r>
            <w:r w:rsidR="007E1396" w:rsidRPr="00D5155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084</w:t>
            </w:r>
          </w:p>
        </w:tc>
      </w:tr>
      <w:tr w:rsidR="007E1396" w:rsidRPr="00D51551" w14:paraId="79F5F080" w14:textId="77777777" w:rsidTr="00567FD2">
        <w:tc>
          <w:tcPr>
            <w:tcW w:w="3744" w:type="dxa"/>
            <w:shd w:val="clear" w:color="auto" w:fill="auto"/>
          </w:tcPr>
          <w:p w14:paraId="60D59D68" w14:textId="77777777" w:rsidR="007E1396" w:rsidRPr="00D51551" w:rsidRDefault="007E1396" w:rsidP="007E139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049B62" w14:textId="024B57B1" w:rsidR="007E1396" w:rsidRPr="00D51551" w:rsidRDefault="00490805" w:rsidP="007E139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190</w:t>
            </w:r>
            <w:r w:rsidR="007E139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479</w:t>
            </w:r>
            <w:r w:rsidR="007E139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CA016E" w14:textId="1EFDD695" w:rsidR="007E1396" w:rsidRPr="00D51551" w:rsidRDefault="00490805" w:rsidP="007E139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</w:t>
            </w:r>
            <w:r w:rsidR="007E139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389</w:t>
            </w:r>
            <w:r w:rsidR="007E139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59222" w14:textId="46572E29" w:rsidR="007E1396" w:rsidRPr="00D51551" w:rsidRDefault="00490805" w:rsidP="007E139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210</w:t>
            </w:r>
            <w:r w:rsidR="007E139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868</w:t>
            </w:r>
            <w:r w:rsidR="007E139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E3EC88" w14:textId="2CFB58A9" w:rsidR="007E1396" w:rsidRPr="00D51551" w:rsidRDefault="00490805" w:rsidP="007E139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208</w:t>
            </w:r>
            <w:r w:rsidR="007E139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066</w:t>
            </w:r>
            <w:r w:rsidR="007E139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440</w:t>
            </w:r>
          </w:p>
        </w:tc>
      </w:tr>
    </w:tbl>
    <w:p w14:paraId="014CA563" w14:textId="77777777" w:rsidR="0073797C" w:rsidRPr="00D51551" w:rsidRDefault="000B2608" w:rsidP="0073797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4653B185" w14:textId="12728C70" w:rsidR="007A7E89" w:rsidRPr="00D51551" w:rsidRDefault="00490805" w:rsidP="00A365CC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7A7E89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A7E89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A7E89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</w:p>
    <w:p w14:paraId="13CE17C8" w14:textId="77777777" w:rsidR="007A7E89" w:rsidRPr="00D51551" w:rsidRDefault="007A7E89" w:rsidP="00496CA4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730CAD" w14:textId="77777777" w:rsidR="007A7E89" w:rsidRPr="00D51551" w:rsidRDefault="007A7E89" w:rsidP="00496CA4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2CBA2B74" w14:textId="77777777" w:rsidR="007A7E89" w:rsidRPr="00D51551" w:rsidRDefault="007A7E89" w:rsidP="00496CA4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21DC7A" w14:textId="77777777" w:rsidR="007A7E89" w:rsidRPr="00D51551" w:rsidRDefault="007A7E89" w:rsidP="00496CA4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ว้ตถุประสงค์ของการบริหารส่วนของทุน คือ</w:t>
      </w:r>
    </w:p>
    <w:p w14:paraId="17141E46" w14:textId="77777777" w:rsidR="007A7E89" w:rsidRPr="00D51551" w:rsidRDefault="007A7E89" w:rsidP="00496CA4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DA10E8" w14:textId="0FD3C0D3" w:rsidR="007A7E89" w:rsidRPr="00D51551" w:rsidRDefault="007A7E89" w:rsidP="00C4014A">
      <w:pPr>
        <w:numPr>
          <w:ilvl w:val="0"/>
          <w:numId w:val="13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C4014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ผู้มีส่วนได้เสียอื่นๆ และ</w:t>
      </w:r>
    </w:p>
    <w:p w14:paraId="3DC79E4D" w14:textId="77777777" w:rsidR="007A7E89" w:rsidRPr="00D51551" w:rsidRDefault="007A7E89" w:rsidP="00D22F54">
      <w:pPr>
        <w:numPr>
          <w:ilvl w:val="0"/>
          <w:numId w:val="13"/>
        </w:num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2E10B9EE" w14:textId="77777777" w:rsidR="007A7E89" w:rsidRPr="00D51551" w:rsidRDefault="007A7E89" w:rsidP="00322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B99DA7" w14:textId="77777777" w:rsidR="007A7E89" w:rsidRPr="00D51551" w:rsidRDefault="007A7E89" w:rsidP="00322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="00CA0651" w:rsidRPr="00D5155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 การออกหุ้นใหม่ หรือการขายสินทรัพย์เพื่อลดภาระหนี้สิน</w:t>
      </w:r>
    </w:p>
    <w:p w14:paraId="35E1E05E" w14:textId="77777777" w:rsidR="007A7E89" w:rsidRPr="00D51551" w:rsidRDefault="007A7E89" w:rsidP="00322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6941AD" w14:textId="2E4D1C78" w:rsidR="007A7E89" w:rsidRDefault="007A7E89" w:rsidP="00322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  <w:r w:rsidR="00CA0651" w:rsidRPr="00D5155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ซึ่งคำนวณจากหนี้สิน</w:t>
      </w:r>
      <w:r w:rsidR="002949C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รวม</w:t>
      </w: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หารส่วนของเจ้าของ</w:t>
      </w:r>
    </w:p>
    <w:p w14:paraId="5F49E778" w14:textId="3141CDCF" w:rsidR="00460C79" w:rsidRDefault="00460C79" w:rsidP="00322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814CE0" w14:textId="59C60E2B" w:rsidR="00460C79" w:rsidRPr="00D51551" w:rsidRDefault="00460C79" w:rsidP="00322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ในระหว่างปี พ.ศ.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กลยุทธ์ของกลุ่มกิจการยังคงเดิม คือการรักษาอัตราส่วนหนี้สินต่อทุน</w:t>
      </w:r>
      <w:r w:rsidR="004537A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ให้อยู่ในระดับไม่เกิน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4537A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เท่า</w:t>
      </w:r>
      <w:r w:rsidR="004537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4537A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โดย ณ วันที่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537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537A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 กลุ่มกิจการมีอัตราส่วนหนี้สินต่อทุน ดังนี้</w:t>
      </w:r>
    </w:p>
    <w:p w14:paraId="22096749" w14:textId="77777777" w:rsidR="007A7E89" w:rsidRPr="00D51551" w:rsidRDefault="007A7E89" w:rsidP="00322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CC2266" w14:textId="0BF107B8" w:rsidR="007A7E89" w:rsidRPr="00D51551" w:rsidRDefault="007A7E89" w:rsidP="00322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กลุ่มกิจการมีอัตราส่วนหนี้สินต่อทุน ดังนี้</w:t>
      </w:r>
    </w:p>
    <w:p w14:paraId="7B509CCF" w14:textId="77777777" w:rsidR="007A7E89" w:rsidRPr="00D51551" w:rsidRDefault="007A7E89" w:rsidP="00322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F55904" w:rsidRPr="00D51551" w14:paraId="4BAA0C68" w14:textId="77777777" w:rsidTr="00A612FE">
        <w:tc>
          <w:tcPr>
            <w:tcW w:w="6120" w:type="dxa"/>
            <w:shd w:val="clear" w:color="auto" w:fill="auto"/>
          </w:tcPr>
          <w:p w14:paraId="5E9CB7C5" w14:textId="77777777" w:rsidR="007A7E89" w:rsidRPr="00D51551" w:rsidRDefault="007A7E89" w:rsidP="00A365CC">
            <w:pPr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bookmarkStart w:id="29" w:name="_Hlk45234752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42E319" w14:textId="79C587BC" w:rsidR="007A7E89" w:rsidRPr="00D51551" w:rsidRDefault="007A7E89" w:rsidP="00A612FE">
            <w:pPr>
              <w:pStyle w:val="BlockText"/>
              <w:tabs>
                <w:tab w:val="clear" w:pos="1080"/>
              </w:tabs>
              <w:ind w:left="0" w:right="-87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4A0F0A73" w14:textId="2B226447" w:rsidR="007A7E89" w:rsidRPr="00D51551" w:rsidRDefault="007A7E89" w:rsidP="00A612FE">
            <w:pPr>
              <w:pStyle w:val="BlockText"/>
              <w:tabs>
                <w:tab w:val="clear" w:pos="1080"/>
              </w:tabs>
              <w:ind w:left="0" w:right="-87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10CBD9" w14:textId="4119A755" w:rsidR="007A7E89" w:rsidRPr="00D51551" w:rsidRDefault="007A7E89" w:rsidP="00A612FE">
            <w:pPr>
              <w:pStyle w:val="BlockText"/>
              <w:tabs>
                <w:tab w:val="clear" w:pos="1080"/>
              </w:tabs>
              <w:ind w:left="0" w:right="-87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25691727" w14:textId="48B1D7D5" w:rsidR="007A7E89" w:rsidRPr="00D51551" w:rsidRDefault="007A7E89" w:rsidP="00A612FE">
            <w:pPr>
              <w:pStyle w:val="BlockText"/>
              <w:tabs>
                <w:tab w:val="clear" w:pos="1080"/>
              </w:tabs>
              <w:ind w:left="0" w:right="-87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5904" w:rsidRPr="00D51551" w14:paraId="6D9E0060" w14:textId="77777777" w:rsidTr="00A612FE">
        <w:tc>
          <w:tcPr>
            <w:tcW w:w="6120" w:type="dxa"/>
            <w:shd w:val="clear" w:color="auto" w:fill="auto"/>
          </w:tcPr>
          <w:p w14:paraId="55AAD86F" w14:textId="77777777" w:rsidR="007A7E89" w:rsidRPr="00D51551" w:rsidRDefault="007A7E89" w:rsidP="00A365CC">
            <w:pPr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3DEE52" w14:textId="77777777" w:rsidR="007A7E89" w:rsidRPr="00D51551" w:rsidRDefault="007A7E89" w:rsidP="00A612FE">
            <w:pPr>
              <w:ind w:right="-87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EC8B04" w14:textId="77777777" w:rsidR="007A7E89" w:rsidRPr="00D51551" w:rsidRDefault="007A7E89" w:rsidP="00A612FE">
            <w:pPr>
              <w:ind w:right="-87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</w:tr>
      <w:tr w:rsidR="00A612FE" w:rsidRPr="00D51551" w14:paraId="5C4E4814" w14:textId="77777777" w:rsidTr="00A612FE">
        <w:tc>
          <w:tcPr>
            <w:tcW w:w="6120" w:type="dxa"/>
            <w:shd w:val="clear" w:color="auto" w:fill="auto"/>
          </w:tcPr>
          <w:p w14:paraId="6181609A" w14:textId="462F483F" w:rsidR="00A612FE" w:rsidRPr="002949C7" w:rsidRDefault="00A612FE" w:rsidP="00A365CC">
            <w:pPr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หนี้สิน</w:t>
            </w:r>
            <w:r w:rsidR="002949C7">
              <w:rPr>
                <w:rFonts w:ascii="Browallia New" w:eastAsia="Arial" w:hAnsi="Browallia New" w:cs="Browallia New" w:hint="cs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FAFAFA"/>
          </w:tcPr>
          <w:p w14:paraId="3B63EC5B" w14:textId="3DC8BB0F" w:rsidR="00A612FE" w:rsidRPr="002949C7" w:rsidRDefault="00490805" w:rsidP="002949C7">
            <w:pPr>
              <w:ind w:right="-87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270</w:t>
            </w:r>
            <w:r w:rsidR="002949C7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990</w:t>
            </w:r>
            <w:r w:rsidR="002949C7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shd w:val="clear" w:color="auto" w:fill="auto"/>
          </w:tcPr>
          <w:p w14:paraId="036F34EE" w14:textId="63FCF2B2" w:rsidR="00A612FE" w:rsidRPr="00D51551" w:rsidRDefault="00490805" w:rsidP="00A612FE">
            <w:pPr>
              <w:ind w:right="-87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49080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492</w:t>
            </w:r>
            <w:r w:rsidR="002949C7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483</w:t>
            </w:r>
            <w:r w:rsidR="002949C7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650</w:t>
            </w:r>
          </w:p>
        </w:tc>
      </w:tr>
      <w:tr w:rsidR="00F55904" w:rsidRPr="00D51551" w14:paraId="4E44AFE4" w14:textId="77777777" w:rsidTr="00A612FE">
        <w:tc>
          <w:tcPr>
            <w:tcW w:w="6120" w:type="dxa"/>
            <w:shd w:val="clear" w:color="auto" w:fill="auto"/>
          </w:tcPr>
          <w:p w14:paraId="42301B41" w14:textId="77777777" w:rsidR="007A7E89" w:rsidRPr="00D51551" w:rsidRDefault="007A7E89" w:rsidP="00A365CC">
            <w:pPr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D51551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926D58" w14:textId="1AF6EF6E" w:rsidR="007A7E89" w:rsidRPr="00D51551" w:rsidRDefault="00490805" w:rsidP="00A612FE">
            <w:pPr>
              <w:ind w:right="-87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49080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A612FE" w:rsidRPr="00D51551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49080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022</w:t>
            </w:r>
            <w:r w:rsidR="00A612FE" w:rsidRPr="00D51551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49080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030</w:t>
            </w:r>
            <w:r w:rsidR="00A612FE" w:rsidRPr="00D51551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49080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79B5E9" w14:textId="0F8E571C" w:rsidR="007A7E89" w:rsidRPr="00D51551" w:rsidRDefault="00490805" w:rsidP="00A612FE">
            <w:pPr>
              <w:ind w:right="-87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49080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850</w:t>
            </w:r>
            <w:r w:rsidR="00A612FE" w:rsidRPr="00D51551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49080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822</w:t>
            </w:r>
            <w:r w:rsidR="00A612FE" w:rsidRPr="00D51551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49080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507</w:t>
            </w:r>
          </w:p>
        </w:tc>
      </w:tr>
      <w:tr w:rsidR="00F55904" w:rsidRPr="00D51551" w14:paraId="5062A7FC" w14:textId="77777777" w:rsidTr="00A612FE">
        <w:tc>
          <w:tcPr>
            <w:tcW w:w="6120" w:type="dxa"/>
            <w:shd w:val="clear" w:color="auto" w:fill="auto"/>
          </w:tcPr>
          <w:p w14:paraId="3C1CAE99" w14:textId="77777777" w:rsidR="007A7E89" w:rsidRPr="00D51551" w:rsidRDefault="007A7E89" w:rsidP="00A365CC">
            <w:pPr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51551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62E538" w14:textId="3DF43FAD" w:rsidR="007A7E89" w:rsidRPr="00D51551" w:rsidRDefault="00490805" w:rsidP="00A612FE">
            <w:pPr>
              <w:ind w:right="-87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9080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0</w:t>
            </w:r>
            <w:r w:rsidR="003678BE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49080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27</w:t>
            </w:r>
            <w:r w:rsidR="003678BE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067269">
              <w:rPr>
                <w:rFonts w:ascii="Browallia New" w:eastAsia="Arial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 xml:space="preserve">เท่า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073AD" w14:textId="2BA28B2E" w:rsidR="007A7E89" w:rsidRPr="00D51551" w:rsidRDefault="00490805" w:rsidP="00A612FE">
            <w:pPr>
              <w:ind w:right="-87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9080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0</w:t>
            </w:r>
            <w:r w:rsidR="0006726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.</w:t>
            </w:r>
            <w:r w:rsidRPr="0049080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58</w:t>
            </w:r>
            <w:r w:rsidR="00067269">
              <w:rPr>
                <w:rFonts w:ascii="Browallia New" w:eastAsia="Arial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เท่า</w:t>
            </w:r>
          </w:p>
        </w:tc>
      </w:tr>
      <w:bookmarkEnd w:id="29"/>
    </w:tbl>
    <w:p w14:paraId="73D35D5D" w14:textId="77777777" w:rsidR="00773ADA" w:rsidRPr="00D51551" w:rsidRDefault="00773ADA" w:rsidP="00A612F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27"/>
    <w:p w14:paraId="0EB1AB6E" w14:textId="77777777" w:rsidR="006F7DEF" w:rsidRPr="00D51551" w:rsidRDefault="006F7DEF" w:rsidP="00A365CC">
      <w:pPr>
        <w:ind w:firstLine="540"/>
        <w:jc w:val="left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การคงไว้ซึ่งอัตราส่วนตามสัญญาเงินกู้ (</w:t>
      </w:r>
      <w:r w:rsidRPr="00D5155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Loan covenants)</w:t>
      </w:r>
    </w:p>
    <w:p w14:paraId="510A4B24" w14:textId="77777777" w:rsidR="00B23778" w:rsidRPr="00D51551" w:rsidRDefault="00B23778" w:rsidP="00A612F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F1760E" w14:textId="02A4E5D6" w:rsidR="00B23778" w:rsidRPr="00D51551" w:rsidRDefault="00A612FE" w:rsidP="00A612F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กลุ่มกิจการไม่มีเงื่อนไขที่ต้องคงไว้ ซึ่งอัตราส่วนทางการเงินสำหรับวงเงินกู้หลักของกลุ่มกิจการสำหรับปี พ.ศ. </w:t>
      </w:r>
      <w:r w:rsidR="00490805" w:rsidRPr="004908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D5155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D605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90805" w:rsidRPr="004908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</w:p>
    <w:p w14:paraId="544A9F9F" w14:textId="77777777" w:rsidR="00B10AB3" w:rsidRPr="00D51551" w:rsidRDefault="00BD17BF" w:rsidP="00A612F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B10AB3" w:rsidRPr="00D51551" w14:paraId="51A863E6" w14:textId="77777777" w:rsidTr="00567FD2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4DDA7ADE" w14:textId="1225A6F2" w:rsidR="00B10AB3" w:rsidRPr="00D51551" w:rsidRDefault="00490805" w:rsidP="00567FD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90805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>8</w:t>
            </w:r>
            <w:r w:rsidR="00B10AB3" w:rsidRPr="00D51551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</w:rPr>
              <w:tab/>
            </w:r>
            <w:r w:rsidR="00B10AB3" w:rsidRPr="00D51551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440D52CF" w14:textId="77777777" w:rsidR="00B10AB3" w:rsidRPr="00D51551" w:rsidRDefault="00B10AB3" w:rsidP="003551B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2EAA63" w14:textId="77777777" w:rsidR="00B10AB3" w:rsidRPr="00D51551" w:rsidRDefault="00B10AB3" w:rsidP="003551B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6F4B73F9" w14:textId="77777777" w:rsidR="00B10AB3" w:rsidRPr="00D51551" w:rsidRDefault="00B10AB3" w:rsidP="003551B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AD19C2" w14:textId="5F30784D" w:rsidR="00B10AB3" w:rsidRPr="00D51551" w:rsidRDefault="00B10AB3" w:rsidP="003551B1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D515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5155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515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</w:t>
      </w:r>
      <w:r w:rsidR="003551B1" w:rsidRPr="00D5155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551B1" w:rsidRPr="00D5155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3551B1" w:rsidRPr="00D5155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3551B1"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</w:t>
      </w: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ประเทศไทย/สมาคมตลาดตราสารหนี้ไทย</w:t>
      </w:r>
    </w:p>
    <w:p w14:paraId="57C1FC85" w14:textId="34A3076C" w:rsidR="00B10AB3" w:rsidRPr="00D51551" w:rsidRDefault="00B10AB3" w:rsidP="003551B1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5155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 w:rsidR="003551B1" w:rsidRPr="00D5155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551B1" w:rsidRPr="00D5155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3551B1" w:rsidRPr="00D5155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8015A60" w14:textId="45878401" w:rsidR="00B10AB3" w:rsidRPr="00D51551" w:rsidRDefault="00B10AB3" w:rsidP="003551B1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ข้อมูลระดับ </w:t>
      </w:r>
      <w:r w:rsidR="00490805" w:rsidRPr="004908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D5155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ab/>
      </w:r>
      <w:r w:rsidRPr="00D5155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:</w:t>
      </w:r>
      <w:r w:rsidRPr="00D5155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6F4E977" w14:textId="77777777" w:rsidR="00B10AB3" w:rsidRPr="00D51551" w:rsidRDefault="00B10AB3" w:rsidP="003551B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AD7D35" w14:textId="2852E4F3" w:rsidR="00B10AB3" w:rsidRPr="00D51551" w:rsidRDefault="00B10AB3" w:rsidP="003551B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ข้อ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D5155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และหมายเหตุข้อ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D5155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</w:p>
    <w:p w14:paraId="16A92137" w14:textId="3FF5260D" w:rsidR="00B10AB3" w:rsidRDefault="00B10AB3" w:rsidP="003551B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C1A25B" w14:textId="6C7780D7" w:rsidR="007E1396" w:rsidRDefault="007E1396" w:rsidP="003551B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สินทรัพย์และหนี้สินทางการเงินส่วนใหญ่ของกลุ่มกิจการจัดอยู่ในประเภทระยะสั้น และมีอัตราดอกเบี้ยใกล้เคียงกับอัตราดอกเบี้ย</w:t>
      </w:r>
      <w:r w:rsidR="006C6E9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ในตลาด </w:t>
      </w:r>
      <w:r w:rsidR="008C714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ซึ่งมูลค่ายุติธรรมของสินทรัพย์ทางการเงินและหนี้สินทางการเงินส่วนใหญ่</w:t>
      </w:r>
      <w:r w:rsidR="006C6E9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ใกล้เคียงกับมูลค่าตามบัญชี</w:t>
      </w:r>
    </w:p>
    <w:p w14:paraId="5B09BAAD" w14:textId="77777777" w:rsidR="007E1396" w:rsidRPr="00D51551" w:rsidRDefault="007E1396" w:rsidP="003551B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16BEEFA" w14:textId="77777777" w:rsidR="00B10AB3" w:rsidRPr="00D51551" w:rsidRDefault="00B10AB3" w:rsidP="003551B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</w:p>
    <w:p w14:paraId="54BBEF45" w14:textId="77777777" w:rsidR="00B10AB3" w:rsidRPr="00D51551" w:rsidRDefault="00B10AB3" w:rsidP="003551B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4" w:type="dxa"/>
        <w:tblLayout w:type="fixed"/>
        <w:tblLook w:val="04A0" w:firstRow="1" w:lastRow="0" w:firstColumn="1" w:lastColumn="0" w:noHBand="0" w:noVBand="1"/>
      </w:tblPr>
      <w:tblGrid>
        <w:gridCol w:w="4896"/>
        <w:gridCol w:w="709"/>
        <w:gridCol w:w="1276"/>
        <w:gridCol w:w="1417"/>
        <w:gridCol w:w="1276"/>
      </w:tblGrid>
      <w:tr w:rsidR="006C6E97" w:rsidRPr="00D51551" w14:paraId="442F5CB1" w14:textId="77777777" w:rsidTr="00FD3A09">
        <w:trPr>
          <w:trHeight w:val="151"/>
          <w:tblHeader/>
        </w:trPr>
        <w:tc>
          <w:tcPr>
            <w:tcW w:w="4896" w:type="dxa"/>
            <w:noWrap/>
            <w:vAlign w:val="bottom"/>
          </w:tcPr>
          <w:p w14:paraId="48D70D0C" w14:textId="77777777" w:rsidR="006C6E97" w:rsidRPr="00D51551" w:rsidRDefault="006C6E97" w:rsidP="00A15DD3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</w:tcBorders>
          </w:tcPr>
          <w:p w14:paraId="7D1C5D2C" w14:textId="13A1F3E7" w:rsidR="006C6E97" w:rsidRPr="00D51551" w:rsidRDefault="006C6E97" w:rsidP="000B260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6C6E97" w:rsidRPr="00D51551" w14:paraId="6F2A2976" w14:textId="77777777" w:rsidTr="00FD3A09">
        <w:trPr>
          <w:trHeight w:val="970"/>
          <w:tblHeader/>
        </w:trPr>
        <w:tc>
          <w:tcPr>
            <w:tcW w:w="4896" w:type="dxa"/>
            <w:noWrap/>
            <w:vAlign w:val="bottom"/>
            <w:hideMark/>
          </w:tcPr>
          <w:p w14:paraId="6803C7F1" w14:textId="77777777" w:rsidR="006C6E97" w:rsidRPr="00D51551" w:rsidRDefault="006C6E97" w:rsidP="006C6E97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A59FD" w14:textId="6CF5BA0B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ข้อมูล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D641E82" w14:textId="77777777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44F32B68" w14:textId="77777777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37E7DA08" w14:textId="3FD507E1" w:rsidR="006C6E97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8CAB39C" w14:textId="77777777" w:rsidR="006C6E97" w:rsidRPr="006C6E97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  <w:p w14:paraId="78E3D61E" w14:textId="77777777" w:rsidR="006C6E97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591D4B78" w14:textId="37EC2212" w:rsidR="006C6E97" w:rsidRPr="008C714A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15E4374C" w14:textId="3D2E56F4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</w:tr>
      <w:tr w:rsidR="006C6E97" w:rsidRPr="00D51551" w14:paraId="1D473BB8" w14:textId="77777777" w:rsidTr="00FD3A09">
        <w:trPr>
          <w:trHeight w:val="322"/>
          <w:tblHeader/>
        </w:trPr>
        <w:tc>
          <w:tcPr>
            <w:tcW w:w="4896" w:type="dxa"/>
            <w:noWrap/>
            <w:vAlign w:val="bottom"/>
            <w:hideMark/>
          </w:tcPr>
          <w:p w14:paraId="3F857F51" w14:textId="77777777" w:rsidR="006C6E97" w:rsidRPr="00D51551" w:rsidRDefault="006C6E97" w:rsidP="006C6E97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720C2E" w14:textId="03AF08EA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ระดับที่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48A41" w14:textId="6A9C0712" w:rsidR="006C6E97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</w:t>
            </w:r>
            <w:r w:rsidRPr="00D5155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94C49" w14:textId="54A4462A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4A4509" w14:textId="3C31D12F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</w:t>
            </w:r>
            <w:r w:rsidRPr="00D5155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าท</w:t>
            </w:r>
          </w:p>
        </w:tc>
      </w:tr>
      <w:tr w:rsidR="006C6E97" w:rsidRPr="00D51551" w14:paraId="7F0BF43A" w14:textId="77777777" w:rsidTr="00FD3A09">
        <w:trPr>
          <w:trHeight w:val="322"/>
        </w:trPr>
        <w:tc>
          <w:tcPr>
            <w:tcW w:w="4896" w:type="dxa"/>
            <w:noWrap/>
            <w:vAlign w:val="bottom"/>
            <w:hideMark/>
          </w:tcPr>
          <w:p w14:paraId="50CAC654" w14:textId="2CF8BD52" w:rsidR="006C6E97" w:rsidRPr="00D51551" w:rsidRDefault="00490805" w:rsidP="006C6E97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908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="006C6E97" w:rsidRPr="00D5155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  <w:t xml:space="preserve"> </w:t>
            </w:r>
            <w:r w:rsidR="006C6E97" w:rsidRPr="00D5155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4908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709" w:type="dxa"/>
            <w:shd w:val="clear" w:color="auto" w:fill="FAFAFA"/>
            <w:noWrap/>
            <w:vAlign w:val="bottom"/>
          </w:tcPr>
          <w:p w14:paraId="0E275F1B" w14:textId="77777777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057B168" w14:textId="77777777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57DC3E4D" w14:textId="3DD8C704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17785971" w14:textId="57905A12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6C6E97" w:rsidRPr="00D51551" w14:paraId="3EF88475" w14:textId="77777777" w:rsidTr="00FD3A09">
        <w:trPr>
          <w:trHeight w:val="312"/>
        </w:trPr>
        <w:tc>
          <w:tcPr>
            <w:tcW w:w="4896" w:type="dxa"/>
            <w:noWrap/>
            <w:vAlign w:val="bottom"/>
            <w:hideMark/>
          </w:tcPr>
          <w:p w14:paraId="08A54D69" w14:textId="77777777" w:rsidR="006C6E97" w:rsidRPr="00D51551" w:rsidRDefault="006C6E97" w:rsidP="006C6E97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  <w:r w:rsidRPr="00D51551"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709" w:type="dxa"/>
            <w:shd w:val="clear" w:color="auto" w:fill="FAFAFA"/>
            <w:noWrap/>
            <w:vAlign w:val="bottom"/>
            <w:hideMark/>
          </w:tcPr>
          <w:p w14:paraId="48975DD5" w14:textId="77777777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BDC2F90" w14:textId="77777777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CE7BA24" w14:textId="7F3DAB29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  <w:hideMark/>
          </w:tcPr>
          <w:p w14:paraId="71F7800E" w14:textId="374F010A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6C6E97" w:rsidRPr="00D51551" w14:paraId="1DD8A9BC" w14:textId="77777777" w:rsidTr="00FD3A09">
        <w:trPr>
          <w:trHeight w:val="312"/>
        </w:trPr>
        <w:tc>
          <w:tcPr>
            <w:tcW w:w="4896" w:type="dxa"/>
            <w:noWrap/>
            <w:vAlign w:val="bottom"/>
            <w:hideMark/>
          </w:tcPr>
          <w:p w14:paraId="5EFE6195" w14:textId="77777777" w:rsidR="006C6E97" w:rsidRPr="00D51551" w:rsidRDefault="006C6E97" w:rsidP="006C6E97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  </w:t>
            </w: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สินทรัพย์อนุพันธ์</w:t>
            </w: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- </w:t>
            </w: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สัญญาซื้อขายเงินตราต่างประเทศ</w:t>
            </w:r>
          </w:p>
        </w:tc>
        <w:tc>
          <w:tcPr>
            <w:tcW w:w="709" w:type="dxa"/>
            <w:shd w:val="clear" w:color="auto" w:fill="FAFAFA"/>
            <w:noWrap/>
            <w:vAlign w:val="bottom"/>
            <w:hideMark/>
          </w:tcPr>
          <w:p w14:paraId="5FF26C3D" w14:textId="7E3D4211" w:rsidR="006C6E97" w:rsidRPr="00D51551" w:rsidRDefault="00490805" w:rsidP="006C6E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90367" w14:textId="28B7DBF4" w:rsidR="006C6E97" w:rsidRPr="00C4014A" w:rsidRDefault="00490805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="006C6E97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218</w:t>
            </w:r>
            <w:r w:rsidR="006C6E97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452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3B6B99" w14:textId="6B239D80" w:rsidR="006C6E97" w:rsidRPr="00C4014A" w:rsidRDefault="00490805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="006C6E97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218</w:t>
            </w:r>
            <w:r w:rsidR="006C6E97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452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722F5B90" w14:textId="48247661" w:rsidR="006C6E97" w:rsidRPr="00D51551" w:rsidRDefault="00490805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="006C6E97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218</w:t>
            </w:r>
            <w:r w:rsidR="006C6E97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452</w:t>
            </w:r>
          </w:p>
        </w:tc>
      </w:tr>
      <w:tr w:rsidR="006C6E97" w:rsidRPr="00D51551" w14:paraId="673A5D7E" w14:textId="77777777" w:rsidTr="00FD3A09">
        <w:trPr>
          <w:trHeight w:val="312"/>
        </w:trPr>
        <w:tc>
          <w:tcPr>
            <w:tcW w:w="4896" w:type="dxa"/>
            <w:noWrap/>
            <w:vAlign w:val="bottom"/>
          </w:tcPr>
          <w:p w14:paraId="1BF4660B" w14:textId="77777777" w:rsidR="006C6E97" w:rsidRPr="00D51551" w:rsidRDefault="006C6E97" w:rsidP="006C6E97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09" w:type="dxa"/>
            <w:shd w:val="clear" w:color="auto" w:fill="FAFAFA"/>
            <w:noWrap/>
            <w:vAlign w:val="bottom"/>
          </w:tcPr>
          <w:p w14:paraId="09FB782F" w14:textId="77777777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A2D19" w14:textId="1D2E9C8E" w:rsidR="006C6E97" w:rsidRPr="00C4014A" w:rsidRDefault="00490805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="006C6E97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218</w:t>
            </w:r>
            <w:r w:rsidR="006C6E97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452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9A9974" w14:textId="3928BA14" w:rsidR="006C6E97" w:rsidRPr="00C4014A" w:rsidRDefault="00490805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="006C6E97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218</w:t>
            </w:r>
            <w:r w:rsidR="006C6E97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452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F3E61CB" w14:textId="025D5C19" w:rsidR="006C6E97" w:rsidRPr="00D51551" w:rsidRDefault="00490805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="006C6E97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218</w:t>
            </w:r>
            <w:r w:rsidR="006C6E97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452</w:t>
            </w:r>
          </w:p>
        </w:tc>
      </w:tr>
      <w:tr w:rsidR="006C6E97" w:rsidRPr="00D51551" w14:paraId="4E62D581" w14:textId="77777777" w:rsidTr="00FD3A09">
        <w:trPr>
          <w:trHeight w:val="312"/>
        </w:trPr>
        <w:tc>
          <w:tcPr>
            <w:tcW w:w="4896" w:type="dxa"/>
            <w:noWrap/>
            <w:vAlign w:val="bottom"/>
            <w:hideMark/>
          </w:tcPr>
          <w:p w14:paraId="4521A62E" w14:textId="77777777" w:rsidR="006C6E97" w:rsidRPr="00D51551" w:rsidRDefault="006C6E97" w:rsidP="006C6E97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51551"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709" w:type="dxa"/>
            <w:shd w:val="clear" w:color="auto" w:fill="FAFAFA"/>
            <w:noWrap/>
            <w:vAlign w:val="bottom"/>
          </w:tcPr>
          <w:p w14:paraId="36F112C5" w14:textId="77777777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B786EA5" w14:textId="77777777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12CC8FF" w14:textId="78C0E75A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5969E429" w14:textId="77FDDDA4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6C6E97" w:rsidRPr="00D51551" w14:paraId="2C8B1ED6" w14:textId="77777777" w:rsidTr="00FD3A09">
        <w:trPr>
          <w:trHeight w:val="312"/>
        </w:trPr>
        <w:tc>
          <w:tcPr>
            <w:tcW w:w="4896" w:type="dxa"/>
            <w:noWrap/>
            <w:vAlign w:val="bottom"/>
            <w:hideMark/>
          </w:tcPr>
          <w:p w14:paraId="40A5A32F" w14:textId="77777777" w:rsidR="006C6E97" w:rsidRPr="00D51551" w:rsidRDefault="006C6E97" w:rsidP="006C6E97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  </w:t>
            </w: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หนี้สินอนุพันธ์</w:t>
            </w: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- </w:t>
            </w: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สัญญาซื้อขายเงินตราต่างประเทศ</w:t>
            </w:r>
          </w:p>
        </w:tc>
        <w:tc>
          <w:tcPr>
            <w:tcW w:w="709" w:type="dxa"/>
            <w:shd w:val="clear" w:color="auto" w:fill="FAFAFA"/>
            <w:noWrap/>
            <w:vAlign w:val="bottom"/>
          </w:tcPr>
          <w:p w14:paraId="2D721C70" w14:textId="6D611767" w:rsidR="006C6E97" w:rsidRPr="00D51551" w:rsidRDefault="00490805" w:rsidP="006C6E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71087E" w14:textId="4610CEB2" w:rsidR="006C6E97" w:rsidRPr="00C4014A" w:rsidRDefault="00490805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</w:t>
            </w:r>
            <w:r w:rsidR="006C6E97"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115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AB3AA4" w14:textId="73D87055" w:rsidR="006C6E97" w:rsidRPr="00C4014A" w:rsidRDefault="00490805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</w:t>
            </w:r>
            <w:r w:rsidR="006C6E97"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DB9D0C7" w14:textId="160625B8" w:rsidR="006C6E97" w:rsidRPr="00D51551" w:rsidRDefault="00490805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</w:t>
            </w:r>
            <w:r w:rsidR="006C6E97"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115</w:t>
            </w:r>
          </w:p>
        </w:tc>
      </w:tr>
      <w:tr w:rsidR="006C6E97" w:rsidRPr="00D51551" w14:paraId="28CEE2EC" w14:textId="77777777" w:rsidTr="00FD3A09">
        <w:trPr>
          <w:trHeight w:val="312"/>
        </w:trPr>
        <w:tc>
          <w:tcPr>
            <w:tcW w:w="4896" w:type="dxa"/>
            <w:noWrap/>
            <w:vAlign w:val="bottom"/>
          </w:tcPr>
          <w:p w14:paraId="702AC896" w14:textId="77777777" w:rsidR="006C6E97" w:rsidRPr="00D51551" w:rsidRDefault="006C6E97" w:rsidP="006C6E97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09" w:type="dxa"/>
            <w:shd w:val="clear" w:color="auto" w:fill="FAFAFA"/>
            <w:noWrap/>
            <w:vAlign w:val="bottom"/>
          </w:tcPr>
          <w:p w14:paraId="345E2252" w14:textId="77777777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06B2E2" w14:textId="64C3999F" w:rsidR="006C6E97" w:rsidRPr="00C4014A" w:rsidRDefault="00490805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</w:t>
            </w:r>
            <w:r w:rsidR="006C6E97"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73CC4" w14:textId="15DDBD6C" w:rsidR="006C6E97" w:rsidRPr="00C4014A" w:rsidRDefault="00490805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</w:t>
            </w:r>
            <w:r w:rsidR="006C6E97"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A577923" w14:textId="21C32C0F" w:rsidR="006C6E97" w:rsidRPr="00D51551" w:rsidRDefault="00490805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</w:t>
            </w:r>
            <w:r w:rsidR="006C6E97"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115</w:t>
            </w:r>
          </w:p>
        </w:tc>
      </w:tr>
      <w:tr w:rsidR="006C6E97" w:rsidRPr="00D51551" w14:paraId="4D13D0AB" w14:textId="77777777" w:rsidTr="00FD3A09">
        <w:trPr>
          <w:trHeight w:val="322"/>
        </w:trPr>
        <w:tc>
          <w:tcPr>
            <w:tcW w:w="4896" w:type="dxa"/>
            <w:noWrap/>
            <w:vAlign w:val="bottom"/>
            <w:hideMark/>
          </w:tcPr>
          <w:p w14:paraId="23E43BD9" w14:textId="1FC4C269" w:rsidR="006C6E97" w:rsidRPr="00D51551" w:rsidRDefault="00490805" w:rsidP="006C6E97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908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6C6E97" w:rsidRPr="00D5155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  <w:t xml:space="preserve"> </w:t>
            </w:r>
            <w:r w:rsidR="006C6E97" w:rsidRPr="00D5155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Pr="004908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709" w:type="dxa"/>
            <w:shd w:val="clear" w:color="auto" w:fill="FAFAFA"/>
            <w:noWrap/>
            <w:vAlign w:val="bottom"/>
          </w:tcPr>
          <w:p w14:paraId="05D8AB95" w14:textId="77777777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F359E40" w14:textId="77777777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B7F31FC" w14:textId="37096A09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643B2BFF" w14:textId="7B23123A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6C6E97" w:rsidRPr="00D51551" w14:paraId="0D9557C5" w14:textId="77777777" w:rsidTr="00FD3A09">
        <w:trPr>
          <w:trHeight w:val="312"/>
        </w:trPr>
        <w:tc>
          <w:tcPr>
            <w:tcW w:w="4896" w:type="dxa"/>
            <w:noWrap/>
            <w:vAlign w:val="bottom"/>
            <w:hideMark/>
          </w:tcPr>
          <w:p w14:paraId="0C3913B4" w14:textId="77777777" w:rsidR="006C6E97" w:rsidRPr="00D51551" w:rsidRDefault="006C6E97" w:rsidP="006C6E97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  <w:r w:rsidRPr="00D51551"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709" w:type="dxa"/>
            <w:shd w:val="clear" w:color="auto" w:fill="FAFAFA"/>
            <w:noWrap/>
            <w:vAlign w:val="bottom"/>
            <w:hideMark/>
          </w:tcPr>
          <w:p w14:paraId="04B5A33B" w14:textId="77777777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7B54348" w14:textId="77777777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89E5A43" w14:textId="47050C4A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  <w:hideMark/>
          </w:tcPr>
          <w:p w14:paraId="4743C2CF" w14:textId="29AD4E37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6C6E97" w:rsidRPr="00D51551" w14:paraId="73A6B896" w14:textId="77777777" w:rsidTr="00FD3A09">
        <w:trPr>
          <w:trHeight w:val="312"/>
        </w:trPr>
        <w:tc>
          <w:tcPr>
            <w:tcW w:w="4896" w:type="dxa"/>
            <w:noWrap/>
            <w:vAlign w:val="bottom"/>
            <w:hideMark/>
          </w:tcPr>
          <w:p w14:paraId="3554C881" w14:textId="77777777" w:rsidR="006C6E97" w:rsidRPr="00D51551" w:rsidRDefault="006C6E97" w:rsidP="006C6E97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  </w:t>
            </w: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สินทรัพย์อนุพันธ์</w:t>
            </w: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- </w:t>
            </w: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สัญญาซื้อขายเงินตราต่างประเทศ</w:t>
            </w:r>
          </w:p>
        </w:tc>
        <w:tc>
          <w:tcPr>
            <w:tcW w:w="709" w:type="dxa"/>
            <w:shd w:val="clear" w:color="auto" w:fill="FAFAFA"/>
            <w:noWrap/>
            <w:vAlign w:val="bottom"/>
            <w:hideMark/>
          </w:tcPr>
          <w:p w14:paraId="109CCF96" w14:textId="11B7796B" w:rsidR="006C6E97" w:rsidRPr="00D51551" w:rsidRDefault="00490805" w:rsidP="006C6E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140E7" w14:textId="429AB287" w:rsidR="006C6E97" w:rsidRPr="00C4014A" w:rsidRDefault="00490805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626</w:t>
            </w:r>
            <w:r w:rsidR="006C6E97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067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0DB5F" w14:textId="2F890493" w:rsidR="006C6E97" w:rsidRPr="00C4014A" w:rsidRDefault="00490805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626</w:t>
            </w:r>
            <w:r w:rsidR="006C6E97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067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6AD47559" w14:textId="18F830FC" w:rsidR="006C6E97" w:rsidRPr="00D51551" w:rsidRDefault="00490805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626</w:t>
            </w:r>
            <w:r w:rsidR="006C6E97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067</w:t>
            </w:r>
          </w:p>
        </w:tc>
      </w:tr>
      <w:tr w:rsidR="006C6E97" w:rsidRPr="00D51551" w14:paraId="7D45FB71" w14:textId="77777777" w:rsidTr="00FD3A09">
        <w:trPr>
          <w:trHeight w:val="312"/>
        </w:trPr>
        <w:tc>
          <w:tcPr>
            <w:tcW w:w="4896" w:type="dxa"/>
            <w:noWrap/>
            <w:vAlign w:val="bottom"/>
          </w:tcPr>
          <w:p w14:paraId="5E044A00" w14:textId="77777777" w:rsidR="006C6E97" w:rsidRPr="00D51551" w:rsidRDefault="006C6E97" w:rsidP="006C6E97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09" w:type="dxa"/>
            <w:shd w:val="clear" w:color="auto" w:fill="FAFAFA"/>
            <w:noWrap/>
            <w:vAlign w:val="bottom"/>
          </w:tcPr>
          <w:p w14:paraId="6597D769" w14:textId="77777777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AF4030" w14:textId="22CA66CA" w:rsidR="006C6E97" w:rsidRPr="00C4014A" w:rsidRDefault="00490805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626</w:t>
            </w:r>
            <w:r w:rsidR="006C6E97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067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692B98" w14:textId="36B76AB8" w:rsidR="006C6E97" w:rsidRPr="00C4014A" w:rsidRDefault="00490805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626</w:t>
            </w:r>
            <w:r w:rsidR="006C6E97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D2FC930" w14:textId="6C7BF441" w:rsidR="006C6E97" w:rsidRPr="00D51551" w:rsidRDefault="00490805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626</w:t>
            </w:r>
            <w:r w:rsidR="006C6E97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067</w:t>
            </w:r>
          </w:p>
        </w:tc>
      </w:tr>
      <w:tr w:rsidR="006C6E97" w:rsidRPr="00D51551" w14:paraId="38CA5496" w14:textId="77777777" w:rsidTr="00FD3A09">
        <w:trPr>
          <w:trHeight w:val="312"/>
        </w:trPr>
        <w:tc>
          <w:tcPr>
            <w:tcW w:w="4896" w:type="dxa"/>
            <w:noWrap/>
            <w:vAlign w:val="bottom"/>
            <w:hideMark/>
          </w:tcPr>
          <w:p w14:paraId="00CC296C" w14:textId="77777777" w:rsidR="006C6E97" w:rsidRPr="00D51551" w:rsidRDefault="006C6E97" w:rsidP="006C6E97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51551"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709" w:type="dxa"/>
            <w:shd w:val="clear" w:color="auto" w:fill="FAFAFA"/>
            <w:noWrap/>
            <w:vAlign w:val="bottom"/>
          </w:tcPr>
          <w:p w14:paraId="335DC204" w14:textId="77777777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056FCF3" w14:textId="77777777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065A104" w14:textId="2F3E33D3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2EE8EC9F" w14:textId="78BA5BEE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6C6E97" w:rsidRPr="00D51551" w14:paraId="63F24B79" w14:textId="77777777" w:rsidTr="00FD3A09">
        <w:trPr>
          <w:trHeight w:val="312"/>
        </w:trPr>
        <w:tc>
          <w:tcPr>
            <w:tcW w:w="4896" w:type="dxa"/>
            <w:noWrap/>
            <w:vAlign w:val="bottom"/>
            <w:hideMark/>
          </w:tcPr>
          <w:p w14:paraId="451BBEE5" w14:textId="77777777" w:rsidR="006C6E97" w:rsidRPr="00D51551" w:rsidRDefault="006C6E97" w:rsidP="006C6E97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  </w:t>
            </w: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หนี้สินอนุพันธ์</w:t>
            </w: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- </w:t>
            </w: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สัญญาซื้อขายเงินตราต่างประเทศ</w:t>
            </w:r>
          </w:p>
        </w:tc>
        <w:tc>
          <w:tcPr>
            <w:tcW w:w="709" w:type="dxa"/>
            <w:shd w:val="clear" w:color="auto" w:fill="FAFAFA"/>
            <w:noWrap/>
            <w:vAlign w:val="bottom"/>
          </w:tcPr>
          <w:p w14:paraId="5477226B" w14:textId="49881F91" w:rsidR="006C6E97" w:rsidRPr="00D51551" w:rsidRDefault="00490805" w:rsidP="006C6E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6B1C86" w14:textId="4B555BBD" w:rsidR="006C6E97" w:rsidRPr="00C4014A" w:rsidRDefault="00490805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758</w:t>
            </w:r>
            <w:r w:rsidR="006C6E97"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237F0F" w14:textId="24913205" w:rsidR="006C6E97" w:rsidRPr="00C4014A" w:rsidRDefault="00490805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758</w:t>
            </w:r>
            <w:r w:rsidR="006C6E97"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9704ACB" w14:textId="25FC80A4" w:rsidR="006C6E97" w:rsidRPr="00D51551" w:rsidRDefault="00490805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758</w:t>
            </w:r>
            <w:r w:rsidR="006C6E97"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120</w:t>
            </w:r>
          </w:p>
        </w:tc>
      </w:tr>
      <w:tr w:rsidR="006C6E97" w:rsidRPr="00D51551" w14:paraId="623F9450" w14:textId="77777777" w:rsidTr="00FD3A09">
        <w:trPr>
          <w:trHeight w:val="312"/>
        </w:trPr>
        <w:tc>
          <w:tcPr>
            <w:tcW w:w="4896" w:type="dxa"/>
            <w:noWrap/>
            <w:vAlign w:val="bottom"/>
          </w:tcPr>
          <w:p w14:paraId="6146595D" w14:textId="77777777" w:rsidR="006C6E97" w:rsidRPr="00D51551" w:rsidRDefault="006C6E97" w:rsidP="006C6E97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09" w:type="dxa"/>
            <w:shd w:val="clear" w:color="auto" w:fill="FAFAFA"/>
            <w:noWrap/>
            <w:vAlign w:val="bottom"/>
          </w:tcPr>
          <w:p w14:paraId="62DF4104" w14:textId="77777777" w:rsidR="006C6E97" w:rsidRPr="00D51551" w:rsidRDefault="006C6E97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B1E331" w14:textId="41AA0A4E" w:rsidR="006C6E97" w:rsidRPr="00C4014A" w:rsidRDefault="00490805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758</w:t>
            </w:r>
            <w:r w:rsidR="006C6E97"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3DE04E" w14:textId="24C25301" w:rsidR="006C6E97" w:rsidRPr="00C4014A" w:rsidRDefault="00490805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758</w:t>
            </w:r>
            <w:r w:rsidR="006C6E97"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9CE1670" w14:textId="1C715588" w:rsidR="006C6E97" w:rsidRPr="00D51551" w:rsidRDefault="00490805" w:rsidP="006C6E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758</w:t>
            </w:r>
            <w:r w:rsidR="006C6E97"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120</w:t>
            </w:r>
          </w:p>
        </w:tc>
      </w:tr>
    </w:tbl>
    <w:p w14:paraId="3C29A1CC" w14:textId="77777777" w:rsidR="00A15DD3" w:rsidRPr="00D51551" w:rsidRDefault="00A15DD3" w:rsidP="00A3679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551">
        <w:rPr>
          <w:rFonts w:ascii="Browallia New" w:hAnsi="Browallia New" w:cs="Browallia New"/>
        </w:rPr>
        <w:br w:type="page"/>
      </w:r>
    </w:p>
    <w:tbl>
      <w:tblPr>
        <w:tblW w:w="9574" w:type="dxa"/>
        <w:tblLayout w:type="fixed"/>
        <w:tblLook w:val="04A0" w:firstRow="1" w:lastRow="0" w:firstColumn="1" w:lastColumn="0" w:noHBand="0" w:noVBand="1"/>
      </w:tblPr>
      <w:tblGrid>
        <w:gridCol w:w="4896"/>
        <w:gridCol w:w="860"/>
        <w:gridCol w:w="1266"/>
        <w:gridCol w:w="1276"/>
        <w:gridCol w:w="1276"/>
      </w:tblGrid>
      <w:tr w:rsidR="008834DC" w:rsidRPr="00D51551" w14:paraId="33D38CC4" w14:textId="77777777" w:rsidTr="00FD3A09">
        <w:trPr>
          <w:trHeight w:val="153"/>
          <w:tblHeader/>
        </w:trPr>
        <w:tc>
          <w:tcPr>
            <w:tcW w:w="4896" w:type="dxa"/>
            <w:noWrap/>
            <w:vAlign w:val="bottom"/>
          </w:tcPr>
          <w:p w14:paraId="2430D5B2" w14:textId="77777777" w:rsidR="008834DC" w:rsidRPr="00D51551" w:rsidRDefault="008834DC" w:rsidP="00A36792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082C531" w14:textId="73AFF3B6" w:rsidR="008834DC" w:rsidRPr="00D51551" w:rsidRDefault="008834DC" w:rsidP="000B260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8834DC" w:rsidRPr="00D51551" w14:paraId="215D9640" w14:textId="77777777" w:rsidTr="00FD3A09">
        <w:trPr>
          <w:trHeight w:val="975"/>
          <w:tblHeader/>
        </w:trPr>
        <w:tc>
          <w:tcPr>
            <w:tcW w:w="4896" w:type="dxa"/>
            <w:noWrap/>
            <w:vAlign w:val="bottom"/>
            <w:hideMark/>
          </w:tcPr>
          <w:p w14:paraId="55CC1C3C" w14:textId="77777777" w:rsidR="008834DC" w:rsidRPr="00D51551" w:rsidRDefault="008834DC" w:rsidP="008834DC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417C2" w14:textId="73DE4B0F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ข้อมูล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72741050" w14:textId="77777777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69A2B9A2" w14:textId="77777777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4A00BB73" w14:textId="22B85D56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2A0BA7F" w14:textId="77777777" w:rsidR="008834DC" w:rsidRPr="006C6E97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  <w:p w14:paraId="6B1F557A" w14:textId="77777777" w:rsidR="008834DC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06AC7E0C" w14:textId="2C1F2422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76B88F47" w14:textId="28ADA656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</w:tr>
      <w:tr w:rsidR="008834DC" w:rsidRPr="00D51551" w14:paraId="0DE11479" w14:textId="77777777" w:rsidTr="00FD3A09">
        <w:trPr>
          <w:trHeight w:val="325"/>
          <w:tblHeader/>
        </w:trPr>
        <w:tc>
          <w:tcPr>
            <w:tcW w:w="4896" w:type="dxa"/>
            <w:noWrap/>
            <w:vAlign w:val="bottom"/>
            <w:hideMark/>
          </w:tcPr>
          <w:p w14:paraId="1E59C7AE" w14:textId="77777777" w:rsidR="008834DC" w:rsidRPr="00D51551" w:rsidRDefault="008834DC" w:rsidP="008834DC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4E1B0D" w14:textId="1ED1DB7F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ระดับที่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F6A39" w14:textId="15E16BC9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7EC23" w14:textId="41B9EBAB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70AE71" w14:textId="412F4F64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</w:t>
            </w:r>
            <w:r w:rsidRPr="00D5155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าท</w:t>
            </w:r>
          </w:p>
        </w:tc>
      </w:tr>
      <w:tr w:rsidR="008834DC" w:rsidRPr="00D51551" w14:paraId="1F046D1D" w14:textId="77777777" w:rsidTr="00FD3A09">
        <w:trPr>
          <w:trHeight w:val="325"/>
        </w:trPr>
        <w:tc>
          <w:tcPr>
            <w:tcW w:w="4896" w:type="dxa"/>
            <w:noWrap/>
            <w:vAlign w:val="bottom"/>
            <w:hideMark/>
          </w:tcPr>
          <w:p w14:paraId="0EDB1D42" w14:textId="7FF5192F" w:rsidR="008834DC" w:rsidRPr="00D51551" w:rsidRDefault="00490805" w:rsidP="008834DC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908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="008834DC" w:rsidRPr="00D5155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  <w:t xml:space="preserve"> </w:t>
            </w:r>
            <w:r w:rsidR="008834DC" w:rsidRPr="00D5155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4908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860" w:type="dxa"/>
            <w:shd w:val="clear" w:color="auto" w:fill="FAFAFA"/>
            <w:noWrap/>
            <w:vAlign w:val="bottom"/>
          </w:tcPr>
          <w:p w14:paraId="06FE2267" w14:textId="77777777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66" w:type="dxa"/>
            <w:shd w:val="clear" w:color="auto" w:fill="FAFAFA"/>
          </w:tcPr>
          <w:p w14:paraId="5F5AAE64" w14:textId="77777777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034FD5C3" w14:textId="172AC881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5E7A9073" w14:textId="26AAD8E7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8834DC" w:rsidRPr="00D51551" w14:paraId="2161F797" w14:textId="77777777" w:rsidTr="00FD3A09">
        <w:trPr>
          <w:trHeight w:val="313"/>
        </w:trPr>
        <w:tc>
          <w:tcPr>
            <w:tcW w:w="4896" w:type="dxa"/>
            <w:noWrap/>
            <w:vAlign w:val="bottom"/>
            <w:hideMark/>
          </w:tcPr>
          <w:p w14:paraId="07DAA324" w14:textId="77777777" w:rsidR="008834DC" w:rsidRPr="00D51551" w:rsidRDefault="008834DC" w:rsidP="008834D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  <w:r w:rsidRPr="00D51551"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860" w:type="dxa"/>
            <w:shd w:val="clear" w:color="auto" w:fill="FAFAFA"/>
            <w:noWrap/>
            <w:vAlign w:val="bottom"/>
            <w:hideMark/>
          </w:tcPr>
          <w:p w14:paraId="69B158FE" w14:textId="77777777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8FB7B07" w14:textId="77777777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5E67E23" w14:textId="34E10EA4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  <w:hideMark/>
          </w:tcPr>
          <w:p w14:paraId="53AFFBF6" w14:textId="28C84407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8834DC" w:rsidRPr="00D51551" w14:paraId="1FC3C094" w14:textId="77777777" w:rsidTr="00FD3A09">
        <w:trPr>
          <w:trHeight w:val="313"/>
        </w:trPr>
        <w:tc>
          <w:tcPr>
            <w:tcW w:w="4896" w:type="dxa"/>
            <w:noWrap/>
            <w:vAlign w:val="bottom"/>
            <w:hideMark/>
          </w:tcPr>
          <w:p w14:paraId="466432EC" w14:textId="77777777" w:rsidR="008834DC" w:rsidRPr="00D51551" w:rsidRDefault="008834DC" w:rsidP="008834DC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  </w:t>
            </w: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สินทรัพย์อนุพันธ์</w:t>
            </w: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- </w:t>
            </w: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สัญญาซื้อขายเงินตราต่างประเทศ</w:t>
            </w:r>
          </w:p>
        </w:tc>
        <w:tc>
          <w:tcPr>
            <w:tcW w:w="860" w:type="dxa"/>
            <w:shd w:val="clear" w:color="auto" w:fill="FAFAFA"/>
            <w:noWrap/>
            <w:vAlign w:val="bottom"/>
            <w:hideMark/>
          </w:tcPr>
          <w:p w14:paraId="0D026420" w14:textId="418A3A87" w:rsidR="008834DC" w:rsidRPr="00D51551" w:rsidRDefault="00490805" w:rsidP="008834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5B6722" w14:textId="4E4BC9B7" w:rsidR="008834DC" w:rsidRPr="00C4014A" w:rsidRDefault="00490805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="008834DC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218</w:t>
            </w:r>
            <w:r w:rsidR="008834DC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452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BCA557" w14:textId="5A293640" w:rsidR="008834DC" w:rsidRPr="00C4014A" w:rsidRDefault="00490805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="008834DC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218</w:t>
            </w:r>
            <w:r w:rsidR="008834DC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452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2FC7D1AE" w14:textId="47B27CFA" w:rsidR="008834DC" w:rsidRPr="00D51551" w:rsidRDefault="00490805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="008834DC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218</w:t>
            </w:r>
            <w:r w:rsidR="008834DC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452</w:t>
            </w:r>
          </w:p>
        </w:tc>
      </w:tr>
      <w:tr w:rsidR="008834DC" w:rsidRPr="00D51551" w14:paraId="0E7684DB" w14:textId="77777777" w:rsidTr="00FD3A09">
        <w:trPr>
          <w:trHeight w:val="313"/>
        </w:trPr>
        <w:tc>
          <w:tcPr>
            <w:tcW w:w="4896" w:type="dxa"/>
            <w:noWrap/>
            <w:vAlign w:val="bottom"/>
            <w:hideMark/>
          </w:tcPr>
          <w:p w14:paraId="33BFA25E" w14:textId="77777777" w:rsidR="008834DC" w:rsidRPr="00D51551" w:rsidRDefault="008834DC" w:rsidP="008834D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60" w:type="dxa"/>
            <w:shd w:val="clear" w:color="auto" w:fill="FAFAFA"/>
            <w:noWrap/>
            <w:vAlign w:val="bottom"/>
          </w:tcPr>
          <w:p w14:paraId="59C4B741" w14:textId="77777777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C6CBA" w14:textId="089515BA" w:rsidR="008834DC" w:rsidRPr="00C4014A" w:rsidRDefault="00490805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="008834DC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218</w:t>
            </w:r>
            <w:r w:rsidR="008834DC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452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9CCAD8" w14:textId="7657CB99" w:rsidR="008834DC" w:rsidRPr="00C4014A" w:rsidRDefault="00490805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="008834DC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218</w:t>
            </w:r>
            <w:r w:rsidR="008834DC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452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AB720E9" w14:textId="7CD770E7" w:rsidR="008834DC" w:rsidRPr="00D51551" w:rsidRDefault="00490805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="008834DC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218</w:t>
            </w:r>
            <w:r w:rsidR="008834DC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452</w:t>
            </w:r>
          </w:p>
        </w:tc>
      </w:tr>
      <w:tr w:rsidR="008834DC" w:rsidRPr="00D51551" w14:paraId="2E588B36" w14:textId="77777777" w:rsidTr="00FD3A09">
        <w:trPr>
          <w:trHeight w:val="313"/>
        </w:trPr>
        <w:tc>
          <w:tcPr>
            <w:tcW w:w="4896" w:type="dxa"/>
            <w:noWrap/>
            <w:vAlign w:val="bottom"/>
          </w:tcPr>
          <w:p w14:paraId="73D382D9" w14:textId="77777777" w:rsidR="008834DC" w:rsidRPr="00D51551" w:rsidRDefault="008834DC" w:rsidP="008834DC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51551"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860" w:type="dxa"/>
            <w:shd w:val="clear" w:color="auto" w:fill="FAFAFA"/>
            <w:noWrap/>
            <w:vAlign w:val="bottom"/>
          </w:tcPr>
          <w:p w14:paraId="144FAF01" w14:textId="77777777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CBC65" w14:textId="77777777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C7DDBC" w14:textId="23B3ED8B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FF969B1" w14:textId="721E985B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8834DC" w:rsidRPr="00D51551" w14:paraId="438EA1FB" w14:textId="77777777" w:rsidTr="00FD3A09">
        <w:trPr>
          <w:trHeight w:val="313"/>
        </w:trPr>
        <w:tc>
          <w:tcPr>
            <w:tcW w:w="4896" w:type="dxa"/>
            <w:noWrap/>
            <w:vAlign w:val="bottom"/>
            <w:hideMark/>
          </w:tcPr>
          <w:p w14:paraId="15E15D47" w14:textId="77777777" w:rsidR="008834DC" w:rsidRPr="00D51551" w:rsidRDefault="008834DC" w:rsidP="008834DC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  </w:t>
            </w: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หนี้สินอนุพันธ์</w:t>
            </w: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- </w:t>
            </w: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สัญญาซื้อขายเงินตราต่างประเทศ</w:t>
            </w:r>
          </w:p>
        </w:tc>
        <w:tc>
          <w:tcPr>
            <w:tcW w:w="860" w:type="dxa"/>
            <w:shd w:val="clear" w:color="auto" w:fill="FAFAFA"/>
            <w:noWrap/>
            <w:vAlign w:val="bottom"/>
          </w:tcPr>
          <w:p w14:paraId="01C42B4A" w14:textId="3138E4A6" w:rsidR="008834DC" w:rsidRPr="00D51551" w:rsidRDefault="00490805" w:rsidP="008834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A9295B" w14:textId="7DBE733D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B0D1E0" w14:textId="1399D2D9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DBD55BA" w14:textId="009246C0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8834DC" w:rsidRPr="00D51551" w14:paraId="1379C3F1" w14:textId="77777777" w:rsidTr="00FD3A09">
        <w:trPr>
          <w:trHeight w:val="313"/>
        </w:trPr>
        <w:tc>
          <w:tcPr>
            <w:tcW w:w="4896" w:type="dxa"/>
            <w:noWrap/>
            <w:vAlign w:val="bottom"/>
            <w:hideMark/>
          </w:tcPr>
          <w:p w14:paraId="51E8E9C2" w14:textId="77777777" w:rsidR="008834DC" w:rsidRPr="00D51551" w:rsidRDefault="008834DC" w:rsidP="008834DC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860" w:type="dxa"/>
            <w:shd w:val="clear" w:color="auto" w:fill="FAFAFA"/>
            <w:noWrap/>
            <w:vAlign w:val="bottom"/>
            <w:hideMark/>
          </w:tcPr>
          <w:p w14:paraId="6F5C8D91" w14:textId="77777777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BD22F" w14:textId="0E57F841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521414" w14:textId="0F3A8469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4CAFE890" w14:textId="4870329A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8834DC" w:rsidRPr="00D51551" w14:paraId="42F6816F" w14:textId="77777777" w:rsidTr="00FD3A09">
        <w:trPr>
          <w:trHeight w:val="325"/>
        </w:trPr>
        <w:tc>
          <w:tcPr>
            <w:tcW w:w="4896" w:type="dxa"/>
            <w:noWrap/>
            <w:vAlign w:val="bottom"/>
            <w:hideMark/>
          </w:tcPr>
          <w:p w14:paraId="415EB00B" w14:textId="7DE6E9F4" w:rsidR="008834DC" w:rsidRPr="00D51551" w:rsidRDefault="00490805" w:rsidP="008834DC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908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8834DC" w:rsidRPr="00D5155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  <w:t xml:space="preserve"> </w:t>
            </w:r>
            <w:r w:rsidR="008834DC" w:rsidRPr="00D5155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Pr="004908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860" w:type="dxa"/>
            <w:shd w:val="clear" w:color="auto" w:fill="FAFAFA"/>
            <w:noWrap/>
            <w:vAlign w:val="bottom"/>
            <w:hideMark/>
          </w:tcPr>
          <w:p w14:paraId="68947860" w14:textId="77777777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90D9CDF" w14:textId="77777777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630B52A" w14:textId="0FDB3F07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  <w:hideMark/>
          </w:tcPr>
          <w:p w14:paraId="22DAE7AC" w14:textId="4ED9020E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8834DC" w:rsidRPr="00D51551" w14:paraId="6E9B65C0" w14:textId="77777777" w:rsidTr="00FD3A09">
        <w:trPr>
          <w:trHeight w:val="313"/>
        </w:trPr>
        <w:tc>
          <w:tcPr>
            <w:tcW w:w="4896" w:type="dxa"/>
            <w:noWrap/>
            <w:vAlign w:val="bottom"/>
          </w:tcPr>
          <w:p w14:paraId="05D051E6" w14:textId="77777777" w:rsidR="008834DC" w:rsidRPr="00D51551" w:rsidRDefault="008834DC" w:rsidP="008834D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  <w:r w:rsidRPr="00D51551"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860" w:type="dxa"/>
            <w:shd w:val="clear" w:color="auto" w:fill="FAFAFA"/>
            <w:noWrap/>
            <w:vAlign w:val="bottom"/>
          </w:tcPr>
          <w:p w14:paraId="23E29E7A" w14:textId="77777777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A1151C4" w14:textId="77777777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9CBCBEE" w14:textId="4A481318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47E67175" w14:textId="45A3038B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8834DC" w:rsidRPr="00D51551" w14:paraId="5A27C217" w14:textId="77777777" w:rsidTr="00FD3A09">
        <w:trPr>
          <w:trHeight w:val="313"/>
        </w:trPr>
        <w:tc>
          <w:tcPr>
            <w:tcW w:w="4896" w:type="dxa"/>
            <w:noWrap/>
            <w:vAlign w:val="bottom"/>
            <w:hideMark/>
          </w:tcPr>
          <w:p w14:paraId="5A9B6531" w14:textId="77777777" w:rsidR="008834DC" w:rsidRPr="00D51551" w:rsidRDefault="008834DC" w:rsidP="008834DC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  </w:t>
            </w: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สินทรัพย์อนุพันธ์</w:t>
            </w: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- </w:t>
            </w: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สัญญาซื้อขายเงินตราต่างประเทศ</w:t>
            </w:r>
          </w:p>
        </w:tc>
        <w:tc>
          <w:tcPr>
            <w:tcW w:w="860" w:type="dxa"/>
            <w:shd w:val="clear" w:color="auto" w:fill="FAFAFA"/>
            <w:noWrap/>
            <w:vAlign w:val="bottom"/>
          </w:tcPr>
          <w:p w14:paraId="1685FF1E" w14:textId="4229D644" w:rsidR="008834DC" w:rsidRPr="00D51551" w:rsidRDefault="00490805" w:rsidP="008834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86C86" w14:textId="27197284" w:rsidR="008834DC" w:rsidRPr="00C4014A" w:rsidRDefault="00490805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626</w:t>
            </w:r>
            <w:r w:rsidR="008834DC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067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E161C6" w14:textId="5441C842" w:rsidR="008834DC" w:rsidRPr="00C4014A" w:rsidRDefault="00490805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626</w:t>
            </w:r>
            <w:r w:rsidR="008834DC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067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D98CE1C" w14:textId="451DD9D4" w:rsidR="008834DC" w:rsidRPr="00D51551" w:rsidRDefault="00490805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626</w:t>
            </w:r>
            <w:r w:rsidR="008834DC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067</w:t>
            </w:r>
          </w:p>
        </w:tc>
      </w:tr>
      <w:tr w:rsidR="008834DC" w:rsidRPr="00D51551" w14:paraId="490CA4F4" w14:textId="77777777" w:rsidTr="00FD3A09">
        <w:trPr>
          <w:trHeight w:val="313"/>
        </w:trPr>
        <w:tc>
          <w:tcPr>
            <w:tcW w:w="4896" w:type="dxa"/>
            <w:noWrap/>
            <w:vAlign w:val="bottom"/>
          </w:tcPr>
          <w:p w14:paraId="424DD5DB" w14:textId="77777777" w:rsidR="008834DC" w:rsidRPr="00D51551" w:rsidRDefault="008834DC" w:rsidP="008834D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60" w:type="dxa"/>
            <w:shd w:val="clear" w:color="auto" w:fill="FAFAFA"/>
            <w:noWrap/>
            <w:vAlign w:val="bottom"/>
          </w:tcPr>
          <w:p w14:paraId="3F1202CF" w14:textId="77777777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8F7712" w14:textId="4D113A86" w:rsidR="008834DC" w:rsidRPr="00C4014A" w:rsidRDefault="00490805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626</w:t>
            </w:r>
            <w:r w:rsidR="008834DC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200C61" w14:textId="5CC61D54" w:rsidR="008834DC" w:rsidRPr="00C4014A" w:rsidRDefault="00490805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626</w:t>
            </w:r>
            <w:r w:rsidR="008834DC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1028748" w14:textId="79131C89" w:rsidR="008834DC" w:rsidRPr="00D51551" w:rsidRDefault="00490805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626</w:t>
            </w:r>
            <w:r w:rsidR="008834DC" w:rsidRPr="00D5155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067</w:t>
            </w:r>
          </w:p>
        </w:tc>
      </w:tr>
      <w:tr w:rsidR="008834DC" w:rsidRPr="00D51551" w14:paraId="2D470A70" w14:textId="77777777" w:rsidTr="00FD3A09">
        <w:trPr>
          <w:trHeight w:val="313"/>
        </w:trPr>
        <w:tc>
          <w:tcPr>
            <w:tcW w:w="4896" w:type="dxa"/>
            <w:noWrap/>
            <w:vAlign w:val="bottom"/>
          </w:tcPr>
          <w:p w14:paraId="05210FA4" w14:textId="77777777" w:rsidR="008834DC" w:rsidRPr="00D51551" w:rsidRDefault="008834DC" w:rsidP="008834DC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51551"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860" w:type="dxa"/>
            <w:shd w:val="clear" w:color="auto" w:fill="FAFAFA"/>
            <w:noWrap/>
            <w:vAlign w:val="bottom"/>
          </w:tcPr>
          <w:p w14:paraId="6061C8BD" w14:textId="77777777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5E725" w14:textId="77777777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F3B3D" w14:textId="71D7B41E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25EE369" w14:textId="3D87CD64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8834DC" w:rsidRPr="00D51551" w14:paraId="09B2B1E4" w14:textId="77777777" w:rsidTr="00FD3A09">
        <w:trPr>
          <w:trHeight w:val="313"/>
        </w:trPr>
        <w:tc>
          <w:tcPr>
            <w:tcW w:w="4896" w:type="dxa"/>
            <w:noWrap/>
            <w:vAlign w:val="bottom"/>
          </w:tcPr>
          <w:p w14:paraId="1968359E" w14:textId="77777777" w:rsidR="008834DC" w:rsidRPr="00D51551" w:rsidRDefault="008834DC" w:rsidP="008834DC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  </w:t>
            </w: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หนี้สินอนุพันธ์</w:t>
            </w: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- </w:t>
            </w:r>
            <w:r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สัญญาซื้อขายเงินตราต่างประเทศ</w:t>
            </w:r>
          </w:p>
        </w:tc>
        <w:tc>
          <w:tcPr>
            <w:tcW w:w="860" w:type="dxa"/>
            <w:shd w:val="clear" w:color="auto" w:fill="FAFAFA"/>
            <w:noWrap/>
            <w:vAlign w:val="bottom"/>
          </w:tcPr>
          <w:p w14:paraId="4DDDBA73" w14:textId="2A72EA2F" w:rsidR="008834DC" w:rsidRPr="00D51551" w:rsidRDefault="00490805" w:rsidP="008834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814455" w14:textId="2D670714" w:rsidR="008834DC" w:rsidRPr="00C4014A" w:rsidRDefault="00490805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758</w:t>
            </w:r>
            <w:r w:rsidR="008834DC"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876DB7" w14:textId="38C7B51A" w:rsidR="008834DC" w:rsidRPr="00C4014A" w:rsidRDefault="00490805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758</w:t>
            </w:r>
            <w:r w:rsidR="008834DC"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E46B5A1" w14:textId="7CEF8272" w:rsidR="008834DC" w:rsidRPr="00D51551" w:rsidRDefault="00490805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758</w:t>
            </w:r>
            <w:r w:rsidR="008834DC"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120</w:t>
            </w:r>
          </w:p>
        </w:tc>
      </w:tr>
      <w:tr w:rsidR="008834DC" w:rsidRPr="00D51551" w14:paraId="25F409C9" w14:textId="77777777" w:rsidTr="00FD3A09">
        <w:trPr>
          <w:trHeight w:val="313"/>
        </w:trPr>
        <w:tc>
          <w:tcPr>
            <w:tcW w:w="4896" w:type="dxa"/>
            <w:noWrap/>
            <w:vAlign w:val="bottom"/>
          </w:tcPr>
          <w:p w14:paraId="275F277C" w14:textId="77777777" w:rsidR="008834DC" w:rsidRPr="00D51551" w:rsidRDefault="008834DC" w:rsidP="008834DC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860" w:type="dxa"/>
            <w:shd w:val="clear" w:color="auto" w:fill="FAFAFA"/>
            <w:noWrap/>
            <w:vAlign w:val="bottom"/>
          </w:tcPr>
          <w:p w14:paraId="087A879B" w14:textId="77777777" w:rsidR="008834DC" w:rsidRPr="00D51551" w:rsidRDefault="008834DC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6534D1" w14:textId="566224B2" w:rsidR="008834DC" w:rsidRPr="00C4014A" w:rsidRDefault="00490805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758</w:t>
            </w:r>
            <w:r w:rsidR="008834DC"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3E75CC" w14:textId="79FF38A9" w:rsidR="008834DC" w:rsidRPr="00C4014A" w:rsidRDefault="00490805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758</w:t>
            </w:r>
            <w:r w:rsidR="008834DC"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FB10AB1" w14:textId="26A9B7EB" w:rsidR="008834DC" w:rsidRPr="00D51551" w:rsidRDefault="00490805" w:rsidP="00883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758</w:t>
            </w:r>
            <w:r w:rsidR="008834DC" w:rsidRPr="00D515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4908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120</w:t>
            </w:r>
          </w:p>
        </w:tc>
      </w:tr>
    </w:tbl>
    <w:p w14:paraId="1E282390" w14:textId="77777777" w:rsidR="00B10AB3" w:rsidRPr="00D51551" w:rsidRDefault="00B10AB3" w:rsidP="00A3679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30" w:name="_Toc48681840"/>
    </w:p>
    <w:p w14:paraId="06F216A0" w14:textId="3C10103D" w:rsidR="00F510E4" w:rsidRPr="00D51551" w:rsidRDefault="00F510E4" w:rsidP="00F510E4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ข้อสมมติฐานหลักของมูลค่ายุติธรรม</w:t>
      </w:r>
    </w:p>
    <w:p w14:paraId="551AB096" w14:textId="77777777" w:rsidR="00F510E4" w:rsidRDefault="00F510E4" w:rsidP="00F510E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1C4852" w14:textId="1FAE134F" w:rsidR="00F510E4" w:rsidRPr="00D51551" w:rsidRDefault="00F510E4" w:rsidP="00F510E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นทรัพย์และหนี้สินอนุพันธ์จากสัญญาจากสัญญาซื้อขายเงินตราต่างประเทศวัดมูลค่ายุติธรรมโดยใช้อัตราแลกเปลี่ยนอ้างอิงจากสถาบันการเงิน ซึ่งจัดอยู่ในข้อมูลระดับที่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</w:p>
    <w:p w14:paraId="383CFD71" w14:textId="77777777" w:rsidR="00F510E4" w:rsidRDefault="00F510E4" w:rsidP="00A3679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04E8FFFE" w14:textId="16D3A0BC" w:rsidR="00B10AB3" w:rsidRPr="00D51551" w:rsidRDefault="00B10AB3" w:rsidP="00A3679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การโอนระหว่างระดับของชั้นมูลค่ายุติธรรม</w:t>
      </w:r>
      <w:bookmarkEnd w:id="30"/>
    </w:p>
    <w:p w14:paraId="79B15AFB" w14:textId="77777777" w:rsidR="00A36792" w:rsidRPr="00D51551" w:rsidRDefault="00A36792" w:rsidP="00B10AB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FC59BA" w14:textId="77777777" w:rsidR="00B10AB3" w:rsidRPr="00D51551" w:rsidRDefault="00B10AB3" w:rsidP="00B10AB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ในระหว่างปีกลุ่มกิจการไม่มีการโอนระหว่างระดับชั้นมูลค่ายุติธรรม</w:t>
      </w:r>
    </w:p>
    <w:p w14:paraId="230B08DE" w14:textId="77777777" w:rsidR="00B10AB3" w:rsidRPr="00D51551" w:rsidRDefault="00B10AB3" w:rsidP="00A3679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31" w:name="_Toc48681841"/>
    </w:p>
    <w:p w14:paraId="795FED62" w14:textId="77777777" w:rsidR="00B10AB3" w:rsidRPr="00D51551" w:rsidRDefault="00B10AB3" w:rsidP="00A3679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ขั้นตอนการประเมินมูลค่ายุติธรรม</w:t>
      </w:r>
      <w:bookmarkEnd w:id="31"/>
    </w:p>
    <w:p w14:paraId="7022C667" w14:textId="77777777" w:rsidR="00B10AB3" w:rsidRPr="00D51551" w:rsidRDefault="00B10AB3" w:rsidP="00A3679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225CBA" w14:textId="27422F3D" w:rsidR="00B10AB3" w:rsidRPr="00D51551" w:rsidRDefault="00B10AB3" w:rsidP="00B10AB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การประชุมระหว่างผู้อำนวยการสายการเงิน คณะกรรมการ</w:t>
      </w:r>
      <w:r w:rsidR="005F6B7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บริหาร</w:t>
      </w: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14:paraId="1E4BF010" w14:textId="77777777" w:rsidR="00B10AB3" w:rsidRPr="00D51551" w:rsidRDefault="00B10AB3" w:rsidP="00A3679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455AE5" w14:textId="77777777" w:rsidR="00BD17BF" w:rsidRPr="00D51551" w:rsidRDefault="00B10AB3" w:rsidP="00A3679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B23778" w:rsidRPr="00D51551" w14:paraId="01E92A79" w14:textId="77777777" w:rsidTr="00A4086F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19BCFAAB" w14:textId="15B106DC" w:rsidR="00B23778" w:rsidRPr="00D51551" w:rsidRDefault="0049080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B23778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3778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690F07D8" w14:textId="77777777" w:rsidR="00B23778" w:rsidRPr="00D51551" w:rsidRDefault="00B23778" w:rsidP="00A365CC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ACE9E7" w14:textId="77777777" w:rsidR="00B23778" w:rsidRPr="00D51551" w:rsidRDefault="00B23778" w:rsidP="00EE0A5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0495F3C6" w14:textId="77777777" w:rsidR="00ED7163" w:rsidRPr="00D51551" w:rsidRDefault="00ED7163" w:rsidP="00A365CC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B5B6E5" w14:textId="77777777" w:rsidR="00ED7163" w:rsidRPr="00D51551" w:rsidRDefault="00ED7163" w:rsidP="00D22F54">
      <w:pPr>
        <w:numPr>
          <w:ilvl w:val="0"/>
          <w:numId w:val="14"/>
        </w:numPr>
        <w:tabs>
          <w:tab w:val="left" w:pos="540"/>
        </w:tabs>
        <w:ind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D5155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มูลค่ายุติธรรมของสินทรัพย์ทางการเงินและตราสารอนุพันธ์</w:t>
      </w:r>
    </w:p>
    <w:p w14:paraId="6136247F" w14:textId="77777777" w:rsidR="00EE0A5C" w:rsidRPr="00D51551" w:rsidRDefault="00EE0A5C" w:rsidP="00A365C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75230AA2" w14:textId="4CD77786" w:rsidR="00ED7163" w:rsidRPr="00D51551" w:rsidRDefault="00ED7163" w:rsidP="00A365C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GB"/>
        </w:rPr>
      </w:pPr>
      <w:r w:rsidRPr="00D51551">
        <w:rPr>
          <w:rFonts w:ascii="Browallia New" w:eastAsia="Cordia New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EE0A5C" w:rsidRPr="00D51551">
        <w:rPr>
          <w:rFonts w:ascii="Browallia New" w:eastAsia="Cordia New" w:hAnsi="Browallia New" w:cs="Browallia New"/>
          <w:sz w:val="26"/>
          <w:szCs w:val="26"/>
        </w:rPr>
        <w:br/>
      </w:r>
      <w:r w:rsidRPr="00D51551">
        <w:rPr>
          <w:rFonts w:ascii="Browallia New" w:eastAsia="Cordia New" w:hAnsi="Browallia New" w:cs="Browallia New"/>
          <w:sz w:val="26"/>
          <w:szCs w:val="26"/>
          <w:cs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</w:t>
      </w:r>
      <w:r w:rsidRPr="00F510E4">
        <w:rPr>
          <w:rFonts w:ascii="Browallia New" w:eastAsia="Cordia New" w:hAnsi="Browallia New" w:cs="Browallia New"/>
          <w:sz w:val="26"/>
          <w:szCs w:val="26"/>
          <w:cs/>
        </w:rPr>
        <w:t>ระยะเวลารายงาน</w:t>
      </w:r>
      <w:r w:rsidR="00EE0A5C" w:rsidRPr="00F510E4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="00EE0A5C" w:rsidRPr="00F510E4">
        <w:rPr>
          <w:rFonts w:ascii="Browallia New" w:eastAsia="Cordia New" w:hAnsi="Browallia New" w:cs="Browallia New"/>
          <w:sz w:val="26"/>
          <w:szCs w:val="26"/>
          <w:cs/>
        </w:rPr>
        <w:t xml:space="preserve">รายละเอียดของข้อสมมติฐานหลักที่ใช้รวมอยู่ในหมายเหตุข้อ </w:t>
      </w:r>
      <w:r w:rsidR="00490805" w:rsidRPr="00490805">
        <w:rPr>
          <w:rFonts w:ascii="Browallia New" w:eastAsia="Cordia New" w:hAnsi="Browallia New" w:cs="Browallia New"/>
          <w:sz w:val="26"/>
          <w:szCs w:val="26"/>
          <w:lang w:val="en-GB"/>
        </w:rPr>
        <w:t>8</w:t>
      </w:r>
    </w:p>
    <w:p w14:paraId="5C5BEDD9" w14:textId="77777777" w:rsidR="00ED7163" w:rsidRPr="00D51551" w:rsidRDefault="00ED7163" w:rsidP="00A365C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4DC0878E" w14:textId="77777777" w:rsidR="00ED7163" w:rsidRPr="00D51551" w:rsidRDefault="00ED7163" w:rsidP="00D22F54">
      <w:pPr>
        <w:numPr>
          <w:ilvl w:val="0"/>
          <w:numId w:val="14"/>
        </w:numPr>
        <w:tabs>
          <w:tab w:val="left" w:pos="540"/>
        </w:tabs>
        <w:ind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D5155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การด้อยค่าของ</w:t>
      </w:r>
      <w:r w:rsidR="005F55A0" w:rsidRPr="00D5155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สินทรัพย์</w:t>
      </w:r>
      <w:r w:rsidR="00EE0A5C" w:rsidRPr="00D5155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ทางการเงิน</w:t>
      </w:r>
    </w:p>
    <w:p w14:paraId="6E1D37BD" w14:textId="77777777" w:rsidR="00BD17BF" w:rsidRPr="00D51551" w:rsidRDefault="00BD17BF" w:rsidP="00EE0A5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71F02FBD" w14:textId="520D172B" w:rsidR="00EE0A5C" w:rsidRPr="00D51551" w:rsidRDefault="00EE0A5C" w:rsidP="00EE0A5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51551">
        <w:rPr>
          <w:rFonts w:ascii="Browallia New" w:eastAsia="Cordia New" w:hAnsi="Browallia New" w:cs="Browallia New"/>
          <w:sz w:val="26"/>
          <w:szCs w:val="26"/>
          <w:cs/>
          <w:lang w:bidi="ar-SA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</w:t>
      </w:r>
      <w:r w:rsidRPr="00D51551">
        <w:rPr>
          <w:rFonts w:ascii="Browallia New" w:eastAsia="Cordia New" w:hAnsi="Browallia New" w:cs="Browallia New"/>
          <w:sz w:val="26"/>
          <w:szCs w:val="26"/>
          <w:cs/>
          <w:lang w:bidi="ar-SA"/>
        </w:rPr>
        <w:br/>
        <w:t>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</w:t>
      </w:r>
      <w:r w:rsidR="00FD3A09">
        <w:rPr>
          <w:rFonts w:ascii="Browallia New" w:eastAsia="Cordia New" w:hAnsi="Browallia New" w:cs="Browallia New"/>
          <w:sz w:val="26"/>
          <w:szCs w:val="26"/>
          <w:lang w:bidi="ar-SA"/>
        </w:rPr>
        <w:br/>
      </w:r>
      <w:r w:rsidRPr="00D51551">
        <w:rPr>
          <w:rFonts w:ascii="Browallia New" w:eastAsia="Cordia New" w:hAnsi="Browallia New" w:cs="Browallia New"/>
          <w:sz w:val="26"/>
          <w:szCs w:val="26"/>
          <w:cs/>
          <w:lang w:bidi="ar-SA"/>
        </w:rPr>
        <w:t>การคาดการณ์เหตุการณ์ในอนาคต ณ ทุกสิ้นรอบระยะเวลารายงาน</w:t>
      </w:r>
    </w:p>
    <w:p w14:paraId="26645D06" w14:textId="77777777" w:rsidR="00EE0A5C" w:rsidRPr="00D51551" w:rsidRDefault="00EE0A5C" w:rsidP="00A365C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351704A" w14:textId="77777777" w:rsidR="00ED7163" w:rsidRPr="00D51551" w:rsidRDefault="005F55A0" w:rsidP="00D22F54">
      <w:pPr>
        <w:numPr>
          <w:ilvl w:val="0"/>
          <w:numId w:val="14"/>
        </w:numPr>
        <w:tabs>
          <w:tab w:val="left" w:pos="540"/>
        </w:tabs>
        <w:ind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D5155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การปรับลดสินค้าคงเหลือเป็นมูลค่าสุทธิที่จะได้รับ</w:t>
      </w:r>
    </w:p>
    <w:p w14:paraId="164DC12B" w14:textId="77777777" w:rsidR="005F55A0" w:rsidRPr="00D51551" w:rsidRDefault="005F55A0" w:rsidP="00EE0A5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FF852E2" w14:textId="77777777" w:rsidR="005F55A0" w:rsidRPr="00D51551" w:rsidRDefault="005F55A0" w:rsidP="00EE0A5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51551">
        <w:rPr>
          <w:rFonts w:ascii="Browallia New" w:eastAsia="Cordia New" w:hAnsi="Browallia New" w:cs="Browallia New"/>
          <w:sz w:val="26"/>
          <w:szCs w:val="26"/>
          <w:cs/>
        </w:rPr>
        <w:t>ในการประมาณการปรับลดสินค้าคงเหลือเป็นมูลค่าสุทธิที่จะได้รับ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หรือต้นทุนที่เกี่ยวข้องโดยตรงกับเหตุการณ์ที่เกิดขึ้น ณ สิ้นปี</w:t>
      </w:r>
    </w:p>
    <w:p w14:paraId="34906DC9" w14:textId="77777777" w:rsidR="00965C03" w:rsidRPr="00D51551" w:rsidRDefault="00965C03" w:rsidP="00A365CC">
      <w:pPr>
        <w:ind w:left="540"/>
        <w:rPr>
          <w:rFonts w:ascii="Browallia New" w:eastAsia="Cordia New" w:hAnsi="Browallia New" w:cs="Browallia New"/>
          <w:sz w:val="26"/>
          <w:szCs w:val="26"/>
        </w:rPr>
      </w:pPr>
    </w:p>
    <w:p w14:paraId="23D08F03" w14:textId="77777777" w:rsidR="005F55A0" w:rsidRPr="00D51551" w:rsidRDefault="00965C03" w:rsidP="00D22F54">
      <w:pPr>
        <w:numPr>
          <w:ilvl w:val="0"/>
          <w:numId w:val="14"/>
        </w:numPr>
        <w:tabs>
          <w:tab w:val="left" w:pos="540"/>
        </w:tabs>
        <w:ind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D5155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 และค่าเสื่อมราคา</w:t>
      </w:r>
    </w:p>
    <w:p w14:paraId="130B3B83" w14:textId="77777777" w:rsidR="005F55A0" w:rsidRPr="00D51551" w:rsidRDefault="005F55A0" w:rsidP="00EE0A5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0F6C6C4" w14:textId="77777777" w:rsidR="00965C03" w:rsidRPr="00D51551" w:rsidRDefault="00965C03" w:rsidP="00A365C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51551">
        <w:rPr>
          <w:rFonts w:ascii="Browallia New" w:eastAsia="Cordia New" w:hAnsi="Browallia New" w:cs="Browallia New"/>
          <w:sz w:val="26"/>
          <w:szCs w:val="26"/>
          <w:cs/>
        </w:rPr>
        <w:t xml:space="preserve"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06340D32" w14:textId="77777777" w:rsidR="00965C03" w:rsidRPr="00D51551" w:rsidRDefault="00965C03" w:rsidP="00A365C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15EAEF4A" w14:textId="77777777" w:rsidR="00965C03" w:rsidRPr="00D51551" w:rsidRDefault="00965C03" w:rsidP="00A365C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51551">
        <w:rPr>
          <w:rFonts w:ascii="Browallia New" w:eastAsia="Cordia New" w:hAnsi="Browallia New" w:cs="Browallia New"/>
          <w:sz w:val="26"/>
          <w:szCs w:val="26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</w:t>
      </w:r>
      <w:r w:rsidR="00617311" w:rsidRPr="00D51551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D51551">
        <w:rPr>
          <w:rFonts w:ascii="Browallia New" w:eastAsia="Cordia New" w:hAnsi="Browallia New" w:cs="Browallia New"/>
          <w:sz w:val="26"/>
          <w:szCs w:val="26"/>
          <w:cs/>
        </w:rPr>
        <w:t>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0EA9F3B" w14:textId="77777777" w:rsidR="005F55A0" w:rsidRPr="00D51551" w:rsidRDefault="005F55A0" w:rsidP="00EE0A5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73EB80DC" w14:textId="77777777" w:rsidR="005F55A0" w:rsidRPr="00D51551" w:rsidRDefault="005F55A0" w:rsidP="00D22F54">
      <w:pPr>
        <w:numPr>
          <w:ilvl w:val="0"/>
          <w:numId w:val="14"/>
        </w:numPr>
        <w:tabs>
          <w:tab w:val="left" w:pos="540"/>
        </w:tabs>
        <w:ind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D5155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สินทรัพย์ภาษีเงินได้รอการตัดบัญชี</w:t>
      </w:r>
    </w:p>
    <w:p w14:paraId="2CBB5D74" w14:textId="77777777" w:rsidR="005F55A0" w:rsidRPr="00D51551" w:rsidRDefault="005F55A0" w:rsidP="00EE0A5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2AFCE36A" w14:textId="77777777" w:rsidR="005F55A0" w:rsidRPr="00D51551" w:rsidRDefault="005F55A0" w:rsidP="00EE0A5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51551">
        <w:rPr>
          <w:rFonts w:ascii="Browallia New" w:eastAsia="Cordia New" w:hAnsi="Browallia New" w:cs="Browallia New"/>
          <w:sz w:val="26"/>
          <w:szCs w:val="26"/>
          <w:cs/>
        </w:rPr>
        <w:t>การรับรู้สินทรัพย์ภาษีเงินได้รอตัดบัญชีขึ้นอยู่กับความเป็นไปได้ค่อนข้างแน่ที่จะมีกำไรทางภาษีในอนาคตเพียงพอที่จะนำผลแตกต่างชั่วคราวมาใช้หักภาษีได้ ในการพิจารณากำไรทางภาษีในอนาคตกลุ่มกิจการได้มีการพิจารณาถึงการคาดการณ์ผลประกอบการล่าสุดที่มีอยู่ ดังนั้นการรับรู้สินทรัพย์ภาษีเงินได้รอตัดบัญชีจึงมาจากการใช้สมมติฐานเกี่ยวกับผลประกอบการในอนาคตของกลุ่มกิจการ</w:t>
      </w:r>
    </w:p>
    <w:p w14:paraId="42AD1CCB" w14:textId="77777777" w:rsidR="005F55A0" w:rsidRPr="00D51551" w:rsidRDefault="00EE0A5C" w:rsidP="00EE0A5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51551"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p w14:paraId="063675EF" w14:textId="77777777" w:rsidR="005F55A0" w:rsidRPr="00D51551" w:rsidRDefault="00ED7163" w:rsidP="00D22F54">
      <w:pPr>
        <w:numPr>
          <w:ilvl w:val="0"/>
          <w:numId w:val="14"/>
        </w:numPr>
        <w:tabs>
          <w:tab w:val="left" w:pos="540"/>
        </w:tabs>
        <w:ind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D5155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ภาระผูกพันผลประโยชน์เมื่อเกษียณอายุ</w:t>
      </w:r>
    </w:p>
    <w:p w14:paraId="725711A9" w14:textId="77777777" w:rsidR="005F55A0" w:rsidRPr="00D51551" w:rsidRDefault="005F55A0" w:rsidP="00617311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114D774F" w14:textId="368DFA10" w:rsidR="005F55A0" w:rsidRPr="00D51551" w:rsidRDefault="005F55A0" w:rsidP="00617311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51551">
        <w:rPr>
          <w:rFonts w:ascii="Browallia New" w:eastAsia="Cordia New" w:hAnsi="Browallia New" w:cs="Browallia New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</w:t>
      </w:r>
      <w:r w:rsidR="00617311" w:rsidRPr="00D51551">
        <w:rPr>
          <w:rFonts w:ascii="Browallia New" w:eastAsia="Cordia New" w:hAnsi="Browallia New" w:cs="Browallia New"/>
          <w:sz w:val="26"/>
          <w:szCs w:val="26"/>
          <w:cs/>
        </w:rPr>
        <w:t>บ</w:t>
      </w:r>
      <w:r w:rsidRPr="00D51551">
        <w:rPr>
          <w:rFonts w:ascii="Browallia New" w:eastAsia="Cordia New" w:hAnsi="Browallia New" w:cs="Browallia New"/>
          <w:sz w:val="26"/>
          <w:szCs w:val="26"/>
          <w:cs/>
        </w:rPr>
        <w:t xml:space="preserve">จากการเปลี่ยนแปลงที่เป็นไปได้ของข้อสมมติฐานได้เปิดเผยข้อมูลอยู่ในหมายเหตุข้อ </w:t>
      </w:r>
      <w:r w:rsidR="00490805" w:rsidRPr="00490805">
        <w:rPr>
          <w:rFonts w:ascii="Browallia New" w:eastAsia="Cordia New" w:hAnsi="Browallia New" w:cs="Browallia New"/>
          <w:sz w:val="26"/>
          <w:szCs w:val="26"/>
          <w:lang w:val="en-GB"/>
        </w:rPr>
        <w:t>25</w:t>
      </w:r>
    </w:p>
    <w:p w14:paraId="63E6CF5D" w14:textId="77777777" w:rsidR="005F55A0" w:rsidRPr="00D51551" w:rsidRDefault="005F55A0" w:rsidP="00617311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28AE0F6F" w14:textId="77777777" w:rsidR="00965C03" w:rsidRPr="00D51551" w:rsidRDefault="00965C03" w:rsidP="00D22F54">
      <w:pPr>
        <w:numPr>
          <w:ilvl w:val="0"/>
          <w:numId w:val="14"/>
        </w:numPr>
        <w:tabs>
          <w:tab w:val="left" w:pos="540"/>
        </w:tabs>
        <w:ind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D5155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การกำหนดอายุสัญญาเช่า</w:t>
      </w:r>
    </w:p>
    <w:p w14:paraId="3892D756" w14:textId="77777777" w:rsidR="00965C03" w:rsidRPr="00D51551" w:rsidRDefault="00965C03" w:rsidP="00617311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AB71704" w14:textId="6E1D2180" w:rsidR="00965C03" w:rsidRPr="00D51551" w:rsidRDefault="00965C03" w:rsidP="00770C5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51551">
        <w:rPr>
          <w:rFonts w:ascii="Browallia New" w:eastAsia="Cordia New" w:hAnsi="Browallia New" w:cs="Browallia New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  <w:r w:rsidR="00770C5C">
        <w:rPr>
          <w:rFonts w:ascii="Browallia New" w:eastAsia="Cordia New" w:hAnsi="Browallia New" w:cs="Browallia New" w:hint="cs"/>
          <w:sz w:val="26"/>
          <w:szCs w:val="26"/>
          <w:cs/>
        </w:rPr>
        <w:t xml:space="preserve"> รวมถึง</w:t>
      </w:r>
      <w:r w:rsidRPr="00D51551">
        <w:rPr>
          <w:rFonts w:ascii="Browallia New" w:eastAsia="Cordia New" w:hAnsi="Browallia New" w:cs="Browallia New"/>
          <w:sz w:val="26"/>
          <w:szCs w:val="26"/>
          <w:cs/>
        </w:rPr>
        <w:t>สภาพของสินทรัพย์ที่เช่า และ/หรือการเปลี่ยนแทนสินทรัพย์จะไม่ก่อให้เกิดต้นทุนอย่างมีสาระสำคัญ</w:t>
      </w:r>
    </w:p>
    <w:p w14:paraId="1CFACE86" w14:textId="77777777" w:rsidR="00965C03" w:rsidRPr="00D51551" w:rsidRDefault="00965C03" w:rsidP="00617311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5CD19B88" w14:textId="77777777" w:rsidR="00965C03" w:rsidRPr="00D51551" w:rsidRDefault="00965C03" w:rsidP="00617311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51551">
        <w:rPr>
          <w:rFonts w:ascii="Browallia New" w:eastAsia="Cordia New" w:hAnsi="Browallia New" w:cs="Browallia New"/>
          <w:sz w:val="26"/>
          <w:szCs w:val="26"/>
          <w:cs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70489ABA" w14:textId="77777777" w:rsidR="00965C03" w:rsidRPr="00D51551" w:rsidRDefault="00965C03" w:rsidP="00617311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2C64C81C" w14:textId="77777777" w:rsidR="005F55A0" w:rsidRPr="00D51551" w:rsidRDefault="005F55A0" w:rsidP="00D22F54">
      <w:pPr>
        <w:numPr>
          <w:ilvl w:val="0"/>
          <w:numId w:val="14"/>
        </w:numPr>
        <w:tabs>
          <w:tab w:val="left" w:pos="540"/>
        </w:tabs>
        <w:ind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D5155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315D9B70" w14:textId="77777777" w:rsidR="005F55A0" w:rsidRPr="00D51551" w:rsidRDefault="005F55A0" w:rsidP="009D1423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6F20D32E" w14:textId="77777777" w:rsidR="005F55A0" w:rsidRPr="00D51551" w:rsidRDefault="005F55A0" w:rsidP="009D1423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51551">
        <w:rPr>
          <w:rFonts w:ascii="Browallia New" w:eastAsia="Cordia New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59526E17" w14:textId="77777777" w:rsidR="005F55A0" w:rsidRPr="00D51551" w:rsidRDefault="005F55A0" w:rsidP="009D1423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4A56553A" w14:textId="77777777" w:rsidR="005F55A0" w:rsidRPr="00D51551" w:rsidRDefault="005F55A0" w:rsidP="00D22F54">
      <w:pPr>
        <w:numPr>
          <w:ilvl w:val="1"/>
          <w:numId w:val="20"/>
        </w:numPr>
        <w:tabs>
          <w:tab w:val="left" w:pos="900"/>
        </w:tabs>
        <w:ind w:left="90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51551">
        <w:rPr>
          <w:rFonts w:ascii="Browallia New" w:eastAsia="Cord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6D1068FC" w14:textId="77777777" w:rsidR="005F55A0" w:rsidRPr="00D51551" w:rsidRDefault="005F55A0" w:rsidP="00D22F54">
      <w:pPr>
        <w:numPr>
          <w:ilvl w:val="1"/>
          <w:numId w:val="20"/>
        </w:numPr>
        <w:tabs>
          <w:tab w:val="left" w:pos="900"/>
        </w:tabs>
        <w:ind w:left="90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51551">
        <w:rPr>
          <w:rFonts w:ascii="Browallia New" w:eastAsia="Cord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และหลักประกัน</w:t>
      </w:r>
    </w:p>
    <w:p w14:paraId="2998805D" w14:textId="77777777" w:rsidR="00625299" w:rsidRPr="00D51551" w:rsidRDefault="00625299" w:rsidP="009D1423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D51551" w14:paraId="283B071E" w14:textId="7777777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bookmarkEnd w:id="1"/>
          <w:bookmarkEnd w:id="2"/>
          <w:p w14:paraId="5A812A27" w14:textId="02ECC6EA" w:rsidR="00767150" w:rsidRPr="00D51551" w:rsidRDefault="00490805" w:rsidP="00A365C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C0082B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0082B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7B8CC16B" w14:textId="77777777" w:rsidR="00BD17BF" w:rsidRPr="00D51551" w:rsidRDefault="00BD17BF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E51690" w14:textId="77777777" w:rsidR="005561BC" w:rsidRPr="00D51551" w:rsidRDefault="005561BC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ที่นำเสนอให้ผู้มีอำนาจตัดสินใจสูงสุดด้านการดำเนินงาน</w:t>
      </w:r>
      <w:r w:rsidR="002F5807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</w:t>
      </w:r>
      <w:r w:rsidR="002F5807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อบทานอย่างสม่ำเสมอเพื่อใช้ในการตัดสินใจในการจัดสรรทรัพยากรให้กับส่วนงานและประเมินผลการปฏิบัติงานของส่วนงาน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ทั้งนี้ </w:t>
      </w:r>
      <w:r w:rsidR="005045C9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ผู้มีอำนาจตัดสินใจสูงสุดด้านการดำเนินงาน คือ คณะกรรมการบริษัท</w:t>
      </w:r>
      <w:r w:rsidR="002F5807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ที่ทำการตัดสินใจเชิงกลยุทธ์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ซึ่งได้วัดผลการดำเนินงานจากกำไรของส่วนงานเป็นหลัก</w:t>
      </w:r>
    </w:p>
    <w:p w14:paraId="2C9F7359" w14:textId="77777777" w:rsidR="005561BC" w:rsidRPr="00D51551" w:rsidRDefault="005561BC" w:rsidP="00A365CC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7C18D96C" w14:textId="0CB67B8E" w:rsidR="005561BC" w:rsidRPr="00D51551" w:rsidRDefault="005561BC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เพื่อวัตถุประสงค์ในการบริหารงาน กลุ่มกิจการจัดโครงสร้างองค์กรเป็นหน่วยธุรกิจตามลักษณะการขายสินค้า โดยมีส่วนงานที่รายงาน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ทั้งสิ้น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ส่วนงาน คือ </w:t>
      </w:r>
    </w:p>
    <w:p w14:paraId="6059F7FF" w14:textId="77777777" w:rsidR="005561BC" w:rsidRPr="00D51551" w:rsidRDefault="005561BC" w:rsidP="00A365CC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768BE3E6" w14:textId="77777777" w:rsidR="005561BC" w:rsidRPr="00D51551" w:rsidRDefault="005561BC" w:rsidP="00D22F54">
      <w:pPr>
        <w:numPr>
          <w:ilvl w:val="1"/>
          <w:numId w:val="20"/>
        </w:num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51551">
        <w:rPr>
          <w:rFonts w:ascii="Browallia New" w:eastAsia="Cordia New" w:hAnsi="Browallia New" w:cs="Browallia New"/>
          <w:sz w:val="26"/>
          <w:szCs w:val="26"/>
          <w:cs/>
        </w:rPr>
        <w:t>ส่วนงานขายสินค้าภายในประเทศ</w:t>
      </w:r>
    </w:p>
    <w:p w14:paraId="6FB2EED4" w14:textId="77777777" w:rsidR="00773ADA" w:rsidRPr="00D51551" w:rsidRDefault="005561BC" w:rsidP="00D22F54">
      <w:pPr>
        <w:numPr>
          <w:ilvl w:val="1"/>
          <w:numId w:val="20"/>
        </w:num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51551">
        <w:rPr>
          <w:rFonts w:ascii="Browallia New" w:eastAsia="Cordia New" w:hAnsi="Browallia New" w:cs="Browallia New"/>
          <w:sz w:val="26"/>
          <w:szCs w:val="26"/>
          <w:cs/>
        </w:rPr>
        <w:t>ส่วนงานขายสินค้าส่งออกต่างประเทศ</w:t>
      </w:r>
    </w:p>
    <w:p w14:paraId="3E813A05" w14:textId="77777777" w:rsidR="00A4086F" w:rsidRPr="00D51551" w:rsidRDefault="00A4086F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E9BA728" w14:textId="77777777" w:rsidR="00EA25EA" w:rsidRPr="00D51551" w:rsidRDefault="00EA25EA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ข้อมูลที่มีสาระสำคัญเ</w:t>
      </w:r>
      <w:r w:rsidR="00375B34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กี่ยว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กับรายได้และกำไรของแต่ละส่วนงานที่รายงาน มีดังต่อไปนี้</w:t>
      </w:r>
    </w:p>
    <w:p w14:paraId="3468A577" w14:textId="77777777" w:rsidR="00EA25EA" w:rsidRPr="00D51551" w:rsidRDefault="00EA25EA" w:rsidP="00A365CC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2710"/>
        <w:gridCol w:w="1161"/>
        <w:gridCol w:w="1071"/>
        <w:gridCol w:w="1134"/>
        <w:gridCol w:w="1134"/>
        <w:gridCol w:w="1170"/>
        <w:gridCol w:w="1170"/>
      </w:tblGrid>
      <w:tr w:rsidR="005561BC" w:rsidRPr="00D51551" w14:paraId="7756647E" w14:textId="77777777" w:rsidTr="00C0082B">
        <w:trPr>
          <w:cantSplit/>
        </w:trPr>
        <w:tc>
          <w:tcPr>
            <w:tcW w:w="2710" w:type="dxa"/>
            <w:vAlign w:val="bottom"/>
          </w:tcPr>
          <w:p w14:paraId="2DA08A7E" w14:textId="77777777" w:rsidR="005561BC" w:rsidRPr="00D51551" w:rsidRDefault="005561BC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DC976" w14:textId="77777777" w:rsidR="005561BC" w:rsidRPr="00D51551" w:rsidRDefault="005561BC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5561BC" w:rsidRPr="00D51551" w14:paraId="0C64177F" w14:textId="77777777" w:rsidTr="00C0082B">
        <w:trPr>
          <w:cantSplit/>
        </w:trPr>
        <w:tc>
          <w:tcPr>
            <w:tcW w:w="2710" w:type="dxa"/>
            <w:vAlign w:val="bottom"/>
          </w:tcPr>
          <w:p w14:paraId="485A318F" w14:textId="77777777" w:rsidR="005561BC" w:rsidRPr="00D51551" w:rsidRDefault="005561BC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C0833" w14:textId="77777777" w:rsidR="005561BC" w:rsidRPr="00D51551" w:rsidRDefault="005561BC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ส่วนงานขายสินค้า</w:t>
            </w:r>
          </w:p>
          <w:p w14:paraId="7F4370C7" w14:textId="77777777" w:rsidR="005561BC" w:rsidRPr="00D51551" w:rsidRDefault="005561BC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ภายในประเทศ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A83D8" w14:textId="77777777" w:rsidR="005561BC" w:rsidRPr="00D51551" w:rsidRDefault="005561BC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ส่วนงานขายสินค้า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br/>
              <w:t>ส่งออกต่างประเทศ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0D18F" w14:textId="77777777" w:rsidR="005561BC" w:rsidRPr="00D51551" w:rsidRDefault="005561BC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A250E3" w:rsidRPr="00D51551" w14:paraId="775EC9B1" w14:textId="77777777" w:rsidTr="00C0082B">
        <w:trPr>
          <w:cantSplit/>
        </w:trPr>
        <w:tc>
          <w:tcPr>
            <w:tcW w:w="2710" w:type="dxa"/>
            <w:vAlign w:val="bottom"/>
          </w:tcPr>
          <w:p w14:paraId="76E60D9E" w14:textId="77777777" w:rsidR="00A250E3" w:rsidRPr="00D51551" w:rsidRDefault="00A250E3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72A56639" w14:textId="7E24BCA3" w:rsidR="00A250E3" w:rsidRPr="00D51551" w:rsidRDefault="00A250E3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4E4F946A" w14:textId="759AD79D" w:rsidR="00A250E3" w:rsidRPr="00D51551" w:rsidRDefault="00A250E3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DFD7C26" w14:textId="745C6859" w:rsidR="00A250E3" w:rsidRPr="00D51551" w:rsidRDefault="00A250E3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090AF3F" w14:textId="09E05EB1" w:rsidR="00A250E3" w:rsidRPr="00D51551" w:rsidRDefault="00A250E3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99FDDE1" w14:textId="5122E17A" w:rsidR="00A250E3" w:rsidRPr="00D51551" w:rsidRDefault="00A250E3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50FB9FB" w14:textId="67FF38CA" w:rsidR="00A250E3" w:rsidRPr="00D51551" w:rsidRDefault="00A250E3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2562</w:t>
            </w:r>
          </w:p>
        </w:tc>
      </w:tr>
      <w:tr w:rsidR="005561BC" w:rsidRPr="00D51551" w14:paraId="49766BE2" w14:textId="77777777" w:rsidTr="00C0082B">
        <w:trPr>
          <w:cantSplit/>
        </w:trPr>
        <w:tc>
          <w:tcPr>
            <w:tcW w:w="2710" w:type="dxa"/>
            <w:vAlign w:val="bottom"/>
          </w:tcPr>
          <w:p w14:paraId="0A6C80B8" w14:textId="77777777" w:rsidR="005561BC" w:rsidRPr="00D51551" w:rsidRDefault="005561BC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F92B83B" w14:textId="77777777" w:rsidR="005561BC" w:rsidRPr="00D51551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3AB2A1C6" w14:textId="77777777" w:rsidR="005561BC" w:rsidRPr="00D51551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71F509F6" w14:textId="77777777" w:rsidR="005561BC" w:rsidRPr="00D51551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608C04D2" w14:textId="77777777" w:rsidR="005561BC" w:rsidRPr="00D51551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76A1E033" w14:textId="77777777" w:rsidR="005561BC" w:rsidRPr="00D51551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3B2304A8" w14:textId="77777777" w:rsidR="005561BC" w:rsidRPr="00D51551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5561BC" w:rsidRPr="00D51551" w14:paraId="4C7FBB20" w14:textId="77777777" w:rsidTr="00362F44">
        <w:trPr>
          <w:cantSplit/>
          <w:trHeight w:val="99"/>
        </w:trPr>
        <w:tc>
          <w:tcPr>
            <w:tcW w:w="2710" w:type="dxa"/>
            <w:vAlign w:val="bottom"/>
          </w:tcPr>
          <w:p w14:paraId="5F15A88C" w14:textId="77777777" w:rsidR="005561BC" w:rsidRPr="00D51551" w:rsidRDefault="005561BC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EFEED4" w14:textId="77777777" w:rsidR="005561BC" w:rsidRPr="00D51551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7BAA3166" w14:textId="77777777" w:rsidR="005561BC" w:rsidRPr="00D51551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3615F5" w14:textId="77777777" w:rsidR="005561BC" w:rsidRPr="00D51551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4F5343D" w14:textId="77777777" w:rsidR="005561BC" w:rsidRPr="00D51551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1F900" w14:textId="77777777" w:rsidR="005561BC" w:rsidRPr="00D51551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1A641E" w14:textId="77777777" w:rsidR="005561BC" w:rsidRPr="00D51551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83F59" w:rsidRPr="00D51551" w14:paraId="7A773878" w14:textId="77777777" w:rsidTr="00BA6FB2">
        <w:trPr>
          <w:cantSplit/>
        </w:trPr>
        <w:tc>
          <w:tcPr>
            <w:tcW w:w="2710" w:type="dxa"/>
            <w:vAlign w:val="bottom"/>
          </w:tcPr>
          <w:p w14:paraId="5B3A8780" w14:textId="77777777" w:rsidR="00583F59" w:rsidRPr="00D51551" w:rsidRDefault="00583F59" w:rsidP="00A365CC">
            <w:pPr>
              <w:tabs>
                <w:tab w:val="left" w:pos="1710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รายได้จากการขาย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6F6D2146" w14:textId="6219FED0" w:rsidR="00583F5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440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933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410</w:t>
            </w:r>
          </w:p>
        </w:tc>
        <w:tc>
          <w:tcPr>
            <w:tcW w:w="1071" w:type="dxa"/>
            <w:vAlign w:val="bottom"/>
          </w:tcPr>
          <w:p w14:paraId="48A26A39" w14:textId="40A8E7D5" w:rsidR="00583F5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319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878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9D1E6D9" w14:textId="713D74D0" w:rsidR="00583F5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169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656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112</w:t>
            </w:r>
          </w:p>
        </w:tc>
        <w:tc>
          <w:tcPr>
            <w:tcW w:w="1134" w:type="dxa"/>
            <w:vAlign w:val="bottom"/>
          </w:tcPr>
          <w:p w14:paraId="2491DA04" w14:textId="02006F84" w:rsidR="00583F5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599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859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337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A65945D" w14:textId="7B625B8F" w:rsidR="00583F5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610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589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</w:p>
        </w:tc>
        <w:tc>
          <w:tcPr>
            <w:tcW w:w="1170" w:type="dxa"/>
            <w:vAlign w:val="bottom"/>
          </w:tcPr>
          <w:p w14:paraId="75F95D25" w14:textId="6FF61770" w:rsidR="00583F5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919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737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747</w:t>
            </w:r>
          </w:p>
        </w:tc>
      </w:tr>
      <w:tr w:rsidR="00583F59" w:rsidRPr="00D51551" w14:paraId="15D3DB91" w14:textId="77777777" w:rsidTr="00BA6FB2">
        <w:trPr>
          <w:cantSplit/>
        </w:trPr>
        <w:tc>
          <w:tcPr>
            <w:tcW w:w="2710" w:type="dxa"/>
            <w:vAlign w:val="bottom"/>
          </w:tcPr>
          <w:p w14:paraId="4ABE4050" w14:textId="77777777" w:rsidR="00583F59" w:rsidRPr="00D51551" w:rsidRDefault="00583F59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  <w:t>ต้นทุนขาย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62C7A" w14:textId="693218A5" w:rsidR="00583F59" w:rsidRPr="00D51551" w:rsidRDefault="00A4086F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0AD54859" w14:textId="0D10EB62" w:rsidR="00583F59" w:rsidRPr="00D51551" w:rsidRDefault="00A4086F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533E8" w14:textId="0165AD0F" w:rsidR="00583F59" w:rsidRPr="00D51551" w:rsidRDefault="00A4086F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880</w:t>
            </w:r>
            <w:r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082</w:t>
            </w:r>
            <w:r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168</w:t>
            </w:r>
            <w:r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0E52041" w14:textId="1D1AFF3C" w:rsidR="00583F59" w:rsidRPr="00D51551" w:rsidRDefault="00A4086F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590</w:t>
            </w:r>
            <w:r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143</w:t>
            </w:r>
            <w:r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264</w:t>
            </w:r>
            <w:r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31056" w14:textId="59CA3A59" w:rsidR="00583F59" w:rsidRPr="00D51551" w:rsidRDefault="00A4086F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66B253" w14:textId="6D163833" w:rsidR="00583F59" w:rsidRPr="00D51551" w:rsidRDefault="00A4086F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583F59" w:rsidRPr="00D51551" w14:paraId="559D280E" w14:textId="77777777" w:rsidTr="00BA6FB2">
        <w:trPr>
          <w:cantSplit/>
        </w:trPr>
        <w:tc>
          <w:tcPr>
            <w:tcW w:w="2710" w:type="dxa"/>
            <w:vAlign w:val="bottom"/>
          </w:tcPr>
          <w:p w14:paraId="7B9B131A" w14:textId="77777777" w:rsidR="00583F59" w:rsidRPr="00D51551" w:rsidRDefault="00583F59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กำไรของส่วนงาน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38CCF3" w14:textId="1B8D3B3F" w:rsidR="00583F5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132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562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588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291B4D89" w14:textId="572F2AAA" w:rsidR="00583F5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135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213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7A50A5" w14:textId="1845FC8D" w:rsidR="00583F5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289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573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944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A74958B" w14:textId="39F6E40E" w:rsidR="00583F5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716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073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9D9E6" w14:textId="3C0D4C06" w:rsidR="00583F5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422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136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4935AE" w14:textId="098F881D" w:rsidR="00583F5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144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930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</w:p>
        </w:tc>
      </w:tr>
      <w:tr w:rsidR="00583F59" w:rsidRPr="00D51551" w14:paraId="5D3CE2C6" w14:textId="77777777" w:rsidTr="00BA6FB2">
        <w:trPr>
          <w:cantSplit/>
        </w:trPr>
        <w:tc>
          <w:tcPr>
            <w:tcW w:w="2710" w:type="dxa"/>
            <w:vAlign w:val="bottom"/>
          </w:tcPr>
          <w:p w14:paraId="091684BF" w14:textId="77777777" w:rsidR="00583F59" w:rsidRPr="00D51551" w:rsidRDefault="00583F59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  <w:t>รายได้อื่น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3FEF36D4" w14:textId="77777777" w:rsidR="00583F59" w:rsidRPr="00D51551" w:rsidRDefault="00583F5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571739A2" w14:textId="77777777" w:rsidR="00583F59" w:rsidRPr="00D51551" w:rsidRDefault="00583F5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10AD4CB" w14:textId="77777777" w:rsidR="00583F59" w:rsidRPr="00D51551" w:rsidRDefault="00583F5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7923A87" w14:textId="77777777" w:rsidR="00583F59" w:rsidRPr="00D51551" w:rsidRDefault="00583F5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FDC0B29" w14:textId="6A203D40" w:rsidR="00583F59" w:rsidRPr="00D51551" w:rsidRDefault="00490805" w:rsidP="00A365CC">
            <w:pPr>
              <w:ind w:left="-22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178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469</w:t>
            </w:r>
          </w:p>
        </w:tc>
        <w:tc>
          <w:tcPr>
            <w:tcW w:w="1170" w:type="dxa"/>
            <w:vAlign w:val="bottom"/>
          </w:tcPr>
          <w:p w14:paraId="07A4EDA1" w14:textId="0294D17E" w:rsidR="00583F59" w:rsidRPr="00D51551" w:rsidRDefault="00490805" w:rsidP="00A365CC">
            <w:pPr>
              <w:ind w:left="-22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FE5AA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738</w:t>
            </w:r>
            <w:r w:rsidR="00FE5AA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718</w:t>
            </w:r>
          </w:p>
        </w:tc>
      </w:tr>
      <w:tr w:rsidR="00692F24" w:rsidRPr="00D51551" w14:paraId="085ECFB4" w14:textId="77777777" w:rsidTr="00A23C51">
        <w:trPr>
          <w:cantSplit/>
        </w:trPr>
        <w:tc>
          <w:tcPr>
            <w:tcW w:w="2710" w:type="dxa"/>
            <w:vAlign w:val="bottom"/>
          </w:tcPr>
          <w:p w14:paraId="61C37F0E" w14:textId="77777777" w:rsidR="00692F24" w:rsidRPr="00D51551" w:rsidRDefault="00692F24" w:rsidP="00A23C51">
            <w:pPr>
              <w:ind w:right="-10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>กำไรจากอัตราแลกเปลี่ยน - สุทธิ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23EE1ACC" w14:textId="77777777" w:rsidR="00692F24" w:rsidRPr="00D51551" w:rsidRDefault="00692F24" w:rsidP="00A2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0086CE5E" w14:textId="77777777" w:rsidR="00692F24" w:rsidRPr="00D51551" w:rsidRDefault="00692F24" w:rsidP="00A2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EA79FD9" w14:textId="77777777" w:rsidR="00692F24" w:rsidRPr="00D51551" w:rsidRDefault="00692F24" w:rsidP="00A2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FAC2E6A" w14:textId="77777777" w:rsidR="00692F24" w:rsidRPr="00D51551" w:rsidRDefault="00692F24" w:rsidP="00A2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B7D4AA2" w14:textId="419576E7" w:rsidR="00692F24" w:rsidRPr="00D51551" w:rsidRDefault="00490805" w:rsidP="00A2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692F24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971</w:t>
            </w:r>
            <w:r w:rsidR="00692F24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709</w:t>
            </w:r>
          </w:p>
        </w:tc>
        <w:tc>
          <w:tcPr>
            <w:tcW w:w="1170" w:type="dxa"/>
            <w:vAlign w:val="bottom"/>
          </w:tcPr>
          <w:p w14:paraId="70A5168B" w14:textId="665BF2BA" w:rsidR="00692F24" w:rsidRPr="00D51551" w:rsidRDefault="00490805" w:rsidP="00A23C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692F24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219</w:t>
            </w:r>
            <w:r w:rsidR="00692F24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476</w:t>
            </w:r>
          </w:p>
        </w:tc>
      </w:tr>
      <w:tr w:rsidR="000B2608" w:rsidRPr="00D51551" w14:paraId="2F5DF30B" w14:textId="77777777" w:rsidTr="006A21E4">
        <w:trPr>
          <w:cantSplit/>
        </w:trPr>
        <w:tc>
          <w:tcPr>
            <w:tcW w:w="2710" w:type="dxa"/>
            <w:vAlign w:val="bottom"/>
          </w:tcPr>
          <w:p w14:paraId="03D4A2FF" w14:textId="3BF888C5" w:rsidR="000B2608" w:rsidRPr="00D51551" w:rsidRDefault="000B2608" w:rsidP="000B2608">
            <w:pPr>
              <w:ind w:right="-10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>กำไรจากตราสารอนุพันธ์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2"/>
                <w:szCs w:val="22"/>
                <w:cs/>
                <w:lang w:val="th-TH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>- สุทธิ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0F7DB4AE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648938D9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F56BB2A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D572E66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49BC782" w14:textId="53C29319" w:rsidR="000B2608" w:rsidRPr="00D51551" w:rsidRDefault="00490805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0B2608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341</w:t>
            </w:r>
            <w:r w:rsidR="000B2608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390</w:t>
            </w:r>
          </w:p>
        </w:tc>
        <w:tc>
          <w:tcPr>
            <w:tcW w:w="1170" w:type="dxa"/>
            <w:vAlign w:val="bottom"/>
          </w:tcPr>
          <w:p w14:paraId="7741B8DD" w14:textId="371E4C22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0B2608" w:rsidRPr="00D51551" w14:paraId="3CFF5C5C" w14:textId="77777777" w:rsidTr="00362F44">
        <w:trPr>
          <w:cantSplit/>
        </w:trPr>
        <w:tc>
          <w:tcPr>
            <w:tcW w:w="2710" w:type="dxa"/>
            <w:vAlign w:val="bottom"/>
          </w:tcPr>
          <w:p w14:paraId="1AA7FBF1" w14:textId="77777777" w:rsidR="000B2608" w:rsidRPr="00D51551" w:rsidRDefault="000B2608" w:rsidP="000B2608">
            <w:pPr>
              <w:ind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>ต้นทุนที่ไม่สามารถปันส่วนได้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39791562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7536195B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777A036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349FDAE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895A951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08D6F9B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B2608" w:rsidRPr="00D51551" w14:paraId="62060377" w14:textId="77777777" w:rsidTr="00362F44">
        <w:trPr>
          <w:cantSplit/>
        </w:trPr>
        <w:tc>
          <w:tcPr>
            <w:tcW w:w="2710" w:type="dxa"/>
            <w:vAlign w:val="bottom"/>
          </w:tcPr>
          <w:p w14:paraId="2B87011A" w14:textId="77777777" w:rsidR="000B2608" w:rsidRPr="00D51551" w:rsidRDefault="000B2608" w:rsidP="000B2608">
            <w:pPr>
              <w:ind w:right="-10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 xml:space="preserve">   - ค่าใช้จ่ายในการขายและบริหาร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75420774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0124D226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C9EA995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DDCB8A8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7A4F041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DA1C4C2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B2608" w:rsidRPr="00D51551" w14:paraId="650DD3C8" w14:textId="77777777" w:rsidTr="00362F44">
        <w:trPr>
          <w:cantSplit/>
        </w:trPr>
        <w:tc>
          <w:tcPr>
            <w:tcW w:w="2710" w:type="dxa"/>
            <w:vAlign w:val="bottom"/>
          </w:tcPr>
          <w:p w14:paraId="1BBFE6E4" w14:textId="77777777" w:rsidR="000B2608" w:rsidRPr="00D51551" w:rsidRDefault="000B2608" w:rsidP="000B2608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 xml:space="preserve">         และต้นทุนทางการเงิน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2C097991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0289871F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11162C3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306BD04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E1BB1" w14:textId="483777AC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C93BF5" w14:textId="23123349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0B2608" w:rsidRPr="00D51551" w14:paraId="706F1A24" w14:textId="77777777" w:rsidTr="00362F44">
        <w:trPr>
          <w:cantSplit/>
        </w:trPr>
        <w:tc>
          <w:tcPr>
            <w:tcW w:w="2710" w:type="dxa"/>
            <w:vAlign w:val="bottom"/>
          </w:tcPr>
          <w:p w14:paraId="5E829F2F" w14:textId="77777777" w:rsidR="000B2608" w:rsidRPr="00D51551" w:rsidRDefault="000B2608" w:rsidP="000B2608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กำไร(ขาดทุน)ก่อนภาษีเงินได้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5421ADC2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2B13C398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0436913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522C2FD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9F2985" w14:textId="0A263CD0" w:rsidR="000B2608" w:rsidRPr="00D51551" w:rsidRDefault="00490805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  <w:r w:rsidR="000B2608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851</w:t>
            </w:r>
            <w:r w:rsidR="000B2608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08A358" w14:textId="719D84FE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0B2608" w:rsidRPr="00D51551" w14:paraId="4591628D" w14:textId="77777777" w:rsidTr="00362F44">
        <w:trPr>
          <w:cantSplit/>
        </w:trPr>
        <w:tc>
          <w:tcPr>
            <w:tcW w:w="2710" w:type="dxa"/>
            <w:vAlign w:val="bottom"/>
          </w:tcPr>
          <w:p w14:paraId="714AD99A" w14:textId="77777777" w:rsidR="000B2608" w:rsidRPr="00D51551" w:rsidRDefault="000B2608" w:rsidP="000B2608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  <w:t>ภาษีเงินได้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5F8AD2F8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6BCC4ED4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7F919F2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A65275D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3FB72" w14:textId="7AC8FD9E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EF20408" w14:textId="7834F2D2" w:rsidR="000B2608" w:rsidRPr="00D51551" w:rsidRDefault="00490805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0B2608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684</w:t>
            </w:r>
            <w:r w:rsidR="000B2608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432</w:t>
            </w:r>
          </w:p>
        </w:tc>
      </w:tr>
      <w:tr w:rsidR="000B2608" w:rsidRPr="00D51551" w14:paraId="0D23A9D6" w14:textId="77777777" w:rsidTr="00362F44">
        <w:trPr>
          <w:cantSplit/>
        </w:trPr>
        <w:tc>
          <w:tcPr>
            <w:tcW w:w="2710" w:type="dxa"/>
            <w:vAlign w:val="bottom"/>
          </w:tcPr>
          <w:p w14:paraId="757E852D" w14:textId="77777777" w:rsidR="000B2608" w:rsidRPr="00D51551" w:rsidRDefault="000B2608" w:rsidP="000B2608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กำไร(ขาดทุน)สุทธ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ิสำหรับปี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11C7F3E8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3EE4B5C4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71DF9AA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3FFEA52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CCED10" w14:textId="0BD4BA04" w:rsidR="000B2608" w:rsidRPr="00D51551" w:rsidRDefault="00490805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192</w:t>
            </w:r>
            <w:r w:rsidR="000B2608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912</w:t>
            </w:r>
            <w:r w:rsidR="000B2608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F24CD" w14:textId="062C3C0F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0B2608" w:rsidRPr="00D51551" w14:paraId="40A80D3C" w14:textId="77777777" w:rsidTr="00362F44">
        <w:trPr>
          <w:cantSplit/>
        </w:trPr>
        <w:tc>
          <w:tcPr>
            <w:tcW w:w="2710" w:type="dxa"/>
            <w:vAlign w:val="bottom"/>
          </w:tcPr>
          <w:p w14:paraId="2C3736A8" w14:textId="77777777" w:rsidR="000B2608" w:rsidRPr="00D51551" w:rsidRDefault="000B2608" w:rsidP="000B2608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161" w:type="dxa"/>
            <w:shd w:val="clear" w:color="auto" w:fill="FAFAFA"/>
            <w:vAlign w:val="bottom"/>
          </w:tcPr>
          <w:p w14:paraId="5D38A28C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60C0B4B1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BE0D05A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AA5F5AB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E8D52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E10415B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0B2608" w:rsidRPr="00D51551" w14:paraId="2185D422" w14:textId="77777777" w:rsidTr="00362F44">
        <w:trPr>
          <w:cantSplit/>
        </w:trPr>
        <w:tc>
          <w:tcPr>
            <w:tcW w:w="2710" w:type="dxa"/>
            <w:vAlign w:val="bottom"/>
          </w:tcPr>
          <w:p w14:paraId="0A109416" w14:textId="77777777" w:rsidR="000B2608" w:rsidRPr="00D51551" w:rsidRDefault="000B2608" w:rsidP="000B2608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จังหวะเวลาการรับรู้รายได้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390DC8F0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60E27AD3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B8ED01C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0D2ABBF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D1395AE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361FF24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B2608" w:rsidRPr="00D51551" w14:paraId="7A16469E" w14:textId="77777777" w:rsidTr="00362F44">
        <w:trPr>
          <w:cantSplit/>
        </w:trPr>
        <w:tc>
          <w:tcPr>
            <w:tcW w:w="2710" w:type="dxa"/>
            <w:vAlign w:val="bottom"/>
          </w:tcPr>
          <w:p w14:paraId="2627DDD7" w14:textId="77777777" w:rsidR="000B2608" w:rsidRPr="00D51551" w:rsidRDefault="000B2608" w:rsidP="000B2608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  <w:t>เมื่อปฏิบัติตามภาระที่ต้อง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62765180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702197E1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3CC80A8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77098DA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5A4CBA5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E255AB8" w14:textId="77777777" w:rsidR="000B2608" w:rsidRPr="00D51551" w:rsidRDefault="000B2608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B2608" w:rsidRPr="00D51551" w14:paraId="00E211EB" w14:textId="77777777" w:rsidTr="00362F44">
        <w:trPr>
          <w:cantSplit/>
        </w:trPr>
        <w:tc>
          <w:tcPr>
            <w:tcW w:w="2710" w:type="dxa"/>
            <w:vAlign w:val="bottom"/>
          </w:tcPr>
          <w:p w14:paraId="43A00C51" w14:textId="77777777" w:rsidR="000B2608" w:rsidRPr="00D51551" w:rsidRDefault="000B2608" w:rsidP="000B2608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ปฏิบัติเสร็จสิ้น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(point in time)</w:t>
            </w:r>
          </w:p>
        </w:tc>
        <w:tc>
          <w:tcPr>
            <w:tcW w:w="1161" w:type="dxa"/>
            <w:shd w:val="clear" w:color="auto" w:fill="FAFAFA"/>
          </w:tcPr>
          <w:p w14:paraId="6E054F12" w14:textId="6C3B1FA6" w:rsidR="000B2608" w:rsidRPr="00D51551" w:rsidRDefault="00490805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440</w:t>
            </w:r>
            <w:r w:rsidR="000B2608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933</w:t>
            </w:r>
            <w:r w:rsidR="000B2608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410</w:t>
            </w:r>
          </w:p>
        </w:tc>
        <w:tc>
          <w:tcPr>
            <w:tcW w:w="1071" w:type="dxa"/>
          </w:tcPr>
          <w:p w14:paraId="5CB768F6" w14:textId="53E7B838" w:rsidR="000B2608" w:rsidRPr="00D51551" w:rsidRDefault="00490805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319</w:t>
            </w:r>
            <w:r w:rsidR="000B2608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878</w:t>
            </w:r>
            <w:r w:rsidR="000B2608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410</w:t>
            </w:r>
          </w:p>
        </w:tc>
        <w:tc>
          <w:tcPr>
            <w:tcW w:w="1134" w:type="dxa"/>
            <w:shd w:val="clear" w:color="auto" w:fill="FAFAFA"/>
          </w:tcPr>
          <w:p w14:paraId="0342964A" w14:textId="580B551C" w:rsidR="000B2608" w:rsidRPr="00D51551" w:rsidRDefault="00490805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0B2608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169</w:t>
            </w:r>
            <w:r w:rsidR="000B2608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656</w:t>
            </w:r>
            <w:r w:rsidR="000B2608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</w:p>
        </w:tc>
        <w:tc>
          <w:tcPr>
            <w:tcW w:w="1134" w:type="dxa"/>
            <w:vAlign w:val="bottom"/>
          </w:tcPr>
          <w:p w14:paraId="2C8C3E18" w14:textId="1A971389" w:rsidR="000B2608" w:rsidRPr="00D51551" w:rsidRDefault="00490805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B2608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599</w:t>
            </w:r>
            <w:r w:rsidR="000B2608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859</w:t>
            </w:r>
            <w:r w:rsidR="000B2608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36F4D1" w14:textId="7CE2CD4B" w:rsidR="000B2608" w:rsidRPr="00D51551" w:rsidRDefault="00490805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0B2608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610</w:t>
            </w:r>
            <w:r w:rsidR="000B2608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589</w:t>
            </w:r>
            <w:r w:rsidR="000B2608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</w:p>
        </w:tc>
        <w:tc>
          <w:tcPr>
            <w:tcW w:w="1170" w:type="dxa"/>
            <w:vAlign w:val="bottom"/>
          </w:tcPr>
          <w:p w14:paraId="265AB518" w14:textId="2B0E2E2F" w:rsidR="000B2608" w:rsidRPr="00D51551" w:rsidRDefault="00490805" w:rsidP="000B2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B2608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919</w:t>
            </w:r>
            <w:r w:rsidR="000B2608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737</w:t>
            </w:r>
            <w:r w:rsidR="000B2608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747</w:t>
            </w:r>
          </w:p>
        </w:tc>
      </w:tr>
    </w:tbl>
    <w:p w14:paraId="7BD620AF" w14:textId="77777777" w:rsidR="0060105F" w:rsidRPr="00D51551" w:rsidRDefault="0060105F" w:rsidP="00A365CC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60B0E23E" w14:textId="77777777" w:rsidR="00FA5D15" w:rsidRPr="00D51551" w:rsidRDefault="00FA5D15" w:rsidP="00A365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>ลูกค้า</w:t>
      </w:r>
      <w:r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รายใหญ่</w:t>
      </w:r>
    </w:p>
    <w:p w14:paraId="7CE455E3" w14:textId="77777777" w:rsidR="00FA5D15" w:rsidRPr="00D51551" w:rsidRDefault="00FA5D15" w:rsidP="00A365CC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5EBFDED9" w14:textId="344DD41E" w:rsidR="00767150" w:rsidRPr="00D51551" w:rsidRDefault="00FA5D15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กลุ่มกิจการไม่มีรายได้จากการขายกับลูกค้าภายนอกรายใดรายหนึ่งที่มากกว่าร้อยละ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ของรายได้ของกลุ่มกิจการ จึงมิได้เปิดเผยข้อมูลเกี่ยวกับลูกค้ารายใหญ่</w:t>
      </w:r>
    </w:p>
    <w:p w14:paraId="01D50E91" w14:textId="77777777" w:rsidR="005045C9" w:rsidRPr="00D51551" w:rsidRDefault="005045C9" w:rsidP="00A365CC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D51551" w14:paraId="3F2ACD7E" w14:textId="7777777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59C7B15" w14:textId="7603FCEE" w:rsidR="00767150" w:rsidRPr="00D51551" w:rsidRDefault="0049080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362F44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62F44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681A24BA" w14:textId="77777777" w:rsidR="008A7F60" w:rsidRPr="00D51551" w:rsidRDefault="008A7F60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4"/>
          <w:szCs w:val="24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8A7F60" w:rsidRPr="00D51551" w14:paraId="45D213A6" w14:textId="77777777" w:rsidTr="00362F44">
        <w:trPr>
          <w:cantSplit/>
        </w:trPr>
        <w:tc>
          <w:tcPr>
            <w:tcW w:w="4390" w:type="dxa"/>
            <w:vAlign w:val="bottom"/>
          </w:tcPr>
          <w:p w14:paraId="4DFFD820" w14:textId="77777777" w:rsidR="008A7F60" w:rsidRPr="00D51551" w:rsidRDefault="008A7F60" w:rsidP="00A365CC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B131452" w14:textId="77777777" w:rsidR="008A7F60" w:rsidRPr="00D51551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5FF7FAE" w14:textId="77777777" w:rsidR="008A7F60" w:rsidRPr="00D51551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4086F" w:rsidRPr="00D51551" w14:paraId="710630ED" w14:textId="77777777" w:rsidTr="00362F44">
        <w:trPr>
          <w:cantSplit/>
        </w:trPr>
        <w:tc>
          <w:tcPr>
            <w:tcW w:w="4390" w:type="dxa"/>
            <w:vAlign w:val="bottom"/>
          </w:tcPr>
          <w:p w14:paraId="27488E30" w14:textId="77777777" w:rsidR="00A4086F" w:rsidRPr="00D51551" w:rsidRDefault="00A4086F" w:rsidP="00A365CC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25839AD6" w14:textId="3AC43AAB" w:rsidR="00A4086F" w:rsidRPr="00D51551" w:rsidRDefault="00A4086F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44D7BD96" w14:textId="7345193B" w:rsidR="00A4086F" w:rsidRPr="00D51551" w:rsidRDefault="00A4086F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23910606" w14:textId="5AF083C1" w:rsidR="00A4086F" w:rsidRPr="00D51551" w:rsidRDefault="00A4086F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0DA0E88D" w14:textId="63E44EE2" w:rsidR="00A4086F" w:rsidRPr="00D51551" w:rsidRDefault="00A4086F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8A7F60" w:rsidRPr="00D51551" w14:paraId="099EEF6F" w14:textId="77777777" w:rsidTr="00362F44">
        <w:trPr>
          <w:cantSplit/>
        </w:trPr>
        <w:tc>
          <w:tcPr>
            <w:tcW w:w="4390" w:type="dxa"/>
            <w:vAlign w:val="bottom"/>
          </w:tcPr>
          <w:p w14:paraId="158FEDC9" w14:textId="77777777" w:rsidR="008A7F60" w:rsidRPr="00D51551" w:rsidRDefault="008A7F60" w:rsidP="00A365CC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DA1EAE5" w14:textId="77777777" w:rsidR="008A7F60" w:rsidRPr="00D51551" w:rsidRDefault="008A7F6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7BD39D8" w14:textId="77777777" w:rsidR="008A7F60" w:rsidRPr="00D51551" w:rsidRDefault="008A7F6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160E777" w14:textId="77777777" w:rsidR="008A7F60" w:rsidRPr="00D51551" w:rsidRDefault="008A7F6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D9C8B75" w14:textId="77777777" w:rsidR="008A7F60" w:rsidRPr="00D51551" w:rsidRDefault="008A7F6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A7F60" w:rsidRPr="00D51551" w14:paraId="496686BF" w14:textId="77777777" w:rsidTr="00362F44">
        <w:trPr>
          <w:cantSplit/>
          <w:trHeight w:val="99"/>
        </w:trPr>
        <w:tc>
          <w:tcPr>
            <w:tcW w:w="4390" w:type="dxa"/>
            <w:vAlign w:val="bottom"/>
          </w:tcPr>
          <w:p w14:paraId="31542654" w14:textId="77777777" w:rsidR="008A7F60" w:rsidRPr="00D51551" w:rsidRDefault="008A7F60" w:rsidP="00A365CC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4F366B" w14:textId="77777777" w:rsidR="008A7F60" w:rsidRPr="00D51551" w:rsidRDefault="008A7F6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DE74870" w14:textId="77777777" w:rsidR="008A7F60" w:rsidRPr="00D51551" w:rsidRDefault="008A7F6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2D8E9" w14:textId="77777777" w:rsidR="008A7F60" w:rsidRPr="00D51551" w:rsidRDefault="008A7F6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FD855F6" w14:textId="77777777" w:rsidR="008A7F60" w:rsidRPr="00D51551" w:rsidRDefault="008A7F6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387CEB" w:rsidRPr="00D51551" w14:paraId="6A6F7B52" w14:textId="77777777" w:rsidTr="00362F44">
        <w:trPr>
          <w:cantSplit/>
        </w:trPr>
        <w:tc>
          <w:tcPr>
            <w:tcW w:w="4390" w:type="dxa"/>
            <w:vAlign w:val="bottom"/>
            <w:hideMark/>
          </w:tcPr>
          <w:p w14:paraId="7D4C390E" w14:textId="77777777" w:rsidR="00387CEB" w:rsidRPr="00D51551" w:rsidRDefault="00387CEB" w:rsidP="00A365CC">
            <w:pPr>
              <w:tabs>
                <w:tab w:val="left" w:pos="1245"/>
                <w:tab w:val="left" w:pos="1710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เงินสดในมือ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35CEF6" w14:textId="6E1AF480" w:rsidR="00387CEB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5" w:type="dxa"/>
            <w:vAlign w:val="bottom"/>
          </w:tcPr>
          <w:p w14:paraId="5B519D64" w14:textId="797FE109" w:rsidR="00387CEB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0FE010" w14:textId="3D1B9CC6" w:rsidR="00387CEB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5" w:type="dxa"/>
            <w:vAlign w:val="bottom"/>
          </w:tcPr>
          <w:p w14:paraId="2D13C4BE" w14:textId="073A6683" w:rsidR="00387CEB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</w:tr>
      <w:tr w:rsidR="00387CEB" w:rsidRPr="00D51551" w14:paraId="50A02C0A" w14:textId="77777777" w:rsidTr="00362F44">
        <w:trPr>
          <w:cantSplit/>
        </w:trPr>
        <w:tc>
          <w:tcPr>
            <w:tcW w:w="4390" w:type="dxa"/>
            <w:vAlign w:val="bottom"/>
            <w:hideMark/>
          </w:tcPr>
          <w:p w14:paraId="51DAF1DF" w14:textId="77777777" w:rsidR="00387CEB" w:rsidRPr="00D51551" w:rsidRDefault="00387CEB" w:rsidP="00A365CC">
            <w:pPr>
              <w:tabs>
                <w:tab w:val="left" w:pos="1245"/>
                <w:tab w:val="left" w:pos="1734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เงินฝากธนาคาร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ab/>
              <w:t>- ประเภทกระแสรายวัน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DE63B" w14:textId="1F147681" w:rsidR="00387CEB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5" w:type="dxa"/>
            <w:vAlign w:val="bottom"/>
          </w:tcPr>
          <w:p w14:paraId="13F646B2" w14:textId="09417F07" w:rsidR="00387CEB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02C54C" w14:textId="5965CC5E" w:rsidR="00387CEB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95" w:type="dxa"/>
            <w:vAlign w:val="bottom"/>
          </w:tcPr>
          <w:p w14:paraId="0757DC04" w14:textId="08786546" w:rsidR="00387CEB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</w:tr>
      <w:tr w:rsidR="00387CEB" w:rsidRPr="00D51551" w14:paraId="4371BCCB" w14:textId="77777777" w:rsidTr="00362F44">
        <w:trPr>
          <w:cantSplit/>
        </w:trPr>
        <w:tc>
          <w:tcPr>
            <w:tcW w:w="4390" w:type="dxa"/>
            <w:vAlign w:val="bottom"/>
          </w:tcPr>
          <w:p w14:paraId="2BC66A61" w14:textId="77777777" w:rsidR="00387CEB" w:rsidRPr="00D51551" w:rsidRDefault="00387CEB" w:rsidP="00A365CC">
            <w:pPr>
              <w:tabs>
                <w:tab w:val="left" w:pos="1245"/>
                <w:tab w:val="left" w:pos="1734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ab/>
              <w:t>- ประเภทออมทรัพย์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EBD08B" w14:textId="293216B7" w:rsidR="00387CEB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295" w:type="dxa"/>
            <w:vAlign w:val="bottom"/>
          </w:tcPr>
          <w:p w14:paraId="72AC655F" w14:textId="2F73722E" w:rsidR="00387CEB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B9D789" w14:textId="6819F570" w:rsidR="00387CEB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5" w:type="dxa"/>
            <w:vAlign w:val="bottom"/>
          </w:tcPr>
          <w:p w14:paraId="268E7D82" w14:textId="120FC036" w:rsidR="00387CEB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                   </w:t>
            </w:r>
          </w:p>
        </w:tc>
      </w:tr>
      <w:tr w:rsidR="00387CEB" w:rsidRPr="00D51551" w14:paraId="4AD0A548" w14:textId="77777777" w:rsidTr="00362F44">
        <w:trPr>
          <w:cantSplit/>
        </w:trPr>
        <w:tc>
          <w:tcPr>
            <w:tcW w:w="4390" w:type="dxa"/>
            <w:vAlign w:val="bottom"/>
          </w:tcPr>
          <w:p w14:paraId="7D64860B" w14:textId="77777777" w:rsidR="00387CEB" w:rsidRPr="00D51551" w:rsidRDefault="00387CEB" w:rsidP="00A365CC">
            <w:pPr>
              <w:tabs>
                <w:tab w:val="left" w:pos="1245"/>
                <w:tab w:val="left" w:pos="1743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ab/>
              <w:t>- ประเภทฝากประจำ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74D15" w14:textId="65F81871" w:rsidR="00387CEB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3FD4E67C" w14:textId="07A2BDE9" w:rsidR="00387CEB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9B044D" w14:textId="342141EF" w:rsidR="00387CEB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700F556" w14:textId="2F17D735" w:rsidR="00387CEB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           </w:t>
            </w:r>
          </w:p>
        </w:tc>
      </w:tr>
      <w:tr w:rsidR="00387CEB" w:rsidRPr="00D51551" w14:paraId="6DBB352B" w14:textId="77777777" w:rsidTr="00362F44">
        <w:trPr>
          <w:cantSplit/>
        </w:trPr>
        <w:tc>
          <w:tcPr>
            <w:tcW w:w="4390" w:type="dxa"/>
            <w:vAlign w:val="bottom"/>
          </w:tcPr>
          <w:p w14:paraId="4161881C" w14:textId="77777777" w:rsidR="00387CEB" w:rsidRPr="00D51551" w:rsidRDefault="00387CEB" w:rsidP="00A365CC">
            <w:pPr>
              <w:tabs>
                <w:tab w:val="left" w:pos="1245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AF628D" w14:textId="021690B5" w:rsidR="00387CEB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4A6E5" w14:textId="1EF493F4" w:rsidR="00387CEB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6379B4" w14:textId="5A6EEF1C" w:rsidR="00387CEB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0D86A" w14:textId="27DA9BBF" w:rsidR="00387CEB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</w:tr>
    </w:tbl>
    <w:p w14:paraId="41F3AA95" w14:textId="77777777" w:rsidR="008A7F60" w:rsidRPr="00D51551" w:rsidRDefault="008A7F60" w:rsidP="00A365CC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3BE3E8A0" w14:textId="7BB15931" w:rsidR="005847DE" w:rsidRPr="00FD3A09" w:rsidRDefault="008A7F60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FD3A0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ณ วันที่ </w:t>
      </w:r>
      <w:r w:rsidR="00490805" w:rsidRPr="0049080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31</w:t>
      </w:r>
      <w:r w:rsidRPr="00FD3A0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FD3A0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ธันวาคม พ.ศ. </w:t>
      </w:r>
      <w:r w:rsidR="00490805" w:rsidRPr="0049080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2563</w:t>
      </w:r>
      <w:r w:rsidR="00A25787" w:rsidRPr="00FD3A0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FD3A0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เงินฝากธนาคารประเภทออมทรัพย์มีอัตราดอกเบี้ยร้อยละ</w:t>
      </w:r>
      <w:r w:rsidR="00DE5C96" w:rsidRPr="00FD3A0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490805" w:rsidRPr="0049080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0</w:t>
      </w:r>
      <w:r w:rsidR="005045C9" w:rsidRPr="00FD3A0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01</w:t>
      </w:r>
      <w:r w:rsidR="00DE5C96" w:rsidRPr="00FD3A0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DE5C96" w:rsidRPr="00FD3A0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ถึง</w:t>
      </w:r>
      <w:r w:rsidR="00891C6A" w:rsidRPr="00FD3A0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490805" w:rsidRPr="0049080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0</w:t>
      </w:r>
      <w:r w:rsidR="005045C9" w:rsidRPr="00FD3A0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125</w:t>
      </w:r>
      <w:r w:rsidRPr="00FD3A0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FD3A0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ต่อปี</w:t>
      </w:r>
      <w:r w:rsidR="00C526E8" w:rsidRPr="00FD3A0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</w:t>
      </w:r>
      <w:r w:rsidR="009D341D" w:rsidRPr="00FD3A0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(พ.ศ. </w:t>
      </w:r>
      <w:r w:rsidR="00490805" w:rsidRPr="0049080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2562</w:t>
      </w:r>
      <w:r w:rsidR="009D341D" w:rsidRPr="00FD3A0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</w:t>
      </w:r>
      <w:r w:rsidR="009D341D" w:rsidRPr="00FD3A0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: </w:t>
      </w:r>
      <w:r w:rsidR="009D341D" w:rsidRPr="00FD3A0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ร้อยละ </w:t>
      </w:r>
      <w:r w:rsidR="00490805" w:rsidRPr="0049080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0</w:t>
      </w:r>
      <w:r w:rsidR="00DD7BC5" w:rsidRPr="00FD3A0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01</w:t>
      </w:r>
      <w:r w:rsidR="00DD7BC5" w:rsidRPr="00FD3A0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DD7BC5" w:rsidRPr="00FD3A0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ถึง</w:t>
      </w:r>
      <w:r w:rsidR="00DD7BC5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DD7BC5" w:rsidRPr="00FD3A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375</w:t>
      </w:r>
      <w:r w:rsidR="00DD7BC5" w:rsidRPr="00FD3A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16B9D" w:rsidRPr="00FD3A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ต่อปี</w:t>
      </w:r>
      <w:r w:rsidR="009D341D" w:rsidRPr="00FD3A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  <w:r w:rsidR="00105D11" w:rsidRPr="00FD3A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และเงินฝากธนาคารประเภท</w:t>
      </w:r>
      <w:r w:rsidR="00692752" w:rsidRPr="00FD3A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ฝาก</w:t>
      </w:r>
      <w:r w:rsidR="00105D11" w:rsidRPr="00FD3A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ประจำมีอัตราดอกเบี้ยร้อยละ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105D11" w:rsidRPr="00FD3A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="00105D11" w:rsidRPr="00FD3A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105D11" w:rsidRPr="00FD3A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ถึง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5045C9" w:rsidRPr="00FD3A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="00105D11" w:rsidRPr="00FD3A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105D11" w:rsidRPr="00FD3A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ต่อปี</w:t>
      </w:r>
      <w:r w:rsidR="00E67818" w:rsidRPr="00FD3A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(</w:t>
      </w:r>
      <w:r w:rsidR="00E67818" w:rsidRPr="00FD3A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="00E67818" w:rsidRPr="00FD3A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: </w:t>
      </w:r>
      <w:r w:rsidR="00A4086F" w:rsidRPr="00FD3A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ร้อยละ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A4086F" w:rsidRPr="00FD3A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="00A4086F" w:rsidRPr="00FD3A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4086F" w:rsidRPr="00FD3A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ถึง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A4086F" w:rsidRPr="00FD3A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75</w:t>
      </w:r>
      <w:r w:rsidR="00A4086F" w:rsidRPr="00FD3A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4086F" w:rsidRPr="00FD3A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ต่อปี</w:t>
      </w:r>
      <w:r w:rsidR="00E67818" w:rsidRPr="00FD3A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)</w:t>
      </w:r>
    </w:p>
    <w:p w14:paraId="31601B71" w14:textId="77777777" w:rsidR="008A7F60" w:rsidRPr="00D51551" w:rsidRDefault="005847DE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9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D51551" w14:paraId="3B4BF793" w14:textId="77777777" w:rsidTr="005B5AA6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4F09854F" w14:textId="320564EE" w:rsidR="00767150" w:rsidRPr="00D51551" w:rsidRDefault="0049080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62F44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62F44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</w:tbl>
    <w:p w14:paraId="6C658E01" w14:textId="77777777" w:rsidR="005561BC" w:rsidRPr="00D51551" w:rsidRDefault="005561BC" w:rsidP="009D190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F05A0C5" w14:textId="09AB12D1" w:rsidR="009D1905" w:rsidRPr="00D51551" w:rsidRDefault="00490805" w:rsidP="009D1905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9D1905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D1905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D1905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ลูกหนี้การค้าและลูกหนี้อื่น</w:t>
      </w:r>
    </w:p>
    <w:p w14:paraId="65F56853" w14:textId="77777777" w:rsidR="009D1905" w:rsidRPr="00D51551" w:rsidRDefault="009D1905" w:rsidP="009D190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8A7F60" w:rsidRPr="00D51551" w14:paraId="0B810CF5" w14:textId="77777777" w:rsidTr="00362F44">
        <w:trPr>
          <w:cantSplit/>
        </w:trPr>
        <w:tc>
          <w:tcPr>
            <w:tcW w:w="4390" w:type="dxa"/>
            <w:vAlign w:val="bottom"/>
          </w:tcPr>
          <w:p w14:paraId="12B0324A" w14:textId="77777777" w:rsidR="008A7F60" w:rsidRPr="00D51551" w:rsidRDefault="008A7F60" w:rsidP="00267138">
            <w:pPr>
              <w:spacing w:before="10" w:after="10"/>
              <w:ind w:left="1067" w:right="-71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C85F736" w14:textId="77777777" w:rsidR="008A7F60" w:rsidRPr="00D51551" w:rsidRDefault="008A7F60" w:rsidP="00A365C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697A2F" w14:textId="77777777" w:rsidR="008A7F60" w:rsidRPr="00D51551" w:rsidRDefault="008A7F60" w:rsidP="00A365C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4086F" w:rsidRPr="00D51551" w14:paraId="0D897ECF" w14:textId="77777777" w:rsidTr="00362F44">
        <w:trPr>
          <w:cantSplit/>
        </w:trPr>
        <w:tc>
          <w:tcPr>
            <w:tcW w:w="4390" w:type="dxa"/>
            <w:vAlign w:val="bottom"/>
          </w:tcPr>
          <w:p w14:paraId="70DAC919" w14:textId="77777777" w:rsidR="00A4086F" w:rsidRPr="00D51551" w:rsidRDefault="00A4086F" w:rsidP="00267138">
            <w:pPr>
              <w:spacing w:before="10" w:after="10"/>
              <w:ind w:left="1067" w:right="-71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1461C9D5" w14:textId="66C96933" w:rsidR="00A4086F" w:rsidRPr="00D51551" w:rsidRDefault="00A4086F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0688ACB3" w14:textId="3D7B35B2" w:rsidR="00A4086F" w:rsidRPr="00D51551" w:rsidRDefault="00A4086F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44560AF8" w14:textId="1C407CEB" w:rsidR="00A4086F" w:rsidRPr="00D51551" w:rsidRDefault="00A4086F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33EFB1EC" w14:textId="69085746" w:rsidR="00A4086F" w:rsidRPr="00D51551" w:rsidRDefault="00A4086F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222A9D" w:rsidRPr="00D51551" w14:paraId="39199EB5" w14:textId="77777777" w:rsidTr="00362F44">
        <w:trPr>
          <w:cantSplit/>
        </w:trPr>
        <w:tc>
          <w:tcPr>
            <w:tcW w:w="4390" w:type="dxa"/>
            <w:vAlign w:val="bottom"/>
          </w:tcPr>
          <w:p w14:paraId="6ED27708" w14:textId="77777777" w:rsidR="00222A9D" w:rsidRPr="00D51551" w:rsidRDefault="00222A9D" w:rsidP="00267138">
            <w:pPr>
              <w:spacing w:before="10" w:after="10"/>
              <w:ind w:left="1067" w:right="-71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B2D51B7" w14:textId="77777777" w:rsidR="00222A9D" w:rsidRPr="00D51551" w:rsidRDefault="00222A9D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4A48ADC" w14:textId="77777777" w:rsidR="00222A9D" w:rsidRPr="00D51551" w:rsidRDefault="00222A9D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76FE84C" w14:textId="77777777" w:rsidR="00222A9D" w:rsidRPr="00D51551" w:rsidRDefault="00222A9D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0B2F854D" w14:textId="77777777" w:rsidR="00222A9D" w:rsidRPr="00D51551" w:rsidRDefault="00222A9D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22A9D" w:rsidRPr="00D51551" w14:paraId="7D654311" w14:textId="77777777" w:rsidTr="00C42FE6">
        <w:trPr>
          <w:cantSplit/>
          <w:trHeight w:val="99"/>
        </w:trPr>
        <w:tc>
          <w:tcPr>
            <w:tcW w:w="4390" w:type="dxa"/>
            <w:vAlign w:val="bottom"/>
          </w:tcPr>
          <w:p w14:paraId="26EA6763" w14:textId="77777777" w:rsidR="00222A9D" w:rsidRPr="00D51551" w:rsidRDefault="00222A9D" w:rsidP="00267138">
            <w:pPr>
              <w:spacing w:before="10" w:after="10"/>
              <w:ind w:left="1067" w:right="-71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8D0E72" w14:textId="77777777" w:rsidR="00222A9D" w:rsidRPr="00D51551" w:rsidRDefault="00222A9D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36FD7DA" w14:textId="77777777" w:rsidR="00222A9D" w:rsidRPr="00D51551" w:rsidRDefault="00222A9D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B86EA7" w14:textId="77777777" w:rsidR="00222A9D" w:rsidRPr="00D51551" w:rsidRDefault="00222A9D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27A002A" w14:textId="77777777" w:rsidR="00222A9D" w:rsidRPr="00D51551" w:rsidRDefault="00222A9D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A7613" w:rsidRPr="00D51551" w14:paraId="050FB825" w14:textId="77777777" w:rsidTr="00C42FE6">
        <w:trPr>
          <w:cantSplit/>
        </w:trPr>
        <w:tc>
          <w:tcPr>
            <w:tcW w:w="4390" w:type="dxa"/>
          </w:tcPr>
          <w:p w14:paraId="30CACE06" w14:textId="77777777" w:rsidR="00CA7613" w:rsidRPr="00D51551" w:rsidRDefault="00CA7613" w:rsidP="00267138">
            <w:pPr>
              <w:spacing w:before="10" w:after="10"/>
              <w:ind w:left="1067" w:right="-102" w:hanging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F4E96EA" w14:textId="01DCC0F0" w:rsidR="00CA7613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5" w:type="dxa"/>
            <w:vAlign w:val="center"/>
          </w:tcPr>
          <w:p w14:paraId="35008DF0" w14:textId="30B8A615" w:rsidR="00CA7613" w:rsidRPr="00D51551" w:rsidRDefault="00490805" w:rsidP="00401BA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151FEA2" w14:textId="3AFAE12A" w:rsidR="00CA7613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95" w:type="dxa"/>
          </w:tcPr>
          <w:p w14:paraId="71A293DF" w14:textId="308354C5" w:rsidR="00CA7613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</w:p>
        </w:tc>
      </w:tr>
      <w:tr w:rsidR="00CA7613" w:rsidRPr="00D51551" w14:paraId="6A4CDC52" w14:textId="77777777" w:rsidTr="00C42FE6">
        <w:trPr>
          <w:cantSplit/>
        </w:trPr>
        <w:tc>
          <w:tcPr>
            <w:tcW w:w="4390" w:type="dxa"/>
            <w:hideMark/>
          </w:tcPr>
          <w:p w14:paraId="471806BC" w14:textId="77777777" w:rsidR="00401BA3" w:rsidRPr="00D51551" w:rsidRDefault="00CA7613" w:rsidP="00267138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เผื่อผลขาดทุนที่คาดว่าจะเกิดขึ้น </w:t>
            </w:r>
          </w:p>
          <w:p w14:paraId="7FC722F9" w14:textId="6F00F677" w:rsidR="00401BA3" w:rsidRPr="00D51551" w:rsidRDefault="00A4086F" w:rsidP="00267138">
            <w:pPr>
              <w:spacing w:before="10" w:after="10"/>
              <w:ind w:left="1067" w:right="-7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(พ.ศ.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: ค่าเผื่อหนี้สงสัยจะสูญ</w:t>
            </w:r>
          </w:p>
          <w:p w14:paraId="1595B201" w14:textId="26E860B7" w:rsidR="00CA7613" w:rsidRPr="00D51551" w:rsidRDefault="00A4086F" w:rsidP="00267138">
            <w:pPr>
              <w:spacing w:before="10" w:after="10"/>
              <w:ind w:left="1067" w:right="-7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ตาม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TAS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A9A78" w14:textId="73AEB08E" w:rsidR="00CA7613" w:rsidRPr="00D51551" w:rsidRDefault="00A4086F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F64B9B9" w14:textId="77777777" w:rsidR="00CA7613" w:rsidRPr="00D51551" w:rsidRDefault="00CA761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635B6A9" w14:textId="77777777" w:rsidR="00401BA3" w:rsidRPr="00D51551" w:rsidRDefault="00401BA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5AD640A" w14:textId="7A29708E" w:rsidR="00A4086F" w:rsidRPr="00D51551" w:rsidRDefault="00A4086F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E383CF" w14:textId="73B76D93" w:rsidR="00CA7613" w:rsidRPr="00D51551" w:rsidRDefault="00A4086F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1E449489" w14:textId="77777777" w:rsidR="00A4086F" w:rsidRPr="00D51551" w:rsidRDefault="00A4086F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8031AAB" w14:textId="77777777" w:rsidR="00401BA3" w:rsidRPr="00D51551" w:rsidRDefault="00401BA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A22F63A" w14:textId="1F8A1052" w:rsidR="00CA7613" w:rsidRPr="00D51551" w:rsidRDefault="00A4086F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A7613" w:rsidRPr="00D51551" w14:paraId="7201FD33" w14:textId="77777777" w:rsidTr="00C42FE6">
        <w:trPr>
          <w:cantSplit/>
        </w:trPr>
        <w:tc>
          <w:tcPr>
            <w:tcW w:w="4390" w:type="dxa"/>
            <w:hideMark/>
          </w:tcPr>
          <w:p w14:paraId="21AD1A0C" w14:textId="77777777" w:rsidR="00CA7613" w:rsidRPr="00D51551" w:rsidRDefault="00CA7613" w:rsidP="00267138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CCF330" w14:textId="43F7C589" w:rsidR="00CA7613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399A2E16" w14:textId="2CD47B78" w:rsidR="00CA7613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E6DDED" w14:textId="128D0504" w:rsidR="00CA7613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35DCC86E" w14:textId="4BFEB107" w:rsidR="00CA7613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</w:tr>
      <w:tr w:rsidR="00CA7613" w:rsidRPr="00D51551" w14:paraId="58580EC4" w14:textId="77777777" w:rsidTr="00C42FE6">
        <w:trPr>
          <w:cantSplit/>
        </w:trPr>
        <w:tc>
          <w:tcPr>
            <w:tcW w:w="4390" w:type="dxa"/>
          </w:tcPr>
          <w:p w14:paraId="515B742E" w14:textId="77777777" w:rsidR="00CA7613" w:rsidRPr="00D51551" w:rsidRDefault="00CA7613" w:rsidP="00267138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3C84DCDB" w14:textId="77777777" w:rsidR="00CA7613" w:rsidRPr="00D51551" w:rsidRDefault="00CA761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01996B9" w14:textId="77777777" w:rsidR="00CA7613" w:rsidRPr="00D51551" w:rsidRDefault="00CA761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00B816E5" w14:textId="77777777" w:rsidR="00CA7613" w:rsidRPr="00D51551" w:rsidRDefault="00CA761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315300F2" w14:textId="77777777" w:rsidR="00CA7613" w:rsidRPr="00D51551" w:rsidRDefault="00CA761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CA7613" w:rsidRPr="00D51551" w14:paraId="63AA53A7" w14:textId="77777777" w:rsidTr="00C42FE6">
        <w:trPr>
          <w:cantSplit/>
        </w:trPr>
        <w:tc>
          <w:tcPr>
            <w:tcW w:w="4390" w:type="dxa"/>
          </w:tcPr>
          <w:p w14:paraId="453B6C27" w14:textId="77777777" w:rsidR="00CA7613" w:rsidRPr="00D51551" w:rsidRDefault="00CA7613" w:rsidP="00267138">
            <w:pPr>
              <w:tabs>
                <w:tab w:val="left" w:pos="1247"/>
              </w:tabs>
              <w:spacing w:before="10" w:after="10"/>
              <w:ind w:left="1067" w:right="-102" w:hanging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  <w:r w:rsidR="0026713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3B0E864" w14:textId="64BFB7B1" w:rsidR="00CA7613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5" w:type="dxa"/>
            <w:vAlign w:val="center"/>
          </w:tcPr>
          <w:p w14:paraId="04CFFE1A" w14:textId="4DC3AF46" w:rsidR="00CA7613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5" w:type="dxa"/>
            <w:shd w:val="clear" w:color="auto" w:fill="FAFAFA"/>
          </w:tcPr>
          <w:p w14:paraId="3A53E0A5" w14:textId="014702F7" w:rsidR="00CA7613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5" w:type="dxa"/>
          </w:tcPr>
          <w:p w14:paraId="3EDDF26F" w14:textId="03613313" w:rsidR="00CA7613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</w:tr>
      <w:tr w:rsidR="00267138" w:rsidRPr="00D51551" w14:paraId="2545BC46" w14:textId="77777777" w:rsidTr="00C42FE6">
        <w:trPr>
          <w:cantSplit/>
        </w:trPr>
        <w:tc>
          <w:tcPr>
            <w:tcW w:w="4390" w:type="dxa"/>
          </w:tcPr>
          <w:p w14:paraId="18582AE0" w14:textId="4A1431B0" w:rsidR="00267138" w:rsidRPr="00D51551" w:rsidRDefault="00267138" w:rsidP="00267138">
            <w:pPr>
              <w:tabs>
                <w:tab w:val="left" w:pos="1247"/>
              </w:tabs>
              <w:spacing w:before="10" w:after="10"/>
              <w:ind w:left="1067" w:right="-10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 (หมา</w:t>
            </w:r>
            <w:r w:rsidR="00665C1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ย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เหตุข้อ </w:t>
            </w:r>
            <w:r w:rsidR="00490805" w:rsidRPr="0049080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65C1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.</w:t>
            </w:r>
            <w:r w:rsidR="00490805" w:rsidRPr="0049080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9719ADC" w14:textId="77777777" w:rsidR="00267138" w:rsidRPr="00D51551" w:rsidRDefault="00267138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5" w:type="dxa"/>
            <w:vAlign w:val="center"/>
          </w:tcPr>
          <w:p w14:paraId="664EA856" w14:textId="77777777" w:rsidR="00267138" w:rsidRPr="00D51551" w:rsidRDefault="00267138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</w:tcPr>
          <w:p w14:paraId="729CD0D8" w14:textId="77777777" w:rsidR="00267138" w:rsidRPr="00D51551" w:rsidRDefault="00267138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5" w:type="dxa"/>
          </w:tcPr>
          <w:p w14:paraId="0504D400" w14:textId="490FE9D9" w:rsidR="00267138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665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CA7613" w:rsidRPr="00D51551" w14:paraId="1F410E46" w14:textId="77777777" w:rsidTr="00C42FE6">
        <w:trPr>
          <w:cantSplit/>
        </w:trPr>
        <w:tc>
          <w:tcPr>
            <w:tcW w:w="4390" w:type="dxa"/>
          </w:tcPr>
          <w:p w14:paraId="7F548CB6" w14:textId="77777777" w:rsidR="00267138" w:rsidRPr="00D51551" w:rsidRDefault="00A4086F" w:rsidP="00267138">
            <w:pPr>
              <w:spacing w:before="10" w:after="10"/>
              <w:ind w:left="1157" w:right="-71" w:hanging="63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  <w:p w14:paraId="69A726AA" w14:textId="0674C554" w:rsidR="00267138" w:rsidRPr="00D51551" w:rsidRDefault="00A4086F" w:rsidP="00267138">
            <w:pPr>
              <w:spacing w:before="10" w:after="10"/>
              <w:ind w:left="1067" w:right="-7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(พ.ศ.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: ค่าเผื่อหนี้สงสัยจะสูญ</w:t>
            </w:r>
          </w:p>
          <w:p w14:paraId="4C832E09" w14:textId="215E0FC8" w:rsidR="00CA7613" w:rsidRPr="00D51551" w:rsidRDefault="00A4086F" w:rsidP="00267138">
            <w:pPr>
              <w:spacing w:before="10" w:after="10"/>
              <w:ind w:left="1067" w:right="-7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ตาม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TAS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89E6C9" w14:textId="77777777" w:rsidR="00CA7613" w:rsidRPr="00D51551" w:rsidRDefault="00CA761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8678CDA" w14:textId="77777777" w:rsidR="00267138" w:rsidRPr="00D51551" w:rsidRDefault="00267138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7936D3F" w14:textId="01095E12" w:rsidR="00A4086F" w:rsidRPr="00D51551" w:rsidRDefault="00A4086F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7DD2F2DC" w14:textId="77777777" w:rsidR="00A4086F" w:rsidRPr="00D51551" w:rsidRDefault="00A4086F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0BBCE1F" w14:textId="77777777" w:rsidR="00267138" w:rsidRPr="00D51551" w:rsidRDefault="00267138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FDF39D3" w14:textId="13767F0E" w:rsidR="00CA7613" w:rsidRPr="00D51551" w:rsidRDefault="00A4086F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11BA4732" w14:textId="77777777" w:rsidR="00CA7613" w:rsidRPr="00D51551" w:rsidRDefault="00CA761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24A0016" w14:textId="77777777" w:rsidR="00267138" w:rsidRPr="00D51551" w:rsidRDefault="00267138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BF22B4D" w14:textId="2782EE62" w:rsidR="00A4086F" w:rsidRPr="00D51551" w:rsidRDefault="00A4086F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474049B" w14:textId="77777777" w:rsidR="00A4086F" w:rsidRPr="00D51551" w:rsidRDefault="00A4086F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1E1B422" w14:textId="77777777" w:rsidR="00267138" w:rsidRPr="00D51551" w:rsidRDefault="00267138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AC83FB6" w14:textId="47401A0A" w:rsidR="00CA7613" w:rsidRPr="00D51551" w:rsidRDefault="00A4086F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A7613" w:rsidRPr="00D51551" w14:paraId="7AE63F4E" w14:textId="77777777" w:rsidTr="00C42FE6">
        <w:trPr>
          <w:cantSplit/>
        </w:trPr>
        <w:tc>
          <w:tcPr>
            <w:tcW w:w="4390" w:type="dxa"/>
          </w:tcPr>
          <w:p w14:paraId="1DCD4F4D" w14:textId="77777777" w:rsidR="00CA7613" w:rsidRPr="00D51551" w:rsidRDefault="00CA7613" w:rsidP="00267138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รวมลูกหนี้อื่น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67F577" w14:textId="3BACEBA5" w:rsidR="00CA7613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0D4C8" w14:textId="3167F0DB" w:rsidR="00CA7613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2FF4D8" w14:textId="65FAB360" w:rsidR="00CA7613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03D0C370" w14:textId="36A4761D" w:rsidR="00CA7613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</w:p>
        </w:tc>
      </w:tr>
      <w:tr w:rsidR="00CA7613" w:rsidRPr="00D51551" w14:paraId="1E2785FD" w14:textId="77777777" w:rsidTr="00C42FE6">
        <w:trPr>
          <w:cantSplit/>
        </w:trPr>
        <w:tc>
          <w:tcPr>
            <w:tcW w:w="4390" w:type="dxa"/>
          </w:tcPr>
          <w:p w14:paraId="6E178633" w14:textId="77777777" w:rsidR="00CA7613" w:rsidRPr="00D51551" w:rsidRDefault="00CA7613" w:rsidP="00267138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17843DE7" w14:textId="77777777" w:rsidR="00CA7613" w:rsidRPr="00D51551" w:rsidRDefault="00CA761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74785A2" w14:textId="77777777" w:rsidR="00CA7613" w:rsidRPr="00D51551" w:rsidRDefault="00CA761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1DDE72F7" w14:textId="77777777" w:rsidR="00CA7613" w:rsidRPr="00D51551" w:rsidRDefault="00CA761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79ED42C5" w14:textId="77777777" w:rsidR="00CA7613" w:rsidRPr="00D51551" w:rsidRDefault="00CA761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CA7613" w:rsidRPr="00D51551" w14:paraId="11F70586" w14:textId="77777777" w:rsidTr="00C42FE6">
        <w:trPr>
          <w:cantSplit/>
        </w:trPr>
        <w:tc>
          <w:tcPr>
            <w:tcW w:w="4390" w:type="dxa"/>
            <w:hideMark/>
          </w:tcPr>
          <w:p w14:paraId="6D4C0FA7" w14:textId="77777777" w:rsidR="00CA7613" w:rsidRPr="00D51551" w:rsidRDefault="00CA7613" w:rsidP="00267138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A016438" w14:textId="7A02C06D" w:rsidR="00CA7613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5" w:type="dxa"/>
            <w:vAlign w:val="center"/>
          </w:tcPr>
          <w:p w14:paraId="426E7735" w14:textId="2E5A56C3" w:rsidR="00CA7613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22E0154E" w14:textId="253EE49F" w:rsidR="00CA7613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5" w:type="dxa"/>
          </w:tcPr>
          <w:p w14:paraId="099E1E24" w14:textId="3755C2F8" w:rsidR="00CA7613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</w:tr>
      <w:tr w:rsidR="00CA7613" w:rsidRPr="00D51551" w14:paraId="3A15128E" w14:textId="77777777" w:rsidTr="00C42FE6">
        <w:trPr>
          <w:cantSplit/>
        </w:trPr>
        <w:tc>
          <w:tcPr>
            <w:tcW w:w="4390" w:type="dxa"/>
          </w:tcPr>
          <w:p w14:paraId="4C9BB33B" w14:textId="77777777" w:rsidR="00CA7613" w:rsidRPr="00D51551" w:rsidRDefault="00CA7613" w:rsidP="00267138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C37B834" w14:textId="79364CFE" w:rsidR="00CA7613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95" w:type="dxa"/>
            <w:vAlign w:val="center"/>
          </w:tcPr>
          <w:p w14:paraId="50A2473B" w14:textId="038ADB85" w:rsidR="00CA7613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C937FF1" w14:textId="00E8332B" w:rsidR="00CA7613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5" w:type="dxa"/>
          </w:tcPr>
          <w:p w14:paraId="41A034C4" w14:textId="7A856C39" w:rsidR="00CA7613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</w:p>
        </w:tc>
      </w:tr>
      <w:tr w:rsidR="00CA7613" w:rsidRPr="00D51551" w14:paraId="0AD9B8B3" w14:textId="77777777" w:rsidTr="00C42FE6">
        <w:trPr>
          <w:cantSplit/>
        </w:trPr>
        <w:tc>
          <w:tcPr>
            <w:tcW w:w="4390" w:type="dxa"/>
            <w:hideMark/>
          </w:tcPr>
          <w:p w14:paraId="557592C6" w14:textId="77777777" w:rsidR="00CA7613" w:rsidRPr="00D51551" w:rsidRDefault="00CA7613" w:rsidP="00267138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8C90D2" w14:textId="6ABAB8E0" w:rsidR="00CA7613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D9C886E" w14:textId="65C37E11" w:rsidR="00CA7613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2AAA06" w14:textId="34507CDB" w:rsidR="00CA7613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14C9554A" w14:textId="1A342EC7" w:rsidR="00CA7613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</w:p>
        </w:tc>
      </w:tr>
      <w:tr w:rsidR="00CA7613" w:rsidRPr="00D51551" w14:paraId="018BFF99" w14:textId="77777777" w:rsidTr="00C42FE6">
        <w:trPr>
          <w:cantSplit/>
        </w:trPr>
        <w:tc>
          <w:tcPr>
            <w:tcW w:w="4390" w:type="dxa"/>
            <w:vAlign w:val="bottom"/>
          </w:tcPr>
          <w:p w14:paraId="5D8F6312" w14:textId="77777777" w:rsidR="00CA7613" w:rsidRPr="00D51551" w:rsidRDefault="00CA7613" w:rsidP="00267138">
            <w:pPr>
              <w:spacing w:before="10" w:after="10"/>
              <w:ind w:left="1067" w:right="-71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8A4A5" w14:textId="2DA618C3" w:rsidR="00CA7613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231387D" w14:textId="52E0126F" w:rsidR="00CA7613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0F87D" w14:textId="17BAC132" w:rsidR="00CA7613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E59AE98" w14:textId="4599A633" w:rsidR="00CA7613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A4086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</w:tr>
    </w:tbl>
    <w:p w14:paraId="72D94627" w14:textId="77777777" w:rsidR="00773ADA" w:rsidRPr="00D51551" w:rsidRDefault="00773ADA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4654181" w14:textId="69567058" w:rsidR="00A4086F" w:rsidRPr="00D51551" w:rsidRDefault="00490805" w:rsidP="001A0635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1A0635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A0635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4086F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การด้อยค่าของลูกหนี้การค้าและลูกหนี้อื่น</w:t>
      </w:r>
    </w:p>
    <w:p w14:paraId="0B8EB022" w14:textId="77777777" w:rsidR="001A0635" w:rsidRPr="00D51551" w:rsidRDefault="001A0635" w:rsidP="001A0635">
      <w:pPr>
        <w:ind w:left="540"/>
        <w:rPr>
          <w:rFonts w:ascii="Browallia New" w:hAnsi="Browallia New" w:cs="Browallia New"/>
          <w:sz w:val="26"/>
          <w:szCs w:val="26"/>
        </w:rPr>
      </w:pPr>
    </w:p>
    <w:p w14:paraId="7C07B9A7" w14:textId="5CB64139" w:rsidR="00A4086F" w:rsidRPr="00D51551" w:rsidRDefault="00A4086F" w:rsidP="001A0635">
      <w:pPr>
        <w:ind w:left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51551">
        <w:rPr>
          <w:rFonts w:ascii="Browallia New" w:hAnsi="Browallia New" w:cs="Browallia New"/>
          <w:sz w:val="26"/>
          <w:szCs w:val="26"/>
          <w:cs/>
        </w:rPr>
        <w:t>ข้อมูลเกี่ยวกับค่าเผื่อการด้อยค่าของลูกหนี้การค้าและ</w:t>
      </w:r>
      <w:r w:rsidR="001A0635" w:rsidRPr="00D51551">
        <w:rPr>
          <w:rFonts w:ascii="Browallia New" w:hAnsi="Browallia New" w:cs="Browallia New"/>
          <w:sz w:val="26"/>
          <w:szCs w:val="26"/>
          <w:cs/>
        </w:rPr>
        <w:t>ลูกหนี้อื่น</w:t>
      </w:r>
      <w:r w:rsidRPr="00D51551">
        <w:rPr>
          <w:rFonts w:ascii="Browallia New" w:hAnsi="Browallia New" w:cs="Browallia New"/>
          <w:sz w:val="26"/>
          <w:szCs w:val="26"/>
          <w:cs/>
        </w:rPr>
        <w:t>ได้เปิดเผยไว้ในหมายเหตุ</w:t>
      </w:r>
      <w:r w:rsidR="00665C1B">
        <w:rPr>
          <w:rFonts w:ascii="Browallia New" w:hAnsi="Browallia New" w:cs="Browallia New" w:hint="cs"/>
          <w:sz w:val="26"/>
          <w:szCs w:val="26"/>
          <w:cs/>
        </w:rPr>
        <w:t>ข้อ</w:t>
      </w:r>
      <w:r w:rsidRPr="00D515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5</w:t>
      </w:r>
      <w:r w:rsidRPr="00D51551">
        <w:rPr>
          <w:rFonts w:ascii="Browallia New" w:hAnsi="Browallia New" w:cs="Browallia New"/>
          <w:sz w:val="26"/>
          <w:szCs w:val="26"/>
          <w:lang w:val="en-GB"/>
        </w:rPr>
        <w:t>.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1</w:t>
      </w:r>
      <w:r w:rsidR="001A0635" w:rsidRPr="00D515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A0635" w:rsidRPr="00D51551">
        <w:rPr>
          <w:rFonts w:ascii="Browallia New" w:hAnsi="Browallia New" w:cs="Browallia New"/>
          <w:sz w:val="26"/>
          <w:szCs w:val="26"/>
          <w:cs/>
          <w:lang w:val="en-GB"/>
        </w:rPr>
        <w:t>(ก)</w:t>
      </w:r>
    </w:p>
    <w:p w14:paraId="4F6A2970" w14:textId="77777777" w:rsidR="00AC2FA1" w:rsidRPr="00D51551" w:rsidRDefault="00AC2FA1" w:rsidP="001A0635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36C48B93" w14:textId="77777777" w:rsidR="00AC2FA1" w:rsidRPr="00D51551" w:rsidRDefault="00AC2FA1" w:rsidP="00ED031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C2FA1" w:rsidRPr="00D51551" w14:paraId="71C4F6F7" w14:textId="77777777" w:rsidTr="00C955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2B50BC" w14:textId="3235B958" w:rsidR="00AC2FA1" w:rsidRPr="00D51551" w:rsidRDefault="00490805" w:rsidP="00A365CC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9080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AC2FA1" w:rsidRPr="00D515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C2FA1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2C434430" w14:textId="77777777" w:rsidR="00AC2FA1" w:rsidRPr="00D51551" w:rsidRDefault="00AC2FA1" w:rsidP="00A365C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9BB2FD" w14:textId="098CEDD1" w:rsidR="00AC2FA1" w:rsidRPr="00D51551" w:rsidRDefault="00AC2FA1" w:rsidP="00ED031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515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D51551">
        <w:rPr>
          <w:rFonts w:ascii="Browallia New" w:eastAsia="Arial Unicode MS" w:hAnsi="Browallia New" w:cs="Browallia New"/>
          <w:sz w:val="26"/>
          <w:szCs w:val="26"/>
        </w:rPr>
        <w:t>.</w:t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D51551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515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กลุ่มกิจการได้จัดประเภทสินทรัพย์และหนี้สินทาง</w:t>
      </w:r>
      <w:r w:rsidR="00ED0319" w:rsidRPr="00D51551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เงิน ดังต่อไปนี้</w:t>
      </w:r>
    </w:p>
    <w:p w14:paraId="0F2E6DAD" w14:textId="77777777" w:rsidR="00AC2FA1" w:rsidRPr="00D51551" w:rsidRDefault="00AC2FA1" w:rsidP="00ED031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8" w:type="dxa"/>
        <w:tblLayout w:type="fixed"/>
        <w:tblLook w:val="0600" w:firstRow="0" w:lastRow="0" w:firstColumn="0" w:lastColumn="0" w:noHBand="1" w:noVBand="1"/>
      </w:tblPr>
      <w:tblGrid>
        <w:gridCol w:w="5155"/>
        <w:gridCol w:w="1533"/>
        <w:gridCol w:w="1440"/>
        <w:gridCol w:w="1434"/>
        <w:gridCol w:w="6"/>
      </w:tblGrid>
      <w:tr w:rsidR="00AC2FA1" w:rsidRPr="00D51551" w14:paraId="59C71026" w14:textId="77777777" w:rsidTr="00C4014A">
        <w:trPr>
          <w:gridAfter w:val="1"/>
          <w:wAfter w:w="6" w:type="dxa"/>
        </w:trPr>
        <w:tc>
          <w:tcPr>
            <w:tcW w:w="5155" w:type="dxa"/>
          </w:tcPr>
          <w:p w14:paraId="0332508E" w14:textId="77777777" w:rsidR="00AC2FA1" w:rsidRPr="00D51551" w:rsidRDefault="00AC2FA1" w:rsidP="00A365CC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490EBC" w14:textId="77777777" w:rsidR="00AC2FA1" w:rsidRPr="00D51551" w:rsidRDefault="00AC2FA1" w:rsidP="00665C1B">
            <w:pPr>
              <w:ind w:left="1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D0319" w:rsidRPr="00D51551" w14:paraId="25D4A1A3" w14:textId="77777777" w:rsidTr="00C4014A">
        <w:tc>
          <w:tcPr>
            <w:tcW w:w="5155" w:type="dxa"/>
            <w:vAlign w:val="bottom"/>
          </w:tcPr>
          <w:p w14:paraId="44C36815" w14:textId="77777777" w:rsidR="00ED0319" w:rsidRPr="00D51551" w:rsidRDefault="00ED0319" w:rsidP="00A365C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</w:tcPr>
          <w:p w14:paraId="177CC526" w14:textId="08B2AB94" w:rsidR="00ED0319" w:rsidRPr="00307C9A" w:rsidRDefault="00ED0319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</w:t>
            </w:r>
            <w:r w:rsidR="00CA214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ขาดทุน</w:t>
            </w:r>
            <w:r w:rsidR="00307C9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307C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(FVPL)</w:t>
            </w:r>
          </w:p>
        </w:tc>
        <w:tc>
          <w:tcPr>
            <w:tcW w:w="1440" w:type="dxa"/>
          </w:tcPr>
          <w:p w14:paraId="28A3FC47" w14:textId="77777777" w:rsidR="00ED0319" w:rsidRPr="00D51551" w:rsidRDefault="00ED0319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611EF7C" w14:textId="77777777" w:rsidR="00ED0319" w:rsidRPr="00D51551" w:rsidRDefault="00ED031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691D2AA8" w14:textId="77777777" w:rsidR="00ED0319" w:rsidRPr="00D51551" w:rsidRDefault="00ED0319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gridSpan w:val="2"/>
          </w:tcPr>
          <w:p w14:paraId="1EFA5B3B" w14:textId="77777777" w:rsidR="00ED0319" w:rsidRPr="00D51551" w:rsidRDefault="00ED0319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58AA501" w14:textId="77777777" w:rsidR="00ED0319" w:rsidRPr="00D51551" w:rsidRDefault="00ED0319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2E8BE2D" w14:textId="77777777" w:rsidR="00ED0319" w:rsidRPr="00D51551" w:rsidRDefault="00ED0319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94697" w:rsidRPr="00D51551" w14:paraId="3E5DAD24" w14:textId="77777777" w:rsidTr="00C4014A">
        <w:tc>
          <w:tcPr>
            <w:tcW w:w="5155" w:type="dxa"/>
          </w:tcPr>
          <w:p w14:paraId="6949A328" w14:textId="77777777" w:rsidR="00E94697" w:rsidRPr="00D51551" w:rsidRDefault="00E94697" w:rsidP="00E94697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49053788" w14:textId="77777777" w:rsidR="00E94697" w:rsidRPr="00D51551" w:rsidRDefault="00E94697" w:rsidP="00E94697">
            <w:pPr>
              <w:ind w:left="504" w:right="-72" w:hanging="5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303BDD" w14:textId="77777777" w:rsidR="00E94697" w:rsidRPr="00D51551" w:rsidRDefault="00E94697" w:rsidP="00E94697">
            <w:pPr>
              <w:ind w:left="504" w:right="-72" w:hanging="5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1D7576DD" w14:textId="77777777" w:rsidR="00E94697" w:rsidRPr="00D51551" w:rsidRDefault="00E94697" w:rsidP="00E94697">
            <w:pPr>
              <w:ind w:left="504" w:right="-72" w:hanging="5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4697" w:rsidRPr="00D51551" w14:paraId="7AB9BACE" w14:textId="77777777" w:rsidTr="00C4014A">
        <w:tc>
          <w:tcPr>
            <w:tcW w:w="5155" w:type="dxa"/>
          </w:tcPr>
          <w:p w14:paraId="2AC8020A" w14:textId="77777777" w:rsidR="00E94697" w:rsidRPr="00D51551" w:rsidRDefault="00E94697" w:rsidP="00E94697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FAFAFA"/>
          </w:tcPr>
          <w:p w14:paraId="560309CE" w14:textId="77777777" w:rsidR="00E94697" w:rsidRPr="00D51551" w:rsidRDefault="00E94697" w:rsidP="00E946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9C0B50" w14:textId="77777777" w:rsidR="00E94697" w:rsidRPr="00D51551" w:rsidRDefault="00E94697" w:rsidP="00E946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66ACFFB" w14:textId="77777777" w:rsidR="00E94697" w:rsidRPr="00D51551" w:rsidRDefault="00E94697" w:rsidP="00E946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94697" w:rsidRPr="00D51551" w14:paraId="4D96772C" w14:textId="77777777" w:rsidTr="00C4014A">
        <w:tc>
          <w:tcPr>
            <w:tcW w:w="5155" w:type="dxa"/>
          </w:tcPr>
          <w:p w14:paraId="42405CF5" w14:textId="77777777" w:rsidR="00E94697" w:rsidRPr="00D51551" w:rsidRDefault="00E94697" w:rsidP="00E94697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3" w:type="dxa"/>
            <w:shd w:val="clear" w:color="auto" w:fill="FAFAFA"/>
          </w:tcPr>
          <w:p w14:paraId="3A3B010A" w14:textId="77777777" w:rsidR="00E94697" w:rsidRPr="00D51551" w:rsidRDefault="00E94697" w:rsidP="00E946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4A3B4E7" w14:textId="7360E9EB" w:rsidR="00E94697" w:rsidRPr="00D51551" w:rsidRDefault="00490805" w:rsidP="00E946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E94697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E94697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175FB459" w14:textId="1B96E00D" w:rsidR="00E94697" w:rsidRPr="00D51551" w:rsidRDefault="00490805" w:rsidP="00E946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E94697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E94697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</w:tr>
      <w:tr w:rsidR="00E94697" w:rsidRPr="00D51551" w14:paraId="35E44CF3" w14:textId="77777777" w:rsidTr="00C4014A">
        <w:tc>
          <w:tcPr>
            <w:tcW w:w="5155" w:type="dxa"/>
          </w:tcPr>
          <w:p w14:paraId="2066BFB5" w14:textId="77777777" w:rsidR="00E94697" w:rsidRPr="00D51551" w:rsidRDefault="00E94697" w:rsidP="00E94697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33" w:type="dxa"/>
            <w:shd w:val="clear" w:color="auto" w:fill="FAFAFA"/>
          </w:tcPr>
          <w:p w14:paraId="20D54BBC" w14:textId="77777777" w:rsidR="00E94697" w:rsidRPr="00D51551" w:rsidRDefault="00E94697" w:rsidP="00E946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1C741FD" w14:textId="4D0A97EC" w:rsidR="00E94697" w:rsidRPr="00D51551" w:rsidRDefault="00490805" w:rsidP="00E946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B01F14" w:rsidRPr="00B01F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B01F14" w:rsidRPr="00B01F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443B66D2" w14:textId="7FEB135D" w:rsidR="00E94697" w:rsidRPr="00D51551" w:rsidRDefault="00490805" w:rsidP="00E946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B01F14" w:rsidRPr="00B01F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B01F14" w:rsidRPr="00B01F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E94697" w:rsidRPr="00D51551" w14:paraId="498C4782" w14:textId="77777777" w:rsidTr="00C4014A">
        <w:tc>
          <w:tcPr>
            <w:tcW w:w="5155" w:type="dxa"/>
          </w:tcPr>
          <w:p w14:paraId="1268C4C5" w14:textId="77777777" w:rsidR="00E94697" w:rsidRPr="00D51551" w:rsidRDefault="00E94697" w:rsidP="00E94697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สินทรัพย์อนุพันธ์</w:t>
            </w:r>
            <w:r w:rsidRPr="00D5155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3" w:type="dxa"/>
            <w:shd w:val="clear" w:color="auto" w:fill="FAFAFA"/>
          </w:tcPr>
          <w:p w14:paraId="58517FC6" w14:textId="6E3AE3BF" w:rsidR="00E94697" w:rsidRPr="00D51551" w:rsidRDefault="00490805" w:rsidP="00E946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94697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E94697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shd w:val="clear" w:color="auto" w:fill="FAFAFA"/>
          </w:tcPr>
          <w:p w14:paraId="499FB056" w14:textId="77777777" w:rsidR="00E94697" w:rsidRPr="00D51551" w:rsidRDefault="00E94697" w:rsidP="00E946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0E3CB22E" w14:textId="05EF5BCD" w:rsidR="00E94697" w:rsidRPr="00D51551" w:rsidRDefault="00490805" w:rsidP="00E946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94697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E94697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E94697" w:rsidRPr="00D51551" w14:paraId="35CD09CD" w14:textId="77777777" w:rsidTr="00C4014A">
        <w:tc>
          <w:tcPr>
            <w:tcW w:w="5155" w:type="dxa"/>
          </w:tcPr>
          <w:p w14:paraId="25A013EE" w14:textId="77777777" w:rsidR="00E94697" w:rsidRPr="00D51551" w:rsidRDefault="00E94697" w:rsidP="00E94697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533" w:type="dxa"/>
            <w:shd w:val="clear" w:color="auto" w:fill="FAFAFA"/>
          </w:tcPr>
          <w:p w14:paraId="092952CD" w14:textId="77777777" w:rsidR="00E94697" w:rsidRPr="00D51551" w:rsidRDefault="00E94697" w:rsidP="00E946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15A44F0" w14:textId="303E6AB8" w:rsidR="00E94697" w:rsidRPr="00D51551" w:rsidRDefault="00490805" w:rsidP="00E946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94697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E94697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4F136315" w14:textId="001F4F6B" w:rsidR="00E94697" w:rsidRPr="00D51551" w:rsidRDefault="00490805" w:rsidP="00E946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94697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E94697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E94697" w:rsidRPr="00D51551" w14:paraId="1CA7FDA4" w14:textId="77777777" w:rsidTr="00C4014A">
        <w:tc>
          <w:tcPr>
            <w:tcW w:w="5155" w:type="dxa"/>
            <w:vAlign w:val="bottom"/>
          </w:tcPr>
          <w:p w14:paraId="2C5A41D1" w14:textId="77777777" w:rsidR="00E94697" w:rsidRPr="00D51551" w:rsidRDefault="00E94697" w:rsidP="00E94697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9BB36A" w14:textId="614BC4A1" w:rsidR="00E94697" w:rsidRPr="00D51551" w:rsidRDefault="00E94697" w:rsidP="00E946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218</w:t>
            </w:r>
            <w:r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452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3E9DBB" w14:textId="1AB8948F" w:rsidR="00E94697" w:rsidRPr="00D51551" w:rsidRDefault="00490805" w:rsidP="00E946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B01F14" w:rsidRPr="00B01F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B01F14" w:rsidRPr="00B01F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35FFEC" w14:textId="2BBB9443" w:rsidR="00E94697" w:rsidRPr="00D51551" w:rsidRDefault="00490805" w:rsidP="00E946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B01F14" w:rsidRPr="00B01F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B01F14" w:rsidRPr="00B01F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</w:tbl>
    <w:p w14:paraId="73BA4E9F" w14:textId="77777777" w:rsidR="00C92F44" w:rsidRPr="00D51551" w:rsidRDefault="00C92F44" w:rsidP="00A365CC">
      <w:pPr>
        <w:rPr>
          <w:rFonts w:ascii="Browallia New" w:hAnsi="Browallia New" w:cs="Browallia New"/>
          <w:sz w:val="26"/>
          <w:szCs w:val="26"/>
        </w:rPr>
      </w:pPr>
    </w:p>
    <w:tbl>
      <w:tblPr>
        <w:tblW w:w="9568" w:type="dxa"/>
        <w:tblLayout w:type="fixed"/>
        <w:tblLook w:val="04A0" w:firstRow="1" w:lastRow="0" w:firstColumn="1" w:lastColumn="0" w:noHBand="0" w:noVBand="1"/>
      </w:tblPr>
      <w:tblGrid>
        <w:gridCol w:w="5155"/>
        <w:gridCol w:w="1533"/>
        <w:gridCol w:w="1440"/>
        <w:gridCol w:w="1434"/>
        <w:gridCol w:w="6"/>
      </w:tblGrid>
      <w:tr w:rsidR="00AC2FA1" w:rsidRPr="00D51551" w14:paraId="138AAE59" w14:textId="77777777" w:rsidTr="00C4014A">
        <w:trPr>
          <w:gridAfter w:val="1"/>
          <w:wAfter w:w="6" w:type="dxa"/>
        </w:trPr>
        <w:tc>
          <w:tcPr>
            <w:tcW w:w="5155" w:type="dxa"/>
          </w:tcPr>
          <w:p w14:paraId="4D6725FE" w14:textId="77777777" w:rsidR="00AC2FA1" w:rsidRPr="00D51551" w:rsidRDefault="00AC2FA1" w:rsidP="00A365C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4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296169" w14:textId="77777777" w:rsidR="00AC2FA1" w:rsidRPr="00D51551" w:rsidRDefault="00AC2FA1" w:rsidP="00A365CC">
            <w:pPr>
              <w:ind w:left="1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C2FA1" w:rsidRPr="00D51551" w14:paraId="2F640432" w14:textId="77777777" w:rsidTr="00C4014A">
        <w:tc>
          <w:tcPr>
            <w:tcW w:w="5155" w:type="dxa"/>
          </w:tcPr>
          <w:p w14:paraId="4A4F3E75" w14:textId="77777777" w:rsidR="00AC2FA1" w:rsidRPr="00D51551" w:rsidRDefault="00AC2FA1" w:rsidP="00A365C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D1BFC33" w14:textId="77777777" w:rsidR="00AC2FA1" w:rsidRPr="00D51551" w:rsidRDefault="00AC2FA1" w:rsidP="00A365CC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08FEC9ED" w14:textId="74F749BC" w:rsidR="00307C9A" w:rsidRDefault="00307C9A" w:rsidP="00A365C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</w:t>
            </w:r>
          </w:p>
          <w:p w14:paraId="15A7075F" w14:textId="2F7A7C49" w:rsidR="00AC2FA1" w:rsidRPr="00D51551" w:rsidRDefault="00307C9A" w:rsidP="00A365CC">
            <w:pPr>
              <w:ind w:left="504" w:right="-72" w:hanging="5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ขาดทุน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(FVPL)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D28EFE" w14:textId="77777777" w:rsidR="00AC2FA1" w:rsidRPr="00D51551" w:rsidRDefault="00AC2FA1" w:rsidP="00A365C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FC48B0C" w14:textId="77777777" w:rsidR="00AC2FA1" w:rsidRPr="00D51551" w:rsidRDefault="00AC2FA1" w:rsidP="00A365C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32175754" w14:textId="77777777" w:rsidR="00AC2FA1" w:rsidRPr="00D51551" w:rsidRDefault="00AC2FA1" w:rsidP="00A365CC">
            <w:pPr>
              <w:ind w:left="504" w:right="-72" w:hanging="5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447DF0AE" w14:textId="77777777" w:rsidR="00AC2FA1" w:rsidRPr="00D51551" w:rsidRDefault="00AC2FA1" w:rsidP="00A365C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E8721C6" w14:textId="77777777" w:rsidR="00AC2FA1" w:rsidRPr="00D51551" w:rsidRDefault="00AC2FA1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1276540" w14:textId="77777777" w:rsidR="00AC2FA1" w:rsidRPr="00D51551" w:rsidRDefault="00AC2FA1" w:rsidP="00A365C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C2FA1" w:rsidRPr="00D51551" w14:paraId="715B007F" w14:textId="77777777" w:rsidTr="00C4014A">
        <w:tc>
          <w:tcPr>
            <w:tcW w:w="5155" w:type="dxa"/>
          </w:tcPr>
          <w:p w14:paraId="2B01B1A1" w14:textId="77777777" w:rsidR="00AC2FA1" w:rsidRPr="00D51551" w:rsidRDefault="00AC2FA1" w:rsidP="00A365C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7B08418E" w14:textId="77777777" w:rsidR="00AC2FA1" w:rsidRPr="00D51551" w:rsidRDefault="00AC2FA1" w:rsidP="00A365CC">
            <w:pPr>
              <w:ind w:left="504" w:right="-72" w:hanging="5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C7DD26" w14:textId="77777777" w:rsidR="00AC2FA1" w:rsidRPr="00D51551" w:rsidRDefault="00AC2FA1" w:rsidP="00A365CC">
            <w:pPr>
              <w:ind w:left="504" w:right="-72" w:hanging="5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3C7BB852" w14:textId="77777777" w:rsidR="00AC2FA1" w:rsidRPr="00D51551" w:rsidRDefault="00AC2FA1" w:rsidP="00A365CC">
            <w:pPr>
              <w:ind w:left="504" w:right="-72" w:hanging="5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C2FA1" w:rsidRPr="00D51551" w14:paraId="6D12722D" w14:textId="77777777" w:rsidTr="00C4014A">
        <w:tc>
          <w:tcPr>
            <w:tcW w:w="5155" w:type="dxa"/>
          </w:tcPr>
          <w:p w14:paraId="4B2EF8C1" w14:textId="77777777" w:rsidR="00AC2FA1" w:rsidRPr="00D51551" w:rsidRDefault="00AC2FA1" w:rsidP="00A365CC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FAFAFA"/>
          </w:tcPr>
          <w:p w14:paraId="6409DE40" w14:textId="77777777" w:rsidR="00AC2FA1" w:rsidRPr="00D51551" w:rsidRDefault="00AC2FA1" w:rsidP="00A365C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A02ACB" w14:textId="77777777" w:rsidR="00AC2FA1" w:rsidRPr="00D51551" w:rsidRDefault="00AC2FA1" w:rsidP="00A365C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0969D04" w14:textId="77777777" w:rsidR="00AC2FA1" w:rsidRPr="00D51551" w:rsidRDefault="00AC2FA1" w:rsidP="00A365C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519D2" w:rsidRPr="00D51551" w14:paraId="345F8C2A" w14:textId="77777777" w:rsidTr="00C4014A">
        <w:tc>
          <w:tcPr>
            <w:tcW w:w="5155" w:type="dxa"/>
            <w:vAlign w:val="bottom"/>
          </w:tcPr>
          <w:p w14:paraId="77B30C60" w14:textId="77777777" w:rsidR="005519D2" w:rsidRPr="00D51551" w:rsidRDefault="005519D2" w:rsidP="005519D2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33" w:type="dxa"/>
            <w:shd w:val="clear" w:color="auto" w:fill="FAFAFA"/>
          </w:tcPr>
          <w:p w14:paraId="2AEEAB99" w14:textId="77777777" w:rsidR="005519D2" w:rsidRPr="00D51551" w:rsidRDefault="005519D2" w:rsidP="005519D2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139D5A4" w14:textId="135BC426" w:rsidR="005519D2" w:rsidRPr="00D51551" w:rsidRDefault="00490805" w:rsidP="005519D2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B01F14" w:rsidRPr="00B01F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B01F14" w:rsidRPr="00B01F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42C5ABE0" w14:textId="5AAD6A9D" w:rsidR="005519D2" w:rsidRPr="00D51551" w:rsidRDefault="00490805" w:rsidP="005519D2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B01F14" w:rsidRPr="00B01F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B01F14" w:rsidRPr="00B01F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5519D2" w:rsidRPr="00D51551" w14:paraId="4614197D" w14:textId="77777777" w:rsidTr="00C4014A">
        <w:tc>
          <w:tcPr>
            <w:tcW w:w="5155" w:type="dxa"/>
            <w:vAlign w:val="bottom"/>
          </w:tcPr>
          <w:p w14:paraId="5090EE4A" w14:textId="77777777" w:rsidR="005519D2" w:rsidRPr="00D51551" w:rsidRDefault="005519D2" w:rsidP="005519D2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533" w:type="dxa"/>
            <w:shd w:val="clear" w:color="auto" w:fill="FAFAFA"/>
          </w:tcPr>
          <w:p w14:paraId="63126E36" w14:textId="13526638" w:rsidR="005519D2" w:rsidRPr="00D51551" w:rsidRDefault="00490805" w:rsidP="005519D2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519D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shd w:val="clear" w:color="auto" w:fill="FAFAFA"/>
          </w:tcPr>
          <w:p w14:paraId="551B0BF2" w14:textId="77777777" w:rsidR="005519D2" w:rsidRPr="00D51551" w:rsidRDefault="005519D2" w:rsidP="005519D2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09A62633" w14:textId="2EACF60C" w:rsidR="005519D2" w:rsidRPr="00D51551" w:rsidRDefault="00490805" w:rsidP="005519D2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519D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5519D2" w:rsidRPr="00D51551" w14:paraId="76B39B96" w14:textId="77777777" w:rsidTr="00C4014A">
        <w:tc>
          <w:tcPr>
            <w:tcW w:w="5155" w:type="dxa"/>
            <w:vAlign w:val="bottom"/>
          </w:tcPr>
          <w:p w14:paraId="22A734A0" w14:textId="77777777" w:rsidR="005519D2" w:rsidRPr="00D51551" w:rsidRDefault="005519D2" w:rsidP="005519D2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3" w:type="dxa"/>
            <w:shd w:val="clear" w:color="auto" w:fill="FAFAFA"/>
          </w:tcPr>
          <w:p w14:paraId="039AAC34" w14:textId="77777777" w:rsidR="005519D2" w:rsidRPr="00D51551" w:rsidRDefault="005519D2" w:rsidP="005519D2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FCD04B4" w14:textId="7CEBF067" w:rsidR="005519D2" w:rsidRPr="00D51551" w:rsidRDefault="00490805" w:rsidP="005519D2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519D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5519D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573A67F9" w14:textId="03371EF1" w:rsidR="005519D2" w:rsidRPr="00D51551" w:rsidRDefault="00490805" w:rsidP="005519D2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519D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5519D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519D2" w:rsidRPr="00D51551" w14:paraId="310F90E9" w14:textId="77777777" w:rsidTr="00C4014A">
        <w:tc>
          <w:tcPr>
            <w:tcW w:w="5155" w:type="dxa"/>
            <w:vAlign w:val="bottom"/>
          </w:tcPr>
          <w:p w14:paraId="6364CB6B" w14:textId="77777777" w:rsidR="005519D2" w:rsidRPr="00D51551" w:rsidRDefault="005519D2" w:rsidP="005519D2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FAFAFA"/>
          </w:tcPr>
          <w:p w14:paraId="2CDCA083" w14:textId="77777777" w:rsidR="005519D2" w:rsidRPr="00D51551" w:rsidRDefault="005519D2" w:rsidP="005519D2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0696DC" w14:textId="55814199" w:rsidR="005519D2" w:rsidRPr="00D51551" w:rsidRDefault="00490805" w:rsidP="005519D2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519D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5519D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2D64486" w14:textId="5786793B" w:rsidR="005519D2" w:rsidRPr="00D51551" w:rsidRDefault="00490805" w:rsidP="005519D2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519D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5519D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</w:tr>
      <w:tr w:rsidR="005519D2" w:rsidRPr="00D51551" w14:paraId="09B5AB20" w14:textId="77777777" w:rsidTr="00C4014A">
        <w:tc>
          <w:tcPr>
            <w:tcW w:w="5155" w:type="dxa"/>
            <w:vAlign w:val="bottom"/>
          </w:tcPr>
          <w:p w14:paraId="3D371861" w14:textId="77777777" w:rsidR="005519D2" w:rsidRPr="00D51551" w:rsidRDefault="005519D2" w:rsidP="005519D2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AF23FF" w14:textId="71289D19" w:rsidR="005519D2" w:rsidRPr="00D51551" w:rsidRDefault="00490805" w:rsidP="005519D2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519D2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04B08D" w14:textId="3BECB5B3" w:rsidR="005519D2" w:rsidRPr="00D51551" w:rsidRDefault="00490805" w:rsidP="005519D2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B01F14" w:rsidRPr="00B01F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B01F14" w:rsidRPr="00B01F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5CC90" w14:textId="36B74285" w:rsidR="005519D2" w:rsidRPr="00D51551" w:rsidRDefault="00490805" w:rsidP="005519D2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B01F14" w:rsidRPr="00B01F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B01F14" w:rsidRPr="00B01F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</w:tbl>
    <w:p w14:paraId="19729304" w14:textId="77777777" w:rsidR="007241AD" w:rsidRPr="00D51551" w:rsidRDefault="007241AD" w:rsidP="00A365CC">
      <w:pPr>
        <w:rPr>
          <w:rFonts w:ascii="Browallia New" w:hAnsi="Browallia New" w:cs="Browallia New"/>
          <w:sz w:val="26"/>
          <w:szCs w:val="26"/>
        </w:rPr>
      </w:pPr>
    </w:p>
    <w:p w14:paraId="5B7EB042" w14:textId="77777777" w:rsidR="00AC2FA1" w:rsidRPr="00D51551" w:rsidRDefault="007241AD" w:rsidP="00A365CC">
      <w:pPr>
        <w:rPr>
          <w:rFonts w:ascii="Browallia New" w:hAnsi="Browallia New" w:cs="Browallia New"/>
          <w:sz w:val="26"/>
          <w:szCs w:val="26"/>
        </w:rPr>
      </w:pPr>
      <w:r w:rsidRPr="00D5155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568" w:type="dxa"/>
        <w:tblLayout w:type="fixed"/>
        <w:tblLook w:val="0600" w:firstRow="0" w:lastRow="0" w:firstColumn="0" w:lastColumn="0" w:noHBand="1" w:noVBand="1"/>
      </w:tblPr>
      <w:tblGrid>
        <w:gridCol w:w="5155"/>
        <w:gridCol w:w="1533"/>
        <w:gridCol w:w="1440"/>
        <w:gridCol w:w="1434"/>
        <w:gridCol w:w="6"/>
      </w:tblGrid>
      <w:tr w:rsidR="003A5593" w:rsidRPr="00D51551" w14:paraId="4D20BCEC" w14:textId="77777777" w:rsidTr="00C4014A">
        <w:trPr>
          <w:gridAfter w:val="1"/>
          <w:wAfter w:w="6" w:type="dxa"/>
        </w:trPr>
        <w:tc>
          <w:tcPr>
            <w:tcW w:w="5155" w:type="dxa"/>
          </w:tcPr>
          <w:p w14:paraId="003E441A" w14:textId="77777777" w:rsidR="003A5593" w:rsidRPr="00D51551" w:rsidRDefault="003A5593" w:rsidP="006A21E4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C7554F" w14:textId="77777777" w:rsidR="003A5593" w:rsidRPr="00D51551" w:rsidRDefault="003A5593" w:rsidP="00665C1B">
            <w:pPr>
              <w:ind w:left="1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110E" w:rsidRPr="00D51551" w14:paraId="2FAC0560" w14:textId="77777777" w:rsidTr="00C4014A">
        <w:tc>
          <w:tcPr>
            <w:tcW w:w="5155" w:type="dxa"/>
            <w:vAlign w:val="bottom"/>
          </w:tcPr>
          <w:p w14:paraId="7BFC904F" w14:textId="17500308" w:rsidR="00F3110E" w:rsidRPr="00D51551" w:rsidRDefault="00F3110E" w:rsidP="00F3110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</w:tcPr>
          <w:p w14:paraId="23391A17" w14:textId="1E3F3EB1" w:rsidR="00F3110E" w:rsidRPr="00D51551" w:rsidRDefault="00F3110E" w:rsidP="00F311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ขาดทุน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(FVPL)</w:t>
            </w:r>
          </w:p>
        </w:tc>
        <w:tc>
          <w:tcPr>
            <w:tcW w:w="1440" w:type="dxa"/>
          </w:tcPr>
          <w:p w14:paraId="60AAB3B4" w14:textId="77777777" w:rsidR="00F3110E" w:rsidRPr="00D51551" w:rsidRDefault="00F3110E" w:rsidP="00F311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FBCE7F2" w14:textId="77777777" w:rsidR="00F3110E" w:rsidRPr="00D51551" w:rsidRDefault="00F3110E" w:rsidP="00F311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5D1AE370" w14:textId="77777777" w:rsidR="00F3110E" w:rsidRPr="00D51551" w:rsidRDefault="00F3110E" w:rsidP="00F311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gridSpan w:val="2"/>
          </w:tcPr>
          <w:p w14:paraId="6B942630" w14:textId="77777777" w:rsidR="00F3110E" w:rsidRPr="00D51551" w:rsidRDefault="00F3110E" w:rsidP="00F311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D89EBDC" w14:textId="77777777" w:rsidR="00F3110E" w:rsidRPr="00D51551" w:rsidRDefault="00F3110E" w:rsidP="00F311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F2A2A78" w14:textId="77777777" w:rsidR="00F3110E" w:rsidRPr="00D51551" w:rsidRDefault="00F3110E" w:rsidP="00F311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3110E" w:rsidRPr="00D51551" w14:paraId="55102E50" w14:textId="77777777" w:rsidTr="00C4014A">
        <w:tc>
          <w:tcPr>
            <w:tcW w:w="5155" w:type="dxa"/>
          </w:tcPr>
          <w:p w14:paraId="75570E29" w14:textId="77777777" w:rsidR="00F3110E" w:rsidRPr="00D51551" w:rsidRDefault="00F3110E" w:rsidP="00F3110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27C73661" w14:textId="688646F9" w:rsidR="00F3110E" w:rsidRPr="00D51551" w:rsidRDefault="00F3110E" w:rsidP="00F3110E">
            <w:pPr>
              <w:ind w:left="504" w:right="-72" w:hanging="5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7DE7E7" w14:textId="77777777" w:rsidR="00F3110E" w:rsidRPr="00D51551" w:rsidRDefault="00F3110E" w:rsidP="00F3110E">
            <w:pPr>
              <w:ind w:left="504" w:right="-72" w:hanging="5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19365965" w14:textId="77777777" w:rsidR="00F3110E" w:rsidRPr="00D51551" w:rsidRDefault="00F3110E" w:rsidP="00F3110E">
            <w:pPr>
              <w:ind w:left="504" w:right="-72" w:hanging="5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5593" w:rsidRPr="00D51551" w14:paraId="200879E3" w14:textId="77777777" w:rsidTr="00C4014A">
        <w:tc>
          <w:tcPr>
            <w:tcW w:w="5155" w:type="dxa"/>
          </w:tcPr>
          <w:p w14:paraId="68CD9CDC" w14:textId="77777777" w:rsidR="003A5593" w:rsidRPr="00D51551" w:rsidRDefault="003A5593" w:rsidP="006A21E4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FAFAFA"/>
          </w:tcPr>
          <w:p w14:paraId="3307900B" w14:textId="77777777" w:rsidR="003A5593" w:rsidRPr="00D51551" w:rsidRDefault="003A5593" w:rsidP="006A2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2DD3F5" w14:textId="77777777" w:rsidR="003A5593" w:rsidRPr="00D51551" w:rsidRDefault="003A5593" w:rsidP="006A2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D292F4D" w14:textId="77777777" w:rsidR="003A5593" w:rsidRPr="00D51551" w:rsidRDefault="003A5593" w:rsidP="006A2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A5593" w:rsidRPr="00D51551" w14:paraId="685A99F3" w14:textId="77777777" w:rsidTr="00C4014A">
        <w:tc>
          <w:tcPr>
            <w:tcW w:w="5155" w:type="dxa"/>
          </w:tcPr>
          <w:p w14:paraId="0038B5F0" w14:textId="77777777" w:rsidR="003A5593" w:rsidRPr="00D51551" w:rsidRDefault="003A5593" w:rsidP="003A5593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3" w:type="dxa"/>
            <w:shd w:val="clear" w:color="auto" w:fill="FAFAFA"/>
          </w:tcPr>
          <w:p w14:paraId="1AA85BB5" w14:textId="77777777" w:rsidR="003A5593" w:rsidRPr="00D51551" w:rsidRDefault="003A5593" w:rsidP="003A55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7D2E5FA" w14:textId="4F90EC03" w:rsidR="003A5593" w:rsidRPr="00D51551" w:rsidRDefault="00490805" w:rsidP="003A55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3A5593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3A5593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00CD8B03" w14:textId="75188FB2" w:rsidR="003A5593" w:rsidRPr="00D51551" w:rsidRDefault="00490805" w:rsidP="003A55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3A5593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3A5593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3A5593" w:rsidRPr="00D51551" w14:paraId="75638ECE" w14:textId="77777777" w:rsidTr="00C4014A">
        <w:tc>
          <w:tcPr>
            <w:tcW w:w="5155" w:type="dxa"/>
          </w:tcPr>
          <w:p w14:paraId="76D0F164" w14:textId="77777777" w:rsidR="003A5593" w:rsidRPr="00D51551" w:rsidRDefault="003A5593" w:rsidP="003A5593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33" w:type="dxa"/>
            <w:shd w:val="clear" w:color="auto" w:fill="FAFAFA"/>
          </w:tcPr>
          <w:p w14:paraId="48C98722" w14:textId="77777777" w:rsidR="003A5593" w:rsidRPr="00D51551" w:rsidRDefault="003A5593" w:rsidP="003A55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651FC4A" w14:textId="1A9D833D" w:rsidR="003A5593" w:rsidRPr="00D51551" w:rsidRDefault="00490805" w:rsidP="003A55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957B70" w:rsidRPr="00957B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957B70" w:rsidRPr="00957B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42489406" w14:textId="77998EAE" w:rsidR="003A5593" w:rsidRPr="00D51551" w:rsidRDefault="00490805" w:rsidP="003A55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957B70" w:rsidRPr="00957B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957B70" w:rsidRPr="00957B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3A5593" w:rsidRPr="00D51551" w14:paraId="5FF51C91" w14:textId="77777777" w:rsidTr="00C4014A">
        <w:tc>
          <w:tcPr>
            <w:tcW w:w="5155" w:type="dxa"/>
          </w:tcPr>
          <w:p w14:paraId="076A72DE" w14:textId="77777777" w:rsidR="003A5593" w:rsidRPr="00D51551" w:rsidRDefault="003A5593" w:rsidP="003A5593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สินทรัพย์อนุพันธ์</w:t>
            </w:r>
            <w:r w:rsidRPr="00D5155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3" w:type="dxa"/>
            <w:shd w:val="clear" w:color="auto" w:fill="FAFAFA"/>
          </w:tcPr>
          <w:p w14:paraId="19C57635" w14:textId="7B5F067F" w:rsidR="003A5593" w:rsidRPr="00D51551" w:rsidRDefault="00490805" w:rsidP="003A55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A559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3A559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shd w:val="clear" w:color="auto" w:fill="FAFAFA"/>
          </w:tcPr>
          <w:p w14:paraId="475494A3" w14:textId="77777777" w:rsidR="003A5593" w:rsidRPr="00D51551" w:rsidRDefault="003A5593" w:rsidP="003A55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12D712B3" w14:textId="364415F0" w:rsidR="003A5593" w:rsidRPr="00D51551" w:rsidRDefault="00490805" w:rsidP="003A55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A559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3A559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3A5593" w:rsidRPr="00D51551" w14:paraId="2C590C5E" w14:textId="77777777" w:rsidTr="00C4014A">
        <w:tc>
          <w:tcPr>
            <w:tcW w:w="5155" w:type="dxa"/>
          </w:tcPr>
          <w:p w14:paraId="5955C1B6" w14:textId="77777777" w:rsidR="003A5593" w:rsidRPr="00D51551" w:rsidRDefault="003A5593" w:rsidP="003A5593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533" w:type="dxa"/>
            <w:shd w:val="clear" w:color="auto" w:fill="FAFAFA"/>
          </w:tcPr>
          <w:p w14:paraId="49F5578E" w14:textId="77777777" w:rsidR="003A5593" w:rsidRPr="00D51551" w:rsidRDefault="003A5593" w:rsidP="003A55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42CC6C3" w14:textId="419D8C8E" w:rsidR="003A5593" w:rsidRPr="00D51551" w:rsidRDefault="00490805" w:rsidP="003A55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3A559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24D2216D" w14:textId="517AC4A1" w:rsidR="003A5593" w:rsidRPr="00D51551" w:rsidRDefault="00490805" w:rsidP="003A55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3A559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3A5593" w:rsidRPr="00D51551" w14:paraId="52C32D51" w14:textId="77777777" w:rsidTr="00C4014A">
        <w:tc>
          <w:tcPr>
            <w:tcW w:w="5155" w:type="dxa"/>
            <w:vAlign w:val="bottom"/>
          </w:tcPr>
          <w:p w14:paraId="75B4D72A" w14:textId="77777777" w:rsidR="003A5593" w:rsidRPr="00D51551" w:rsidRDefault="003A5593" w:rsidP="003A5593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AF6F27" w14:textId="4E9388FA" w:rsidR="003A5593" w:rsidRPr="00D51551" w:rsidRDefault="003A5593" w:rsidP="003A55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218</w:t>
            </w:r>
            <w:r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452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47FF9D" w14:textId="0BB2E43D" w:rsidR="003A5593" w:rsidRPr="00D51551" w:rsidRDefault="00490805" w:rsidP="003A55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957B70" w:rsidRPr="00957B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957B70" w:rsidRPr="00957B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25F8B6" w14:textId="2339B673" w:rsidR="003A5593" w:rsidRPr="00D51551" w:rsidRDefault="00490805" w:rsidP="003A55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957B70" w:rsidRPr="00957B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957B70" w:rsidRPr="00957B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</w:tbl>
    <w:p w14:paraId="24AE560B" w14:textId="77777777" w:rsidR="003A5593" w:rsidRPr="00D51551" w:rsidRDefault="003A5593" w:rsidP="003A5593">
      <w:pPr>
        <w:rPr>
          <w:rFonts w:ascii="Browallia New" w:hAnsi="Browallia New" w:cs="Browallia New"/>
          <w:sz w:val="26"/>
          <w:szCs w:val="26"/>
        </w:rPr>
      </w:pPr>
    </w:p>
    <w:tbl>
      <w:tblPr>
        <w:tblW w:w="9568" w:type="dxa"/>
        <w:tblLayout w:type="fixed"/>
        <w:tblLook w:val="04A0" w:firstRow="1" w:lastRow="0" w:firstColumn="1" w:lastColumn="0" w:noHBand="0" w:noVBand="1"/>
      </w:tblPr>
      <w:tblGrid>
        <w:gridCol w:w="5155"/>
        <w:gridCol w:w="1533"/>
        <w:gridCol w:w="1440"/>
        <w:gridCol w:w="1434"/>
        <w:gridCol w:w="6"/>
      </w:tblGrid>
      <w:tr w:rsidR="003A5593" w:rsidRPr="00D51551" w14:paraId="01211A53" w14:textId="77777777" w:rsidTr="00C4014A">
        <w:trPr>
          <w:gridAfter w:val="1"/>
          <w:wAfter w:w="6" w:type="dxa"/>
        </w:trPr>
        <w:tc>
          <w:tcPr>
            <w:tcW w:w="5155" w:type="dxa"/>
          </w:tcPr>
          <w:p w14:paraId="4F27A0C3" w14:textId="77777777" w:rsidR="003A5593" w:rsidRPr="00D51551" w:rsidRDefault="003A5593" w:rsidP="006A21E4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4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4F3E98" w14:textId="77777777" w:rsidR="003A5593" w:rsidRPr="00D51551" w:rsidRDefault="003A5593" w:rsidP="006A21E4">
            <w:pPr>
              <w:ind w:left="1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110E" w:rsidRPr="00D51551" w14:paraId="1F9C2507" w14:textId="77777777" w:rsidTr="00C4014A">
        <w:tc>
          <w:tcPr>
            <w:tcW w:w="5155" w:type="dxa"/>
          </w:tcPr>
          <w:p w14:paraId="6DFB921B" w14:textId="77777777" w:rsidR="00F3110E" w:rsidRPr="00D51551" w:rsidRDefault="00F3110E" w:rsidP="00F3110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720F93D" w14:textId="77777777" w:rsidR="00F3110E" w:rsidRPr="00D51551" w:rsidRDefault="00F3110E" w:rsidP="00F3110E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0E3E8229" w14:textId="0F141B84" w:rsidR="00F3110E" w:rsidRDefault="00F3110E" w:rsidP="00F3110E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</w:t>
            </w:r>
          </w:p>
          <w:p w14:paraId="77068009" w14:textId="09DD6A2A" w:rsidR="00F3110E" w:rsidRPr="00D51551" w:rsidRDefault="00F3110E" w:rsidP="00F3110E">
            <w:pPr>
              <w:ind w:left="504" w:right="-72" w:hanging="5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ขาดทุน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(FVPL)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6AC22B" w14:textId="77777777" w:rsidR="00F3110E" w:rsidRPr="00D51551" w:rsidRDefault="00F3110E" w:rsidP="00F3110E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DA7D0D9" w14:textId="77777777" w:rsidR="00F3110E" w:rsidRPr="00D51551" w:rsidRDefault="00F3110E" w:rsidP="00F3110E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3A03FDE2" w14:textId="77777777" w:rsidR="00F3110E" w:rsidRPr="00D51551" w:rsidRDefault="00F3110E" w:rsidP="00F3110E">
            <w:pPr>
              <w:ind w:left="504" w:right="-72" w:hanging="5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462F93E7" w14:textId="77777777" w:rsidR="00F3110E" w:rsidRPr="00D51551" w:rsidRDefault="00F3110E" w:rsidP="00F3110E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A49E5BA" w14:textId="77777777" w:rsidR="00F3110E" w:rsidRPr="00D51551" w:rsidRDefault="00F3110E" w:rsidP="00F311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FFEDE1E" w14:textId="77777777" w:rsidR="00F3110E" w:rsidRPr="00D51551" w:rsidRDefault="00F3110E" w:rsidP="00F3110E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3110E" w:rsidRPr="00D51551" w14:paraId="62B0D1E8" w14:textId="77777777" w:rsidTr="00C4014A">
        <w:tc>
          <w:tcPr>
            <w:tcW w:w="5155" w:type="dxa"/>
          </w:tcPr>
          <w:p w14:paraId="44454865" w14:textId="77777777" w:rsidR="00F3110E" w:rsidRPr="00D51551" w:rsidRDefault="00F3110E" w:rsidP="00F3110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30F73624" w14:textId="2CD38F29" w:rsidR="00F3110E" w:rsidRPr="00D51551" w:rsidRDefault="00F3110E" w:rsidP="00F3110E">
            <w:pPr>
              <w:ind w:left="504" w:right="-72" w:hanging="5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E4C8B0" w14:textId="77777777" w:rsidR="00F3110E" w:rsidRPr="00D51551" w:rsidRDefault="00F3110E" w:rsidP="00F3110E">
            <w:pPr>
              <w:ind w:left="504" w:right="-72" w:hanging="5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61F3D7F6" w14:textId="77777777" w:rsidR="00F3110E" w:rsidRPr="00D51551" w:rsidRDefault="00F3110E" w:rsidP="00F3110E">
            <w:pPr>
              <w:ind w:left="504" w:right="-72" w:hanging="5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5593" w:rsidRPr="00D51551" w14:paraId="48DA8773" w14:textId="77777777" w:rsidTr="00C4014A">
        <w:tc>
          <w:tcPr>
            <w:tcW w:w="5155" w:type="dxa"/>
          </w:tcPr>
          <w:p w14:paraId="34718D72" w14:textId="77777777" w:rsidR="003A5593" w:rsidRPr="00D51551" w:rsidRDefault="003A5593" w:rsidP="006A21E4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FAFAFA"/>
          </w:tcPr>
          <w:p w14:paraId="034C11EE" w14:textId="77777777" w:rsidR="003A5593" w:rsidRPr="00D51551" w:rsidRDefault="003A5593" w:rsidP="006A21E4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8587DD4" w14:textId="77777777" w:rsidR="003A5593" w:rsidRPr="00D51551" w:rsidRDefault="003A5593" w:rsidP="006A21E4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5DFE17F" w14:textId="77777777" w:rsidR="003A5593" w:rsidRPr="00D51551" w:rsidRDefault="003A5593" w:rsidP="006A21E4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903A3" w:rsidRPr="00D51551" w14:paraId="1A712221" w14:textId="77777777" w:rsidTr="00C4014A">
        <w:tc>
          <w:tcPr>
            <w:tcW w:w="5155" w:type="dxa"/>
            <w:vAlign w:val="bottom"/>
          </w:tcPr>
          <w:p w14:paraId="028B171B" w14:textId="77777777" w:rsidR="00B903A3" w:rsidRPr="00D51551" w:rsidRDefault="00B903A3" w:rsidP="00B903A3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33" w:type="dxa"/>
            <w:shd w:val="clear" w:color="auto" w:fill="FAFAFA"/>
          </w:tcPr>
          <w:p w14:paraId="2D020F7F" w14:textId="77777777" w:rsidR="00B903A3" w:rsidRPr="00D51551" w:rsidRDefault="00B903A3" w:rsidP="00B903A3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31946D1" w14:textId="7956EC25" w:rsidR="00B903A3" w:rsidRPr="00D51551" w:rsidRDefault="00490805" w:rsidP="00B903A3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957B70" w:rsidRPr="00957B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957B70" w:rsidRPr="00957B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3BBE9BF0" w14:textId="3738D41A" w:rsidR="00B903A3" w:rsidRPr="00D51551" w:rsidRDefault="00490805" w:rsidP="00B903A3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957B70" w:rsidRPr="00957B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957B70" w:rsidRPr="00957B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  <w:tr w:rsidR="00B903A3" w:rsidRPr="00D51551" w14:paraId="565A280A" w14:textId="77777777" w:rsidTr="00C4014A">
        <w:tc>
          <w:tcPr>
            <w:tcW w:w="5155" w:type="dxa"/>
            <w:vAlign w:val="bottom"/>
          </w:tcPr>
          <w:p w14:paraId="7806CB67" w14:textId="77777777" w:rsidR="00B903A3" w:rsidRPr="00D51551" w:rsidRDefault="00B903A3" w:rsidP="00B903A3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3" w:type="dxa"/>
            <w:shd w:val="clear" w:color="auto" w:fill="FAFAFA"/>
          </w:tcPr>
          <w:p w14:paraId="37B62CE6" w14:textId="77777777" w:rsidR="00B903A3" w:rsidRPr="00D51551" w:rsidRDefault="00B903A3" w:rsidP="00B903A3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2E53E68" w14:textId="68C937C4" w:rsidR="00B903A3" w:rsidRPr="00D51551" w:rsidRDefault="00490805" w:rsidP="00B903A3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903A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B903A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0F98073B" w14:textId="1F158642" w:rsidR="00B903A3" w:rsidRPr="00D51551" w:rsidRDefault="00490805" w:rsidP="00B903A3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903A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B903A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903A3" w:rsidRPr="00D51551" w14:paraId="74E29912" w14:textId="77777777" w:rsidTr="00C4014A">
        <w:tc>
          <w:tcPr>
            <w:tcW w:w="5155" w:type="dxa"/>
            <w:vAlign w:val="bottom"/>
          </w:tcPr>
          <w:p w14:paraId="5BBEFE05" w14:textId="77777777" w:rsidR="00B903A3" w:rsidRPr="00D51551" w:rsidRDefault="00B903A3" w:rsidP="00B903A3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FAFAFA"/>
          </w:tcPr>
          <w:p w14:paraId="4923DF5B" w14:textId="77777777" w:rsidR="00B903A3" w:rsidRPr="00D51551" w:rsidRDefault="00B903A3" w:rsidP="00B903A3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3C823A" w14:textId="16263B8F" w:rsidR="00B903A3" w:rsidRPr="00D51551" w:rsidRDefault="00490805" w:rsidP="00B903A3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903A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B903A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C5C8838" w14:textId="2E21278D" w:rsidR="00B903A3" w:rsidRPr="00D51551" w:rsidRDefault="00490805" w:rsidP="00B903A3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903A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B903A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</w:tr>
      <w:tr w:rsidR="00B903A3" w:rsidRPr="00D51551" w14:paraId="66382CAE" w14:textId="77777777" w:rsidTr="00C4014A">
        <w:tc>
          <w:tcPr>
            <w:tcW w:w="5155" w:type="dxa"/>
            <w:vAlign w:val="bottom"/>
          </w:tcPr>
          <w:p w14:paraId="34172FC4" w14:textId="77777777" w:rsidR="00B903A3" w:rsidRPr="00D51551" w:rsidRDefault="00B903A3" w:rsidP="00B903A3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903F27" w14:textId="77777777" w:rsidR="00B903A3" w:rsidRPr="00D51551" w:rsidRDefault="00B903A3" w:rsidP="00B903A3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D3A9E9" w14:textId="1FD6E596" w:rsidR="00B903A3" w:rsidRPr="00D51551" w:rsidRDefault="00490805" w:rsidP="00B903A3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957B70" w:rsidRPr="00957B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957B70" w:rsidRPr="00957B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2A3B77" w14:textId="325AF74B" w:rsidR="00B903A3" w:rsidRPr="00D51551" w:rsidRDefault="00490805" w:rsidP="00B903A3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957B70" w:rsidRPr="00957B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957B70" w:rsidRPr="00957B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</w:tbl>
    <w:p w14:paraId="1416F0FF" w14:textId="77777777" w:rsidR="00D22F54" w:rsidRPr="00D51551" w:rsidRDefault="00D22F54" w:rsidP="00A365CC">
      <w:pPr>
        <w:rPr>
          <w:rFonts w:ascii="Browallia New" w:hAnsi="Browallia New" w:cs="Browallia New"/>
          <w:sz w:val="26"/>
          <w:szCs w:val="26"/>
        </w:rPr>
      </w:pPr>
    </w:p>
    <w:p w14:paraId="4F281BAF" w14:textId="77777777" w:rsidR="00C92F44" w:rsidRPr="00D51551" w:rsidRDefault="00D22F54" w:rsidP="00A365CC">
      <w:pPr>
        <w:rPr>
          <w:rFonts w:ascii="Browallia New" w:hAnsi="Browallia New" w:cs="Browallia New"/>
          <w:sz w:val="26"/>
          <w:szCs w:val="26"/>
        </w:rPr>
      </w:pPr>
      <w:r w:rsidRPr="00D51551">
        <w:rPr>
          <w:rFonts w:ascii="Browallia New" w:hAnsi="Browallia New" w:cs="Browallia New"/>
          <w:sz w:val="26"/>
          <w:szCs w:val="26"/>
        </w:rPr>
        <w:br w:type="page"/>
      </w:r>
    </w:p>
    <w:p w14:paraId="50BAF97E" w14:textId="48BED08D" w:rsidR="00D22F54" w:rsidRPr="00D51551" w:rsidRDefault="00D22F54" w:rsidP="00D22F54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2" w:name="_Toc48681880"/>
      <w:r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รายละเอียดของสินทรัพย์ทางการเงินซึ่งจัดประเภทตาม </w:t>
      </w:r>
      <w:r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490805"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(พ.ศ. </w:t>
      </w:r>
      <w:r w:rsidR="00490805"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2562</w:t>
      </w:r>
      <w:r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: </w:t>
      </w:r>
      <w:r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จัดประเภทตาม </w:t>
      </w:r>
      <w:r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TAS </w:t>
      </w:r>
      <w:r w:rsidR="00490805"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105</w:t>
      </w:r>
      <w:r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bookmarkEnd w:id="32"/>
      <w:r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30022659" w14:textId="77777777" w:rsidR="00D22F54" w:rsidRPr="00D51551" w:rsidRDefault="00D22F54" w:rsidP="0067605F">
      <w:pPr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078"/>
        <w:gridCol w:w="1080"/>
        <w:gridCol w:w="1080"/>
        <w:gridCol w:w="1080"/>
        <w:gridCol w:w="1080"/>
        <w:gridCol w:w="1080"/>
        <w:gridCol w:w="1080"/>
      </w:tblGrid>
      <w:tr w:rsidR="00D22F54" w:rsidRPr="00D51551" w14:paraId="25C2EAE4" w14:textId="77777777" w:rsidTr="0041064A">
        <w:tc>
          <w:tcPr>
            <w:tcW w:w="3078" w:type="dxa"/>
            <w:shd w:val="clear" w:color="auto" w:fill="auto"/>
          </w:tcPr>
          <w:p w14:paraId="5D85FA6C" w14:textId="77777777" w:rsidR="00D22F54" w:rsidRPr="0041064A" w:rsidRDefault="00D22F54" w:rsidP="00D22F5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E4F61F" w14:textId="77777777" w:rsidR="00D22F54" w:rsidRPr="0041064A" w:rsidRDefault="00D22F54" w:rsidP="0041064A">
            <w:pPr>
              <w:ind w:left="-2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22F54" w:rsidRPr="00D51551" w14:paraId="42876306" w14:textId="77777777" w:rsidTr="0041064A">
        <w:tc>
          <w:tcPr>
            <w:tcW w:w="3078" w:type="dxa"/>
            <w:shd w:val="clear" w:color="auto" w:fill="auto"/>
          </w:tcPr>
          <w:p w14:paraId="41B9E865" w14:textId="77777777" w:rsidR="00D22F54" w:rsidRPr="0041064A" w:rsidRDefault="00D22F54" w:rsidP="00D22F5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5540B" w14:textId="212B3F8F" w:rsidR="00D22F54" w:rsidRPr="0041064A" w:rsidRDefault="00D22F54" w:rsidP="0041064A">
            <w:pPr>
              <w:ind w:left="-2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90805" w:rsidRPr="004908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490805" w:rsidRPr="004908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5EC50" w14:textId="0458D350" w:rsidR="00D22F54" w:rsidRPr="0041064A" w:rsidRDefault="00D22F54" w:rsidP="0041064A">
            <w:pPr>
              <w:ind w:left="-2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90805" w:rsidRPr="004908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 พ.ศ.</w:t>
            </w: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0805" w:rsidRPr="004908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41064A" w:rsidRPr="00D51551" w14:paraId="7D1AA681" w14:textId="77777777" w:rsidTr="0041064A">
        <w:tc>
          <w:tcPr>
            <w:tcW w:w="3078" w:type="dxa"/>
            <w:shd w:val="clear" w:color="auto" w:fill="auto"/>
          </w:tcPr>
          <w:p w14:paraId="5EEEAC3A" w14:textId="77777777" w:rsidR="00D22F54" w:rsidRPr="0041064A" w:rsidRDefault="00D22F54" w:rsidP="00D22F5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21F1D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A80608B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FVPL</w:t>
            </w:r>
          </w:p>
          <w:p w14:paraId="6A04997F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197A5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  <w:p w14:paraId="7FA36E1A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ตัดจำหน่าย</w:t>
            </w:r>
          </w:p>
          <w:p w14:paraId="3BC3E17E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E76F6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416B38E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5F30F8C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85A35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D996FC2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FVPL</w:t>
            </w:r>
          </w:p>
          <w:p w14:paraId="52612A69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4DC2D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1741D79" w14:textId="77777777" w:rsidR="00665C1B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  <w:p w14:paraId="739FA8F9" w14:textId="155E65CD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257C2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38D9EB1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1B0DD7C0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1064A" w:rsidRPr="00D51551" w14:paraId="7105F451" w14:textId="77777777" w:rsidTr="0041064A">
        <w:tc>
          <w:tcPr>
            <w:tcW w:w="3078" w:type="dxa"/>
            <w:shd w:val="clear" w:color="auto" w:fill="auto"/>
          </w:tcPr>
          <w:p w14:paraId="0272A731" w14:textId="77777777" w:rsidR="00D22F54" w:rsidRPr="0041064A" w:rsidRDefault="00D22F54" w:rsidP="00D22F54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384ADE3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40FA1F4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6C4D8DC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C0489A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3AE017B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7B94BE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1064A" w:rsidRPr="00D51551" w14:paraId="77C98CC4" w14:textId="77777777" w:rsidTr="0041064A">
        <w:tc>
          <w:tcPr>
            <w:tcW w:w="3078" w:type="dxa"/>
            <w:shd w:val="clear" w:color="auto" w:fill="auto"/>
          </w:tcPr>
          <w:p w14:paraId="0C7AC994" w14:textId="77777777" w:rsidR="00D22F54" w:rsidRPr="0041064A" w:rsidRDefault="00D22F54" w:rsidP="00D22F54">
            <w:pPr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41064A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FAFAFA"/>
          </w:tcPr>
          <w:p w14:paraId="5D93F9DF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0E5C851" w14:textId="0F914D54" w:rsidR="00D22F54" w:rsidRPr="0041064A" w:rsidRDefault="00490805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  <w:r w:rsidR="00D22F54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D22F54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</w:p>
        </w:tc>
        <w:tc>
          <w:tcPr>
            <w:tcW w:w="1080" w:type="dxa"/>
            <w:shd w:val="clear" w:color="auto" w:fill="FAFAFA"/>
          </w:tcPr>
          <w:p w14:paraId="5A4278E8" w14:textId="272C702E" w:rsidR="00D22F54" w:rsidRPr="0041064A" w:rsidRDefault="00490805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  <w:r w:rsidR="00D22F54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D22F54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</w:p>
        </w:tc>
        <w:tc>
          <w:tcPr>
            <w:tcW w:w="1080" w:type="dxa"/>
            <w:shd w:val="clear" w:color="auto" w:fill="auto"/>
          </w:tcPr>
          <w:p w14:paraId="43253FF0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712A3FF" w14:textId="7B8F7D02" w:rsidR="00D22F54" w:rsidRPr="0041064A" w:rsidRDefault="00490805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="00D22F54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="00D22F54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</w:p>
        </w:tc>
        <w:tc>
          <w:tcPr>
            <w:tcW w:w="1080" w:type="dxa"/>
            <w:shd w:val="clear" w:color="auto" w:fill="auto"/>
          </w:tcPr>
          <w:p w14:paraId="712A1DE3" w14:textId="1FDD2A96" w:rsidR="00D22F54" w:rsidRPr="0041064A" w:rsidRDefault="00490805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="00D22F54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="00D22F54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</w:p>
        </w:tc>
      </w:tr>
      <w:tr w:rsidR="0041064A" w:rsidRPr="00D51551" w14:paraId="6A91CC78" w14:textId="77777777" w:rsidTr="0041064A">
        <w:tc>
          <w:tcPr>
            <w:tcW w:w="3078" w:type="dxa"/>
            <w:shd w:val="clear" w:color="auto" w:fill="auto"/>
          </w:tcPr>
          <w:p w14:paraId="0A2A2C6C" w14:textId="77777777" w:rsidR="005E6778" w:rsidRPr="0041064A" w:rsidRDefault="005E6778" w:rsidP="00D22F54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shd w:val="clear" w:color="auto" w:fill="FAFAFA"/>
          </w:tcPr>
          <w:p w14:paraId="0EF6F066" w14:textId="77777777" w:rsidR="005E6778" w:rsidRPr="0041064A" w:rsidRDefault="005E6778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2711F45" w14:textId="3CA8BB3E" w:rsidR="005E6778" w:rsidRPr="0041064A" w:rsidRDefault="00490805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FA2574" w:rsidRPr="00FA257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="00FA2574" w:rsidRPr="00FA257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</w:p>
        </w:tc>
        <w:tc>
          <w:tcPr>
            <w:tcW w:w="1080" w:type="dxa"/>
            <w:shd w:val="clear" w:color="auto" w:fill="FAFAFA"/>
          </w:tcPr>
          <w:p w14:paraId="38C965F8" w14:textId="1F004AE8" w:rsidR="005E6778" w:rsidRPr="0041064A" w:rsidRDefault="00490805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FA2574" w:rsidRPr="00FA257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="00FA2574" w:rsidRPr="00FA257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</w:p>
        </w:tc>
        <w:tc>
          <w:tcPr>
            <w:tcW w:w="1080" w:type="dxa"/>
            <w:shd w:val="clear" w:color="auto" w:fill="auto"/>
          </w:tcPr>
          <w:p w14:paraId="2159B503" w14:textId="77777777" w:rsidR="005E6778" w:rsidRPr="0041064A" w:rsidRDefault="005E6778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981E65F" w14:textId="439C783E" w:rsidR="005E6778" w:rsidRPr="0041064A" w:rsidRDefault="00490805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FA2574" w:rsidRPr="00FA257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  <w:r w:rsidR="00FA2574" w:rsidRPr="00FA257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</w:p>
        </w:tc>
        <w:tc>
          <w:tcPr>
            <w:tcW w:w="1080" w:type="dxa"/>
            <w:shd w:val="clear" w:color="auto" w:fill="auto"/>
          </w:tcPr>
          <w:p w14:paraId="576F796A" w14:textId="7825667C" w:rsidR="005E6778" w:rsidRPr="0041064A" w:rsidRDefault="00490805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FA2574" w:rsidRPr="00FA257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  <w:r w:rsidR="00FA2574" w:rsidRPr="00FA257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</w:p>
        </w:tc>
      </w:tr>
      <w:tr w:rsidR="0041064A" w:rsidRPr="00D51551" w14:paraId="561E7E6B" w14:textId="77777777" w:rsidTr="0041064A">
        <w:tc>
          <w:tcPr>
            <w:tcW w:w="3078" w:type="dxa"/>
            <w:shd w:val="clear" w:color="auto" w:fill="auto"/>
          </w:tcPr>
          <w:p w14:paraId="765E062F" w14:textId="77777777" w:rsidR="005E6778" w:rsidRPr="0041064A" w:rsidRDefault="00D22F54" w:rsidP="0041064A">
            <w:pPr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106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ค่าเผื่อผลขาดทุนด้านเครดิต</w:t>
            </w:r>
          </w:p>
          <w:p w14:paraId="10203D2D" w14:textId="023ED3E2" w:rsidR="005E6778" w:rsidRPr="0041064A" w:rsidRDefault="00D22F54" w:rsidP="0041064A">
            <w:pPr>
              <w:ind w:left="36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ที่อาจจะเกิดขึ้น (พ.ศ. </w:t>
            </w:r>
            <w:r w:rsidR="00490805"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  <w:r w:rsidRPr="0041064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</w:p>
          <w:p w14:paraId="3FD7A3D1" w14:textId="5333C0E3" w:rsidR="00D22F54" w:rsidRPr="0041064A" w:rsidRDefault="00D22F54" w:rsidP="0041064A">
            <w:pPr>
              <w:ind w:left="36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ค่าเผื่อหนี้สงสัยจะสูญตาม </w:t>
            </w:r>
            <w:r w:rsidRPr="0041064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TAS </w:t>
            </w:r>
            <w:r w:rsidR="00490805"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Pr="0041064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EB452CE" w14:textId="77777777" w:rsidR="005E6778" w:rsidRPr="0041064A" w:rsidRDefault="005E6778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6D9866B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206B20E" w14:textId="77777777" w:rsidR="00D22F54" w:rsidRPr="0041064A" w:rsidRDefault="005E6778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5E98E3E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C029B1F" w14:textId="77777777" w:rsidR="005E6778" w:rsidRPr="0041064A" w:rsidRDefault="005E6778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B05A962" w14:textId="57591664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90805"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816</w:t>
            </w:r>
            <w:r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645</w:t>
            </w:r>
            <w:r w:rsidRPr="0041064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3400C7E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B2BE2DD" w14:textId="77777777" w:rsidR="005E6778" w:rsidRPr="0041064A" w:rsidRDefault="005E6778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DAB0EC1" w14:textId="5B99F67B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90805"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816</w:t>
            </w:r>
            <w:r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645</w:t>
            </w:r>
            <w:r w:rsidRPr="0041064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661E41E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4794338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B147989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B874D78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0B3C01F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ADE42B2" w14:textId="12A9371E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90805"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  <w:r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Pr="0041064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BB193E9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6842531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6939095" w14:textId="60696039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90805"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  <w:r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Pr="0041064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1064A" w:rsidRPr="00D51551" w14:paraId="7F4CE315" w14:textId="77777777" w:rsidTr="0041064A">
        <w:tc>
          <w:tcPr>
            <w:tcW w:w="3078" w:type="dxa"/>
            <w:shd w:val="clear" w:color="auto" w:fill="auto"/>
          </w:tcPr>
          <w:p w14:paraId="6AE4A3FD" w14:textId="77777777" w:rsidR="00D22F54" w:rsidRPr="0041064A" w:rsidRDefault="00D22F54" w:rsidP="00D22F54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080" w:type="dxa"/>
            <w:shd w:val="clear" w:color="auto" w:fill="FAFAFA"/>
          </w:tcPr>
          <w:p w14:paraId="607407EF" w14:textId="3AD0B2CD" w:rsidR="00D22F54" w:rsidRPr="0041064A" w:rsidRDefault="00490805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22F54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="00D22F54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080" w:type="dxa"/>
            <w:shd w:val="clear" w:color="auto" w:fill="FAFAFA"/>
          </w:tcPr>
          <w:p w14:paraId="5E6152BC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6AFDA40" w14:textId="7F23EEA6" w:rsidR="00D22F54" w:rsidRPr="0041064A" w:rsidRDefault="00490805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22F54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="00D22F54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080" w:type="dxa"/>
            <w:shd w:val="clear" w:color="auto" w:fill="auto"/>
          </w:tcPr>
          <w:p w14:paraId="3354AEEE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2C7A698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04EEFA8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1064A" w:rsidRPr="00D51551" w14:paraId="7D658232" w14:textId="77777777" w:rsidTr="0041064A">
        <w:tc>
          <w:tcPr>
            <w:tcW w:w="3078" w:type="dxa"/>
            <w:shd w:val="clear" w:color="auto" w:fill="auto"/>
          </w:tcPr>
          <w:p w14:paraId="6F21E154" w14:textId="77777777" w:rsidR="00D22F54" w:rsidRPr="0041064A" w:rsidRDefault="00D22F54" w:rsidP="00D22F5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01CE40C4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60974C62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275A39C0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B6645AE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D8BF044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C8D2230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1064A" w:rsidRPr="00D51551" w14:paraId="292C28FD" w14:textId="77777777" w:rsidTr="0041064A">
        <w:tc>
          <w:tcPr>
            <w:tcW w:w="3078" w:type="dxa"/>
            <w:shd w:val="clear" w:color="auto" w:fill="auto"/>
          </w:tcPr>
          <w:p w14:paraId="3A40B49F" w14:textId="77777777" w:rsidR="00D22F54" w:rsidRPr="0041064A" w:rsidRDefault="00D22F54" w:rsidP="00D22F54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  <w:shd w:val="clear" w:color="auto" w:fill="FAFAFA"/>
          </w:tcPr>
          <w:p w14:paraId="5F5E065C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3526E604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30530531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BFAE531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3377213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12024AF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1064A" w:rsidRPr="00D51551" w14:paraId="1D89D7D8" w14:textId="77777777" w:rsidTr="0041064A">
        <w:tc>
          <w:tcPr>
            <w:tcW w:w="3078" w:type="dxa"/>
            <w:shd w:val="clear" w:color="auto" w:fill="auto"/>
          </w:tcPr>
          <w:p w14:paraId="1E2D3C77" w14:textId="77777777" w:rsidR="00D22F54" w:rsidRPr="0041064A" w:rsidRDefault="00D22F54" w:rsidP="00D22F54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80" w:type="dxa"/>
            <w:shd w:val="clear" w:color="auto" w:fill="FAFAFA"/>
          </w:tcPr>
          <w:p w14:paraId="487570CE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C7564ED" w14:textId="005CAA04" w:rsidR="00D22F54" w:rsidRPr="0041064A" w:rsidRDefault="00490805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D22F54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  <w:r w:rsidR="00D22F54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080" w:type="dxa"/>
            <w:shd w:val="clear" w:color="auto" w:fill="FAFAFA"/>
          </w:tcPr>
          <w:p w14:paraId="1EADCCFD" w14:textId="7048B55D" w:rsidR="00D22F54" w:rsidRPr="0041064A" w:rsidRDefault="00490805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D22F54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  <w:r w:rsidR="00D22F54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080" w:type="dxa"/>
            <w:shd w:val="clear" w:color="auto" w:fill="auto"/>
          </w:tcPr>
          <w:p w14:paraId="0C9DC72D" w14:textId="77777777" w:rsidR="00D22F54" w:rsidRPr="0041064A" w:rsidRDefault="00D22F54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BEEC4D8" w14:textId="5577684B" w:rsidR="00D22F54" w:rsidRPr="0041064A" w:rsidRDefault="00490805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D22F54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  <w:r w:rsidR="00D22F54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080" w:type="dxa"/>
            <w:shd w:val="clear" w:color="auto" w:fill="auto"/>
          </w:tcPr>
          <w:p w14:paraId="32024E7D" w14:textId="62EDE7B4" w:rsidR="00D22F54" w:rsidRPr="0041064A" w:rsidRDefault="00490805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D22F54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  <w:r w:rsidR="00D22F54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</w:tr>
    </w:tbl>
    <w:p w14:paraId="4C2A496B" w14:textId="77777777" w:rsidR="00D22F54" w:rsidRPr="00D51551" w:rsidRDefault="00D22F54">
      <w:pPr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078"/>
        <w:gridCol w:w="1080"/>
        <w:gridCol w:w="1080"/>
        <w:gridCol w:w="1080"/>
        <w:gridCol w:w="1080"/>
        <w:gridCol w:w="1080"/>
        <w:gridCol w:w="1080"/>
      </w:tblGrid>
      <w:tr w:rsidR="00EE0F7F" w:rsidRPr="00D51551" w14:paraId="0EDA3962" w14:textId="77777777" w:rsidTr="0041064A">
        <w:tc>
          <w:tcPr>
            <w:tcW w:w="3078" w:type="dxa"/>
            <w:shd w:val="clear" w:color="auto" w:fill="auto"/>
          </w:tcPr>
          <w:p w14:paraId="0D4F6072" w14:textId="77777777" w:rsidR="00EE0F7F" w:rsidRPr="0041064A" w:rsidRDefault="00EE0F7F" w:rsidP="006A21E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33AF56" w14:textId="77777777" w:rsidR="00EE0F7F" w:rsidRPr="0041064A" w:rsidRDefault="00EE0F7F" w:rsidP="0041064A">
            <w:pPr>
              <w:ind w:left="-2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E0F7F" w:rsidRPr="00D51551" w14:paraId="43893A09" w14:textId="77777777" w:rsidTr="0041064A">
        <w:tc>
          <w:tcPr>
            <w:tcW w:w="3078" w:type="dxa"/>
            <w:shd w:val="clear" w:color="auto" w:fill="auto"/>
          </w:tcPr>
          <w:p w14:paraId="64D80E7C" w14:textId="77777777" w:rsidR="00EE0F7F" w:rsidRPr="0041064A" w:rsidRDefault="00EE0F7F" w:rsidP="006A21E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0997E" w14:textId="501A25E9" w:rsidR="00EE0F7F" w:rsidRPr="0041064A" w:rsidRDefault="00EE0F7F" w:rsidP="0041064A">
            <w:pPr>
              <w:ind w:left="-2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90805" w:rsidRPr="004908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490805" w:rsidRPr="004908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D4692" w14:textId="627D4448" w:rsidR="00EE0F7F" w:rsidRPr="0041064A" w:rsidRDefault="00EE0F7F" w:rsidP="0041064A">
            <w:pPr>
              <w:ind w:left="-2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90805" w:rsidRPr="004908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 พ.ศ.</w:t>
            </w: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0805" w:rsidRPr="004908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41064A" w:rsidRPr="00D51551" w14:paraId="40A55BD7" w14:textId="77777777" w:rsidTr="0041064A">
        <w:tc>
          <w:tcPr>
            <w:tcW w:w="3078" w:type="dxa"/>
            <w:shd w:val="clear" w:color="auto" w:fill="auto"/>
          </w:tcPr>
          <w:p w14:paraId="028453CC" w14:textId="77777777" w:rsidR="00EE0F7F" w:rsidRPr="0041064A" w:rsidRDefault="00EE0F7F" w:rsidP="006A21E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F7B7F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0818E6F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FVPL</w:t>
            </w:r>
          </w:p>
          <w:p w14:paraId="0541F3E5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65B2E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  <w:p w14:paraId="1654C186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ตัดจำหน่าย</w:t>
            </w:r>
          </w:p>
          <w:p w14:paraId="4C90E2AF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52578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68B5AE3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B2A9EB0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6B941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BCDBAFF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FVPL</w:t>
            </w:r>
          </w:p>
          <w:p w14:paraId="5E8B8DF2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1576E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F9893E6" w14:textId="77777777" w:rsidR="00665C1B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  <w:p w14:paraId="3C13DA9F" w14:textId="3E9B870B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6E06C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2CC8731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B6B5B95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1064A" w:rsidRPr="00D51551" w14:paraId="712410F7" w14:textId="77777777" w:rsidTr="0041064A">
        <w:tc>
          <w:tcPr>
            <w:tcW w:w="3078" w:type="dxa"/>
            <w:shd w:val="clear" w:color="auto" w:fill="auto"/>
          </w:tcPr>
          <w:p w14:paraId="22C1127C" w14:textId="77777777" w:rsidR="00EE0F7F" w:rsidRPr="0041064A" w:rsidRDefault="00EE0F7F" w:rsidP="006A21E4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3EEEE8B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0423FFB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89D7931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C3F340C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BCBC1A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890225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1064A" w:rsidRPr="00D51551" w14:paraId="7940CDAD" w14:textId="77777777" w:rsidTr="0041064A">
        <w:tc>
          <w:tcPr>
            <w:tcW w:w="3078" w:type="dxa"/>
            <w:shd w:val="clear" w:color="auto" w:fill="auto"/>
          </w:tcPr>
          <w:p w14:paraId="0FABD788" w14:textId="77777777" w:rsidR="00EE0F7F" w:rsidRPr="0041064A" w:rsidRDefault="00EE0F7F" w:rsidP="00EE0F7F">
            <w:pPr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41064A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FAFAFA"/>
          </w:tcPr>
          <w:p w14:paraId="4E78435D" w14:textId="77777777" w:rsidR="00EE0F7F" w:rsidRPr="0041064A" w:rsidRDefault="00EE0F7F" w:rsidP="0041064A">
            <w:pPr>
              <w:ind w:left="504" w:right="-72" w:hanging="50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6BD2125" w14:textId="413E13C9" w:rsidR="00EE0F7F" w:rsidRPr="0041064A" w:rsidRDefault="00490805" w:rsidP="0041064A">
            <w:pPr>
              <w:ind w:left="504" w:right="-72" w:hanging="50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  <w:r w:rsidR="00EE0F7F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EE0F7F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</w:p>
        </w:tc>
        <w:tc>
          <w:tcPr>
            <w:tcW w:w="1080" w:type="dxa"/>
            <w:shd w:val="clear" w:color="auto" w:fill="FAFAFA"/>
          </w:tcPr>
          <w:p w14:paraId="50AD8AE4" w14:textId="1455587F" w:rsidR="00EE0F7F" w:rsidRPr="0041064A" w:rsidRDefault="00490805" w:rsidP="0041064A">
            <w:pPr>
              <w:ind w:left="504" w:right="-72" w:hanging="50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  <w:r w:rsidR="00EE0F7F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EE0F7F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</w:p>
        </w:tc>
        <w:tc>
          <w:tcPr>
            <w:tcW w:w="1080" w:type="dxa"/>
            <w:shd w:val="clear" w:color="auto" w:fill="auto"/>
          </w:tcPr>
          <w:p w14:paraId="2CB62FCF" w14:textId="77777777" w:rsidR="00EE0F7F" w:rsidRPr="0041064A" w:rsidRDefault="00EE0F7F" w:rsidP="0041064A">
            <w:pPr>
              <w:ind w:left="504" w:right="-72" w:hanging="50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454F003" w14:textId="3FFBCA9D" w:rsidR="00EE0F7F" w:rsidRPr="0041064A" w:rsidRDefault="00490805" w:rsidP="0041064A">
            <w:pPr>
              <w:ind w:left="504" w:right="-72" w:hanging="50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="00EE0F7F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561</w:t>
            </w:r>
            <w:r w:rsidR="00EE0F7F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</w:p>
        </w:tc>
        <w:tc>
          <w:tcPr>
            <w:tcW w:w="1080" w:type="dxa"/>
            <w:shd w:val="clear" w:color="auto" w:fill="auto"/>
          </w:tcPr>
          <w:p w14:paraId="29889ECC" w14:textId="31B5BCDD" w:rsidR="00EE0F7F" w:rsidRPr="0041064A" w:rsidRDefault="00490805" w:rsidP="0041064A">
            <w:pPr>
              <w:ind w:left="504" w:right="-72" w:hanging="50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="00EE0F7F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561</w:t>
            </w:r>
            <w:r w:rsidR="00EE0F7F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</w:p>
        </w:tc>
      </w:tr>
      <w:tr w:rsidR="0041064A" w:rsidRPr="00D51551" w14:paraId="59D482EB" w14:textId="77777777" w:rsidTr="0041064A">
        <w:tc>
          <w:tcPr>
            <w:tcW w:w="3078" w:type="dxa"/>
            <w:shd w:val="clear" w:color="auto" w:fill="auto"/>
          </w:tcPr>
          <w:p w14:paraId="461F5052" w14:textId="77777777" w:rsidR="00EE0F7F" w:rsidRPr="0041064A" w:rsidRDefault="00EE0F7F" w:rsidP="00EE0F7F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shd w:val="clear" w:color="auto" w:fill="FAFAFA"/>
          </w:tcPr>
          <w:p w14:paraId="3A5937F9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BC531AA" w14:textId="64D31550" w:rsidR="00EE0F7F" w:rsidRPr="0041064A" w:rsidRDefault="00490805" w:rsidP="0041064A">
            <w:pPr>
              <w:ind w:left="504" w:right="-72" w:hanging="50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="00FA2574" w:rsidRPr="00FA257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834</w:t>
            </w:r>
            <w:r w:rsidR="00FA2574" w:rsidRPr="00FA257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028</w:t>
            </w:r>
          </w:p>
        </w:tc>
        <w:tc>
          <w:tcPr>
            <w:tcW w:w="1080" w:type="dxa"/>
            <w:shd w:val="clear" w:color="auto" w:fill="FAFAFA"/>
          </w:tcPr>
          <w:p w14:paraId="270EF0F2" w14:textId="1CBBCA61" w:rsidR="00EE0F7F" w:rsidRPr="0041064A" w:rsidRDefault="00490805" w:rsidP="0041064A">
            <w:pPr>
              <w:ind w:left="504" w:right="-72" w:hanging="50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="00FA2574" w:rsidRPr="00FA257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834</w:t>
            </w:r>
            <w:r w:rsidR="00FA2574" w:rsidRPr="00FA257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028</w:t>
            </w:r>
          </w:p>
        </w:tc>
        <w:tc>
          <w:tcPr>
            <w:tcW w:w="1080" w:type="dxa"/>
            <w:shd w:val="clear" w:color="auto" w:fill="auto"/>
          </w:tcPr>
          <w:p w14:paraId="033E3182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FE078C" w14:textId="3D2DB849" w:rsidR="00EE0F7F" w:rsidRPr="0041064A" w:rsidRDefault="00490805" w:rsidP="0041064A">
            <w:pPr>
              <w:ind w:left="504" w:right="-72" w:hanging="50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FA2574" w:rsidRPr="00FA257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  <w:r w:rsidR="00FA2574" w:rsidRPr="00FA257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</w:p>
        </w:tc>
        <w:tc>
          <w:tcPr>
            <w:tcW w:w="1080" w:type="dxa"/>
            <w:shd w:val="clear" w:color="auto" w:fill="auto"/>
          </w:tcPr>
          <w:p w14:paraId="437425A2" w14:textId="5BD1C75C" w:rsidR="00EE0F7F" w:rsidRPr="0041064A" w:rsidRDefault="00490805" w:rsidP="0041064A">
            <w:pPr>
              <w:ind w:left="504" w:right="-72" w:hanging="50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FA2574" w:rsidRPr="00FA257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  <w:r w:rsidR="00FA2574" w:rsidRPr="00FA257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</w:p>
        </w:tc>
      </w:tr>
      <w:tr w:rsidR="0041064A" w:rsidRPr="00D51551" w14:paraId="3EB86891" w14:textId="77777777" w:rsidTr="0041064A">
        <w:tc>
          <w:tcPr>
            <w:tcW w:w="3078" w:type="dxa"/>
            <w:shd w:val="clear" w:color="auto" w:fill="auto"/>
          </w:tcPr>
          <w:p w14:paraId="48AF6270" w14:textId="77777777" w:rsidR="00EE0F7F" w:rsidRPr="0041064A" w:rsidRDefault="00EE0F7F" w:rsidP="0041064A">
            <w:pPr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106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ค่าเผื่อผลขาดทุนด้านเครดิต</w:t>
            </w:r>
          </w:p>
          <w:p w14:paraId="0B604034" w14:textId="55C1BC6B" w:rsidR="00EE0F7F" w:rsidRPr="0041064A" w:rsidRDefault="00EE0F7F" w:rsidP="0041064A">
            <w:pPr>
              <w:ind w:left="36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ที่อาจจะเกิดขึ้น (พ.ศ. </w:t>
            </w:r>
            <w:r w:rsidR="00490805"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  <w:r w:rsidRPr="0041064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</w:p>
          <w:p w14:paraId="068BB262" w14:textId="2AA248BD" w:rsidR="00EE0F7F" w:rsidRPr="0041064A" w:rsidRDefault="00EE0F7F" w:rsidP="0041064A">
            <w:pPr>
              <w:ind w:left="36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ค่าเผื่อหนี้สงสัยจะสูญตาม </w:t>
            </w:r>
            <w:r w:rsidRPr="0041064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TAS </w:t>
            </w:r>
            <w:r w:rsidR="00490805"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Pr="0041064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38470283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7383C2D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36942FE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83BF066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E826900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C02E6B6" w14:textId="01A97B59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90805"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816</w:t>
            </w:r>
            <w:r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645</w:t>
            </w:r>
            <w:r w:rsidRPr="0041064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5659B96B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B2B2DE3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28C4C82" w14:textId="056CFCA4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90805"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816</w:t>
            </w:r>
            <w:r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645</w:t>
            </w:r>
            <w:r w:rsidRPr="0041064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B5FF868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BC99E2C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0C5E981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39BECCE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FD866BD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BEA3A94" w14:textId="0C42C983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90805"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  <w:r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Pr="0041064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3D5F20C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1B36544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A40B04E" w14:textId="3245C81C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90805"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  <w:r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Pr="0041064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1064A" w:rsidRPr="00D51551" w14:paraId="1683A03D" w14:textId="77777777" w:rsidTr="0041064A">
        <w:tc>
          <w:tcPr>
            <w:tcW w:w="3078" w:type="dxa"/>
            <w:shd w:val="clear" w:color="auto" w:fill="auto"/>
          </w:tcPr>
          <w:p w14:paraId="43906069" w14:textId="77777777" w:rsidR="00EE0F7F" w:rsidRPr="0041064A" w:rsidRDefault="00EE0F7F" w:rsidP="00EE0F7F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080" w:type="dxa"/>
            <w:shd w:val="clear" w:color="auto" w:fill="FAFAFA"/>
          </w:tcPr>
          <w:p w14:paraId="14CF7EE7" w14:textId="3D908872" w:rsidR="00EE0F7F" w:rsidRPr="0041064A" w:rsidRDefault="00490805" w:rsidP="0041064A">
            <w:pPr>
              <w:ind w:left="504" w:right="-72" w:hanging="50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E0F7F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="00EE0F7F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080" w:type="dxa"/>
            <w:shd w:val="clear" w:color="auto" w:fill="FAFAFA"/>
          </w:tcPr>
          <w:p w14:paraId="774426D3" w14:textId="77777777" w:rsidR="00EE0F7F" w:rsidRPr="0041064A" w:rsidRDefault="00EE0F7F" w:rsidP="0041064A">
            <w:pPr>
              <w:ind w:left="504" w:right="-72" w:hanging="50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C9274BA" w14:textId="6AC8D978" w:rsidR="00EE0F7F" w:rsidRPr="0041064A" w:rsidRDefault="00490805" w:rsidP="0041064A">
            <w:pPr>
              <w:ind w:left="504" w:right="-72" w:hanging="50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E0F7F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="00EE0F7F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080" w:type="dxa"/>
            <w:shd w:val="clear" w:color="auto" w:fill="auto"/>
          </w:tcPr>
          <w:p w14:paraId="6994B1A6" w14:textId="77777777" w:rsidR="00EE0F7F" w:rsidRPr="0041064A" w:rsidRDefault="00EE0F7F" w:rsidP="0041064A">
            <w:pPr>
              <w:ind w:left="504" w:right="-72" w:hanging="50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8702259" w14:textId="77777777" w:rsidR="00EE0F7F" w:rsidRPr="0041064A" w:rsidRDefault="00EE0F7F" w:rsidP="0041064A">
            <w:pPr>
              <w:ind w:left="504" w:right="-72" w:hanging="50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0E2592B" w14:textId="77777777" w:rsidR="00EE0F7F" w:rsidRPr="0041064A" w:rsidRDefault="00EE0F7F" w:rsidP="0041064A">
            <w:pPr>
              <w:ind w:left="504" w:right="-72" w:hanging="50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1064A" w:rsidRPr="00D51551" w14:paraId="3F72DAB1" w14:textId="77777777" w:rsidTr="0041064A">
        <w:tc>
          <w:tcPr>
            <w:tcW w:w="3078" w:type="dxa"/>
            <w:shd w:val="clear" w:color="auto" w:fill="auto"/>
          </w:tcPr>
          <w:p w14:paraId="340E9BC6" w14:textId="77777777" w:rsidR="00EE0F7F" w:rsidRPr="0041064A" w:rsidRDefault="00EE0F7F" w:rsidP="00EE0F7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2F7AD25F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15E55F61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1B88D00D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AA244F5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E3C5AB8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C713E61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1064A" w:rsidRPr="00D51551" w14:paraId="7B8C3118" w14:textId="77777777" w:rsidTr="0041064A">
        <w:tc>
          <w:tcPr>
            <w:tcW w:w="3078" w:type="dxa"/>
            <w:shd w:val="clear" w:color="auto" w:fill="auto"/>
          </w:tcPr>
          <w:p w14:paraId="343C8EC5" w14:textId="77777777" w:rsidR="00EE0F7F" w:rsidRPr="0041064A" w:rsidRDefault="00EE0F7F" w:rsidP="00EE0F7F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  <w:shd w:val="clear" w:color="auto" w:fill="FAFAFA"/>
          </w:tcPr>
          <w:p w14:paraId="123DE693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6BC3420F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3CCA1D2E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0CE3E8F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342CD69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4CF30B3" w14:textId="77777777" w:rsidR="00EE0F7F" w:rsidRPr="0041064A" w:rsidRDefault="00EE0F7F" w:rsidP="004106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1064A" w:rsidRPr="00D51551" w14:paraId="03F12811" w14:textId="77777777" w:rsidTr="0041064A">
        <w:tc>
          <w:tcPr>
            <w:tcW w:w="3078" w:type="dxa"/>
            <w:shd w:val="clear" w:color="auto" w:fill="auto"/>
          </w:tcPr>
          <w:p w14:paraId="4C445F67" w14:textId="77777777" w:rsidR="00EE0F7F" w:rsidRPr="0041064A" w:rsidRDefault="00EE0F7F" w:rsidP="00EE0F7F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80" w:type="dxa"/>
            <w:shd w:val="clear" w:color="auto" w:fill="FAFAFA"/>
          </w:tcPr>
          <w:p w14:paraId="760CCBA8" w14:textId="77777777" w:rsidR="00EE0F7F" w:rsidRPr="0041064A" w:rsidRDefault="00EE0F7F" w:rsidP="0041064A">
            <w:pPr>
              <w:ind w:left="504" w:right="-72" w:hanging="50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3EDD2AE" w14:textId="15B8724F" w:rsidR="00EE0F7F" w:rsidRPr="0041064A" w:rsidRDefault="00490805" w:rsidP="0041064A">
            <w:pPr>
              <w:ind w:left="504" w:right="-72" w:hanging="50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  <w:r w:rsidR="00EE0F7F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080" w:type="dxa"/>
            <w:shd w:val="clear" w:color="auto" w:fill="FAFAFA"/>
          </w:tcPr>
          <w:p w14:paraId="35B857B8" w14:textId="5EC5DBE8" w:rsidR="00EE0F7F" w:rsidRPr="0041064A" w:rsidRDefault="00490805" w:rsidP="0041064A">
            <w:pPr>
              <w:ind w:left="504" w:right="-72" w:hanging="50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  <w:r w:rsidR="00EE0F7F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080" w:type="dxa"/>
            <w:shd w:val="clear" w:color="auto" w:fill="auto"/>
          </w:tcPr>
          <w:p w14:paraId="7C0A0701" w14:textId="77777777" w:rsidR="00EE0F7F" w:rsidRPr="0041064A" w:rsidRDefault="00EE0F7F" w:rsidP="0041064A">
            <w:pPr>
              <w:ind w:left="504" w:right="-72" w:hanging="50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06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7BBB769" w14:textId="70F60C1C" w:rsidR="00EE0F7F" w:rsidRPr="0041064A" w:rsidRDefault="00490805" w:rsidP="0041064A">
            <w:pPr>
              <w:ind w:left="504" w:right="-72" w:hanging="50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  <w:r w:rsidR="00EE0F7F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080" w:type="dxa"/>
            <w:shd w:val="clear" w:color="auto" w:fill="auto"/>
          </w:tcPr>
          <w:p w14:paraId="67780F55" w14:textId="45681D86" w:rsidR="00EE0F7F" w:rsidRPr="0041064A" w:rsidRDefault="00490805" w:rsidP="0041064A">
            <w:pPr>
              <w:ind w:left="504" w:right="-72" w:hanging="50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  <w:r w:rsidR="00EE0F7F" w:rsidRPr="004106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805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</w:tr>
    </w:tbl>
    <w:p w14:paraId="559AD523" w14:textId="77777777" w:rsidR="00EE0F7F" w:rsidRPr="00D51551" w:rsidRDefault="00EE0F7F">
      <w:pPr>
        <w:rPr>
          <w:rFonts w:ascii="Browallia New" w:hAnsi="Browallia New" w:cs="Browallia New"/>
          <w:sz w:val="26"/>
          <w:szCs w:val="26"/>
        </w:rPr>
      </w:pPr>
    </w:p>
    <w:p w14:paraId="2FEF8C10" w14:textId="77777777" w:rsidR="00EE0F7F" w:rsidRPr="00D51551" w:rsidRDefault="00EE0F7F" w:rsidP="0067605F">
      <w:pPr>
        <w:rPr>
          <w:rFonts w:ascii="Browallia New" w:hAnsi="Browallia New" w:cs="Browallia New"/>
          <w:sz w:val="26"/>
          <w:szCs w:val="26"/>
        </w:rPr>
      </w:pPr>
      <w:r w:rsidRPr="00D51551">
        <w:rPr>
          <w:rFonts w:ascii="Browallia New" w:hAnsi="Browallia New" w:cs="Browallia New"/>
          <w:sz w:val="26"/>
          <w:szCs w:val="26"/>
        </w:rPr>
        <w:br w:type="page"/>
      </w:r>
    </w:p>
    <w:p w14:paraId="13DD0E51" w14:textId="7D2FECCC" w:rsidR="00D22F54" w:rsidRPr="00D51551" w:rsidRDefault="00D22F54" w:rsidP="00356229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3" w:name="_Toc48681881"/>
      <w:r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รายการที่รับรู้ในกำไรหรือขาดทุน</w:t>
      </w:r>
      <w:bookmarkEnd w:id="33"/>
      <w:r w:rsidR="00012E5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ของสินทรัพย์และหนี้สินทางการเงินที่วัดมูลค่าด้วย </w:t>
      </w:r>
      <w:r w:rsidR="00012E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FVPL</w:t>
      </w:r>
    </w:p>
    <w:p w14:paraId="227AFE5D" w14:textId="77777777" w:rsidR="00D22F54" w:rsidRPr="00D51551" w:rsidRDefault="00D22F54" w:rsidP="0067605F">
      <w:pPr>
        <w:rPr>
          <w:rFonts w:ascii="Browallia New" w:hAnsi="Browallia New" w:cs="Browallia New"/>
          <w:sz w:val="26"/>
          <w:szCs w:val="26"/>
        </w:rPr>
      </w:pPr>
    </w:p>
    <w:tbl>
      <w:tblPr>
        <w:tblW w:w="956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960"/>
        <w:gridCol w:w="2304"/>
        <w:gridCol w:w="2304"/>
      </w:tblGrid>
      <w:tr w:rsidR="00CA7AC9" w:rsidRPr="00D51551" w14:paraId="2282535C" w14:textId="77777777" w:rsidTr="00CA7AC9">
        <w:trPr>
          <w:cantSplit/>
          <w:trHeight w:val="50"/>
        </w:trPr>
        <w:tc>
          <w:tcPr>
            <w:tcW w:w="4960" w:type="dxa"/>
            <w:vAlign w:val="bottom"/>
          </w:tcPr>
          <w:p w14:paraId="637CED74" w14:textId="77777777" w:rsidR="00CA7AC9" w:rsidRPr="00D51551" w:rsidRDefault="00CA7AC9" w:rsidP="000A501F">
            <w:pPr>
              <w:spacing w:before="10" w:after="10"/>
              <w:ind w:left="526" w:right="-71" w:hanging="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6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E79C5" w14:textId="77777777" w:rsidR="00CA7AC9" w:rsidRPr="00D51551" w:rsidRDefault="00CA7AC9" w:rsidP="006A21E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A7AC9" w:rsidRPr="00D51551" w14:paraId="71539471" w14:textId="77777777" w:rsidTr="00CA7AC9">
        <w:trPr>
          <w:cantSplit/>
        </w:trPr>
        <w:tc>
          <w:tcPr>
            <w:tcW w:w="4960" w:type="dxa"/>
            <w:vAlign w:val="bottom"/>
          </w:tcPr>
          <w:p w14:paraId="7CC4AD43" w14:textId="77777777" w:rsidR="00CA7AC9" w:rsidRPr="00D51551" w:rsidRDefault="00CA7AC9" w:rsidP="000A501F">
            <w:pPr>
              <w:spacing w:before="10" w:after="10"/>
              <w:ind w:left="526" w:right="-71" w:hanging="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2037D010" w14:textId="77777777" w:rsidR="00CA7AC9" w:rsidRPr="00D51551" w:rsidRDefault="00CA7AC9" w:rsidP="00CA7A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สำหรับปีสิ้นสุด</w:t>
            </w:r>
          </w:p>
          <w:p w14:paraId="1835BEDF" w14:textId="5935D585" w:rsidR="00CA7AC9" w:rsidRPr="00D51551" w:rsidRDefault="00CA7AC9" w:rsidP="00CA7A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490805" w:rsidRPr="004908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490805" w:rsidRPr="004908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60E8284F" w14:textId="77777777" w:rsidR="00CA7AC9" w:rsidRPr="00D51551" w:rsidRDefault="00CA7AC9" w:rsidP="00CA7A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สำหรับปีสิ้นสุด</w:t>
            </w:r>
          </w:p>
          <w:p w14:paraId="455F3A7D" w14:textId="0A361DEE" w:rsidR="00CA7AC9" w:rsidRPr="00D51551" w:rsidRDefault="00CA7AC9" w:rsidP="00CA7A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490805" w:rsidRPr="004908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490805" w:rsidRPr="004908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A7AC9" w:rsidRPr="00D51551" w14:paraId="447DDA5F" w14:textId="77777777" w:rsidTr="00CA7AC9">
        <w:trPr>
          <w:cantSplit/>
        </w:trPr>
        <w:tc>
          <w:tcPr>
            <w:tcW w:w="4960" w:type="dxa"/>
            <w:vAlign w:val="bottom"/>
          </w:tcPr>
          <w:p w14:paraId="2E729462" w14:textId="77777777" w:rsidR="00CA7AC9" w:rsidRPr="00D51551" w:rsidRDefault="00CA7AC9" w:rsidP="000A501F">
            <w:pPr>
              <w:spacing w:before="10" w:after="10"/>
              <w:ind w:left="526" w:right="-71" w:hanging="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7CB34BA4" w14:textId="77777777" w:rsidR="00CA7AC9" w:rsidRPr="00D51551" w:rsidRDefault="00CA7AC9" w:rsidP="00CA7AC9">
            <w:pPr>
              <w:spacing w:line="276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กำไรหรือขาดทุน</w:t>
            </w:r>
          </w:p>
        </w:tc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0569BCD5" w14:textId="77777777" w:rsidR="00CA7AC9" w:rsidRPr="00D51551" w:rsidRDefault="00CA7AC9" w:rsidP="00CA7AC9">
            <w:pPr>
              <w:spacing w:line="276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กำไรหรือขาดทุน</w:t>
            </w:r>
          </w:p>
        </w:tc>
      </w:tr>
      <w:tr w:rsidR="00CA7AC9" w:rsidRPr="00D51551" w14:paraId="53461350" w14:textId="77777777" w:rsidTr="00CA7AC9">
        <w:trPr>
          <w:cantSplit/>
        </w:trPr>
        <w:tc>
          <w:tcPr>
            <w:tcW w:w="4960" w:type="dxa"/>
            <w:vAlign w:val="bottom"/>
          </w:tcPr>
          <w:p w14:paraId="2B2F41AF" w14:textId="77777777" w:rsidR="00CA7AC9" w:rsidRPr="00D51551" w:rsidRDefault="00CA7AC9" w:rsidP="000A501F">
            <w:pPr>
              <w:spacing w:before="10" w:after="10"/>
              <w:ind w:left="526" w:right="-71" w:hanging="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4EF7A1E0" w14:textId="77777777" w:rsidR="00CA7AC9" w:rsidRPr="00D51551" w:rsidRDefault="00CA7AC9" w:rsidP="00CA7A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0D09FD46" w14:textId="77777777" w:rsidR="00CA7AC9" w:rsidRPr="00D51551" w:rsidRDefault="00CA7AC9" w:rsidP="00CA7A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A7AC9" w:rsidRPr="00D51551" w14:paraId="10D15106" w14:textId="77777777" w:rsidTr="00CA7AC9">
        <w:trPr>
          <w:cantSplit/>
        </w:trPr>
        <w:tc>
          <w:tcPr>
            <w:tcW w:w="4960" w:type="dxa"/>
          </w:tcPr>
          <w:p w14:paraId="425FB655" w14:textId="77777777" w:rsidR="00CA7AC9" w:rsidRPr="00D51551" w:rsidRDefault="00CA7AC9" w:rsidP="000A501F">
            <w:pPr>
              <w:spacing w:line="276" w:lineRule="auto"/>
              <w:ind w:left="526" w:hanging="1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กำไรจากมูลค่ายุติธรรมของสินทรัพย์อนุพันธ์</w:t>
            </w:r>
          </w:p>
          <w:p w14:paraId="6CE2C5A6" w14:textId="4276B962" w:rsidR="00CA7AC9" w:rsidRPr="00D51551" w:rsidRDefault="00CA7AC9" w:rsidP="000A501F">
            <w:pPr>
              <w:spacing w:line="276" w:lineRule="auto"/>
              <w:ind w:left="526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ที่วัดมูลค่าด้วย </w:t>
            </w:r>
            <w:r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FVPL</w:t>
            </w: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(พ.ศ. 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D5155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ไม่มี)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52C56B4A" w14:textId="298A9607" w:rsidR="00CA7AC9" w:rsidRPr="00D51551" w:rsidRDefault="00490805" w:rsidP="00CA7A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7AC9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CA7AC9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2304" w:type="dxa"/>
            <w:vAlign w:val="bottom"/>
          </w:tcPr>
          <w:p w14:paraId="7AB1C4A1" w14:textId="77777777" w:rsidR="00CA7AC9" w:rsidRPr="00D51551" w:rsidRDefault="00CA7AC9" w:rsidP="00CA7A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CA7AC9" w:rsidRPr="00D51551" w14:paraId="5C563930" w14:textId="77777777" w:rsidTr="00CA7AC9">
        <w:trPr>
          <w:cantSplit/>
        </w:trPr>
        <w:tc>
          <w:tcPr>
            <w:tcW w:w="4960" w:type="dxa"/>
          </w:tcPr>
          <w:p w14:paraId="491E0276" w14:textId="77777777" w:rsidR="00CA7AC9" w:rsidRPr="00D51551" w:rsidRDefault="00CA7AC9" w:rsidP="000A501F">
            <w:pPr>
              <w:spacing w:line="276" w:lineRule="auto"/>
              <w:ind w:left="526" w:hanging="1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กำไรจากมูลค่ายุติธรรมของหนี้สินอนุพันธ์</w:t>
            </w:r>
          </w:p>
          <w:p w14:paraId="1F5133F3" w14:textId="6452887A" w:rsidR="00CA7AC9" w:rsidRPr="00D51551" w:rsidRDefault="00CA7AC9" w:rsidP="000A501F">
            <w:pPr>
              <w:spacing w:line="276" w:lineRule="auto"/>
              <w:ind w:left="526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ที่วัดมูลค่าด้วย </w:t>
            </w:r>
            <w:r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FVPL</w:t>
            </w: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(พ.ศ. 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D5155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ไม่มี)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0942A4E8" w14:textId="557870B1" w:rsidR="00CA7AC9" w:rsidRPr="00D51551" w:rsidRDefault="00490805" w:rsidP="00CA7A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CA7AC9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2304" w:type="dxa"/>
            <w:vAlign w:val="bottom"/>
          </w:tcPr>
          <w:p w14:paraId="5CBD1186" w14:textId="77777777" w:rsidR="00CA7AC9" w:rsidRPr="00D51551" w:rsidRDefault="00CA7AC9" w:rsidP="00CA7AC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72DCDBC6" w14:textId="77777777" w:rsidR="00356229" w:rsidRPr="00D51551" w:rsidRDefault="00356229" w:rsidP="0067605F">
      <w:pPr>
        <w:rPr>
          <w:rFonts w:ascii="Browallia New" w:hAnsi="Browallia New" w:cs="Browallia New"/>
          <w:sz w:val="26"/>
          <w:szCs w:val="26"/>
        </w:rPr>
      </w:pPr>
    </w:p>
    <w:tbl>
      <w:tblPr>
        <w:tblW w:w="956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960"/>
        <w:gridCol w:w="2304"/>
        <w:gridCol w:w="2304"/>
      </w:tblGrid>
      <w:tr w:rsidR="000A501F" w:rsidRPr="00D51551" w14:paraId="13A34F47" w14:textId="77777777" w:rsidTr="006A21E4">
        <w:trPr>
          <w:cantSplit/>
          <w:trHeight w:val="50"/>
        </w:trPr>
        <w:tc>
          <w:tcPr>
            <w:tcW w:w="4960" w:type="dxa"/>
            <w:vAlign w:val="bottom"/>
          </w:tcPr>
          <w:p w14:paraId="1DE82601" w14:textId="77777777" w:rsidR="000A501F" w:rsidRPr="00D51551" w:rsidRDefault="000A501F" w:rsidP="000A501F">
            <w:pPr>
              <w:spacing w:line="276" w:lineRule="auto"/>
              <w:ind w:left="526" w:hanging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6BD91" w14:textId="77777777" w:rsidR="000A501F" w:rsidRPr="00D51551" w:rsidRDefault="000A501F" w:rsidP="006A21E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501F" w:rsidRPr="00D51551" w14:paraId="5721CF26" w14:textId="77777777" w:rsidTr="006A21E4">
        <w:trPr>
          <w:cantSplit/>
        </w:trPr>
        <w:tc>
          <w:tcPr>
            <w:tcW w:w="4960" w:type="dxa"/>
            <w:vAlign w:val="bottom"/>
          </w:tcPr>
          <w:p w14:paraId="7B2503F9" w14:textId="77777777" w:rsidR="000A501F" w:rsidRPr="00D51551" w:rsidRDefault="000A501F" w:rsidP="000A501F">
            <w:pPr>
              <w:spacing w:line="276" w:lineRule="auto"/>
              <w:ind w:left="526" w:hanging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5616559A" w14:textId="77777777" w:rsidR="000A501F" w:rsidRPr="00D51551" w:rsidRDefault="000A501F" w:rsidP="006A2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สำหรับปีสิ้นสุด</w:t>
            </w:r>
          </w:p>
          <w:p w14:paraId="31DECF63" w14:textId="3FC876E3" w:rsidR="000A501F" w:rsidRPr="00D51551" w:rsidRDefault="000A501F" w:rsidP="006A21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490805" w:rsidRPr="004908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490805" w:rsidRPr="004908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4BC6C5A8" w14:textId="77777777" w:rsidR="000A501F" w:rsidRPr="00D51551" w:rsidRDefault="000A501F" w:rsidP="006A2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สำหรับปีสิ้นสุด</w:t>
            </w:r>
          </w:p>
          <w:p w14:paraId="23999CD1" w14:textId="0B3D090A" w:rsidR="000A501F" w:rsidRPr="00D51551" w:rsidRDefault="000A501F" w:rsidP="006A21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490805" w:rsidRPr="004908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490805" w:rsidRPr="004908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A501F" w:rsidRPr="00D51551" w14:paraId="21049248" w14:textId="77777777" w:rsidTr="006A21E4">
        <w:trPr>
          <w:cantSplit/>
        </w:trPr>
        <w:tc>
          <w:tcPr>
            <w:tcW w:w="4960" w:type="dxa"/>
            <w:vAlign w:val="bottom"/>
          </w:tcPr>
          <w:p w14:paraId="4714BABF" w14:textId="77777777" w:rsidR="000A501F" w:rsidRPr="00D51551" w:rsidRDefault="000A501F" w:rsidP="000A501F">
            <w:pPr>
              <w:spacing w:line="276" w:lineRule="auto"/>
              <w:ind w:left="526" w:hanging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014D1858" w14:textId="77777777" w:rsidR="000A501F" w:rsidRPr="00D51551" w:rsidRDefault="000A501F" w:rsidP="006A21E4">
            <w:pPr>
              <w:spacing w:line="276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กำไรหรือขาดทุน</w:t>
            </w:r>
          </w:p>
        </w:tc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05AB8B1D" w14:textId="77777777" w:rsidR="000A501F" w:rsidRPr="00D51551" w:rsidRDefault="000A501F" w:rsidP="006A21E4">
            <w:pPr>
              <w:spacing w:line="276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กำไรหรือขาดทุน</w:t>
            </w:r>
          </w:p>
        </w:tc>
      </w:tr>
      <w:tr w:rsidR="000A501F" w:rsidRPr="00D51551" w14:paraId="53284A43" w14:textId="77777777" w:rsidTr="006A21E4">
        <w:trPr>
          <w:cantSplit/>
        </w:trPr>
        <w:tc>
          <w:tcPr>
            <w:tcW w:w="4960" w:type="dxa"/>
            <w:vAlign w:val="bottom"/>
          </w:tcPr>
          <w:p w14:paraId="476CA2B7" w14:textId="77777777" w:rsidR="000A501F" w:rsidRPr="00D51551" w:rsidRDefault="000A501F" w:rsidP="000A501F">
            <w:pPr>
              <w:spacing w:line="276" w:lineRule="auto"/>
              <w:ind w:left="526" w:hanging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2DAB16C4" w14:textId="77777777" w:rsidR="000A501F" w:rsidRPr="00D51551" w:rsidRDefault="000A501F" w:rsidP="006A21E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17953BEA" w14:textId="77777777" w:rsidR="000A501F" w:rsidRPr="00D51551" w:rsidRDefault="000A501F" w:rsidP="006A21E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A501F" w:rsidRPr="00D51551" w14:paraId="531A225C" w14:textId="77777777" w:rsidTr="006A21E4">
        <w:trPr>
          <w:cantSplit/>
        </w:trPr>
        <w:tc>
          <w:tcPr>
            <w:tcW w:w="4960" w:type="dxa"/>
          </w:tcPr>
          <w:p w14:paraId="4BB5C667" w14:textId="77777777" w:rsidR="000A501F" w:rsidRPr="00D51551" w:rsidRDefault="000A501F" w:rsidP="000A501F">
            <w:pPr>
              <w:spacing w:line="276" w:lineRule="auto"/>
              <w:ind w:left="526" w:hanging="1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กำไรจากมูลค่ายุติธรรมของสินทรัพย์อนุพันธ์</w:t>
            </w:r>
          </w:p>
          <w:p w14:paraId="178943FF" w14:textId="26E35EBF" w:rsidR="000A501F" w:rsidRPr="00D51551" w:rsidRDefault="000A501F" w:rsidP="000A501F">
            <w:pPr>
              <w:spacing w:line="276" w:lineRule="auto"/>
              <w:ind w:left="526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ที่วัดมูลค่าด้วย 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FVPL</w:t>
            </w: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(พ.ศ. 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ไม่มี)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08025AAB" w14:textId="65815687" w:rsidR="000A501F" w:rsidRPr="00D51551" w:rsidRDefault="00490805" w:rsidP="006A21E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501F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0A501F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2304" w:type="dxa"/>
            <w:vAlign w:val="bottom"/>
          </w:tcPr>
          <w:p w14:paraId="5D5CFB1B" w14:textId="77777777" w:rsidR="000A501F" w:rsidRPr="00D51551" w:rsidRDefault="000A501F" w:rsidP="006A21E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A501F" w:rsidRPr="00D51551" w14:paraId="6398CEB6" w14:textId="77777777" w:rsidTr="006A21E4">
        <w:trPr>
          <w:cantSplit/>
        </w:trPr>
        <w:tc>
          <w:tcPr>
            <w:tcW w:w="4960" w:type="dxa"/>
          </w:tcPr>
          <w:p w14:paraId="2CA4FE50" w14:textId="77777777" w:rsidR="000A501F" w:rsidRPr="00D51551" w:rsidRDefault="000A501F" w:rsidP="000A501F">
            <w:pPr>
              <w:spacing w:line="276" w:lineRule="auto"/>
              <w:ind w:left="526" w:hanging="1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กำไรจากมูลค่ายุติธรรมของหนี้สินอนุพันธ์</w:t>
            </w:r>
          </w:p>
          <w:p w14:paraId="50BD0333" w14:textId="26FBF1C5" w:rsidR="000A501F" w:rsidRPr="00D51551" w:rsidRDefault="000A501F" w:rsidP="000A501F">
            <w:pPr>
              <w:spacing w:line="276" w:lineRule="auto"/>
              <w:ind w:left="526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ที่วัดมูลค่าด้วย 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FVPL</w:t>
            </w: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(พ.ศ. 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ไม่มี)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7E30A7F2" w14:textId="7CDB84CF" w:rsidR="000A501F" w:rsidRPr="00D51551" w:rsidRDefault="00490805" w:rsidP="006A21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0A501F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2304" w:type="dxa"/>
            <w:vAlign w:val="bottom"/>
          </w:tcPr>
          <w:p w14:paraId="2BA7E8C0" w14:textId="77777777" w:rsidR="000A501F" w:rsidRPr="00D51551" w:rsidRDefault="000A501F" w:rsidP="006A21E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783F0876" w14:textId="77777777" w:rsidR="00356229" w:rsidRPr="00D51551" w:rsidRDefault="00356229" w:rsidP="0067605F">
      <w:pPr>
        <w:rPr>
          <w:rFonts w:ascii="Browallia New" w:hAnsi="Browallia New" w:cs="Browallia New"/>
          <w:sz w:val="26"/>
          <w:szCs w:val="26"/>
        </w:rPr>
      </w:pPr>
    </w:p>
    <w:p w14:paraId="253489BC" w14:textId="77777777" w:rsidR="000A501F" w:rsidRPr="00D51551" w:rsidRDefault="000A501F" w:rsidP="000A501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7605F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ค่าเผื่อผลขาดทุนที่คาดว่าจะเกิดขึ้นสำหรับปี</w:t>
      </w:r>
    </w:p>
    <w:p w14:paraId="6B94B64E" w14:textId="77777777" w:rsidR="00D22F54" w:rsidRPr="00D51551" w:rsidRDefault="00D22F54" w:rsidP="0067605F">
      <w:pPr>
        <w:ind w:left="540"/>
        <w:rPr>
          <w:rFonts w:ascii="Browallia New" w:hAnsi="Browallia New" w:cs="Browallia New"/>
          <w:sz w:val="26"/>
          <w:szCs w:val="26"/>
        </w:rPr>
      </w:pPr>
    </w:p>
    <w:p w14:paraId="4322B357" w14:textId="5968F85E" w:rsidR="00D22F54" w:rsidRPr="00D51551" w:rsidRDefault="00C65F22" w:rsidP="0067605F">
      <w:pPr>
        <w:ind w:left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51551">
        <w:rPr>
          <w:rFonts w:ascii="Browallia New" w:hAnsi="Browallia New" w:cs="Browallia New"/>
          <w:sz w:val="26"/>
          <w:szCs w:val="26"/>
          <w:cs/>
        </w:rPr>
        <w:t xml:space="preserve">ข้อมูลเกี่ยวกับค่าเผื่อผลขาดทุนและความเสี่ยงด้านการให้สินเชื่อของกลุ่มกิจการได้เปิดเผยไว้ในหมายเหตุข้อ 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5</w:t>
      </w:r>
      <w:r w:rsidRPr="00D51551">
        <w:rPr>
          <w:rFonts w:ascii="Browallia New" w:hAnsi="Browallia New" w:cs="Browallia New"/>
          <w:sz w:val="26"/>
          <w:szCs w:val="26"/>
          <w:lang w:val="en-GB"/>
        </w:rPr>
        <w:t>.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515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51551">
        <w:rPr>
          <w:rFonts w:ascii="Browallia New" w:hAnsi="Browallia New" w:cs="Browallia New"/>
          <w:sz w:val="26"/>
          <w:szCs w:val="26"/>
          <w:cs/>
          <w:lang w:val="en-GB"/>
        </w:rPr>
        <w:t>(ก)</w:t>
      </w:r>
    </w:p>
    <w:p w14:paraId="2546E4C0" w14:textId="77777777" w:rsidR="00A4086F" w:rsidRPr="00D51551" w:rsidRDefault="00404331" w:rsidP="00E51712">
      <w:pPr>
        <w:ind w:left="540"/>
        <w:rPr>
          <w:rFonts w:ascii="Browallia New" w:hAnsi="Browallia New" w:cs="Browallia New"/>
          <w:sz w:val="26"/>
          <w:szCs w:val="26"/>
        </w:rPr>
      </w:pPr>
      <w:r w:rsidRPr="00D51551">
        <w:rPr>
          <w:rFonts w:ascii="Browallia New" w:hAnsi="Browallia New" w:cs="Browallia New"/>
        </w:rPr>
        <w:br w:type="page"/>
      </w: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767150" w:rsidRPr="00D51551" w14:paraId="5DBF5AB1" w14:textId="77777777" w:rsidTr="0000042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C272EB" w14:textId="38BF7391" w:rsidR="00767150" w:rsidRPr="00D51551" w:rsidRDefault="00490805" w:rsidP="00A365CC">
            <w:pPr>
              <w:tabs>
                <w:tab w:val="left" w:pos="432"/>
              </w:tabs>
              <w:spacing w:before="10" w:after="10"/>
              <w:ind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54C8F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2A6F7E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54C8F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สินค้าคงเหลือ </w:t>
            </w:r>
            <w:r w:rsidR="00154C8F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154C8F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1107106B" w14:textId="77777777" w:rsidR="009F6522" w:rsidRPr="00D51551" w:rsidRDefault="009F6522" w:rsidP="00E51712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D51551" w14:paraId="7D734099" w14:textId="77777777" w:rsidTr="00154C8F">
        <w:trPr>
          <w:cantSplit/>
        </w:trPr>
        <w:tc>
          <w:tcPr>
            <w:tcW w:w="4390" w:type="dxa"/>
            <w:vAlign w:val="bottom"/>
          </w:tcPr>
          <w:p w14:paraId="570DA3B9" w14:textId="77777777" w:rsidR="008A7F60" w:rsidRPr="00D51551" w:rsidRDefault="008A7F60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4EDBA8" w14:textId="77777777" w:rsidR="008A7F60" w:rsidRPr="00D51551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94D81A5" w14:textId="77777777" w:rsidR="008A7F60" w:rsidRPr="00D51551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200DB" w:rsidRPr="00D51551" w14:paraId="1125BFD6" w14:textId="77777777" w:rsidTr="00154C8F">
        <w:trPr>
          <w:cantSplit/>
        </w:trPr>
        <w:tc>
          <w:tcPr>
            <w:tcW w:w="4390" w:type="dxa"/>
            <w:vAlign w:val="bottom"/>
          </w:tcPr>
          <w:p w14:paraId="49822D7C" w14:textId="77777777" w:rsidR="008200DB" w:rsidRPr="00D51551" w:rsidRDefault="008200DB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2217CA49" w14:textId="2F3B64BF" w:rsidR="008200DB" w:rsidRPr="00D51551" w:rsidRDefault="008200DB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05B81D01" w14:textId="2BEDF79B" w:rsidR="008200DB" w:rsidRPr="00D51551" w:rsidRDefault="008200DB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033D519C" w14:textId="45C29439" w:rsidR="008200DB" w:rsidRPr="00D51551" w:rsidRDefault="008200DB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62708185" w14:textId="7608E8B4" w:rsidR="008200DB" w:rsidRPr="00D51551" w:rsidRDefault="008200DB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222A9D" w:rsidRPr="00D51551" w14:paraId="063C864F" w14:textId="77777777" w:rsidTr="00154C8F">
        <w:trPr>
          <w:cantSplit/>
        </w:trPr>
        <w:tc>
          <w:tcPr>
            <w:tcW w:w="4390" w:type="dxa"/>
            <w:vAlign w:val="bottom"/>
          </w:tcPr>
          <w:p w14:paraId="703D2A2A" w14:textId="77777777" w:rsidR="00222A9D" w:rsidRPr="00D51551" w:rsidRDefault="00222A9D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5877AA6" w14:textId="77777777" w:rsidR="00222A9D" w:rsidRPr="00D51551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97939FF" w14:textId="77777777" w:rsidR="00222A9D" w:rsidRPr="00D51551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AB2EA0A" w14:textId="77777777" w:rsidR="00222A9D" w:rsidRPr="00D51551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CC96BE1" w14:textId="77777777" w:rsidR="00222A9D" w:rsidRPr="00D51551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22A9D" w:rsidRPr="00D51551" w14:paraId="05FE3667" w14:textId="77777777" w:rsidTr="00581D9A">
        <w:trPr>
          <w:cantSplit/>
          <w:trHeight w:val="99"/>
        </w:trPr>
        <w:tc>
          <w:tcPr>
            <w:tcW w:w="4390" w:type="dxa"/>
            <w:vAlign w:val="bottom"/>
          </w:tcPr>
          <w:p w14:paraId="5AF94A02" w14:textId="77777777" w:rsidR="00222A9D" w:rsidRPr="00D51551" w:rsidRDefault="00222A9D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9093E" w14:textId="77777777" w:rsidR="00222A9D" w:rsidRPr="00D51551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2045330" w14:textId="77777777" w:rsidR="00222A9D" w:rsidRPr="00D51551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80CBD" w14:textId="77777777" w:rsidR="00222A9D" w:rsidRPr="00D51551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90D8042" w14:textId="77777777" w:rsidR="00222A9D" w:rsidRPr="00D51551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92F44" w:rsidRPr="00D51551" w14:paraId="646F9270" w14:textId="77777777" w:rsidTr="00C9551B">
        <w:trPr>
          <w:cantSplit/>
        </w:trPr>
        <w:tc>
          <w:tcPr>
            <w:tcW w:w="4390" w:type="dxa"/>
            <w:hideMark/>
          </w:tcPr>
          <w:p w14:paraId="0479B968" w14:textId="77777777" w:rsidR="00C92F44" w:rsidRPr="00D51551" w:rsidRDefault="00C92F44" w:rsidP="00A365CC">
            <w:pPr>
              <w:tabs>
                <w:tab w:val="left" w:pos="1459"/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วัตถุดิบ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CCA6FCC" w14:textId="1A9C33BE" w:rsidR="00C92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5" w:type="dxa"/>
            <w:vAlign w:val="bottom"/>
          </w:tcPr>
          <w:p w14:paraId="0D2FB49D" w14:textId="5BF5E3FE" w:rsidR="00C92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A3093CB" w14:textId="7318F076" w:rsidR="00C92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5" w:type="dxa"/>
            <w:vAlign w:val="bottom"/>
          </w:tcPr>
          <w:p w14:paraId="34A2CBC2" w14:textId="5B35A463" w:rsidR="00C92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</w:tr>
      <w:tr w:rsidR="00C92F44" w:rsidRPr="00D51551" w14:paraId="24185FE1" w14:textId="77777777" w:rsidTr="00C9551B">
        <w:trPr>
          <w:cantSplit/>
        </w:trPr>
        <w:tc>
          <w:tcPr>
            <w:tcW w:w="4390" w:type="dxa"/>
            <w:hideMark/>
          </w:tcPr>
          <w:p w14:paraId="2751BF09" w14:textId="77777777" w:rsidR="00C92F44" w:rsidRPr="00D51551" w:rsidRDefault="00C92F44" w:rsidP="00A365CC">
            <w:pPr>
              <w:tabs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สินค้าสำเร็จรูป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61A88C6" w14:textId="7A351F05" w:rsidR="00C92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5" w:type="dxa"/>
            <w:vAlign w:val="bottom"/>
          </w:tcPr>
          <w:p w14:paraId="42FDD8DD" w14:textId="1E0C8227" w:rsidR="00C92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F757453" w14:textId="44D73791" w:rsidR="00C92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5" w:type="dxa"/>
            <w:vAlign w:val="bottom"/>
          </w:tcPr>
          <w:p w14:paraId="77FC460D" w14:textId="22B6AF66" w:rsidR="00C92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                </w:t>
            </w:r>
          </w:p>
        </w:tc>
      </w:tr>
      <w:tr w:rsidR="00C92F44" w:rsidRPr="00D51551" w14:paraId="4559D022" w14:textId="77777777" w:rsidTr="00C9551B">
        <w:trPr>
          <w:cantSplit/>
        </w:trPr>
        <w:tc>
          <w:tcPr>
            <w:tcW w:w="4390" w:type="dxa"/>
            <w:hideMark/>
          </w:tcPr>
          <w:p w14:paraId="5622F7A7" w14:textId="77777777" w:rsidR="00C92F44" w:rsidRPr="00D51551" w:rsidRDefault="00C92F44" w:rsidP="00A365CC">
            <w:pPr>
              <w:tabs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ภาชนะบรรจุและวัสดุหีบห่อ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683B55C" w14:textId="50726241" w:rsidR="00C92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5" w:type="dxa"/>
            <w:vAlign w:val="bottom"/>
          </w:tcPr>
          <w:p w14:paraId="55D14F48" w14:textId="083C116D" w:rsidR="00C92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9DB5439" w14:textId="43D61AFF" w:rsidR="00C92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5" w:type="dxa"/>
            <w:vAlign w:val="bottom"/>
          </w:tcPr>
          <w:p w14:paraId="4E3AEB18" w14:textId="49AC0743" w:rsidR="00C92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           </w:t>
            </w:r>
          </w:p>
        </w:tc>
      </w:tr>
      <w:tr w:rsidR="00C92F44" w:rsidRPr="00D51551" w14:paraId="1C9D6C47" w14:textId="77777777" w:rsidTr="00C9551B">
        <w:trPr>
          <w:cantSplit/>
        </w:trPr>
        <w:tc>
          <w:tcPr>
            <w:tcW w:w="4390" w:type="dxa"/>
            <w:hideMark/>
          </w:tcPr>
          <w:p w14:paraId="21928F15" w14:textId="77777777" w:rsidR="00C92F44" w:rsidRPr="00D51551" w:rsidRDefault="00C92F44" w:rsidP="00A365CC">
            <w:pPr>
              <w:tabs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87CD3B" w14:textId="2470C79D" w:rsidR="00C92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AD9178B" w14:textId="3547CB9E" w:rsidR="00C92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8F16F" w14:textId="03A9E59E" w:rsidR="00C92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603032B" w14:textId="04E200A7" w:rsidR="00C92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             </w:t>
            </w:r>
          </w:p>
        </w:tc>
      </w:tr>
      <w:tr w:rsidR="00C92F44" w:rsidRPr="00D51551" w14:paraId="021DDA02" w14:textId="77777777" w:rsidTr="00581D9A">
        <w:trPr>
          <w:cantSplit/>
        </w:trPr>
        <w:tc>
          <w:tcPr>
            <w:tcW w:w="4390" w:type="dxa"/>
          </w:tcPr>
          <w:p w14:paraId="5E4FA999" w14:textId="77777777" w:rsidR="00C92F44" w:rsidRPr="00D51551" w:rsidRDefault="00C92F44" w:rsidP="00A365CC">
            <w:pPr>
              <w:tabs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2A2933" w14:textId="2F76E73A" w:rsidR="00C92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397B6278" w14:textId="1B76152F" w:rsidR="00C92F44" w:rsidRPr="00D51551" w:rsidRDefault="00C92F4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4D7D605F" w14:textId="6D0B36F0" w:rsidR="00C92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DE700FD" w14:textId="70FE3A10" w:rsidR="00C92F44" w:rsidRPr="00D51551" w:rsidRDefault="00C92F4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200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685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993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C92F44" w:rsidRPr="00D51551" w14:paraId="021E421F" w14:textId="77777777" w:rsidTr="00581D9A">
        <w:trPr>
          <w:cantSplit/>
        </w:trPr>
        <w:tc>
          <w:tcPr>
            <w:tcW w:w="4390" w:type="dxa"/>
          </w:tcPr>
          <w:p w14:paraId="4E412803" w14:textId="460FB86C" w:rsidR="00C92F44" w:rsidRPr="00D51551" w:rsidRDefault="00C92F44" w:rsidP="00A365CC">
            <w:pPr>
              <w:tabs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</w:t>
            </w:r>
            <w:r w:rsidR="00100D5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การลด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100D5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ของ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A8D827" w14:textId="25760636" w:rsidR="00C92F44" w:rsidRPr="00D51551" w:rsidRDefault="00C92F4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4C793193" w14:textId="26751D4E" w:rsidR="00C92F44" w:rsidRPr="00D51551" w:rsidRDefault="00C92F4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606FB356" w14:textId="1284A998" w:rsidR="00C92F44" w:rsidRPr="00D51551" w:rsidRDefault="00C92F4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83FC967" w14:textId="56C77ED5" w:rsidR="00C92F44" w:rsidRPr="00D51551" w:rsidRDefault="00C92F4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92F44" w:rsidRPr="00D51551" w14:paraId="520AE1FE" w14:textId="77777777" w:rsidTr="00581D9A">
        <w:trPr>
          <w:cantSplit/>
        </w:trPr>
        <w:tc>
          <w:tcPr>
            <w:tcW w:w="4390" w:type="dxa"/>
          </w:tcPr>
          <w:p w14:paraId="5DDB6099" w14:textId="77777777" w:rsidR="00C92F44" w:rsidRPr="00D51551" w:rsidRDefault="00C92F44" w:rsidP="00A365CC">
            <w:pPr>
              <w:tabs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5B669" w14:textId="44B3C5C1" w:rsidR="00C92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1003A90C" w14:textId="5DC0F2EB" w:rsidR="00C92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78EF19" w14:textId="4EA8FD8A" w:rsidR="00C92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757985B2" w14:textId="3E133771" w:rsidR="00C92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</w:tr>
    </w:tbl>
    <w:p w14:paraId="068CAF82" w14:textId="77777777" w:rsidR="00FC378E" w:rsidRPr="00D51551" w:rsidRDefault="00FC378E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E35C6B9" w14:textId="08D8C606" w:rsidR="0032238F" w:rsidRPr="00D51551" w:rsidRDefault="0032238F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ต้นทุนขายที่รับรู้ในงบกำไรขาดทุนระหว่างปี พ.ศ.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 พ.ศ.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มีดังนี้</w:t>
      </w:r>
    </w:p>
    <w:p w14:paraId="50157F66" w14:textId="77777777" w:rsidR="0032238F" w:rsidRPr="00D51551" w:rsidRDefault="0032238F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9F6522" w:rsidRPr="00D51551" w14:paraId="5E7BFB60" w14:textId="77777777" w:rsidTr="00051507">
        <w:trPr>
          <w:cantSplit/>
        </w:trPr>
        <w:tc>
          <w:tcPr>
            <w:tcW w:w="4390" w:type="dxa"/>
            <w:vAlign w:val="bottom"/>
          </w:tcPr>
          <w:p w14:paraId="63C53DE0" w14:textId="77777777" w:rsidR="009F6522" w:rsidRPr="00D51551" w:rsidRDefault="009F6522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0E3A1B4" w14:textId="77777777" w:rsidR="009F6522" w:rsidRPr="00D51551" w:rsidRDefault="009F6522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7BF3C5F" w14:textId="77777777" w:rsidR="009F6522" w:rsidRPr="00D51551" w:rsidRDefault="009F6522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92F44" w:rsidRPr="00D51551" w14:paraId="5036CA67" w14:textId="77777777" w:rsidTr="00051507">
        <w:trPr>
          <w:cantSplit/>
        </w:trPr>
        <w:tc>
          <w:tcPr>
            <w:tcW w:w="4390" w:type="dxa"/>
            <w:vAlign w:val="bottom"/>
          </w:tcPr>
          <w:p w14:paraId="55677D2C" w14:textId="77777777" w:rsidR="00C92F44" w:rsidRPr="00D51551" w:rsidRDefault="00C92F44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7E39DF04" w14:textId="29CF2DF9" w:rsidR="00C92F44" w:rsidRPr="00D51551" w:rsidRDefault="00C92F4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0D2D9B16" w14:textId="46C4AB10" w:rsidR="00C92F44" w:rsidRPr="00D51551" w:rsidRDefault="00C92F4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29A34D92" w14:textId="08239BD4" w:rsidR="00C92F44" w:rsidRPr="00D51551" w:rsidRDefault="00C92F4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78E3A4D0" w14:textId="693E359F" w:rsidR="00C92F44" w:rsidRPr="00D51551" w:rsidRDefault="00C92F4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9F6522" w:rsidRPr="00D51551" w14:paraId="5BB7DB39" w14:textId="77777777" w:rsidTr="00051507">
        <w:trPr>
          <w:cantSplit/>
        </w:trPr>
        <w:tc>
          <w:tcPr>
            <w:tcW w:w="4390" w:type="dxa"/>
            <w:vAlign w:val="bottom"/>
          </w:tcPr>
          <w:p w14:paraId="60FFC195" w14:textId="77777777" w:rsidR="009F6522" w:rsidRPr="00D51551" w:rsidRDefault="009F6522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EB26E1C" w14:textId="77777777" w:rsidR="009F6522" w:rsidRPr="00D51551" w:rsidRDefault="009F6522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E37011D" w14:textId="77777777" w:rsidR="009F6522" w:rsidRPr="00D51551" w:rsidRDefault="009F6522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0F328051" w14:textId="77777777" w:rsidR="009F6522" w:rsidRPr="00D51551" w:rsidRDefault="009F6522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F71618B" w14:textId="77777777" w:rsidR="009F6522" w:rsidRPr="00D51551" w:rsidRDefault="009F6522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F6522" w:rsidRPr="00D51551" w14:paraId="7D3F826F" w14:textId="77777777" w:rsidTr="009F6522">
        <w:trPr>
          <w:cantSplit/>
          <w:trHeight w:val="99"/>
        </w:trPr>
        <w:tc>
          <w:tcPr>
            <w:tcW w:w="4390" w:type="dxa"/>
            <w:vAlign w:val="bottom"/>
          </w:tcPr>
          <w:p w14:paraId="37620FB8" w14:textId="77777777" w:rsidR="009F6522" w:rsidRPr="00D51551" w:rsidRDefault="009F6522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01E2E8" w14:textId="77777777" w:rsidR="009F6522" w:rsidRPr="00D51551" w:rsidRDefault="009F6522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B6AA8B0" w14:textId="77777777" w:rsidR="009F6522" w:rsidRPr="00D51551" w:rsidRDefault="009F6522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62994" w14:textId="77777777" w:rsidR="009F6522" w:rsidRPr="00D51551" w:rsidRDefault="009F6522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405CABC" w14:textId="77777777" w:rsidR="009F6522" w:rsidRPr="00D51551" w:rsidRDefault="009F6522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92F44" w:rsidRPr="00D51551" w14:paraId="31E3F140" w14:textId="77777777" w:rsidTr="00000425">
        <w:trPr>
          <w:cantSplit/>
          <w:trHeight w:val="99"/>
        </w:trPr>
        <w:tc>
          <w:tcPr>
            <w:tcW w:w="4390" w:type="dxa"/>
            <w:vAlign w:val="bottom"/>
          </w:tcPr>
          <w:p w14:paraId="087BCAFF" w14:textId="77777777" w:rsidR="00C92F44" w:rsidRPr="00D51551" w:rsidRDefault="00C92F44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ต้นทุนขาย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027570E" w14:textId="10809753" w:rsidR="00C92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00425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000425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000425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95" w:type="dxa"/>
            <w:vAlign w:val="bottom"/>
          </w:tcPr>
          <w:p w14:paraId="50437353" w14:textId="54ACE728" w:rsidR="00C92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00425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  <w:r w:rsidR="00000425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000425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6AC1CAE" w14:textId="3A21A73D" w:rsidR="00C92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00425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000425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000425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5" w:type="dxa"/>
            <w:vAlign w:val="bottom"/>
          </w:tcPr>
          <w:p w14:paraId="53D51DC5" w14:textId="47B801BD" w:rsidR="00C92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00425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000425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000425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</w:tr>
      <w:tr w:rsidR="00C92F44" w:rsidRPr="00D51551" w14:paraId="1181CCA2" w14:textId="77777777" w:rsidTr="00000425">
        <w:trPr>
          <w:cantSplit/>
          <w:trHeight w:val="99"/>
        </w:trPr>
        <w:tc>
          <w:tcPr>
            <w:tcW w:w="4390" w:type="dxa"/>
            <w:vAlign w:val="bottom"/>
          </w:tcPr>
          <w:p w14:paraId="6EA0D752" w14:textId="77777777" w:rsidR="00E838E8" w:rsidRDefault="00000425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รับรู้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ค่าเผื่อ</w:t>
            </w:r>
            <w:r w:rsidR="00E838E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การลดมูลค่าของ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สินค้าคงเหลือ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เพิ่มขึ้น</w:t>
            </w:r>
          </w:p>
          <w:p w14:paraId="10AAE032" w14:textId="20ECE12A" w:rsidR="00C92F44" w:rsidRPr="00D51551" w:rsidRDefault="00E838E8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000425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ในกำไรขาดทุน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679DA2" w14:textId="6F87FF0D" w:rsidR="00C92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5016FD8F" w14:textId="5637421B" w:rsidR="00C92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A2926" w14:textId="5E5B7BE2" w:rsidR="00C92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9D9543F" w14:textId="7C1BF9A3" w:rsidR="00C92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C92F4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</w:tr>
      <w:tr w:rsidR="00000425" w:rsidRPr="00D51551" w14:paraId="01D45417" w14:textId="77777777" w:rsidTr="00000425">
        <w:trPr>
          <w:cantSplit/>
          <w:trHeight w:val="99"/>
        </w:trPr>
        <w:tc>
          <w:tcPr>
            <w:tcW w:w="4390" w:type="dxa"/>
            <w:vAlign w:val="bottom"/>
          </w:tcPr>
          <w:p w14:paraId="3B940ADD" w14:textId="77777777" w:rsidR="00000425" w:rsidRPr="00D51551" w:rsidRDefault="00000425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199FA" w14:textId="2324CD32" w:rsidR="00000425" w:rsidRPr="00D51551" w:rsidRDefault="0000042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188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452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990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CCF8E" w14:textId="29D66688" w:rsidR="00000425" w:rsidRPr="00D51551" w:rsidRDefault="0000042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774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807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691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235C39" w14:textId="1CA95F04" w:rsidR="00000425" w:rsidRPr="00D51551" w:rsidRDefault="0000042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178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170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125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59DD2" w14:textId="38BE2DA0" w:rsidR="00000425" w:rsidRPr="00D51551" w:rsidRDefault="0000042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762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320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052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49AA9ED1" w14:textId="77777777" w:rsidR="00773ADA" w:rsidRPr="00D51551" w:rsidRDefault="00773ADA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D51551" w14:paraId="38B26F30" w14:textId="7777777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319B9511" w14:textId="320927E7" w:rsidR="00767150" w:rsidRPr="00D51551" w:rsidRDefault="006115BD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br w:type="page"/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81D9A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81D9A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30605F40" w14:textId="77777777" w:rsidR="00DE0032" w:rsidRPr="00D51551" w:rsidRDefault="00DE0032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D51551" w14:paraId="4F808733" w14:textId="77777777" w:rsidTr="00581D9A">
        <w:trPr>
          <w:cantSplit/>
        </w:trPr>
        <w:tc>
          <w:tcPr>
            <w:tcW w:w="4390" w:type="dxa"/>
            <w:vAlign w:val="bottom"/>
          </w:tcPr>
          <w:p w14:paraId="7C32F9C8" w14:textId="77777777" w:rsidR="00FB72C6" w:rsidRPr="00D51551" w:rsidRDefault="00FB72C6" w:rsidP="00A365CC">
            <w:pPr>
              <w:ind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AA55E33" w14:textId="77777777" w:rsidR="00FB72C6" w:rsidRPr="00D51551" w:rsidRDefault="00FB72C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51B9DC6" w14:textId="77777777" w:rsidR="00FB72C6" w:rsidRPr="00D51551" w:rsidRDefault="00FB72C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A62EA" w:rsidRPr="00D51551" w14:paraId="7C8FF99F" w14:textId="77777777" w:rsidTr="00581D9A">
        <w:trPr>
          <w:cantSplit/>
        </w:trPr>
        <w:tc>
          <w:tcPr>
            <w:tcW w:w="4390" w:type="dxa"/>
            <w:vAlign w:val="bottom"/>
          </w:tcPr>
          <w:p w14:paraId="10CF9A4E" w14:textId="77777777" w:rsidR="00DA62EA" w:rsidRPr="00D51551" w:rsidRDefault="00DA62EA" w:rsidP="00A365CC">
            <w:pPr>
              <w:ind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075F4F99" w14:textId="7B252EA4" w:rsidR="00DA62EA" w:rsidRPr="00D51551" w:rsidRDefault="00DA62E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6E7D48F7" w14:textId="002396E8" w:rsidR="00DA62EA" w:rsidRPr="00D51551" w:rsidRDefault="00DA62E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57652843" w14:textId="550E2AA3" w:rsidR="00DA62EA" w:rsidRPr="00D51551" w:rsidRDefault="00DA62E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5EC667FB" w14:textId="153E9900" w:rsidR="00DA62EA" w:rsidRPr="00D51551" w:rsidRDefault="00DA62E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222A9D" w:rsidRPr="00D51551" w14:paraId="6BCC42DA" w14:textId="77777777" w:rsidTr="00581D9A">
        <w:trPr>
          <w:cantSplit/>
        </w:trPr>
        <w:tc>
          <w:tcPr>
            <w:tcW w:w="4390" w:type="dxa"/>
            <w:vAlign w:val="bottom"/>
          </w:tcPr>
          <w:p w14:paraId="3A68491D" w14:textId="77777777" w:rsidR="00222A9D" w:rsidRPr="00D51551" w:rsidRDefault="00222A9D" w:rsidP="00A365CC">
            <w:pPr>
              <w:ind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DC9BD38" w14:textId="77777777" w:rsidR="00222A9D" w:rsidRPr="00D51551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F6CE575" w14:textId="77777777" w:rsidR="00222A9D" w:rsidRPr="00D51551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FABAAB9" w14:textId="77777777" w:rsidR="00222A9D" w:rsidRPr="00D51551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7C1404B" w14:textId="77777777" w:rsidR="00222A9D" w:rsidRPr="00D51551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22A9D" w:rsidRPr="00D51551" w14:paraId="0CA1937A" w14:textId="77777777" w:rsidTr="00581D9A">
        <w:trPr>
          <w:cantSplit/>
          <w:trHeight w:val="99"/>
        </w:trPr>
        <w:tc>
          <w:tcPr>
            <w:tcW w:w="4390" w:type="dxa"/>
            <w:vAlign w:val="bottom"/>
          </w:tcPr>
          <w:p w14:paraId="162D9B96" w14:textId="77777777" w:rsidR="00222A9D" w:rsidRPr="00D51551" w:rsidRDefault="00222A9D" w:rsidP="00A365CC">
            <w:pPr>
              <w:ind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67CAA" w14:textId="77777777" w:rsidR="00222A9D" w:rsidRPr="00D51551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9D98848" w14:textId="77777777" w:rsidR="00222A9D" w:rsidRPr="00D51551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E1C2E" w14:textId="77777777" w:rsidR="00222A9D" w:rsidRPr="00D51551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49BEB60" w14:textId="77777777" w:rsidR="00222A9D" w:rsidRPr="00D51551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936F9" w:rsidRPr="00D51551" w14:paraId="69D52FE8" w14:textId="77777777" w:rsidTr="00581D9A">
        <w:trPr>
          <w:cantSplit/>
        </w:trPr>
        <w:tc>
          <w:tcPr>
            <w:tcW w:w="4390" w:type="dxa"/>
          </w:tcPr>
          <w:p w14:paraId="2DA35B61" w14:textId="77777777" w:rsidR="004936F9" w:rsidRPr="00D51551" w:rsidRDefault="004936F9" w:rsidP="00A365CC">
            <w:pPr>
              <w:tabs>
                <w:tab w:val="left" w:pos="1459"/>
                <w:tab w:val="left" w:pos="9000"/>
              </w:tabs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ภาษีซื้อรอขอคืน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EF56A95" w14:textId="5709AA54" w:rsidR="004936F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5" w:type="dxa"/>
            <w:vAlign w:val="center"/>
          </w:tcPr>
          <w:p w14:paraId="5806C7DE" w14:textId="08327E2A" w:rsidR="004936F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5" w:type="dxa"/>
            <w:shd w:val="clear" w:color="auto" w:fill="FAFAFA"/>
          </w:tcPr>
          <w:p w14:paraId="172E85AA" w14:textId="46681B08" w:rsidR="004936F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5" w:type="dxa"/>
          </w:tcPr>
          <w:p w14:paraId="6ECA8174" w14:textId="4FF40652" w:rsidR="004936F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</w:tr>
      <w:tr w:rsidR="004936F9" w:rsidRPr="00D51551" w14:paraId="0B895AEE" w14:textId="77777777" w:rsidTr="00581D9A">
        <w:trPr>
          <w:cantSplit/>
        </w:trPr>
        <w:tc>
          <w:tcPr>
            <w:tcW w:w="4390" w:type="dxa"/>
          </w:tcPr>
          <w:p w14:paraId="329BBF5C" w14:textId="77777777" w:rsidR="004936F9" w:rsidRPr="00D51551" w:rsidRDefault="004936F9" w:rsidP="00A365CC">
            <w:pPr>
              <w:tabs>
                <w:tab w:val="left" w:pos="1459"/>
                <w:tab w:val="left" w:pos="9000"/>
              </w:tabs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ภาษีซื้อที่ยังไม่ถึงกำหนดชำระ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C08EB5D" w14:textId="0F06D86A" w:rsidR="004936F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5" w:type="dxa"/>
            <w:vAlign w:val="center"/>
          </w:tcPr>
          <w:p w14:paraId="1D3A1871" w14:textId="341193A7" w:rsidR="004936F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5" w:type="dxa"/>
            <w:shd w:val="clear" w:color="auto" w:fill="FAFAFA"/>
          </w:tcPr>
          <w:p w14:paraId="58C86FBB" w14:textId="1C963902" w:rsidR="004936F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5" w:type="dxa"/>
          </w:tcPr>
          <w:p w14:paraId="1C733A1E" w14:textId="2827A3E9" w:rsidR="004936F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</w:p>
        </w:tc>
      </w:tr>
      <w:tr w:rsidR="004936F9" w:rsidRPr="00D51551" w14:paraId="110EA41E" w14:textId="77777777" w:rsidTr="00581D9A">
        <w:trPr>
          <w:cantSplit/>
        </w:trPr>
        <w:tc>
          <w:tcPr>
            <w:tcW w:w="4390" w:type="dxa"/>
          </w:tcPr>
          <w:p w14:paraId="2F72219F" w14:textId="77777777" w:rsidR="004936F9" w:rsidRPr="00D51551" w:rsidRDefault="004936F9" w:rsidP="00A365CC">
            <w:pPr>
              <w:tabs>
                <w:tab w:val="left" w:pos="1459"/>
                <w:tab w:val="left" w:pos="9000"/>
              </w:tabs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ภาษีถูกหัก ณ ที่จ่าย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8809D57" w14:textId="14514ED1" w:rsidR="004936F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96144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5" w:type="dxa"/>
            <w:vAlign w:val="center"/>
          </w:tcPr>
          <w:p w14:paraId="0920DE83" w14:textId="1B0316AF" w:rsidR="004936F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5" w:type="dxa"/>
            <w:shd w:val="clear" w:color="auto" w:fill="FAFAFA"/>
          </w:tcPr>
          <w:p w14:paraId="4D04FB24" w14:textId="56C59D5C" w:rsidR="004936F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5" w:type="dxa"/>
          </w:tcPr>
          <w:p w14:paraId="53236CB8" w14:textId="40A3FD3B" w:rsidR="004936F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</w:tr>
      <w:tr w:rsidR="004936F9" w:rsidRPr="00D51551" w14:paraId="0248E7EB" w14:textId="77777777" w:rsidTr="00581D9A">
        <w:trPr>
          <w:cantSplit/>
        </w:trPr>
        <w:tc>
          <w:tcPr>
            <w:tcW w:w="4390" w:type="dxa"/>
          </w:tcPr>
          <w:p w14:paraId="79BABB22" w14:textId="77777777" w:rsidR="004936F9" w:rsidRPr="00D51551" w:rsidRDefault="004936F9" w:rsidP="00A365CC">
            <w:pPr>
              <w:tabs>
                <w:tab w:val="left" w:pos="1459"/>
                <w:tab w:val="left" w:pos="9000"/>
              </w:tabs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A9F5F3" w14:textId="152088D0" w:rsidR="004936F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96144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24D22A7" w14:textId="408CB84F" w:rsidR="004936F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34371D10" w14:textId="0EC92ACB" w:rsidR="004936F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4162B1B9" w14:textId="75C1FC7E" w:rsidR="004936F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</w:tr>
      <w:tr w:rsidR="004936F9" w:rsidRPr="00D51551" w14:paraId="013DA7E4" w14:textId="77777777" w:rsidTr="00581D9A">
        <w:trPr>
          <w:cantSplit/>
        </w:trPr>
        <w:tc>
          <w:tcPr>
            <w:tcW w:w="4390" w:type="dxa"/>
          </w:tcPr>
          <w:p w14:paraId="41F5D074" w14:textId="77777777" w:rsidR="004936F9" w:rsidRPr="00D51551" w:rsidRDefault="004936F9" w:rsidP="00A365CC">
            <w:pPr>
              <w:tabs>
                <w:tab w:val="left" w:pos="1459"/>
                <w:tab w:val="left" w:pos="9000"/>
              </w:tabs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AC0D2" w14:textId="2824AB36" w:rsidR="004936F9" w:rsidRPr="00D51551" w:rsidRDefault="0096144F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964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725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64D3F820" w14:textId="38F690C6" w:rsidR="004936F9" w:rsidRPr="00D51551" w:rsidRDefault="004936F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E2DA8A" w14:textId="44BCC918" w:rsidR="004936F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43E69DB9" w14:textId="09D24037" w:rsidR="004936F9" w:rsidRPr="00D51551" w:rsidRDefault="004936F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355E7599" w14:textId="77777777" w:rsidR="0096144F" w:rsidRPr="00D51551" w:rsidRDefault="0096144F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3D24907" w14:textId="77777777" w:rsidR="005561BC" w:rsidRPr="00D51551" w:rsidRDefault="0096144F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D51551" w14:paraId="2DE7B0F2" w14:textId="7777777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35483360" w14:textId="4794011A" w:rsidR="00767150" w:rsidRPr="00D51551" w:rsidRDefault="0049080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142A72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42A72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2C7C058D" w14:textId="77777777" w:rsidR="00DE0032" w:rsidRPr="00D51551" w:rsidRDefault="00DE0032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D51551" w14:paraId="35F81166" w14:textId="77777777" w:rsidTr="00142A72">
        <w:trPr>
          <w:cantSplit/>
        </w:trPr>
        <w:tc>
          <w:tcPr>
            <w:tcW w:w="4390" w:type="dxa"/>
            <w:vAlign w:val="bottom"/>
          </w:tcPr>
          <w:p w14:paraId="2CEDB4F3" w14:textId="77777777" w:rsidR="008A7F60" w:rsidRPr="00D51551" w:rsidRDefault="008A7F60" w:rsidP="00A365CC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438B62" w14:textId="77777777" w:rsidR="008A7F60" w:rsidRPr="00D51551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46FA2A" w14:textId="77777777" w:rsidR="008A7F60" w:rsidRPr="00D51551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A62EA" w:rsidRPr="00D51551" w14:paraId="7744AFA4" w14:textId="77777777" w:rsidTr="00142A72">
        <w:trPr>
          <w:cantSplit/>
        </w:trPr>
        <w:tc>
          <w:tcPr>
            <w:tcW w:w="4390" w:type="dxa"/>
            <w:vAlign w:val="bottom"/>
          </w:tcPr>
          <w:p w14:paraId="08C03E5D" w14:textId="77777777" w:rsidR="00DA62EA" w:rsidRPr="00D51551" w:rsidRDefault="00DA62EA" w:rsidP="00A365CC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52253420" w14:textId="2575B74D" w:rsidR="00DA62EA" w:rsidRPr="00D51551" w:rsidRDefault="00DA62E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784D8E42" w14:textId="6C1C44EA" w:rsidR="00DA62EA" w:rsidRPr="00D51551" w:rsidRDefault="00DA62E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525763A0" w14:textId="16ED0308" w:rsidR="00DA62EA" w:rsidRPr="00D51551" w:rsidRDefault="00DA62E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7D95CF75" w14:textId="369A95C9" w:rsidR="00DA62EA" w:rsidRPr="00D51551" w:rsidRDefault="00DA62E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222A9D" w:rsidRPr="00D51551" w14:paraId="7702C504" w14:textId="77777777" w:rsidTr="00142A72">
        <w:trPr>
          <w:cantSplit/>
        </w:trPr>
        <w:tc>
          <w:tcPr>
            <w:tcW w:w="4390" w:type="dxa"/>
            <w:vAlign w:val="bottom"/>
          </w:tcPr>
          <w:p w14:paraId="21131566" w14:textId="77777777" w:rsidR="00222A9D" w:rsidRPr="00D51551" w:rsidRDefault="00222A9D" w:rsidP="00A365CC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428B667" w14:textId="77777777" w:rsidR="00222A9D" w:rsidRPr="00D51551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8EA9124" w14:textId="77777777" w:rsidR="00222A9D" w:rsidRPr="00D51551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9CEF881" w14:textId="77777777" w:rsidR="00222A9D" w:rsidRPr="00D51551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4205251" w14:textId="77777777" w:rsidR="00222A9D" w:rsidRPr="00D51551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22A9D" w:rsidRPr="00D51551" w14:paraId="56E53940" w14:textId="77777777" w:rsidTr="00142A72">
        <w:trPr>
          <w:cantSplit/>
          <w:trHeight w:val="99"/>
        </w:trPr>
        <w:tc>
          <w:tcPr>
            <w:tcW w:w="4390" w:type="dxa"/>
            <w:vAlign w:val="bottom"/>
          </w:tcPr>
          <w:p w14:paraId="404D1141" w14:textId="77777777" w:rsidR="00222A9D" w:rsidRPr="00D51551" w:rsidRDefault="00222A9D" w:rsidP="00A365CC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9BCC8B" w14:textId="77777777" w:rsidR="00222A9D" w:rsidRPr="00D51551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F02D9D8" w14:textId="77777777" w:rsidR="00222A9D" w:rsidRPr="00D51551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C1C26" w14:textId="77777777" w:rsidR="00222A9D" w:rsidRPr="00D51551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D8087C4" w14:textId="77777777" w:rsidR="00222A9D" w:rsidRPr="00D51551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936F9" w:rsidRPr="00D51551" w14:paraId="518A8714" w14:textId="77777777" w:rsidTr="00142A72">
        <w:trPr>
          <w:cantSplit/>
        </w:trPr>
        <w:tc>
          <w:tcPr>
            <w:tcW w:w="4390" w:type="dxa"/>
            <w:vAlign w:val="bottom"/>
          </w:tcPr>
          <w:p w14:paraId="32D23E4B" w14:textId="77777777" w:rsidR="004936F9" w:rsidRPr="00D51551" w:rsidRDefault="004936F9" w:rsidP="00A365CC">
            <w:pPr>
              <w:tabs>
                <w:tab w:val="left" w:pos="1245"/>
                <w:tab w:val="left" w:pos="1735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เงินฝากธนาคาร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ab/>
              <w:t>- ประเภทออมทรัพย์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6AC8841" w14:textId="5F05A013" w:rsidR="004936F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center"/>
          </w:tcPr>
          <w:p w14:paraId="63F40A9D" w14:textId="678E6C49" w:rsidR="004936F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FAFAFA"/>
          </w:tcPr>
          <w:p w14:paraId="2448238C" w14:textId="77777777" w:rsidR="004936F9" w:rsidRPr="00D51551" w:rsidRDefault="004936F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</w:tcPr>
          <w:p w14:paraId="7E8864A8" w14:textId="77777777" w:rsidR="004936F9" w:rsidRPr="00D51551" w:rsidRDefault="004936F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936F9" w:rsidRPr="00D51551" w14:paraId="683F360F" w14:textId="77777777" w:rsidTr="00142A72">
        <w:trPr>
          <w:cantSplit/>
        </w:trPr>
        <w:tc>
          <w:tcPr>
            <w:tcW w:w="4390" w:type="dxa"/>
            <w:vAlign w:val="bottom"/>
          </w:tcPr>
          <w:p w14:paraId="4A6CE275" w14:textId="77777777" w:rsidR="004936F9" w:rsidRPr="00D51551" w:rsidRDefault="004936F9" w:rsidP="00A365CC">
            <w:pPr>
              <w:tabs>
                <w:tab w:val="left" w:pos="1245"/>
                <w:tab w:val="left" w:pos="1717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ab/>
              <w:t>- ประเภทฝากประจำ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387453" w14:textId="3DA31DDD" w:rsidR="004936F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66D37B7A" w14:textId="4385297C" w:rsidR="004936F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5A34E3AA" w14:textId="09E27B97" w:rsidR="004936F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A0EE3A0" w14:textId="704DF977" w:rsidR="004936F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4936F9" w:rsidRPr="00D51551" w14:paraId="57E6092A" w14:textId="77777777" w:rsidTr="00142A72">
        <w:trPr>
          <w:cantSplit/>
        </w:trPr>
        <w:tc>
          <w:tcPr>
            <w:tcW w:w="4390" w:type="dxa"/>
          </w:tcPr>
          <w:p w14:paraId="5C09BB7C" w14:textId="77777777" w:rsidR="004936F9" w:rsidRPr="00D51551" w:rsidRDefault="004936F9" w:rsidP="00A365CC">
            <w:pPr>
              <w:tabs>
                <w:tab w:val="left" w:pos="1245"/>
                <w:tab w:val="left" w:pos="1459"/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6A5C4F" w14:textId="0B4A751D" w:rsidR="004936F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176441DB" w14:textId="189880DE" w:rsidR="004936F9" w:rsidRPr="00D51551" w:rsidRDefault="004936F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3F2B79" w14:textId="3712CFCB" w:rsidR="004936F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1E73B4A6" w14:textId="76BF6F06" w:rsidR="004936F9" w:rsidRPr="00D51551" w:rsidRDefault="004936F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2EFA6753" w14:textId="77777777" w:rsidR="00FC378E" w:rsidRPr="00D51551" w:rsidRDefault="00FC378E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75AB78A" w14:textId="557A2CD5" w:rsidR="008A7F60" w:rsidRPr="00D51551" w:rsidRDefault="00E36282" w:rsidP="00A365CC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เงินฝากธนาคารที่ติดภาระค้ำประกันประกอบด้วยเงินฝากประเภท</w:t>
      </w:r>
      <w:r w:rsidR="00665C1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ฝากออมทรัพย์และ</w:t>
      </w:r>
      <w:r w:rsidR="00DA62EA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ฝากประจำ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65C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ซึ่งมีอัตราดอกเบี้ย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ร้อยละ</w:t>
      </w:r>
      <w:r w:rsidR="00665C1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490805" w:rsidRPr="0049080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0</w:t>
      </w:r>
      <w:r w:rsidR="00665C1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.</w:t>
      </w:r>
      <w:r w:rsidR="00490805" w:rsidRPr="0049080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125</w:t>
      </w:r>
      <w:r w:rsidR="00665C1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ต่อปี และร้อยละ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836692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375</w:t>
      </w:r>
      <w:r w:rsidR="00836692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1A0E3C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ต่อปี </w:t>
      </w:r>
      <w:r w:rsidR="00665C1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ตามลำดับ 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ร้อยละ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AC54F8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375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ต่อปี</w:t>
      </w:r>
      <w:r w:rsidR="00665C1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และร้อยละ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FF55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05</w:t>
      </w:r>
      <w:r w:rsidR="00665C1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ต่อปี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401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FE46A1" w:rsidRPr="00D515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ซึ่ง</w:t>
      </w:r>
      <w:r w:rsidRPr="00D515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กลุ่มกิจการได้วางเป็นหลักทรัพย์ค้ำประกัน</w:t>
      </w:r>
      <w:r w:rsidR="00665C1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การใช้ไฟฟ้า (หมายเหตุข้อ </w:t>
      </w:r>
      <w:r w:rsidR="00490805" w:rsidRPr="0049080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lang w:val="en-GB"/>
        </w:rPr>
        <w:t>3</w:t>
      </w:r>
      <w:r w:rsidR="00490805" w:rsidRPr="0049080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5</w:t>
      </w:r>
      <w:r w:rsidR="00665C1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.</w:t>
      </w:r>
      <w:r w:rsidR="00490805" w:rsidRPr="0049080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</w:t>
      </w:r>
      <w:r w:rsidR="00665C1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) และสำหรับ</w:t>
      </w:r>
      <w:r w:rsidRPr="00D515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เงินเบิกเกินบัญชี </w:t>
      </w:r>
      <w:r w:rsidR="00627898" w:rsidRPr="00D515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และ</w:t>
      </w:r>
      <w:r w:rsidRPr="00D515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เงินกู้ยืม</w:t>
      </w:r>
      <w:r w:rsidR="00665C1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ระยะสั้น</w:t>
      </w:r>
      <w:r w:rsidRPr="00D515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จาก</w:t>
      </w:r>
      <w:r w:rsidR="00C4014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br/>
      </w:r>
      <w:r w:rsidRPr="00D515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สถาบันการเงิน</w:t>
      </w:r>
      <w:r w:rsidR="00665C1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ของบริษัทย่อย </w:t>
      </w:r>
    </w:p>
    <w:p w14:paraId="4E40018C" w14:textId="77777777" w:rsidR="009A4DE8" w:rsidRPr="00D51551" w:rsidRDefault="009A4DE8" w:rsidP="00A365CC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D51551" w14:paraId="6DD5DB74" w14:textId="7777777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08883E97" w14:textId="45FBF09D" w:rsidR="00767150" w:rsidRPr="00D51551" w:rsidRDefault="0049080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42A72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42A72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4050DE9C" w14:textId="77777777" w:rsidR="00CF35AC" w:rsidRPr="00D51551" w:rsidRDefault="00CF35AC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978EF0B" w14:textId="1AC28E97" w:rsidR="006C777B" w:rsidRPr="00D51551" w:rsidRDefault="009A4DE8" w:rsidP="00A365CC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  <w:t>มีหุ้นทุนเป็นหุ้นสามัญเท่านั้น โ</w:t>
      </w:r>
      <w:r w:rsidR="0032238F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ยกลุ่มกิจการถือหุ้นทางตรง ซึ่งสัดส่วนของส่วนได้เสียในความเป็นเจ้าของที่</w:t>
      </w:r>
      <w:r w:rsidR="0032238F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ลุ่มกิจการถืออยู่เท่ากับสิทธิในการออกเสียงในบริษัทย่อยที่ถือโดยกลุ่มกิจการ</w:t>
      </w:r>
    </w:p>
    <w:p w14:paraId="2F777A2C" w14:textId="77777777" w:rsidR="009A4DE8" w:rsidRPr="00D51551" w:rsidRDefault="009A4DE8" w:rsidP="00A365CC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47"/>
        <w:gridCol w:w="1404"/>
        <w:gridCol w:w="810"/>
        <w:gridCol w:w="720"/>
        <w:gridCol w:w="720"/>
        <w:gridCol w:w="864"/>
        <w:gridCol w:w="864"/>
        <w:gridCol w:w="864"/>
        <w:gridCol w:w="864"/>
      </w:tblGrid>
      <w:tr w:rsidR="006C777B" w:rsidRPr="00D51551" w14:paraId="0CD40302" w14:textId="77777777" w:rsidTr="00142A72">
        <w:tc>
          <w:tcPr>
            <w:tcW w:w="2347" w:type="dxa"/>
            <w:vAlign w:val="bottom"/>
          </w:tcPr>
          <w:p w14:paraId="1596C985" w14:textId="77777777" w:rsidR="006C777B" w:rsidRPr="00D51551" w:rsidRDefault="006C777B" w:rsidP="00A365CC">
            <w:pPr>
              <w:ind w:left="-105" w:right="-10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04" w:type="dxa"/>
          </w:tcPr>
          <w:p w14:paraId="54BDBD7F" w14:textId="77777777" w:rsidR="006C777B" w:rsidRPr="00D51551" w:rsidRDefault="006C777B" w:rsidP="00A365CC">
            <w:pPr>
              <w:pStyle w:val="a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</w:tcPr>
          <w:p w14:paraId="0E1B843C" w14:textId="77777777" w:rsidR="006C777B" w:rsidRPr="00D51551" w:rsidRDefault="006C777B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489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CB621" w14:textId="77777777" w:rsidR="006C777B" w:rsidRPr="00D51551" w:rsidRDefault="006C777B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งบการเงิน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>เฉพาะกิจการ</w:t>
            </w:r>
          </w:p>
        </w:tc>
      </w:tr>
      <w:tr w:rsidR="006C777B" w:rsidRPr="00D51551" w14:paraId="2F0DBDF6" w14:textId="77777777" w:rsidTr="00142A72">
        <w:tc>
          <w:tcPr>
            <w:tcW w:w="2347" w:type="dxa"/>
            <w:vAlign w:val="bottom"/>
          </w:tcPr>
          <w:p w14:paraId="3C84103C" w14:textId="77777777" w:rsidR="006C777B" w:rsidRPr="00D51551" w:rsidRDefault="006C777B" w:rsidP="00A365CC">
            <w:pPr>
              <w:ind w:left="-105" w:right="-10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04" w:type="dxa"/>
          </w:tcPr>
          <w:p w14:paraId="316FA397" w14:textId="77777777" w:rsidR="006C777B" w:rsidRPr="00D51551" w:rsidRDefault="006C777B" w:rsidP="00A365CC">
            <w:pPr>
              <w:pStyle w:val="a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</w:tcPr>
          <w:p w14:paraId="22E3B0DF" w14:textId="77777777" w:rsidR="006C777B" w:rsidRPr="00D51551" w:rsidRDefault="006C777B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14052CC3" w14:textId="77777777" w:rsidR="006C777B" w:rsidRPr="00D51551" w:rsidRDefault="006C777B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2592EED6" w14:textId="77777777" w:rsidR="006C777B" w:rsidRPr="00D51551" w:rsidRDefault="009A4DE8" w:rsidP="00A365CC">
            <w:pPr>
              <w:pStyle w:val="a"/>
              <w:ind w:righ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ส่วนได้เสียใน</w:t>
            </w:r>
            <w:r w:rsidR="0032238F" w:rsidRPr="00D5155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ความ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10E151D9" w14:textId="77777777" w:rsidR="006C777B" w:rsidRPr="00D51551" w:rsidRDefault="006C777B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มูลค่าเงินลงทุนภายใต้</w:t>
            </w:r>
          </w:p>
        </w:tc>
      </w:tr>
      <w:tr w:rsidR="009A4DE8" w:rsidRPr="00D51551" w14:paraId="3503A9CB" w14:textId="77777777" w:rsidTr="00142A72">
        <w:tc>
          <w:tcPr>
            <w:tcW w:w="2347" w:type="dxa"/>
            <w:vAlign w:val="bottom"/>
          </w:tcPr>
          <w:p w14:paraId="3D3D4ED3" w14:textId="77777777" w:rsidR="009A4DE8" w:rsidRPr="00D51551" w:rsidRDefault="009A4DE8" w:rsidP="00A365CC">
            <w:pPr>
              <w:ind w:left="-105" w:right="-10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04" w:type="dxa"/>
          </w:tcPr>
          <w:p w14:paraId="7405C0ED" w14:textId="77777777" w:rsidR="009A4DE8" w:rsidRPr="00D51551" w:rsidRDefault="009A4DE8" w:rsidP="00A365CC">
            <w:pPr>
              <w:pStyle w:val="a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</w:tcPr>
          <w:p w14:paraId="1BC740DB" w14:textId="77777777" w:rsidR="009A4DE8" w:rsidRPr="00D51551" w:rsidRDefault="009A4DE8" w:rsidP="00A365CC">
            <w:pPr>
              <w:pStyle w:val="a"/>
              <w:ind w:right="-180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ประเทศที่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460FD5AB" w14:textId="77777777" w:rsidR="009A4DE8" w:rsidRPr="00D51551" w:rsidRDefault="009A4DE8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ทุนชำระแล้ว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6884DF3B" w14:textId="77777777" w:rsidR="009A4DE8" w:rsidRPr="00D51551" w:rsidRDefault="009A4DE8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5"/>
                <w:sz w:val="20"/>
                <w:szCs w:val="20"/>
                <w:cs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เป็นเจ้าของที่ถือโดยบริษัท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4C74B9AB" w14:textId="77777777" w:rsidR="009A4DE8" w:rsidRPr="00D51551" w:rsidRDefault="009A4DE8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วิธีราคาทุน</w:t>
            </w:r>
          </w:p>
        </w:tc>
      </w:tr>
      <w:tr w:rsidR="00DA62EA" w:rsidRPr="00D51551" w14:paraId="45785221" w14:textId="77777777" w:rsidTr="00142A72">
        <w:tc>
          <w:tcPr>
            <w:tcW w:w="2347" w:type="dxa"/>
            <w:vAlign w:val="bottom"/>
          </w:tcPr>
          <w:p w14:paraId="68958DF6" w14:textId="77777777" w:rsidR="00DA62EA" w:rsidRPr="00D51551" w:rsidRDefault="00DA62EA" w:rsidP="00A365CC">
            <w:pPr>
              <w:ind w:left="-105" w:right="-10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04" w:type="dxa"/>
          </w:tcPr>
          <w:p w14:paraId="4C73FF91" w14:textId="77777777" w:rsidR="00DA62EA" w:rsidRPr="00D51551" w:rsidRDefault="00DA62EA" w:rsidP="00A365CC">
            <w:pPr>
              <w:pStyle w:val="a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</w:tcPr>
          <w:p w14:paraId="1920386B" w14:textId="77777777" w:rsidR="00DA62EA" w:rsidRPr="00D51551" w:rsidRDefault="00DA62EA" w:rsidP="00A365CC">
            <w:pPr>
              <w:pStyle w:val="a"/>
              <w:ind w:right="-90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จดทะเบียน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  <w:hideMark/>
          </w:tcPr>
          <w:p w14:paraId="04211314" w14:textId="4C915577" w:rsidR="00DA62EA" w:rsidRPr="00D51551" w:rsidRDefault="00DA62EA" w:rsidP="00A36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2563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  <w:hideMark/>
          </w:tcPr>
          <w:p w14:paraId="03E58E35" w14:textId="58734F8E" w:rsidR="00DA62EA" w:rsidRPr="00D51551" w:rsidRDefault="00DA62EA" w:rsidP="00A36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88D339D" w14:textId="0CFD22FF" w:rsidR="00DA62EA" w:rsidRPr="00D51551" w:rsidRDefault="00DA62EA" w:rsidP="00A36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C01D5E3" w14:textId="7ECC96B4" w:rsidR="00DA62EA" w:rsidRPr="00D51551" w:rsidRDefault="00DA62EA" w:rsidP="00A36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D776D15" w14:textId="699A6400" w:rsidR="00DA62EA" w:rsidRPr="00D51551" w:rsidRDefault="00DA62EA" w:rsidP="00A36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9A0B624" w14:textId="5BEBE251" w:rsidR="00DA62EA" w:rsidRPr="00D51551" w:rsidRDefault="00DA62EA" w:rsidP="00A36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2562</w:t>
            </w:r>
          </w:p>
        </w:tc>
      </w:tr>
      <w:tr w:rsidR="009A4DE8" w:rsidRPr="00D51551" w14:paraId="7F40AA3E" w14:textId="77777777" w:rsidTr="00142A72">
        <w:tc>
          <w:tcPr>
            <w:tcW w:w="2347" w:type="dxa"/>
            <w:tcBorders>
              <w:bottom w:val="single" w:sz="4" w:space="0" w:color="auto"/>
            </w:tcBorders>
            <w:vAlign w:val="bottom"/>
          </w:tcPr>
          <w:p w14:paraId="33F387AB" w14:textId="77777777" w:rsidR="009A4DE8" w:rsidRPr="00D51551" w:rsidRDefault="009A4DE8" w:rsidP="00A365CC">
            <w:pPr>
              <w:ind w:left="-105" w:right="-10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ชื่อ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20A87022" w14:textId="77777777" w:rsidR="009A4DE8" w:rsidRPr="00D51551" w:rsidRDefault="009A4DE8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ลักษณะของธุรกิจ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8E286FD" w14:textId="77777777" w:rsidR="009A4DE8" w:rsidRPr="00D51551" w:rsidRDefault="009A4DE8" w:rsidP="00A365CC">
            <w:pPr>
              <w:pStyle w:val="a"/>
              <w:ind w:right="-90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จัดตั้ง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561926B" w14:textId="77777777" w:rsidR="009A4DE8" w:rsidRPr="00D51551" w:rsidRDefault="009A4DE8" w:rsidP="00A36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B3AEC1D" w14:textId="77777777" w:rsidR="009A4DE8" w:rsidRPr="00D51551" w:rsidRDefault="009A4DE8" w:rsidP="00A36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E80D4D4" w14:textId="77777777" w:rsidR="009A4DE8" w:rsidRPr="00D51551" w:rsidRDefault="009A4DE8" w:rsidP="00A36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F7176A5" w14:textId="77777777" w:rsidR="009A4DE8" w:rsidRPr="00D51551" w:rsidRDefault="009A4DE8" w:rsidP="00A36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EE18988" w14:textId="77777777" w:rsidR="009A4DE8" w:rsidRPr="00D51551" w:rsidRDefault="009A4DE8" w:rsidP="00A36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D660E54" w14:textId="77777777" w:rsidR="009A4DE8" w:rsidRPr="00D51551" w:rsidRDefault="009A4DE8" w:rsidP="00A36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9A4DE8" w:rsidRPr="00D51551" w14:paraId="24E27CC7" w14:textId="77777777" w:rsidTr="00D36A33">
        <w:tc>
          <w:tcPr>
            <w:tcW w:w="2347" w:type="dxa"/>
            <w:tcBorders>
              <w:top w:val="single" w:sz="4" w:space="0" w:color="auto"/>
            </w:tcBorders>
            <w:vAlign w:val="bottom"/>
          </w:tcPr>
          <w:p w14:paraId="6ED004EE" w14:textId="77777777" w:rsidR="009A4DE8" w:rsidRPr="00D51551" w:rsidRDefault="009A4DE8" w:rsidP="00A365CC">
            <w:pPr>
              <w:ind w:left="-105" w:right="-10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3D5A1AC4" w14:textId="77777777" w:rsidR="009A4DE8" w:rsidRPr="00D51551" w:rsidRDefault="009A4DE8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4C1B83B" w14:textId="77777777" w:rsidR="009A4DE8" w:rsidRPr="00D51551" w:rsidRDefault="009A4DE8" w:rsidP="00A365CC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57FE8" w14:textId="77777777" w:rsidR="009A4DE8" w:rsidRPr="00D51551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1C8C444" w14:textId="77777777" w:rsidR="009A4DE8" w:rsidRPr="00D51551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E4E81" w14:textId="77777777" w:rsidR="009A4DE8" w:rsidRPr="00D51551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BB670A0" w14:textId="77777777" w:rsidR="009A4DE8" w:rsidRPr="00D51551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B61BA" w14:textId="77777777" w:rsidR="009A4DE8" w:rsidRPr="00D51551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CB0C780" w14:textId="77777777" w:rsidR="009A4DE8" w:rsidRPr="00D51551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9A4DE8" w:rsidRPr="00D51551" w14:paraId="232187E6" w14:textId="77777777" w:rsidTr="00D36A33">
        <w:tc>
          <w:tcPr>
            <w:tcW w:w="2347" w:type="dxa"/>
            <w:vAlign w:val="bottom"/>
          </w:tcPr>
          <w:p w14:paraId="1FD99AC3" w14:textId="77777777" w:rsidR="009A4DE8" w:rsidRPr="00D51551" w:rsidRDefault="009A4DE8" w:rsidP="00A365CC">
            <w:pPr>
              <w:ind w:left="-105" w:right="-10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บริษัท ซันสวีท อินเตอร์เนชั่นแนล</w:t>
            </w:r>
            <w:r w:rsidRPr="00D51551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cs/>
                <w:lang w:eastAsia="th-TH"/>
              </w:rPr>
              <w:t xml:space="preserve"> จำกัด</w:t>
            </w:r>
          </w:p>
          <w:p w14:paraId="7A12F4B7" w14:textId="77777777" w:rsidR="009A4DE8" w:rsidRPr="00D51551" w:rsidRDefault="009A4DE8" w:rsidP="00A365CC">
            <w:pPr>
              <w:ind w:left="-105" w:right="-10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04" w:type="dxa"/>
            <w:vAlign w:val="bottom"/>
          </w:tcPr>
          <w:p w14:paraId="4443146E" w14:textId="77777777" w:rsidR="009A4DE8" w:rsidRPr="00D51551" w:rsidRDefault="009A4DE8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D515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จำหน่ายพืชและผลไม้</w:t>
            </w:r>
          </w:p>
          <w:p w14:paraId="5C7394DA" w14:textId="77777777" w:rsidR="009A4DE8" w:rsidRPr="00D51551" w:rsidRDefault="009A4DE8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D515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ทางการเกษตร</w:t>
            </w:r>
          </w:p>
        </w:tc>
        <w:tc>
          <w:tcPr>
            <w:tcW w:w="810" w:type="dxa"/>
            <w:vAlign w:val="bottom"/>
          </w:tcPr>
          <w:p w14:paraId="592267AE" w14:textId="77777777" w:rsidR="009A4DE8" w:rsidRPr="00D51551" w:rsidRDefault="009A4DE8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7F05B0D" w14:textId="77777777" w:rsidR="009A4DE8" w:rsidRPr="00D51551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720" w:type="dxa"/>
            <w:vAlign w:val="bottom"/>
          </w:tcPr>
          <w:p w14:paraId="7AE1B738" w14:textId="77777777" w:rsidR="009A4DE8" w:rsidRPr="00D51551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03ED3B5" w14:textId="77777777" w:rsidR="009A4DE8" w:rsidRPr="00D51551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54CA40A" w14:textId="77777777" w:rsidR="009A4DE8" w:rsidRPr="00D51551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83DF2F2" w14:textId="77777777" w:rsidR="009A4DE8" w:rsidRPr="00D51551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6B9DE330" w14:textId="77777777" w:rsidR="009A4DE8" w:rsidRPr="00D51551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9A4DE8" w:rsidRPr="00D51551" w14:paraId="72F5CB5E" w14:textId="77777777" w:rsidTr="00D36A33">
        <w:tc>
          <w:tcPr>
            <w:tcW w:w="2347" w:type="dxa"/>
            <w:vAlign w:val="bottom"/>
          </w:tcPr>
          <w:p w14:paraId="586745EA" w14:textId="77777777" w:rsidR="009A4DE8" w:rsidRPr="00D51551" w:rsidRDefault="009A4DE8" w:rsidP="00A365CC">
            <w:pPr>
              <w:ind w:left="-105" w:right="-10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cs/>
                <w:lang w:eastAsia="th-TH"/>
              </w:rPr>
            </w:pPr>
          </w:p>
        </w:tc>
        <w:tc>
          <w:tcPr>
            <w:tcW w:w="1404" w:type="dxa"/>
            <w:vAlign w:val="bottom"/>
          </w:tcPr>
          <w:p w14:paraId="0CF2072A" w14:textId="77777777" w:rsidR="009A4DE8" w:rsidRPr="00D51551" w:rsidRDefault="009A4DE8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D515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 </w:t>
            </w:r>
            <w:r w:rsidRPr="00D515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ทั้งสดและแปรรูป</w:t>
            </w:r>
          </w:p>
        </w:tc>
        <w:tc>
          <w:tcPr>
            <w:tcW w:w="810" w:type="dxa"/>
          </w:tcPr>
          <w:p w14:paraId="3C0991FA" w14:textId="77777777" w:rsidR="009A4DE8" w:rsidRPr="00D51551" w:rsidRDefault="009A4DE8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D515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ไทย</w:t>
            </w:r>
          </w:p>
        </w:tc>
        <w:tc>
          <w:tcPr>
            <w:tcW w:w="720" w:type="dxa"/>
            <w:shd w:val="clear" w:color="auto" w:fill="FAFAFA"/>
          </w:tcPr>
          <w:p w14:paraId="5631F4BE" w14:textId="00499273" w:rsidR="009A4DE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</w:pPr>
            <w:r w:rsidRPr="004908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5</w:t>
            </w:r>
            <w:r w:rsidR="009A4DE8" w:rsidRPr="00D515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eastAsia="th-TH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000</w:t>
            </w:r>
            <w:r w:rsidR="009A4DE8" w:rsidRPr="00D515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eastAsia="th-TH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000</w:t>
            </w:r>
          </w:p>
        </w:tc>
        <w:tc>
          <w:tcPr>
            <w:tcW w:w="720" w:type="dxa"/>
          </w:tcPr>
          <w:p w14:paraId="5586FD75" w14:textId="5F73DEFC" w:rsidR="009A4DE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</w:pPr>
            <w:r w:rsidRPr="004908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5</w:t>
            </w:r>
            <w:r w:rsidR="009A4DE8" w:rsidRPr="00D515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000</w:t>
            </w:r>
            <w:r w:rsidR="009A4DE8" w:rsidRPr="00D515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36B64294" w14:textId="6EE76C48" w:rsidR="009A4DE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4908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864" w:type="dxa"/>
          </w:tcPr>
          <w:p w14:paraId="0924EFC6" w14:textId="7C2814CE" w:rsidR="009A4DE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4908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F47C2" w14:textId="040E1990" w:rsidR="009A4DE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4908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</w:t>
            </w:r>
            <w:r w:rsidR="009A4DE8" w:rsidRPr="00D515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369</w:t>
            </w:r>
            <w:r w:rsidR="009A4DE8" w:rsidRPr="00D515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971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A40CC99" w14:textId="30D91036" w:rsidR="009A4DE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4908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</w:t>
            </w:r>
            <w:r w:rsidR="009A4DE8" w:rsidRPr="00D515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369</w:t>
            </w:r>
            <w:r w:rsidR="009A4DE8" w:rsidRPr="00D515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971</w:t>
            </w:r>
          </w:p>
        </w:tc>
      </w:tr>
    </w:tbl>
    <w:p w14:paraId="5A87C16B" w14:textId="77777777" w:rsidR="006C777B" w:rsidRPr="00D51551" w:rsidRDefault="006C777B" w:rsidP="00A365CC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51411D8" w14:textId="77777777" w:rsidR="006C777B" w:rsidRPr="00D51551" w:rsidRDefault="006C777B" w:rsidP="00A365CC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6C777B" w:rsidRPr="00D51551" w:rsidSect="00A927DA">
          <w:headerReference w:type="default" r:id="rId10"/>
          <w:footerReference w:type="default" r:id="rId11"/>
          <w:pgSz w:w="11909" w:h="16834"/>
          <w:pgMar w:top="1440" w:right="720" w:bottom="720" w:left="1728" w:header="706" w:footer="576" w:gutter="0"/>
          <w:pgNumType w:start="14"/>
          <w:cols w:space="720"/>
        </w:sectPr>
      </w:pPr>
    </w:p>
    <w:p w14:paraId="0DFD5B7F" w14:textId="77777777" w:rsidR="00773ADA" w:rsidRPr="00D51551" w:rsidRDefault="00773ADA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120"/>
      </w:tblGrid>
      <w:tr w:rsidR="00767150" w:rsidRPr="00D51551" w14:paraId="187D3B3A" w14:textId="77777777" w:rsidTr="00D36A33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4BABCA50" w14:textId="619E7592" w:rsidR="00767150" w:rsidRPr="00D51551" w:rsidRDefault="0049080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D36A33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36A33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</w:tr>
    </w:tbl>
    <w:p w14:paraId="1755E395" w14:textId="77777777" w:rsidR="003F3244" w:rsidRPr="00D51551" w:rsidRDefault="003F3244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16"/>
          <w:szCs w:val="16"/>
        </w:rPr>
      </w:pPr>
    </w:p>
    <w:tbl>
      <w:tblPr>
        <w:tblW w:w="1517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30"/>
        <w:gridCol w:w="1296"/>
        <w:gridCol w:w="1296"/>
        <w:gridCol w:w="1440"/>
        <w:gridCol w:w="1296"/>
        <w:gridCol w:w="1728"/>
        <w:gridCol w:w="1296"/>
        <w:gridCol w:w="1296"/>
        <w:gridCol w:w="1296"/>
      </w:tblGrid>
      <w:tr w:rsidR="00C22CAB" w:rsidRPr="00D51551" w14:paraId="064EC8BB" w14:textId="77777777" w:rsidTr="008659EA">
        <w:trPr>
          <w:trHeight w:val="257"/>
        </w:trPr>
        <w:tc>
          <w:tcPr>
            <w:tcW w:w="4230" w:type="dxa"/>
          </w:tcPr>
          <w:p w14:paraId="550897DB" w14:textId="77777777" w:rsidR="003F3244" w:rsidRPr="00D51551" w:rsidRDefault="003F3244" w:rsidP="00A365CC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944" w:type="dxa"/>
            <w:gridSpan w:val="8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5B68666" w14:textId="77777777" w:rsidR="003F3244" w:rsidRPr="00D51551" w:rsidRDefault="003F3244" w:rsidP="00A365C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659EA" w:rsidRPr="00D51551" w14:paraId="3BA1DBFC" w14:textId="77777777" w:rsidTr="008659EA">
        <w:trPr>
          <w:trHeight w:val="257"/>
        </w:trPr>
        <w:tc>
          <w:tcPr>
            <w:tcW w:w="4230" w:type="dxa"/>
          </w:tcPr>
          <w:p w14:paraId="177760F6" w14:textId="77777777" w:rsidR="008659EA" w:rsidRPr="00D51551" w:rsidRDefault="008659EA" w:rsidP="00A365CC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</w:tcPr>
          <w:p w14:paraId="59CF8B97" w14:textId="77777777" w:rsidR="008659EA" w:rsidRPr="00D51551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A2B11FA" w14:textId="77777777" w:rsidR="008659EA" w:rsidRPr="00D51551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40" w:type="dxa"/>
          </w:tcPr>
          <w:p w14:paraId="315D496F" w14:textId="77777777" w:rsidR="008659EA" w:rsidRPr="00D51551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296" w:type="dxa"/>
          </w:tcPr>
          <w:p w14:paraId="62D70834" w14:textId="77777777" w:rsidR="008659EA" w:rsidRPr="00D51551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728" w:type="dxa"/>
          </w:tcPr>
          <w:p w14:paraId="6E62ADC5" w14:textId="77777777" w:rsidR="008659EA" w:rsidRPr="00D51551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 ติดตั้ง</w:t>
            </w:r>
          </w:p>
        </w:tc>
        <w:tc>
          <w:tcPr>
            <w:tcW w:w="1296" w:type="dxa"/>
          </w:tcPr>
          <w:p w14:paraId="5AB15A92" w14:textId="77777777" w:rsidR="008659EA" w:rsidRPr="00D51551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0EC848E" w14:textId="77777777" w:rsidR="008659EA" w:rsidRPr="00D51551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296" w:type="dxa"/>
          </w:tcPr>
          <w:p w14:paraId="6CA61C8A" w14:textId="77777777" w:rsidR="008659EA" w:rsidRPr="00D51551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59EA" w:rsidRPr="00D51551" w14:paraId="139AECB9" w14:textId="77777777" w:rsidTr="008659EA">
        <w:trPr>
          <w:trHeight w:val="257"/>
        </w:trPr>
        <w:tc>
          <w:tcPr>
            <w:tcW w:w="4230" w:type="dxa"/>
          </w:tcPr>
          <w:p w14:paraId="4B812425" w14:textId="77777777" w:rsidR="008659EA" w:rsidRPr="00D51551" w:rsidRDefault="008659EA" w:rsidP="00A365CC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hideMark/>
          </w:tcPr>
          <w:p w14:paraId="345471DD" w14:textId="77777777" w:rsidR="008659EA" w:rsidRPr="00D51551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296" w:type="dxa"/>
            <w:hideMark/>
          </w:tcPr>
          <w:p w14:paraId="26A0FDA2" w14:textId="77777777" w:rsidR="008659EA" w:rsidRPr="00D51551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440" w:type="dxa"/>
            <w:hideMark/>
          </w:tcPr>
          <w:p w14:paraId="092EFB3C" w14:textId="77777777" w:rsidR="008659EA" w:rsidRPr="00D51551" w:rsidRDefault="008659EA" w:rsidP="00A365CC">
            <w:pPr>
              <w:spacing w:before="10" w:after="10"/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96" w:type="dxa"/>
            <w:hideMark/>
          </w:tcPr>
          <w:p w14:paraId="6A68D5EE" w14:textId="77777777" w:rsidR="008659EA" w:rsidRPr="00D51551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728" w:type="dxa"/>
            <w:hideMark/>
          </w:tcPr>
          <w:p w14:paraId="52E400F3" w14:textId="77777777" w:rsidR="008659EA" w:rsidRPr="00D51551" w:rsidRDefault="008659EA" w:rsidP="00A365CC">
            <w:pPr>
              <w:spacing w:before="10" w:after="10"/>
              <w:ind w:right="-1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1296" w:type="dxa"/>
            <w:hideMark/>
          </w:tcPr>
          <w:p w14:paraId="10053CED" w14:textId="77777777" w:rsidR="008659EA" w:rsidRPr="00D51551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hideMark/>
          </w:tcPr>
          <w:p w14:paraId="33FF10FD" w14:textId="77777777" w:rsidR="008659EA" w:rsidRPr="00D51551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296" w:type="dxa"/>
            <w:hideMark/>
          </w:tcPr>
          <w:p w14:paraId="5B3B78EC" w14:textId="77777777" w:rsidR="008659EA" w:rsidRPr="00D51551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659EA" w:rsidRPr="00D51551" w14:paraId="30DE8297" w14:textId="77777777" w:rsidTr="008659EA">
        <w:trPr>
          <w:trHeight w:val="287"/>
        </w:trPr>
        <w:tc>
          <w:tcPr>
            <w:tcW w:w="4230" w:type="dxa"/>
          </w:tcPr>
          <w:p w14:paraId="397839C4" w14:textId="77777777" w:rsidR="008659EA" w:rsidRPr="00D51551" w:rsidRDefault="008659EA" w:rsidP="00A365CC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544CF5C2" w14:textId="77777777" w:rsidR="008659EA" w:rsidRPr="00D51551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277D0059" w14:textId="77777777" w:rsidR="008659EA" w:rsidRPr="00D51551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01832D41" w14:textId="77777777" w:rsidR="008659EA" w:rsidRPr="00D51551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206BBEB4" w14:textId="77777777" w:rsidR="008659EA" w:rsidRPr="00D51551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hideMark/>
          </w:tcPr>
          <w:p w14:paraId="607FB9AF" w14:textId="77777777" w:rsidR="008659EA" w:rsidRPr="00D51551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1F03600E" w14:textId="77777777" w:rsidR="008659EA" w:rsidRPr="00D51551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5F88C36A" w14:textId="77777777" w:rsidR="008659EA" w:rsidRPr="00D51551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1CBD9A8B" w14:textId="77777777" w:rsidR="008659EA" w:rsidRPr="00D51551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659EA" w:rsidRPr="00D51551" w14:paraId="1C93A8AD" w14:textId="77777777" w:rsidTr="008659EA">
        <w:trPr>
          <w:trHeight w:val="257"/>
        </w:trPr>
        <w:tc>
          <w:tcPr>
            <w:tcW w:w="4230" w:type="dxa"/>
            <w:hideMark/>
          </w:tcPr>
          <w:p w14:paraId="6344A841" w14:textId="6E8ED4BD" w:rsidR="008659EA" w:rsidRPr="00D51551" w:rsidRDefault="008659EA" w:rsidP="00A365CC">
            <w:pPr>
              <w:tabs>
                <w:tab w:val="left" w:pos="990"/>
              </w:tabs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F7B7CD" w14:textId="77777777" w:rsidR="008659EA" w:rsidRPr="00D51551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532CC8" w14:textId="77777777" w:rsidR="008659EA" w:rsidRPr="00D51551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E9D16C" w14:textId="77777777" w:rsidR="008659EA" w:rsidRPr="00D51551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13CAC4" w14:textId="77777777" w:rsidR="008659EA" w:rsidRPr="00D51551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9569353" w14:textId="77777777" w:rsidR="008659EA" w:rsidRPr="00D51551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5EB3FE" w14:textId="77777777" w:rsidR="008659EA" w:rsidRPr="00D51551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2BCCC5" w14:textId="77777777" w:rsidR="008659EA" w:rsidRPr="00D51551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5B95EE" w14:textId="77777777" w:rsidR="008659EA" w:rsidRPr="00D51551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936F9" w:rsidRPr="00D51551" w14:paraId="4AF073B8" w14:textId="77777777" w:rsidTr="008659EA">
        <w:trPr>
          <w:trHeight w:val="257"/>
        </w:trPr>
        <w:tc>
          <w:tcPr>
            <w:tcW w:w="4230" w:type="dxa"/>
            <w:hideMark/>
          </w:tcPr>
          <w:p w14:paraId="67BAA6D3" w14:textId="77777777" w:rsidR="004936F9" w:rsidRPr="00D51551" w:rsidRDefault="004936F9" w:rsidP="00A365CC">
            <w:pPr>
              <w:tabs>
                <w:tab w:val="left" w:pos="990"/>
              </w:tabs>
              <w:spacing w:before="10" w:after="10"/>
              <w:ind w:left="-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</w:tcPr>
          <w:p w14:paraId="7E9ECC68" w14:textId="15FD36DD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</w:tcPr>
          <w:p w14:paraId="2D14B73B" w14:textId="4BEBF23E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</w:p>
        </w:tc>
        <w:tc>
          <w:tcPr>
            <w:tcW w:w="1440" w:type="dxa"/>
          </w:tcPr>
          <w:p w14:paraId="0EC6193F" w14:textId="6C07ADDB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</w:p>
        </w:tc>
        <w:tc>
          <w:tcPr>
            <w:tcW w:w="1296" w:type="dxa"/>
          </w:tcPr>
          <w:p w14:paraId="60C32BF3" w14:textId="47ABEE23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</w:p>
        </w:tc>
        <w:tc>
          <w:tcPr>
            <w:tcW w:w="1728" w:type="dxa"/>
          </w:tcPr>
          <w:p w14:paraId="3A79ED9B" w14:textId="257F26E5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536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1296" w:type="dxa"/>
          </w:tcPr>
          <w:p w14:paraId="729D3576" w14:textId="6F77056C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</w:p>
        </w:tc>
        <w:tc>
          <w:tcPr>
            <w:tcW w:w="1296" w:type="dxa"/>
          </w:tcPr>
          <w:p w14:paraId="1418EE20" w14:textId="18ADA8D9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296" w:type="dxa"/>
          </w:tcPr>
          <w:p w14:paraId="1B73F7A7" w14:textId="36789F4D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458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</w:tr>
      <w:tr w:rsidR="004936F9" w:rsidRPr="00D51551" w14:paraId="77367B4C" w14:textId="77777777" w:rsidTr="008659EA">
        <w:trPr>
          <w:trHeight w:val="257"/>
        </w:trPr>
        <w:tc>
          <w:tcPr>
            <w:tcW w:w="4230" w:type="dxa"/>
          </w:tcPr>
          <w:p w14:paraId="05944093" w14:textId="77777777" w:rsidR="004936F9" w:rsidRPr="00D51551" w:rsidRDefault="004936F9" w:rsidP="00A365CC">
            <w:pPr>
              <w:tabs>
                <w:tab w:val="left" w:pos="348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</w:tcPr>
          <w:p w14:paraId="237DFC01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33397979" w14:textId="0BA18D20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3EF5D8E5" w14:textId="1D599255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14:paraId="788E9D08" w14:textId="5594158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427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</w:tcPr>
          <w:p w14:paraId="122B45ED" w14:textId="12F86259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14:paraId="21265F0E" w14:textId="7B88DA9C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14:paraId="58195A46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5FA9267D" w14:textId="36C5D1CF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936F9" w:rsidRPr="00D51551" w14:paraId="1F775E84" w14:textId="77777777" w:rsidTr="008659EA">
        <w:trPr>
          <w:trHeight w:val="272"/>
        </w:trPr>
        <w:tc>
          <w:tcPr>
            <w:tcW w:w="4230" w:type="dxa"/>
            <w:hideMark/>
          </w:tcPr>
          <w:p w14:paraId="0025166A" w14:textId="77777777" w:rsidR="004936F9" w:rsidRPr="00D51551" w:rsidRDefault="004936F9" w:rsidP="00A365CC">
            <w:pPr>
              <w:tabs>
                <w:tab w:val="left" w:pos="348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D9811A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3A9CD0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9E9BAD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C6F398" w14:textId="1DC7DC7D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17BED74" w14:textId="5D28806E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514FD0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6F9BC8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B80A7E" w14:textId="5A7BCE1E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936F9" w:rsidRPr="00D51551" w14:paraId="3914E34E" w14:textId="77777777" w:rsidTr="008659EA">
        <w:trPr>
          <w:trHeight w:val="303"/>
        </w:trPr>
        <w:tc>
          <w:tcPr>
            <w:tcW w:w="4230" w:type="dxa"/>
            <w:hideMark/>
          </w:tcPr>
          <w:p w14:paraId="4171A028" w14:textId="77777777" w:rsidR="004936F9" w:rsidRPr="00D51551" w:rsidRDefault="004936F9" w:rsidP="00A365CC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19ECD5" w14:textId="76DC22A4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9F7A19" w14:textId="0C88923B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1BFF4D" w14:textId="3FED5657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1E0E3C" w14:textId="5DCBF292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E14BE6E" w14:textId="76FF107C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625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DA695D" w14:textId="63EDBD24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646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08E1BD" w14:textId="634FDC1D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C8D80A" w14:textId="0F377260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697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</w:p>
        </w:tc>
      </w:tr>
      <w:tr w:rsidR="008659EA" w:rsidRPr="00C4014A" w14:paraId="24A77CDA" w14:textId="77777777" w:rsidTr="008659EA">
        <w:tc>
          <w:tcPr>
            <w:tcW w:w="4230" w:type="dxa"/>
          </w:tcPr>
          <w:p w14:paraId="716101D9" w14:textId="77777777" w:rsidR="008659EA" w:rsidRPr="00C4014A" w:rsidRDefault="008659EA" w:rsidP="00A365CC">
            <w:pPr>
              <w:tabs>
                <w:tab w:val="left" w:pos="990"/>
              </w:tabs>
              <w:spacing w:before="10" w:after="10"/>
              <w:ind w:left="-1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90CBDB" w14:textId="77777777" w:rsidR="008659EA" w:rsidRPr="00C4014A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E96B4D" w14:textId="77777777" w:rsidR="008659EA" w:rsidRPr="00C4014A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C61B2E" w14:textId="77777777" w:rsidR="008659EA" w:rsidRPr="00C4014A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0D5BA6" w14:textId="77777777" w:rsidR="008659EA" w:rsidRPr="00C4014A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981C206" w14:textId="77777777" w:rsidR="008659EA" w:rsidRPr="00C4014A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FD4E66" w14:textId="77777777" w:rsidR="008659EA" w:rsidRPr="00C4014A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B58050" w14:textId="77777777" w:rsidR="008659EA" w:rsidRPr="00C4014A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084E0F" w14:textId="77777777" w:rsidR="008659EA" w:rsidRPr="00C4014A" w:rsidRDefault="008659E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AD1140" w:rsidRPr="00D51551" w14:paraId="05311C4E" w14:textId="77777777" w:rsidTr="008659EA">
        <w:trPr>
          <w:trHeight w:val="20"/>
        </w:trPr>
        <w:tc>
          <w:tcPr>
            <w:tcW w:w="4230" w:type="dxa"/>
          </w:tcPr>
          <w:p w14:paraId="486D8425" w14:textId="137DD71D" w:rsidR="00AD1140" w:rsidRPr="00D51551" w:rsidRDefault="00AD1140" w:rsidP="00A365CC">
            <w:pPr>
              <w:tabs>
                <w:tab w:val="left" w:pos="990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</w:tcPr>
          <w:p w14:paraId="2C736E30" w14:textId="77777777" w:rsidR="00AD1140" w:rsidRPr="00D51551" w:rsidRDefault="00AD1140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356ECBF" w14:textId="77777777" w:rsidR="00AD1140" w:rsidRPr="00D51551" w:rsidRDefault="00AD1140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8C535E7" w14:textId="77777777" w:rsidR="00AD1140" w:rsidRPr="00D51551" w:rsidRDefault="00AD1140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60B1A294" w14:textId="77777777" w:rsidR="00AD1140" w:rsidRPr="00D51551" w:rsidRDefault="00AD1140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</w:tcPr>
          <w:p w14:paraId="19B6E26E" w14:textId="77777777" w:rsidR="00AD1140" w:rsidRPr="00D51551" w:rsidRDefault="00AD1140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8196790" w14:textId="77777777" w:rsidR="00AD1140" w:rsidRPr="00D51551" w:rsidRDefault="00AD1140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1A6AB5F" w14:textId="77777777" w:rsidR="00AD1140" w:rsidRPr="00D51551" w:rsidRDefault="00AD1140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2092DDC" w14:textId="77777777" w:rsidR="00AD1140" w:rsidRPr="00D51551" w:rsidRDefault="00AD1140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936F9" w:rsidRPr="00D51551" w14:paraId="52C01D64" w14:textId="77777777" w:rsidTr="008659EA">
        <w:trPr>
          <w:trHeight w:val="20"/>
        </w:trPr>
        <w:tc>
          <w:tcPr>
            <w:tcW w:w="4230" w:type="dxa"/>
          </w:tcPr>
          <w:p w14:paraId="48178579" w14:textId="6BE9FF1D" w:rsidR="004936F9" w:rsidRPr="00D51551" w:rsidRDefault="004936F9" w:rsidP="00A365CC">
            <w:pPr>
              <w:tabs>
                <w:tab w:val="left" w:pos="990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ราคาตามบัญชีต้นปี </w:t>
            </w:r>
            <w:r w:rsidR="00E765A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–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</w:tcPr>
          <w:p w14:paraId="49684215" w14:textId="6704E418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</w:tcPr>
          <w:p w14:paraId="3FBBF246" w14:textId="458146ED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</w:p>
        </w:tc>
        <w:tc>
          <w:tcPr>
            <w:tcW w:w="1440" w:type="dxa"/>
          </w:tcPr>
          <w:p w14:paraId="284A4EAF" w14:textId="7C666B4A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296" w:type="dxa"/>
          </w:tcPr>
          <w:p w14:paraId="45B94E97" w14:textId="24F3F81F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</w:p>
        </w:tc>
        <w:tc>
          <w:tcPr>
            <w:tcW w:w="1728" w:type="dxa"/>
          </w:tcPr>
          <w:p w14:paraId="7108C77A" w14:textId="7FCF9E62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625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</w:p>
        </w:tc>
        <w:tc>
          <w:tcPr>
            <w:tcW w:w="1296" w:type="dxa"/>
          </w:tcPr>
          <w:p w14:paraId="78D97E3D" w14:textId="5FB4C28A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646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812</w:t>
            </w:r>
          </w:p>
        </w:tc>
        <w:tc>
          <w:tcPr>
            <w:tcW w:w="1296" w:type="dxa"/>
          </w:tcPr>
          <w:p w14:paraId="4ACCF228" w14:textId="2E1A77FC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296" w:type="dxa"/>
          </w:tcPr>
          <w:p w14:paraId="3372B615" w14:textId="16285810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697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</w:p>
        </w:tc>
      </w:tr>
      <w:tr w:rsidR="004936F9" w:rsidRPr="00D51551" w14:paraId="5A4175DC" w14:textId="77777777" w:rsidTr="008659EA">
        <w:trPr>
          <w:trHeight w:val="20"/>
        </w:trPr>
        <w:tc>
          <w:tcPr>
            <w:tcW w:w="4230" w:type="dxa"/>
          </w:tcPr>
          <w:p w14:paraId="2F347665" w14:textId="77777777" w:rsidR="004936F9" w:rsidRPr="00D51551" w:rsidRDefault="004936F9" w:rsidP="00A365CC">
            <w:pPr>
              <w:tabs>
                <w:tab w:val="left" w:pos="990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ซื้อสินทรัพย์ </w:t>
            </w:r>
          </w:p>
        </w:tc>
        <w:tc>
          <w:tcPr>
            <w:tcW w:w="1296" w:type="dxa"/>
          </w:tcPr>
          <w:p w14:paraId="0AAEDE35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718F3EBD" w14:textId="2F89A35C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</w:tcPr>
          <w:p w14:paraId="1F66CE4D" w14:textId="0ADA8DCF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</w:p>
        </w:tc>
        <w:tc>
          <w:tcPr>
            <w:tcW w:w="1296" w:type="dxa"/>
          </w:tcPr>
          <w:p w14:paraId="46051A57" w14:textId="290C8DE8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</w:p>
        </w:tc>
        <w:tc>
          <w:tcPr>
            <w:tcW w:w="1728" w:type="dxa"/>
          </w:tcPr>
          <w:p w14:paraId="4CD0688D" w14:textId="37AE0B05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027</w:t>
            </w:r>
          </w:p>
        </w:tc>
        <w:tc>
          <w:tcPr>
            <w:tcW w:w="1296" w:type="dxa"/>
          </w:tcPr>
          <w:p w14:paraId="7247C71B" w14:textId="40BD9483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</w:p>
        </w:tc>
        <w:tc>
          <w:tcPr>
            <w:tcW w:w="1296" w:type="dxa"/>
          </w:tcPr>
          <w:p w14:paraId="46AE4780" w14:textId="01B614B4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737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</w:p>
        </w:tc>
        <w:tc>
          <w:tcPr>
            <w:tcW w:w="1296" w:type="dxa"/>
          </w:tcPr>
          <w:p w14:paraId="26F9DA89" w14:textId="005561EF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818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</w:p>
        </w:tc>
      </w:tr>
      <w:tr w:rsidR="004936F9" w:rsidRPr="00D51551" w14:paraId="7EA4E274" w14:textId="77777777" w:rsidTr="008659EA">
        <w:trPr>
          <w:trHeight w:val="20"/>
        </w:trPr>
        <w:tc>
          <w:tcPr>
            <w:tcW w:w="4230" w:type="dxa"/>
          </w:tcPr>
          <w:p w14:paraId="1C536CB0" w14:textId="77777777" w:rsidR="004936F9" w:rsidRPr="00D51551" w:rsidRDefault="004936F9" w:rsidP="00A365CC">
            <w:pPr>
              <w:tabs>
                <w:tab w:val="left" w:pos="990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การโอนเข้า(ออก)</w:t>
            </w:r>
          </w:p>
        </w:tc>
        <w:tc>
          <w:tcPr>
            <w:tcW w:w="1296" w:type="dxa"/>
          </w:tcPr>
          <w:p w14:paraId="477D67C4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31029D26" w14:textId="19607BDD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636</w:t>
            </w:r>
          </w:p>
        </w:tc>
        <w:tc>
          <w:tcPr>
            <w:tcW w:w="1440" w:type="dxa"/>
          </w:tcPr>
          <w:p w14:paraId="4C539791" w14:textId="0BD08E15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</w:p>
        </w:tc>
        <w:tc>
          <w:tcPr>
            <w:tcW w:w="1296" w:type="dxa"/>
          </w:tcPr>
          <w:p w14:paraId="3DEA6A92" w14:textId="58896912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</w:p>
        </w:tc>
        <w:tc>
          <w:tcPr>
            <w:tcW w:w="1728" w:type="dxa"/>
          </w:tcPr>
          <w:p w14:paraId="65073529" w14:textId="43DF1D27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296" w:type="dxa"/>
          </w:tcPr>
          <w:p w14:paraId="608F42BB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72FFDBCB" w14:textId="7E6C6B19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</w:tcPr>
          <w:p w14:paraId="5C9FEF1C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4936F9" w:rsidRPr="00D51551" w14:paraId="67F49A59" w14:textId="77777777" w:rsidTr="008659EA">
        <w:trPr>
          <w:trHeight w:val="20"/>
        </w:trPr>
        <w:tc>
          <w:tcPr>
            <w:tcW w:w="4230" w:type="dxa"/>
          </w:tcPr>
          <w:p w14:paraId="169081D1" w14:textId="40C7504E" w:rsidR="004936F9" w:rsidRPr="00D51551" w:rsidRDefault="004936F9" w:rsidP="00A365CC">
            <w:pPr>
              <w:tabs>
                <w:tab w:val="left" w:pos="990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จำหน่ายสินทรัพย์ </w:t>
            </w:r>
            <w:r w:rsidR="00E765A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–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</w:tcPr>
          <w:p w14:paraId="40D0E433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28CF57FD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356F481F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092EA47B" w14:textId="6C235D94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28" w:type="dxa"/>
          </w:tcPr>
          <w:p w14:paraId="5D68C6A4" w14:textId="3C30CF6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</w:tcPr>
          <w:p w14:paraId="1799781E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75A1D802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5CE8BF02" w14:textId="332E3696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4936F9" w:rsidRPr="00D51551" w14:paraId="08F07E98" w14:textId="77777777" w:rsidTr="008659EA">
        <w:trPr>
          <w:trHeight w:val="20"/>
        </w:trPr>
        <w:tc>
          <w:tcPr>
            <w:tcW w:w="4230" w:type="dxa"/>
          </w:tcPr>
          <w:p w14:paraId="2DD23461" w14:textId="47AEBD0C" w:rsidR="004936F9" w:rsidRPr="00D51551" w:rsidRDefault="004936F9" w:rsidP="00A365CC">
            <w:pPr>
              <w:tabs>
                <w:tab w:val="left" w:pos="990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ตัดจำหน่ายสินทรัพย์ </w:t>
            </w:r>
            <w:r w:rsidR="00E765A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–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296" w:type="dxa"/>
          </w:tcPr>
          <w:p w14:paraId="7430443A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7AB660D9" w14:textId="7A3F7FE4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41AE67BB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5ACE575C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38FA49E0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74F0EDF7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59E60388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68225A56" w14:textId="15C3A22D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4936F9" w:rsidRPr="00D51551" w14:paraId="6AAEC1B8" w14:textId="77777777" w:rsidTr="008659EA">
        <w:trPr>
          <w:trHeight w:val="20"/>
        </w:trPr>
        <w:tc>
          <w:tcPr>
            <w:tcW w:w="4230" w:type="dxa"/>
          </w:tcPr>
          <w:p w14:paraId="0D354F89" w14:textId="77777777" w:rsidR="004936F9" w:rsidRPr="00D51551" w:rsidRDefault="004936F9" w:rsidP="00A365CC">
            <w:pPr>
              <w:tabs>
                <w:tab w:val="left" w:pos="990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</w:tcPr>
          <w:p w14:paraId="5138E4BB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0EABA8FC" w14:textId="492DE6F2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6A7E9739" w14:textId="3724286D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</w:tcPr>
          <w:p w14:paraId="157C5115" w14:textId="1CA33796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28" w:type="dxa"/>
          </w:tcPr>
          <w:p w14:paraId="5D3F5144" w14:textId="6E6BADC4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</w:tcPr>
          <w:p w14:paraId="611D9836" w14:textId="042D0A28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</w:tcPr>
          <w:p w14:paraId="476528C8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0EDA6058" w14:textId="19D69D35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4936F9" w:rsidRPr="00D51551" w14:paraId="05E9AB75" w14:textId="77777777" w:rsidTr="008659EA">
        <w:trPr>
          <w:trHeight w:val="20"/>
        </w:trPr>
        <w:tc>
          <w:tcPr>
            <w:tcW w:w="4230" w:type="dxa"/>
          </w:tcPr>
          <w:p w14:paraId="4D4AA10F" w14:textId="77777777" w:rsidR="004936F9" w:rsidRPr="00D51551" w:rsidRDefault="004936F9" w:rsidP="00A365CC">
            <w:pPr>
              <w:tabs>
                <w:tab w:val="left" w:pos="990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11A7E6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62E82A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716348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FA9AB2" w14:textId="60ACE4A2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90D7AD3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2DDA87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2539C6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261468" w14:textId="2414E95A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4936F9" w:rsidRPr="00D51551" w14:paraId="3D88FE62" w14:textId="77777777" w:rsidTr="008659EA">
        <w:trPr>
          <w:trHeight w:val="20"/>
        </w:trPr>
        <w:tc>
          <w:tcPr>
            <w:tcW w:w="4230" w:type="dxa"/>
          </w:tcPr>
          <w:p w14:paraId="70635A87" w14:textId="77777777" w:rsidR="004936F9" w:rsidRPr="00D51551" w:rsidRDefault="004936F9" w:rsidP="00A365CC">
            <w:pPr>
              <w:tabs>
                <w:tab w:val="left" w:pos="990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94E1A2" w14:textId="333F56B4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0A0CF9B" w14:textId="738F2A8B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493949" w14:textId="36D04609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278668" w14:textId="3C8DA2A5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F5BF1F0" w14:textId="02B12304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55D59D5" w14:textId="6AFBDED4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4C0B75" w14:textId="32A5E775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479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560617E" w14:textId="30710EA1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</w:p>
        </w:tc>
      </w:tr>
      <w:tr w:rsidR="00AD1140" w:rsidRPr="00C4014A" w14:paraId="3B8CCFDC" w14:textId="77777777" w:rsidTr="008659EA">
        <w:trPr>
          <w:trHeight w:val="20"/>
        </w:trPr>
        <w:tc>
          <w:tcPr>
            <w:tcW w:w="4230" w:type="dxa"/>
          </w:tcPr>
          <w:p w14:paraId="4B93C6C0" w14:textId="77777777" w:rsidR="00AD1140" w:rsidRPr="00C4014A" w:rsidRDefault="00AD1140" w:rsidP="00A365CC">
            <w:pPr>
              <w:tabs>
                <w:tab w:val="left" w:pos="990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3C82B9" w14:textId="77777777" w:rsidR="00AD1140" w:rsidRPr="00C4014A" w:rsidRDefault="00AD1140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6FDE47" w14:textId="77777777" w:rsidR="00AD1140" w:rsidRPr="00C4014A" w:rsidRDefault="00AD1140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AF395D" w14:textId="77777777" w:rsidR="00AD1140" w:rsidRPr="00C4014A" w:rsidRDefault="00AD1140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386A06" w14:textId="77777777" w:rsidR="00AD1140" w:rsidRPr="00C4014A" w:rsidRDefault="00AD1140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148155D" w14:textId="77777777" w:rsidR="00AD1140" w:rsidRPr="00C4014A" w:rsidRDefault="00AD1140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685891" w14:textId="77777777" w:rsidR="00AD1140" w:rsidRPr="00C4014A" w:rsidRDefault="00AD1140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1A8CF6" w14:textId="77777777" w:rsidR="00AD1140" w:rsidRPr="00C4014A" w:rsidRDefault="00AD1140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9EB4DA" w14:textId="77777777" w:rsidR="00AD1140" w:rsidRPr="00C4014A" w:rsidRDefault="00AD1140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AD1140" w:rsidRPr="00D51551" w14:paraId="63959876" w14:textId="77777777" w:rsidTr="008659EA">
        <w:trPr>
          <w:trHeight w:val="20"/>
        </w:trPr>
        <w:tc>
          <w:tcPr>
            <w:tcW w:w="4230" w:type="dxa"/>
          </w:tcPr>
          <w:p w14:paraId="240EFB66" w14:textId="2BD76B24" w:rsidR="00AD1140" w:rsidRPr="00D51551" w:rsidRDefault="00AD1140" w:rsidP="00A365CC">
            <w:pPr>
              <w:tabs>
                <w:tab w:val="left" w:pos="990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</w:tcPr>
          <w:p w14:paraId="6DCF2EAD" w14:textId="77777777" w:rsidR="00AD1140" w:rsidRPr="00D51551" w:rsidRDefault="00AD1140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03E8CA6" w14:textId="77777777" w:rsidR="00AD1140" w:rsidRPr="00D51551" w:rsidRDefault="00AD1140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AA68210" w14:textId="77777777" w:rsidR="00AD1140" w:rsidRPr="00D51551" w:rsidRDefault="00AD1140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20D87DC6" w14:textId="77777777" w:rsidR="00AD1140" w:rsidRPr="00D51551" w:rsidRDefault="00AD1140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</w:tcPr>
          <w:p w14:paraId="2C5DE63A" w14:textId="77777777" w:rsidR="00AD1140" w:rsidRPr="00D51551" w:rsidRDefault="00AD1140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9561BFC" w14:textId="77777777" w:rsidR="00AD1140" w:rsidRPr="00D51551" w:rsidRDefault="00AD1140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77C4F03" w14:textId="77777777" w:rsidR="00AD1140" w:rsidRPr="00D51551" w:rsidRDefault="00AD1140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6F01656" w14:textId="77777777" w:rsidR="00AD1140" w:rsidRPr="00D51551" w:rsidRDefault="00AD1140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936F9" w:rsidRPr="00D51551" w14:paraId="0A4B875A" w14:textId="77777777" w:rsidTr="008659EA">
        <w:trPr>
          <w:trHeight w:val="20"/>
        </w:trPr>
        <w:tc>
          <w:tcPr>
            <w:tcW w:w="4230" w:type="dxa"/>
          </w:tcPr>
          <w:p w14:paraId="7D06E20C" w14:textId="77777777" w:rsidR="004936F9" w:rsidRPr="00D51551" w:rsidRDefault="004936F9" w:rsidP="00A365CC">
            <w:pPr>
              <w:tabs>
                <w:tab w:val="left" w:pos="990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</w:tcPr>
          <w:p w14:paraId="0C1AD7E1" w14:textId="0D2D00CC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</w:tcPr>
          <w:p w14:paraId="7CD88D67" w14:textId="5CF5694F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</w:p>
        </w:tc>
        <w:tc>
          <w:tcPr>
            <w:tcW w:w="1440" w:type="dxa"/>
          </w:tcPr>
          <w:p w14:paraId="1AB5B13D" w14:textId="2028B867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910</w:t>
            </w:r>
          </w:p>
        </w:tc>
        <w:tc>
          <w:tcPr>
            <w:tcW w:w="1296" w:type="dxa"/>
          </w:tcPr>
          <w:p w14:paraId="475D3EB6" w14:textId="394C947A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816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154</w:t>
            </w:r>
          </w:p>
        </w:tc>
        <w:tc>
          <w:tcPr>
            <w:tcW w:w="1728" w:type="dxa"/>
          </w:tcPr>
          <w:p w14:paraId="5F3BA5E1" w14:textId="4DCD42E2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555</w:t>
            </w:r>
          </w:p>
        </w:tc>
        <w:tc>
          <w:tcPr>
            <w:tcW w:w="1296" w:type="dxa"/>
          </w:tcPr>
          <w:p w14:paraId="0E5799CF" w14:textId="275B2FBB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290</w:t>
            </w:r>
          </w:p>
        </w:tc>
        <w:tc>
          <w:tcPr>
            <w:tcW w:w="1296" w:type="dxa"/>
          </w:tcPr>
          <w:p w14:paraId="51B45158" w14:textId="4F8E73F6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479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</w:p>
        </w:tc>
        <w:tc>
          <w:tcPr>
            <w:tcW w:w="1296" w:type="dxa"/>
          </w:tcPr>
          <w:p w14:paraId="0DA19130" w14:textId="4B1C13CA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467</w:t>
            </w:r>
          </w:p>
        </w:tc>
      </w:tr>
      <w:tr w:rsidR="004936F9" w:rsidRPr="00D51551" w14:paraId="3A3B7900" w14:textId="77777777" w:rsidTr="008659EA">
        <w:trPr>
          <w:trHeight w:val="20"/>
        </w:trPr>
        <w:tc>
          <w:tcPr>
            <w:tcW w:w="4230" w:type="dxa"/>
          </w:tcPr>
          <w:p w14:paraId="0E9441EB" w14:textId="77777777" w:rsidR="004936F9" w:rsidRPr="00D51551" w:rsidRDefault="004936F9" w:rsidP="00A365CC">
            <w:pPr>
              <w:tabs>
                <w:tab w:val="left" w:pos="344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</w:tcPr>
          <w:p w14:paraId="68B18D04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7E7BB894" w14:textId="407CC99A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6B64F5B5" w14:textId="54CB36C3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14:paraId="1B3308FB" w14:textId="43E0EA5F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</w:tcPr>
          <w:p w14:paraId="0FEC5223" w14:textId="07BEC3EF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14:paraId="7817D118" w14:textId="1787253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14:paraId="44BD7164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32B3E3EB" w14:textId="1F419DB1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936F9" w:rsidRPr="00D51551" w14:paraId="13F840A2" w14:textId="77777777" w:rsidTr="004936F9">
        <w:trPr>
          <w:trHeight w:val="20"/>
        </w:trPr>
        <w:tc>
          <w:tcPr>
            <w:tcW w:w="4230" w:type="dxa"/>
          </w:tcPr>
          <w:p w14:paraId="169DCB8C" w14:textId="77777777" w:rsidR="004936F9" w:rsidRPr="00D51551" w:rsidRDefault="004936F9" w:rsidP="00A365CC">
            <w:pPr>
              <w:tabs>
                <w:tab w:val="left" w:pos="344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966578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BF7B7F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F174E2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1DA8FD" w14:textId="153AD5F2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CE8D629" w14:textId="69C65888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6CE472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84C580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99A269" w14:textId="139D015D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936F9" w:rsidRPr="00D51551" w14:paraId="3AB1B151" w14:textId="77777777" w:rsidTr="004936F9">
        <w:trPr>
          <w:trHeight w:val="20"/>
        </w:trPr>
        <w:tc>
          <w:tcPr>
            <w:tcW w:w="4230" w:type="dxa"/>
          </w:tcPr>
          <w:p w14:paraId="35D439F4" w14:textId="77777777" w:rsidR="004936F9" w:rsidRPr="00D51551" w:rsidRDefault="004936F9" w:rsidP="00A365CC">
            <w:pPr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C01AD6" w14:textId="7851CC7D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D24B60" w14:textId="5DD20D91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A26E3B" w14:textId="06247C4B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6B846F" w14:textId="08DD1640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CC4563E" w14:textId="5A0C1980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2D39AD" w14:textId="010C56D5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90A81AE" w14:textId="30F65B64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479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31DD643" w14:textId="67DF7065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</w:p>
        </w:tc>
      </w:tr>
    </w:tbl>
    <w:p w14:paraId="4DEC3642" w14:textId="77777777" w:rsidR="00234100" w:rsidRPr="00D51551" w:rsidRDefault="00234100" w:rsidP="00234100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1517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30"/>
        <w:gridCol w:w="1296"/>
        <w:gridCol w:w="1296"/>
        <w:gridCol w:w="1440"/>
        <w:gridCol w:w="1296"/>
        <w:gridCol w:w="1728"/>
        <w:gridCol w:w="1296"/>
        <w:gridCol w:w="1296"/>
        <w:gridCol w:w="1296"/>
      </w:tblGrid>
      <w:tr w:rsidR="00234100" w:rsidRPr="00D51551" w14:paraId="6B4428F0" w14:textId="77777777" w:rsidTr="00234100">
        <w:trPr>
          <w:trHeight w:val="257"/>
        </w:trPr>
        <w:tc>
          <w:tcPr>
            <w:tcW w:w="4230" w:type="dxa"/>
            <w:shd w:val="clear" w:color="auto" w:fill="auto"/>
          </w:tcPr>
          <w:p w14:paraId="79EA66E7" w14:textId="77777777" w:rsidR="00234100" w:rsidRPr="00D51551" w:rsidRDefault="00234100" w:rsidP="002F0E5E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94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07A9F75" w14:textId="77777777" w:rsidR="00234100" w:rsidRPr="00D51551" w:rsidRDefault="00234100" w:rsidP="002F0E5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234100" w:rsidRPr="00D51551" w14:paraId="29A39FD3" w14:textId="77777777" w:rsidTr="00234100">
        <w:trPr>
          <w:trHeight w:val="257"/>
        </w:trPr>
        <w:tc>
          <w:tcPr>
            <w:tcW w:w="4230" w:type="dxa"/>
            <w:shd w:val="clear" w:color="auto" w:fill="auto"/>
          </w:tcPr>
          <w:p w14:paraId="30E36C6F" w14:textId="77777777" w:rsidR="00234100" w:rsidRPr="00D51551" w:rsidRDefault="00234100" w:rsidP="002F0E5E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FC3B1DF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318B7FCB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440" w:type="dxa"/>
            <w:shd w:val="clear" w:color="auto" w:fill="auto"/>
          </w:tcPr>
          <w:p w14:paraId="4FB26909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96" w:type="dxa"/>
            <w:shd w:val="clear" w:color="auto" w:fill="auto"/>
          </w:tcPr>
          <w:p w14:paraId="0A745364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728" w:type="dxa"/>
            <w:shd w:val="clear" w:color="auto" w:fill="auto"/>
          </w:tcPr>
          <w:p w14:paraId="2BAFE3FE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เครื่องตกแต่ง ติดตั้ง</w:t>
            </w:r>
          </w:p>
        </w:tc>
        <w:tc>
          <w:tcPr>
            <w:tcW w:w="1296" w:type="dxa"/>
            <w:shd w:val="clear" w:color="auto" w:fill="auto"/>
          </w:tcPr>
          <w:p w14:paraId="15CA57C0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0E951760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296" w:type="dxa"/>
            <w:shd w:val="clear" w:color="auto" w:fill="auto"/>
          </w:tcPr>
          <w:p w14:paraId="08AE8150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34100" w:rsidRPr="00D51551" w14:paraId="3CF32BF0" w14:textId="77777777" w:rsidTr="00234100">
        <w:trPr>
          <w:trHeight w:val="257"/>
        </w:trPr>
        <w:tc>
          <w:tcPr>
            <w:tcW w:w="4230" w:type="dxa"/>
            <w:shd w:val="clear" w:color="auto" w:fill="auto"/>
          </w:tcPr>
          <w:p w14:paraId="05371941" w14:textId="77777777" w:rsidR="00234100" w:rsidRPr="00D51551" w:rsidRDefault="00234100" w:rsidP="002F0E5E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hideMark/>
          </w:tcPr>
          <w:p w14:paraId="2DD07D8C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hideMark/>
          </w:tcPr>
          <w:p w14:paraId="326D40C6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hideMark/>
          </w:tcPr>
          <w:p w14:paraId="245AA866" w14:textId="77777777" w:rsidR="00234100" w:rsidRPr="00D51551" w:rsidRDefault="00234100" w:rsidP="002F0E5E">
            <w:pPr>
              <w:spacing w:before="10" w:after="10"/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296" w:type="dxa"/>
            <w:shd w:val="clear" w:color="auto" w:fill="auto"/>
            <w:hideMark/>
          </w:tcPr>
          <w:p w14:paraId="44FB1AEF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728" w:type="dxa"/>
            <w:shd w:val="clear" w:color="auto" w:fill="auto"/>
            <w:hideMark/>
          </w:tcPr>
          <w:p w14:paraId="70452068" w14:textId="77777777" w:rsidR="00234100" w:rsidRPr="00D51551" w:rsidRDefault="00234100" w:rsidP="002F0E5E">
            <w:pPr>
              <w:spacing w:before="10" w:after="10"/>
              <w:ind w:right="-1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และอุปกรณ์สำนักงาน</w:t>
            </w:r>
          </w:p>
        </w:tc>
        <w:tc>
          <w:tcPr>
            <w:tcW w:w="1296" w:type="dxa"/>
            <w:shd w:val="clear" w:color="auto" w:fill="auto"/>
            <w:hideMark/>
          </w:tcPr>
          <w:p w14:paraId="26F930F7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96" w:type="dxa"/>
            <w:shd w:val="clear" w:color="auto" w:fill="auto"/>
            <w:hideMark/>
          </w:tcPr>
          <w:p w14:paraId="40D83EE2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96" w:type="dxa"/>
            <w:shd w:val="clear" w:color="auto" w:fill="auto"/>
            <w:hideMark/>
          </w:tcPr>
          <w:p w14:paraId="42F1450F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234100" w:rsidRPr="00D51551" w14:paraId="0DDD8754" w14:textId="77777777" w:rsidTr="00234100">
        <w:trPr>
          <w:trHeight w:val="287"/>
        </w:trPr>
        <w:tc>
          <w:tcPr>
            <w:tcW w:w="4230" w:type="dxa"/>
            <w:shd w:val="clear" w:color="auto" w:fill="auto"/>
          </w:tcPr>
          <w:p w14:paraId="57E967B5" w14:textId="77777777" w:rsidR="00234100" w:rsidRPr="00D51551" w:rsidRDefault="00234100" w:rsidP="002F0E5E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03C7C92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B83C382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8F01D3B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E9E3375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628CCDF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64857C9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05C8C84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9877D44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4936F9" w:rsidRPr="00D51551" w14:paraId="25A06979" w14:textId="77777777" w:rsidTr="00234100">
        <w:trPr>
          <w:trHeight w:val="20"/>
        </w:trPr>
        <w:tc>
          <w:tcPr>
            <w:tcW w:w="4230" w:type="dxa"/>
            <w:shd w:val="clear" w:color="auto" w:fill="auto"/>
          </w:tcPr>
          <w:p w14:paraId="069D4B08" w14:textId="4F536700" w:rsidR="004936F9" w:rsidRPr="00D51551" w:rsidRDefault="004936F9" w:rsidP="002F0E5E">
            <w:pPr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การปรับปรุงตามนโยบายการบัญชีใหม่ (หมายเหตุ</w:t>
            </w:r>
            <w:r w:rsidR="00E7625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ข้อ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5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B541725" w14:textId="77777777" w:rsidR="004936F9" w:rsidRPr="00D51551" w:rsidRDefault="004936F9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408CAD8" w14:textId="77777777" w:rsidR="004936F9" w:rsidRPr="00D51551" w:rsidRDefault="004936F9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05AA998" w14:textId="77777777" w:rsidR="004936F9" w:rsidRPr="00D51551" w:rsidRDefault="004936F9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128FFFD" w14:textId="77777777" w:rsidR="004936F9" w:rsidRPr="00D51551" w:rsidRDefault="004936F9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2CF16999" w14:textId="77777777" w:rsidR="004936F9" w:rsidRPr="00D51551" w:rsidRDefault="004936F9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46CE082" w14:textId="77777777" w:rsidR="004936F9" w:rsidRPr="00D51551" w:rsidRDefault="004936F9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FEDB179" w14:textId="77777777" w:rsidR="004936F9" w:rsidRPr="00D51551" w:rsidRDefault="004936F9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CBE250D" w14:textId="77777777" w:rsidR="004936F9" w:rsidRPr="00D51551" w:rsidRDefault="004936F9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234100" w:rsidRPr="00D51551" w14:paraId="49529C58" w14:textId="77777777" w:rsidTr="00234100">
        <w:trPr>
          <w:trHeight w:val="20"/>
        </w:trPr>
        <w:tc>
          <w:tcPr>
            <w:tcW w:w="4230" w:type="dxa"/>
            <w:shd w:val="clear" w:color="auto" w:fill="auto"/>
          </w:tcPr>
          <w:p w14:paraId="15FB0347" w14:textId="77777777" w:rsidR="00234100" w:rsidRPr="00D51551" w:rsidRDefault="00234100" w:rsidP="002F0E5E">
            <w:pPr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59B976BC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B0CF020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64CFB1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880B1DD" w14:textId="4A06FD08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4C3428CD" w14:textId="5C8B7B6D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80E1F30" w14:textId="45370476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0CF1855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3E52894" w14:textId="62630FE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34100" w:rsidRPr="00D51551" w14:paraId="76584515" w14:textId="77777777" w:rsidTr="00234100">
        <w:trPr>
          <w:trHeight w:val="20"/>
        </w:trPr>
        <w:tc>
          <w:tcPr>
            <w:tcW w:w="4230" w:type="dxa"/>
            <w:shd w:val="clear" w:color="auto" w:fill="auto"/>
          </w:tcPr>
          <w:p w14:paraId="0144A900" w14:textId="77777777" w:rsidR="00234100" w:rsidRPr="00D51551" w:rsidRDefault="00234100" w:rsidP="002F0E5E">
            <w:pPr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140DFC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69641A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31F96F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3AF5CE" w14:textId="0F547D71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792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CF4E1EA" w14:textId="5530E604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8B8E12" w14:textId="1F2D29A0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235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D62DFF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AF40DD" w14:textId="49EB12D2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278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448</w:t>
            </w:r>
          </w:p>
        </w:tc>
      </w:tr>
      <w:tr w:rsidR="00234100" w:rsidRPr="00D51551" w14:paraId="707ACBC3" w14:textId="77777777" w:rsidTr="00234100">
        <w:trPr>
          <w:trHeight w:val="20"/>
        </w:trPr>
        <w:tc>
          <w:tcPr>
            <w:tcW w:w="4230" w:type="dxa"/>
            <w:shd w:val="clear" w:color="auto" w:fill="auto"/>
          </w:tcPr>
          <w:p w14:paraId="335F3EED" w14:textId="77777777" w:rsidR="00234100" w:rsidRPr="00D51551" w:rsidRDefault="00234100" w:rsidP="002F0E5E">
            <w:pPr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DCD28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4672E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6F58D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6F1A5" w14:textId="0A19AE7E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13576" w14:textId="79FFD5D6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729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CC6B5" w14:textId="4177712D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FFB9A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40182" w14:textId="23ECF3E6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34100" w:rsidRPr="00D51551" w14:paraId="3CF54DAB" w14:textId="77777777" w:rsidTr="00C15D58">
        <w:trPr>
          <w:trHeight w:val="20"/>
        </w:trPr>
        <w:tc>
          <w:tcPr>
            <w:tcW w:w="4230" w:type="dxa"/>
            <w:shd w:val="clear" w:color="auto" w:fill="auto"/>
          </w:tcPr>
          <w:p w14:paraId="31E7FBA4" w14:textId="77777777" w:rsidR="00234100" w:rsidRPr="00D51551" w:rsidRDefault="00234100" w:rsidP="002F0E5E">
            <w:pPr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BAD8989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822722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241F71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D6EE99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78C0E10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047BA5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0817C5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84CE8F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</w:tr>
      <w:tr w:rsidR="00234100" w:rsidRPr="00D51551" w14:paraId="3F460490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29B16D91" w14:textId="3908ADAF" w:rsidR="00234100" w:rsidRPr="00D51551" w:rsidRDefault="00234100" w:rsidP="002F0E5E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มกราคม 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FAFAFA"/>
          </w:tcPr>
          <w:p w14:paraId="16C5225A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23C3A5E6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23C01BCF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1BF790F8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FAFAFA"/>
          </w:tcPr>
          <w:p w14:paraId="0381397D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0F871727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4C8FE31F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4708FFB1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234100" w:rsidRPr="00D51551" w14:paraId="61D29A17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7C29EB4A" w14:textId="77777777" w:rsidR="00234100" w:rsidRPr="00D51551" w:rsidRDefault="00234100" w:rsidP="002F0E5E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6F34740F" w14:textId="3EC30AED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FAFAFA"/>
          </w:tcPr>
          <w:p w14:paraId="4A555F28" w14:textId="74517FE1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984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599</w:t>
            </w:r>
          </w:p>
        </w:tc>
        <w:tc>
          <w:tcPr>
            <w:tcW w:w="1440" w:type="dxa"/>
            <w:shd w:val="clear" w:color="auto" w:fill="FAFAFA"/>
          </w:tcPr>
          <w:p w14:paraId="4830572D" w14:textId="2B523305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910</w:t>
            </w:r>
          </w:p>
        </w:tc>
        <w:tc>
          <w:tcPr>
            <w:tcW w:w="1296" w:type="dxa"/>
            <w:shd w:val="clear" w:color="auto" w:fill="FAFAFA"/>
          </w:tcPr>
          <w:p w14:paraId="018D246E" w14:textId="30B64478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778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866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049</w:t>
            </w:r>
          </w:p>
        </w:tc>
        <w:tc>
          <w:tcPr>
            <w:tcW w:w="1728" w:type="dxa"/>
            <w:shd w:val="clear" w:color="auto" w:fill="FAFAFA"/>
          </w:tcPr>
          <w:p w14:paraId="1EBB4397" w14:textId="5A5B3302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755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555</w:t>
            </w:r>
          </w:p>
        </w:tc>
        <w:tc>
          <w:tcPr>
            <w:tcW w:w="1296" w:type="dxa"/>
            <w:shd w:val="clear" w:color="auto" w:fill="FAFAFA"/>
          </w:tcPr>
          <w:p w14:paraId="111CB11B" w14:textId="1089A3AD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339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163</w:t>
            </w:r>
          </w:p>
        </w:tc>
        <w:tc>
          <w:tcPr>
            <w:tcW w:w="1296" w:type="dxa"/>
            <w:shd w:val="clear" w:color="auto" w:fill="FAFAFA"/>
          </w:tcPr>
          <w:p w14:paraId="14C30F19" w14:textId="6CCD3FDA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479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456</w:t>
            </w:r>
          </w:p>
        </w:tc>
        <w:tc>
          <w:tcPr>
            <w:tcW w:w="1296" w:type="dxa"/>
            <w:shd w:val="clear" w:color="auto" w:fill="FAFAFA"/>
          </w:tcPr>
          <w:p w14:paraId="1A26E958" w14:textId="51E735C7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137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993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235</w:t>
            </w:r>
          </w:p>
        </w:tc>
      </w:tr>
      <w:tr w:rsidR="00234100" w:rsidRPr="00D51551" w14:paraId="58C52562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676E40A1" w14:textId="77777777" w:rsidR="00234100" w:rsidRPr="00D51551" w:rsidRDefault="00234100" w:rsidP="002F0E5E">
            <w:pPr>
              <w:tabs>
                <w:tab w:val="left" w:pos="343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FAFAFA"/>
          </w:tcPr>
          <w:p w14:paraId="0BB24199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08B4DA4" w14:textId="5B849A5B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B2E7C3A" w14:textId="51B8B62A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16062EA" w14:textId="1DA54833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9BF5412" w14:textId="0D916ADA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C08FEB1" w14:textId="51C9F836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01FC96F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E7F67FC" w14:textId="6BC9610A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34100" w:rsidRPr="00D51551" w14:paraId="33AA9D19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1E380BFA" w14:textId="77777777" w:rsidR="00234100" w:rsidRPr="00D51551" w:rsidRDefault="00234100" w:rsidP="002F0E5E">
            <w:pPr>
              <w:tabs>
                <w:tab w:val="left" w:pos="343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303475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F596703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D1B741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70184B" w14:textId="41482E76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A60F3BB" w14:textId="42C8D248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472F16C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8A4A7AF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C1AA2F" w14:textId="707620D2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34100" w:rsidRPr="00D51551" w14:paraId="5BBB5302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3359A19F" w14:textId="6B4CEC19" w:rsidR="00234100" w:rsidRPr="00D51551" w:rsidRDefault="00234100" w:rsidP="002F0E5E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 </w:t>
            </w:r>
            <w:r w:rsidR="00E765A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–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9A2CED" w14:textId="76F20608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BA439D" w14:textId="4F32CF76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962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C08466" w14:textId="63B83937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A416E5" w14:textId="20E1C37C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429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535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0F20DE" w14:textId="694F7692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755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6C97AD" w14:textId="19FBF497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209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039612" w14:textId="2C495BF3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479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A122A7" w14:textId="0A61B607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694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422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940</w:t>
            </w:r>
          </w:p>
        </w:tc>
      </w:tr>
      <w:tr w:rsidR="00234100" w:rsidRPr="00D51551" w14:paraId="71D430BD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3C6C549C" w14:textId="77777777" w:rsidR="00234100" w:rsidRPr="00D51551" w:rsidRDefault="00234100" w:rsidP="002F0E5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2F6B931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E2B6271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6C7A7F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9A40DEA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5B69130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ECCDB4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29C688D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563D44B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</w:tr>
      <w:tr w:rsidR="00234100" w:rsidRPr="00D51551" w14:paraId="50E11682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745EA749" w14:textId="0E6D787C" w:rsidR="00234100" w:rsidRPr="00D51551" w:rsidRDefault="00234100" w:rsidP="002F0E5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FAFAFA"/>
          </w:tcPr>
          <w:p w14:paraId="6E44999F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58C65D93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4D00B122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2E98524C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FAFAFA"/>
          </w:tcPr>
          <w:p w14:paraId="249A0B7F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44B7D177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5AEBA343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1CE323CC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234100" w:rsidRPr="00D51551" w14:paraId="23B06645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66296B6A" w14:textId="091D1D5F" w:rsidR="00234100" w:rsidRPr="00D51551" w:rsidRDefault="00234100" w:rsidP="002F0E5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ราคาตามบัญชีต้นปี </w:t>
            </w:r>
            <w:r w:rsidR="00E765A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–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FAFAFA"/>
          </w:tcPr>
          <w:p w14:paraId="5E0ABAD1" w14:textId="0EB62B14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FAFAFA"/>
          </w:tcPr>
          <w:p w14:paraId="5CADC0B0" w14:textId="664442A6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962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109</w:t>
            </w:r>
          </w:p>
        </w:tc>
        <w:tc>
          <w:tcPr>
            <w:tcW w:w="1440" w:type="dxa"/>
            <w:shd w:val="clear" w:color="auto" w:fill="FAFAFA"/>
          </w:tcPr>
          <w:p w14:paraId="10C5F4D6" w14:textId="7C2F6017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</w:p>
        </w:tc>
        <w:tc>
          <w:tcPr>
            <w:tcW w:w="1296" w:type="dxa"/>
            <w:shd w:val="clear" w:color="auto" w:fill="FAFAFA"/>
          </w:tcPr>
          <w:p w14:paraId="154E6181" w14:textId="04B6C770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429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535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</w:p>
        </w:tc>
        <w:tc>
          <w:tcPr>
            <w:tcW w:w="1728" w:type="dxa"/>
            <w:shd w:val="clear" w:color="auto" w:fill="FAFAFA"/>
          </w:tcPr>
          <w:p w14:paraId="7AFF4855" w14:textId="7DE31534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755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214</w:t>
            </w:r>
          </w:p>
        </w:tc>
        <w:tc>
          <w:tcPr>
            <w:tcW w:w="1296" w:type="dxa"/>
            <w:shd w:val="clear" w:color="auto" w:fill="FAFAFA"/>
          </w:tcPr>
          <w:p w14:paraId="2E86E71B" w14:textId="731162C1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209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748</w:t>
            </w:r>
          </w:p>
        </w:tc>
        <w:tc>
          <w:tcPr>
            <w:tcW w:w="1296" w:type="dxa"/>
            <w:shd w:val="clear" w:color="auto" w:fill="FAFAFA"/>
          </w:tcPr>
          <w:p w14:paraId="085CC4F6" w14:textId="7C9B3758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479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456</w:t>
            </w:r>
          </w:p>
        </w:tc>
        <w:tc>
          <w:tcPr>
            <w:tcW w:w="1296" w:type="dxa"/>
            <w:shd w:val="clear" w:color="auto" w:fill="FAFAFA"/>
          </w:tcPr>
          <w:p w14:paraId="69FCD626" w14:textId="1CFA960E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694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422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940</w:t>
            </w:r>
          </w:p>
        </w:tc>
      </w:tr>
      <w:tr w:rsidR="00234100" w:rsidRPr="00D51551" w14:paraId="0172CEBC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41501F36" w14:textId="77777777" w:rsidR="00234100" w:rsidRPr="00D51551" w:rsidRDefault="00234100" w:rsidP="002F0E5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ซื้อสินทรัพย์ </w:t>
            </w:r>
          </w:p>
        </w:tc>
        <w:tc>
          <w:tcPr>
            <w:tcW w:w="1296" w:type="dxa"/>
            <w:shd w:val="clear" w:color="auto" w:fill="FAFAFA"/>
          </w:tcPr>
          <w:p w14:paraId="39CA32A9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D064148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403305D" w14:textId="4CFAAB7A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293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FAFAFA"/>
          </w:tcPr>
          <w:p w14:paraId="59632505" w14:textId="691989D3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262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072</w:t>
            </w:r>
          </w:p>
        </w:tc>
        <w:tc>
          <w:tcPr>
            <w:tcW w:w="1728" w:type="dxa"/>
            <w:shd w:val="clear" w:color="auto" w:fill="FAFAFA"/>
          </w:tcPr>
          <w:p w14:paraId="4B90045C" w14:textId="55667453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642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114</w:t>
            </w:r>
          </w:p>
        </w:tc>
        <w:tc>
          <w:tcPr>
            <w:tcW w:w="1296" w:type="dxa"/>
            <w:shd w:val="clear" w:color="auto" w:fill="FAFAFA"/>
          </w:tcPr>
          <w:p w14:paraId="6F042B90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E0833F8" w14:textId="580E6B4D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276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580</w:t>
            </w:r>
          </w:p>
        </w:tc>
        <w:tc>
          <w:tcPr>
            <w:tcW w:w="1296" w:type="dxa"/>
            <w:shd w:val="clear" w:color="auto" w:fill="FAFAFA"/>
          </w:tcPr>
          <w:p w14:paraId="6BBE5FEC" w14:textId="3C6E70FB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474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566</w:t>
            </w:r>
          </w:p>
        </w:tc>
      </w:tr>
      <w:tr w:rsidR="00234100" w:rsidRPr="00D51551" w14:paraId="2E3E7C2A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2C71A849" w14:textId="77777777" w:rsidR="00234100" w:rsidRPr="00D51551" w:rsidRDefault="00234100" w:rsidP="002F0E5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การโอนเข้า(ออก)</w:t>
            </w:r>
          </w:p>
        </w:tc>
        <w:tc>
          <w:tcPr>
            <w:tcW w:w="1296" w:type="dxa"/>
            <w:shd w:val="clear" w:color="auto" w:fill="FAFAFA"/>
          </w:tcPr>
          <w:p w14:paraId="1F51D5E2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1870A85" w14:textId="45B7F3F8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757</w:t>
            </w:r>
          </w:p>
        </w:tc>
        <w:tc>
          <w:tcPr>
            <w:tcW w:w="1440" w:type="dxa"/>
            <w:shd w:val="clear" w:color="auto" w:fill="FAFAFA"/>
          </w:tcPr>
          <w:p w14:paraId="54AB501E" w14:textId="0C573999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4B2D6F25" w14:textId="29D9BAF1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358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239</w:t>
            </w:r>
          </w:p>
        </w:tc>
        <w:tc>
          <w:tcPr>
            <w:tcW w:w="1728" w:type="dxa"/>
            <w:shd w:val="clear" w:color="auto" w:fill="FAFAFA"/>
          </w:tcPr>
          <w:p w14:paraId="290DB150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D581FDC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8CAED94" w14:textId="5EC87E4B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C08F226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234100" w:rsidRPr="00D51551" w14:paraId="73566CE3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2E2E2183" w14:textId="3EB16874" w:rsidR="00234100" w:rsidRPr="00D51551" w:rsidRDefault="00234100" w:rsidP="002F0E5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จำหน่ายสินทรัพย์ </w:t>
            </w:r>
            <w:r w:rsidR="00E765A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–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FAFAFA"/>
          </w:tcPr>
          <w:p w14:paraId="3AC878A7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7C9853F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9098EEA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EBC765C" w14:textId="2B5C3A6F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F15689B" w14:textId="3DB1AFD4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35B0390" w14:textId="12D76E51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5A46B86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FBDE712" w14:textId="4947B576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34100" w:rsidRPr="00D51551" w14:paraId="37A8735C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559C2804" w14:textId="77777777" w:rsidR="00234100" w:rsidRPr="00D51551" w:rsidRDefault="00234100" w:rsidP="002F0E5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โอนสินทรัพย์เป็นค่าใช้จ่าย</w:t>
            </w:r>
          </w:p>
        </w:tc>
        <w:tc>
          <w:tcPr>
            <w:tcW w:w="1296" w:type="dxa"/>
            <w:shd w:val="clear" w:color="auto" w:fill="FAFAFA"/>
          </w:tcPr>
          <w:p w14:paraId="62B7FC7D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75E3BD9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52AD804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7ADBF4F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3F9119D5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C98DBF1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F3A850A" w14:textId="7AF8AC26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30EBE55" w14:textId="2F4DF6C0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34100" w:rsidRPr="00D51551" w14:paraId="4C192EDC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545E57E7" w14:textId="3A8D022E" w:rsidR="00234100" w:rsidRPr="00D51551" w:rsidRDefault="00234100" w:rsidP="002F0E5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รับโอนจากสินทรัพย์สิทธิการใช้ </w:t>
            </w:r>
            <w:r w:rsidR="00E765A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–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FAFAFA"/>
          </w:tcPr>
          <w:p w14:paraId="425F1DB2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6031B44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039E53B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81BE6FE" w14:textId="4697CA88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417980F4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D54F2F2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EF913BD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477342B" w14:textId="16462210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</w:tr>
      <w:tr w:rsidR="00234100" w:rsidRPr="00D51551" w14:paraId="0F9E6944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7D279492" w14:textId="77777777" w:rsidR="00234100" w:rsidRPr="00D51551" w:rsidRDefault="00234100" w:rsidP="002F0E5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</w:tcPr>
          <w:p w14:paraId="727B9F65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B9ED75C" w14:textId="62FE2FF8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7B8AD06" w14:textId="5EF631F9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2D2BFC2" w14:textId="6550BFDC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A1343A0" w14:textId="3D957D09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0163C46" w14:textId="5040422F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0131987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7C7308D" w14:textId="180A9630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893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34100" w:rsidRPr="00D51551" w14:paraId="78ED0C40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4B391996" w14:textId="77777777" w:rsidR="00234100" w:rsidRPr="00D51551" w:rsidRDefault="00234100" w:rsidP="002F0E5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977F0F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F24E0D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8A8F5E7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EE8D10" w14:textId="016E771F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EA6791A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80AF91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DC0E57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71EF013" w14:textId="78C0BAFA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34100" w:rsidRPr="00D51551" w14:paraId="626FA32E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38FBDD20" w14:textId="6DE6CB18" w:rsidR="00234100" w:rsidRPr="00D51551" w:rsidRDefault="00234100" w:rsidP="002F0E5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ราคาตามบัญชีปลายปี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E765A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–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5EE16D" w14:textId="03EA332C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FAF368" w14:textId="05D8836F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777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58AA54" w14:textId="3511449B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8B58A4" w14:textId="1B4A3FA4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402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321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D47CCB" w14:textId="771654EA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876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46331" w14:textId="20437CD1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1E3AC7" w14:textId="17349B3F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228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C18DF3" w14:textId="45A5D57C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657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091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824</w:t>
            </w:r>
          </w:p>
        </w:tc>
      </w:tr>
      <w:tr w:rsidR="00234100" w:rsidRPr="00D51551" w14:paraId="4FD0DB95" w14:textId="77777777" w:rsidTr="00FB627F">
        <w:trPr>
          <w:trHeight w:val="64"/>
        </w:trPr>
        <w:tc>
          <w:tcPr>
            <w:tcW w:w="4230" w:type="dxa"/>
            <w:shd w:val="clear" w:color="auto" w:fill="auto"/>
          </w:tcPr>
          <w:p w14:paraId="6FD3F7F2" w14:textId="77777777" w:rsidR="00234100" w:rsidRPr="00D51551" w:rsidRDefault="00234100" w:rsidP="002F0E5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DBEFC2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89AE3B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EDF596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F34167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320D1F3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2346B2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D5BF853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5263F1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</w:tr>
      <w:tr w:rsidR="00234100" w:rsidRPr="00D51551" w14:paraId="7EBA84F7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1A84C477" w14:textId="36251C60" w:rsidR="00234100" w:rsidRPr="00D51551" w:rsidRDefault="00234100" w:rsidP="002F0E5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FAFAFA"/>
          </w:tcPr>
          <w:p w14:paraId="7271BAD5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101960AA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389E00CC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0915DF0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FAFAFA"/>
          </w:tcPr>
          <w:p w14:paraId="03CD9323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00925C1E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09E4996F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21DEE316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234100" w:rsidRPr="00D51551" w14:paraId="6AB6468C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548BE23D" w14:textId="77777777" w:rsidR="00234100" w:rsidRPr="00D51551" w:rsidRDefault="00234100" w:rsidP="002F0E5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157332FA" w14:textId="2ABBCE1C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FAFAFA"/>
          </w:tcPr>
          <w:p w14:paraId="7F775B1C" w14:textId="7BFCB91D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022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356</w:t>
            </w:r>
          </w:p>
        </w:tc>
        <w:tc>
          <w:tcPr>
            <w:tcW w:w="1440" w:type="dxa"/>
            <w:shd w:val="clear" w:color="auto" w:fill="FAFAFA"/>
          </w:tcPr>
          <w:p w14:paraId="20EF4D84" w14:textId="589A0309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162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710</w:t>
            </w:r>
          </w:p>
        </w:tc>
        <w:tc>
          <w:tcPr>
            <w:tcW w:w="1296" w:type="dxa"/>
            <w:shd w:val="clear" w:color="auto" w:fill="FAFAFA"/>
          </w:tcPr>
          <w:p w14:paraId="177D7CAC" w14:textId="0DAF7D2F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802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713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</w:p>
        </w:tc>
        <w:tc>
          <w:tcPr>
            <w:tcW w:w="1728" w:type="dxa"/>
            <w:shd w:val="clear" w:color="auto" w:fill="FAFAFA"/>
          </w:tcPr>
          <w:p w14:paraId="4424A368" w14:textId="5BE81D69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973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844</w:t>
            </w:r>
          </w:p>
        </w:tc>
        <w:tc>
          <w:tcPr>
            <w:tcW w:w="1296" w:type="dxa"/>
            <w:shd w:val="clear" w:color="auto" w:fill="FAFAFA"/>
          </w:tcPr>
          <w:p w14:paraId="4C9DAD37" w14:textId="5EECD49B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859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</w:p>
        </w:tc>
        <w:tc>
          <w:tcPr>
            <w:tcW w:w="1296" w:type="dxa"/>
            <w:shd w:val="clear" w:color="auto" w:fill="FAFAFA"/>
          </w:tcPr>
          <w:p w14:paraId="580AE80D" w14:textId="35EAFB7C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228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296" w:type="dxa"/>
            <w:shd w:val="clear" w:color="auto" w:fill="FAFAFA"/>
          </w:tcPr>
          <w:p w14:paraId="35752918" w14:textId="5F823121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157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690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</w:p>
        </w:tc>
      </w:tr>
      <w:tr w:rsidR="00234100" w:rsidRPr="00D51551" w14:paraId="40095EF1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6DBD57FA" w14:textId="77777777" w:rsidR="00234100" w:rsidRPr="00D51551" w:rsidRDefault="00234100" w:rsidP="002F0E5E">
            <w:pPr>
              <w:tabs>
                <w:tab w:val="left" w:pos="346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FAFAFA"/>
          </w:tcPr>
          <w:p w14:paraId="13E4F9F9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2568B84" w14:textId="49B820B3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D331A6C" w14:textId="31F32AB8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C89886A" w14:textId="0DDAAC1E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066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343028F" w14:textId="69054A09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CC5D655" w14:textId="227C35AC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CBC3F11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CCC2DE3" w14:textId="3EFED01C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34100" w:rsidRPr="00D51551" w14:paraId="7FED908E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428C1898" w14:textId="77777777" w:rsidR="00234100" w:rsidRPr="00D51551" w:rsidRDefault="00234100" w:rsidP="002F0E5E">
            <w:pPr>
              <w:tabs>
                <w:tab w:val="left" w:pos="346"/>
                <w:tab w:val="left" w:pos="787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985F48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8BFB63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37E194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D5B1B8" w14:textId="3A46B7B0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30FE093" w14:textId="5872C0AF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271D47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9AF745" w14:textId="77777777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0D010A" w14:textId="0C1FD048" w:rsidR="00234100" w:rsidRPr="00D51551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34100" w:rsidRPr="00D51551" w14:paraId="54B4F03A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57CF9311" w14:textId="0857BBDE" w:rsidR="00234100" w:rsidRPr="00D51551" w:rsidRDefault="00234100" w:rsidP="002F0E5E">
            <w:pPr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 </w:t>
            </w:r>
            <w:r w:rsidR="00E765A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–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49DA34" w14:textId="4C5B52A0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44CD5E" w14:textId="210F84C7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777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8745C5" w14:textId="7DDD94CB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8C805F" w14:textId="519C522B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402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321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55BE8" w14:textId="4277DF31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876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43B13D" w14:textId="43002363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F368D2" w14:textId="62242F91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228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091D47" w14:textId="024E6012" w:rsidR="00234100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657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091</w:t>
            </w:r>
            <w:r w:rsidR="00234100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824</w:t>
            </w:r>
          </w:p>
        </w:tc>
      </w:tr>
    </w:tbl>
    <w:p w14:paraId="3C70CD31" w14:textId="77777777" w:rsidR="00234100" w:rsidRPr="00D51551" w:rsidRDefault="00234100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6"/>
          <w:szCs w:val="6"/>
        </w:rPr>
      </w:pPr>
    </w:p>
    <w:p w14:paraId="4E7CAEC3" w14:textId="77777777" w:rsidR="00234100" w:rsidRPr="00D51551" w:rsidRDefault="00234100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6"/>
          <w:szCs w:val="6"/>
          <w:cs/>
        </w:rPr>
        <w:sectPr w:rsidR="00234100" w:rsidRPr="00D51551">
          <w:pgSz w:w="16834" w:h="11909" w:orient="landscape"/>
          <w:pgMar w:top="1440" w:right="864" w:bottom="720" w:left="864" w:header="706" w:footer="576" w:gutter="0"/>
          <w:cols w:space="720"/>
        </w:sectPr>
      </w:pPr>
    </w:p>
    <w:p w14:paraId="20494024" w14:textId="77777777" w:rsidR="00773ADA" w:rsidRPr="00D51551" w:rsidRDefault="00773ADA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20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293"/>
        <w:gridCol w:w="1296"/>
        <w:gridCol w:w="1296"/>
        <w:gridCol w:w="1440"/>
        <w:gridCol w:w="1296"/>
        <w:gridCol w:w="1692"/>
        <w:gridCol w:w="1296"/>
        <w:gridCol w:w="1296"/>
        <w:gridCol w:w="1296"/>
      </w:tblGrid>
      <w:tr w:rsidR="00C22CAB" w:rsidRPr="00D51551" w14:paraId="4FD1DFE2" w14:textId="77777777" w:rsidTr="00AC4E6D">
        <w:tc>
          <w:tcPr>
            <w:tcW w:w="4293" w:type="dxa"/>
          </w:tcPr>
          <w:p w14:paraId="352E5BA0" w14:textId="77777777" w:rsidR="003F3244" w:rsidRPr="00D51551" w:rsidRDefault="003F3244" w:rsidP="00A365CC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908" w:type="dxa"/>
            <w:gridSpan w:val="8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E7DEBF4" w14:textId="77777777" w:rsidR="003F3244" w:rsidRPr="00D51551" w:rsidRDefault="003F3244" w:rsidP="00A365C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3F3244" w:rsidRPr="00D51551" w14:paraId="23BC29F0" w14:textId="77777777" w:rsidTr="00AC4E6D">
        <w:tc>
          <w:tcPr>
            <w:tcW w:w="4293" w:type="dxa"/>
          </w:tcPr>
          <w:p w14:paraId="4186BEB0" w14:textId="77777777" w:rsidR="003F3244" w:rsidRPr="00D51551" w:rsidRDefault="003F3244" w:rsidP="00A365CC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4E3AC1" w14:textId="77777777" w:rsidR="003F3244" w:rsidRPr="00D51551" w:rsidRDefault="003F324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930EFA0" w14:textId="77777777" w:rsidR="003F3244" w:rsidRPr="00D51551" w:rsidRDefault="003F324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6565D472" w14:textId="77777777" w:rsidR="003F3244" w:rsidRPr="00D51551" w:rsidRDefault="003F324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0E93F50E" w14:textId="77777777" w:rsidR="003F3244" w:rsidRPr="00D51551" w:rsidRDefault="003F324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hideMark/>
          </w:tcPr>
          <w:p w14:paraId="5D2CD32E" w14:textId="77777777" w:rsidR="003F3244" w:rsidRPr="00D51551" w:rsidRDefault="003F324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 ติดตั้ง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AE754A" w14:textId="77777777" w:rsidR="003F3244" w:rsidRPr="00D51551" w:rsidRDefault="003F324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0ED648BD" w14:textId="77777777" w:rsidR="003F3244" w:rsidRPr="00D51551" w:rsidRDefault="003F324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B13E9F" w14:textId="77777777" w:rsidR="003F3244" w:rsidRPr="00D51551" w:rsidRDefault="003F324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746D" w:rsidRPr="00D51551" w14:paraId="225FD796" w14:textId="77777777" w:rsidTr="00AC4E6D">
        <w:tc>
          <w:tcPr>
            <w:tcW w:w="4293" w:type="dxa"/>
          </w:tcPr>
          <w:p w14:paraId="04A19D4E" w14:textId="77777777" w:rsidR="0086746D" w:rsidRPr="00D51551" w:rsidRDefault="0086746D" w:rsidP="00A365CC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hideMark/>
          </w:tcPr>
          <w:p w14:paraId="471C66E4" w14:textId="77777777" w:rsidR="0086746D" w:rsidRPr="00D51551" w:rsidRDefault="0086746D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296" w:type="dxa"/>
            <w:hideMark/>
          </w:tcPr>
          <w:p w14:paraId="27A42374" w14:textId="77777777" w:rsidR="0086746D" w:rsidRPr="00D51551" w:rsidRDefault="0086746D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440" w:type="dxa"/>
            <w:hideMark/>
          </w:tcPr>
          <w:p w14:paraId="5EF0DED3" w14:textId="77777777" w:rsidR="0086746D" w:rsidRPr="00D51551" w:rsidRDefault="0086746D" w:rsidP="00A365CC">
            <w:pPr>
              <w:spacing w:before="10" w:after="10"/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96" w:type="dxa"/>
            <w:hideMark/>
          </w:tcPr>
          <w:p w14:paraId="59A11BA5" w14:textId="77777777" w:rsidR="0086746D" w:rsidRPr="00D51551" w:rsidRDefault="0086746D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692" w:type="dxa"/>
            <w:hideMark/>
          </w:tcPr>
          <w:p w14:paraId="14AE5E5D" w14:textId="77777777" w:rsidR="0086746D" w:rsidRPr="00D51551" w:rsidRDefault="0086746D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1296" w:type="dxa"/>
            <w:hideMark/>
          </w:tcPr>
          <w:p w14:paraId="0066CBF6" w14:textId="77777777" w:rsidR="0086746D" w:rsidRPr="00D51551" w:rsidRDefault="0086746D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hideMark/>
          </w:tcPr>
          <w:p w14:paraId="02AB5C5C" w14:textId="77777777" w:rsidR="0086746D" w:rsidRPr="00D51551" w:rsidRDefault="0086746D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296" w:type="dxa"/>
            <w:hideMark/>
          </w:tcPr>
          <w:p w14:paraId="0302ED8C" w14:textId="77777777" w:rsidR="0086746D" w:rsidRPr="00D51551" w:rsidRDefault="0086746D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F3244" w:rsidRPr="00D51551" w14:paraId="283A1D9D" w14:textId="77777777" w:rsidTr="00AC4E6D">
        <w:tc>
          <w:tcPr>
            <w:tcW w:w="4293" w:type="dxa"/>
          </w:tcPr>
          <w:p w14:paraId="51DE50DF" w14:textId="77777777" w:rsidR="003F3244" w:rsidRPr="00D51551" w:rsidRDefault="003F3244" w:rsidP="00A365CC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58D1661F" w14:textId="77777777" w:rsidR="003F3244" w:rsidRPr="00D51551" w:rsidRDefault="003F324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4479304" w14:textId="77777777" w:rsidR="003F3244" w:rsidRPr="00D51551" w:rsidRDefault="003F324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78E005E6" w14:textId="77777777" w:rsidR="003F3244" w:rsidRPr="00D51551" w:rsidRDefault="003F324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454F35BA" w14:textId="77777777" w:rsidR="003F3244" w:rsidRPr="00D51551" w:rsidRDefault="003F324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hideMark/>
          </w:tcPr>
          <w:p w14:paraId="0ACCED13" w14:textId="77777777" w:rsidR="003F3244" w:rsidRPr="00D51551" w:rsidRDefault="003F324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2AFB6D5" w14:textId="77777777" w:rsidR="003F3244" w:rsidRPr="00D51551" w:rsidRDefault="003F324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5A060DC7" w14:textId="77777777" w:rsidR="003F3244" w:rsidRPr="00D51551" w:rsidRDefault="003F324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354B63A2" w14:textId="77777777" w:rsidR="003F3244" w:rsidRPr="00D51551" w:rsidRDefault="003F324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3F3244" w:rsidRPr="00D51551" w14:paraId="2CFC1D05" w14:textId="77777777" w:rsidTr="00AC4E6D">
        <w:tc>
          <w:tcPr>
            <w:tcW w:w="4293" w:type="dxa"/>
            <w:hideMark/>
          </w:tcPr>
          <w:p w14:paraId="588EC8C1" w14:textId="46D32DB2" w:rsidR="003F3244" w:rsidRPr="00D51551" w:rsidRDefault="003F3244" w:rsidP="00A365CC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B88135" w14:textId="77777777" w:rsidR="003F3244" w:rsidRPr="00D51551" w:rsidRDefault="003F324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41BA13" w14:textId="77777777" w:rsidR="003F3244" w:rsidRPr="00D51551" w:rsidRDefault="003F324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8C536D" w14:textId="77777777" w:rsidR="003F3244" w:rsidRPr="00D51551" w:rsidRDefault="003F324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696559" w14:textId="77777777" w:rsidR="003F3244" w:rsidRPr="00D51551" w:rsidRDefault="003F324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1161DEA0" w14:textId="77777777" w:rsidR="003F3244" w:rsidRPr="00D51551" w:rsidRDefault="003F324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A66B0D" w14:textId="77777777" w:rsidR="003F3244" w:rsidRPr="00D51551" w:rsidRDefault="003F324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65C423" w14:textId="77777777" w:rsidR="003F3244" w:rsidRPr="00D51551" w:rsidRDefault="003F324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225AA4" w14:textId="77777777" w:rsidR="003F3244" w:rsidRPr="00D51551" w:rsidRDefault="003F324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936F9" w:rsidRPr="00D51551" w14:paraId="5FFB9E86" w14:textId="77777777" w:rsidTr="0023501B">
        <w:tc>
          <w:tcPr>
            <w:tcW w:w="4293" w:type="dxa"/>
            <w:hideMark/>
          </w:tcPr>
          <w:p w14:paraId="5EF221AE" w14:textId="77777777" w:rsidR="004936F9" w:rsidRPr="00D51551" w:rsidRDefault="004936F9" w:rsidP="00A365CC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</w:tcPr>
          <w:p w14:paraId="0A02FA63" w14:textId="0746A135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</w:tcPr>
          <w:p w14:paraId="2F4C6A34" w14:textId="22523EBA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</w:p>
        </w:tc>
        <w:tc>
          <w:tcPr>
            <w:tcW w:w="1440" w:type="dxa"/>
          </w:tcPr>
          <w:p w14:paraId="2193163F" w14:textId="52A0E2C3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</w:p>
        </w:tc>
        <w:tc>
          <w:tcPr>
            <w:tcW w:w="1296" w:type="dxa"/>
          </w:tcPr>
          <w:p w14:paraId="22C9420F" w14:textId="1DEADF58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995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</w:p>
        </w:tc>
        <w:tc>
          <w:tcPr>
            <w:tcW w:w="1692" w:type="dxa"/>
          </w:tcPr>
          <w:p w14:paraId="1DF804C1" w14:textId="3B9970F5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536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1296" w:type="dxa"/>
          </w:tcPr>
          <w:p w14:paraId="4EDB28A5" w14:textId="0B1CFCA7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</w:p>
        </w:tc>
        <w:tc>
          <w:tcPr>
            <w:tcW w:w="1296" w:type="dxa"/>
          </w:tcPr>
          <w:p w14:paraId="48B31530" w14:textId="12CFF7BB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296" w:type="dxa"/>
          </w:tcPr>
          <w:p w14:paraId="1940A4B6" w14:textId="4FA4584E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077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907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987</w:t>
            </w:r>
          </w:p>
        </w:tc>
      </w:tr>
      <w:tr w:rsidR="004936F9" w:rsidRPr="00D51551" w14:paraId="20327C7A" w14:textId="77777777" w:rsidTr="00AC4E6D">
        <w:tc>
          <w:tcPr>
            <w:tcW w:w="4293" w:type="dxa"/>
          </w:tcPr>
          <w:p w14:paraId="52FD74AA" w14:textId="77777777" w:rsidR="004936F9" w:rsidRPr="00D51551" w:rsidRDefault="004936F9" w:rsidP="00A365CC">
            <w:pPr>
              <w:tabs>
                <w:tab w:val="left" w:pos="343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</w:tcPr>
          <w:p w14:paraId="60716C81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7A5C8D64" w14:textId="36AD06E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4BA9312F" w14:textId="1E04984E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14:paraId="34D0BBA8" w14:textId="18B5A321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92" w:type="dxa"/>
          </w:tcPr>
          <w:p w14:paraId="46BBDEDE" w14:textId="3ECB32F4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14:paraId="3061C563" w14:textId="2BC2F55C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</w:tcPr>
          <w:p w14:paraId="31DE3F88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363812B5" w14:textId="7E148E11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936F9" w:rsidRPr="00D51551" w14:paraId="490F2501" w14:textId="77777777" w:rsidTr="00AC4E6D">
        <w:tc>
          <w:tcPr>
            <w:tcW w:w="4293" w:type="dxa"/>
            <w:hideMark/>
          </w:tcPr>
          <w:p w14:paraId="4BDE1C2D" w14:textId="77777777" w:rsidR="004936F9" w:rsidRPr="00D51551" w:rsidRDefault="004936F9" w:rsidP="00A365CC">
            <w:pPr>
              <w:tabs>
                <w:tab w:val="left" w:pos="343"/>
              </w:tabs>
              <w:spacing w:before="10" w:after="1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EBCB9B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EECA4E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D3F9BD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20949C" w14:textId="1FAFFA1B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CF2136B" w14:textId="2A4CFC26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DFB554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3C3FF7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6EC884" w14:textId="3CDA81F9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936F9" w:rsidRPr="00D51551" w14:paraId="5A1E86C4" w14:textId="77777777" w:rsidTr="00AC4E6D">
        <w:tc>
          <w:tcPr>
            <w:tcW w:w="4293" w:type="dxa"/>
            <w:hideMark/>
          </w:tcPr>
          <w:p w14:paraId="650B61EA" w14:textId="77777777" w:rsidR="004936F9" w:rsidRPr="00D51551" w:rsidRDefault="004936F9" w:rsidP="00A365CC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B843F3" w14:textId="5DB05BE5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137102" w14:textId="5C6CA1DC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E32840" w14:textId="2521C098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8C1258" w14:textId="1193E03B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363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371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439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45A86D72" w14:textId="1351BBF0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625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97B8015" w14:textId="26250EB4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230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EDA562" w14:textId="3E21FC82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4EE6ED3" w14:textId="23303CFE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697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</w:tr>
      <w:tr w:rsidR="004936F9" w:rsidRPr="00D51551" w14:paraId="7FCCDC81" w14:textId="77777777" w:rsidTr="00AC4E6D">
        <w:tc>
          <w:tcPr>
            <w:tcW w:w="4293" w:type="dxa"/>
          </w:tcPr>
          <w:p w14:paraId="6024FF8B" w14:textId="77777777" w:rsidR="004936F9" w:rsidRPr="00D51551" w:rsidRDefault="004936F9" w:rsidP="00A365CC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6C5862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8755C3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F1C91F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BD7557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484B6498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5EFAD5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C9682A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ADE23B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4936F9" w:rsidRPr="00D51551" w14:paraId="6540E9DE" w14:textId="77777777" w:rsidTr="0023501B">
        <w:tc>
          <w:tcPr>
            <w:tcW w:w="4293" w:type="dxa"/>
            <w:hideMark/>
          </w:tcPr>
          <w:p w14:paraId="7134305B" w14:textId="7C6C42FF" w:rsidR="004936F9" w:rsidRPr="00D51551" w:rsidRDefault="004936F9" w:rsidP="00A365CC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</w:tcPr>
          <w:p w14:paraId="7A2FF7AF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</w:tcPr>
          <w:p w14:paraId="1D3DF2AE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6C93CBA9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</w:tcPr>
          <w:p w14:paraId="7CF8F30C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2" w:type="dxa"/>
          </w:tcPr>
          <w:p w14:paraId="75911FD9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</w:tcPr>
          <w:p w14:paraId="5B7FB7D9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</w:tcPr>
          <w:p w14:paraId="4DBCEEF3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</w:tcPr>
          <w:p w14:paraId="6427C86D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936F9" w:rsidRPr="00D51551" w14:paraId="5EF8C231" w14:textId="77777777" w:rsidTr="0023501B">
        <w:tc>
          <w:tcPr>
            <w:tcW w:w="4293" w:type="dxa"/>
            <w:hideMark/>
          </w:tcPr>
          <w:p w14:paraId="0658D58D" w14:textId="77777777" w:rsidR="004936F9" w:rsidRPr="00D51551" w:rsidRDefault="004936F9" w:rsidP="00A365CC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ราคาตามบัญชีต้นปี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- สุทธิ</w:t>
            </w:r>
          </w:p>
        </w:tc>
        <w:tc>
          <w:tcPr>
            <w:tcW w:w="1296" w:type="dxa"/>
          </w:tcPr>
          <w:p w14:paraId="190524EB" w14:textId="08B73368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</w:tcPr>
          <w:p w14:paraId="756602AA" w14:textId="7FEB2484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</w:p>
        </w:tc>
        <w:tc>
          <w:tcPr>
            <w:tcW w:w="1440" w:type="dxa"/>
          </w:tcPr>
          <w:p w14:paraId="658135E8" w14:textId="4BEDCE71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296" w:type="dxa"/>
          </w:tcPr>
          <w:p w14:paraId="28FDF2C1" w14:textId="43324ED8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363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371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439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692" w:type="dxa"/>
          </w:tcPr>
          <w:p w14:paraId="3156980D" w14:textId="3B820BE5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625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</w:p>
        </w:tc>
        <w:tc>
          <w:tcPr>
            <w:tcW w:w="1296" w:type="dxa"/>
          </w:tcPr>
          <w:p w14:paraId="6213FE91" w14:textId="5501F0C6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230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</w:p>
        </w:tc>
        <w:tc>
          <w:tcPr>
            <w:tcW w:w="1296" w:type="dxa"/>
          </w:tcPr>
          <w:p w14:paraId="3419E455" w14:textId="46FCD49D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296" w:type="dxa"/>
          </w:tcPr>
          <w:p w14:paraId="60595AAE" w14:textId="715D9802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697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</w:tr>
      <w:tr w:rsidR="004936F9" w:rsidRPr="00D51551" w14:paraId="3E907912" w14:textId="77777777" w:rsidTr="0023501B">
        <w:tc>
          <w:tcPr>
            <w:tcW w:w="4293" w:type="dxa"/>
            <w:hideMark/>
          </w:tcPr>
          <w:p w14:paraId="083EAABF" w14:textId="77777777" w:rsidR="004936F9" w:rsidRPr="00D51551" w:rsidRDefault="004936F9" w:rsidP="00A365CC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296" w:type="dxa"/>
          </w:tcPr>
          <w:p w14:paraId="672905CD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2BD06DF4" w14:textId="41DC77C9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</w:tcPr>
          <w:p w14:paraId="7616F35E" w14:textId="411C9C39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</w:p>
        </w:tc>
        <w:tc>
          <w:tcPr>
            <w:tcW w:w="1296" w:type="dxa"/>
          </w:tcPr>
          <w:p w14:paraId="69835329" w14:textId="071F9123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</w:p>
        </w:tc>
        <w:tc>
          <w:tcPr>
            <w:tcW w:w="1692" w:type="dxa"/>
          </w:tcPr>
          <w:p w14:paraId="6E1A2907" w14:textId="304DF822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027</w:t>
            </w:r>
          </w:p>
        </w:tc>
        <w:tc>
          <w:tcPr>
            <w:tcW w:w="1296" w:type="dxa"/>
          </w:tcPr>
          <w:p w14:paraId="7CA4E946" w14:textId="0DCDECA7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</w:p>
        </w:tc>
        <w:tc>
          <w:tcPr>
            <w:tcW w:w="1296" w:type="dxa"/>
          </w:tcPr>
          <w:p w14:paraId="5D962CD2" w14:textId="02B2021A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737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</w:p>
        </w:tc>
        <w:tc>
          <w:tcPr>
            <w:tcW w:w="1296" w:type="dxa"/>
          </w:tcPr>
          <w:p w14:paraId="65426102" w14:textId="20DEAEC1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818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</w:p>
        </w:tc>
      </w:tr>
      <w:tr w:rsidR="004936F9" w:rsidRPr="00D51551" w14:paraId="636CB34A" w14:textId="77777777" w:rsidTr="0023501B">
        <w:tc>
          <w:tcPr>
            <w:tcW w:w="4293" w:type="dxa"/>
          </w:tcPr>
          <w:p w14:paraId="47817E3B" w14:textId="77777777" w:rsidR="004936F9" w:rsidRPr="00D51551" w:rsidRDefault="004936F9" w:rsidP="00A365CC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การโอนเข้า(ออก)</w:t>
            </w:r>
          </w:p>
        </w:tc>
        <w:tc>
          <w:tcPr>
            <w:tcW w:w="1296" w:type="dxa"/>
          </w:tcPr>
          <w:p w14:paraId="4DD47D57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6BD95FA0" w14:textId="549689B9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636</w:t>
            </w:r>
          </w:p>
        </w:tc>
        <w:tc>
          <w:tcPr>
            <w:tcW w:w="1440" w:type="dxa"/>
          </w:tcPr>
          <w:p w14:paraId="0D3661FB" w14:textId="3FD20E82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</w:p>
        </w:tc>
        <w:tc>
          <w:tcPr>
            <w:tcW w:w="1296" w:type="dxa"/>
          </w:tcPr>
          <w:p w14:paraId="7A59A08A" w14:textId="307BD8C2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</w:p>
        </w:tc>
        <w:tc>
          <w:tcPr>
            <w:tcW w:w="1692" w:type="dxa"/>
          </w:tcPr>
          <w:p w14:paraId="5B70BD7A" w14:textId="747B1FC3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296" w:type="dxa"/>
          </w:tcPr>
          <w:p w14:paraId="0F21C82A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1E08BABE" w14:textId="7788AF6E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</w:tcPr>
          <w:p w14:paraId="4FF0C970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4936F9" w:rsidRPr="00D51551" w14:paraId="51827369" w14:textId="77777777" w:rsidTr="0023501B">
        <w:tc>
          <w:tcPr>
            <w:tcW w:w="4293" w:type="dxa"/>
          </w:tcPr>
          <w:p w14:paraId="5C270369" w14:textId="77777777" w:rsidR="004936F9" w:rsidRPr="00D51551" w:rsidRDefault="004936F9" w:rsidP="00A365CC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จำหน่ายสินทรัพย์ - สุทธิ</w:t>
            </w:r>
          </w:p>
        </w:tc>
        <w:tc>
          <w:tcPr>
            <w:tcW w:w="1296" w:type="dxa"/>
          </w:tcPr>
          <w:p w14:paraId="5FBAB1B4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18402913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707479D8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3F73394C" w14:textId="300CF5F3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92" w:type="dxa"/>
          </w:tcPr>
          <w:p w14:paraId="4269ECC1" w14:textId="21CB7949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</w:tcPr>
          <w:p w14:paraId="74AC8146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18E8607B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25CA0083" w14:textId="6F4F82E3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4936F9" w:rsidRPr="00D51551" w14:paraId="1D718B31" w14:textId="77777777" w:rsidTr="0023501B">
        <w:tc>
          <w:tcPr>
            <w:tcW w:w="4293" w:type="dxa"/>
          </w:tcPr>
          <w:p w14:paraId="14926A79" w14:textId="77777777" w:rsidR="004936F9" w:rsidRPr="00D51551" w:rsidRDefault="004936F9" w:rsidP="00A365CC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ตัดจำหน่ายสินทรัพย์ - สุทธิ</w:t>
            </w:r>
          </w:p>
        </w:tc>
        <w:tc>
          <w:tcPr>
            <w:tcW w:w="1296" w:type="dxa"/>
          </w:tcPr>
          <w:p w14:paraId="500B69F0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60EC0F0D" w14:textId="13F458D8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5B0A5105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35D30ADA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92" w:type="dxa"/>
          </w:tcPr>
          <w:p w14:paraId="7C542575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432DF8A8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55A9284F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557C5263" w14:textId="66CCCDB5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4936F9" w:rsidRPr="00D51551" w14:paraId="41A573C1" w14:textId="77777777" w:rsidTr="00AC4E6D">
        <w:tc>
          <w:tcPr>
            <w:tcW w:w="4293" w:type="dxa"/>
          </w:tcPr>
          <w:p w14:paraId="27F58782" w14:textId="77777777" w:rsidR="004936F9" w:rsidRPr="00D51551" w:rsidRDefault="004936F9" w:rsidP="00A365CC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296" w:type="dxa"/>
          </w:tcPr>
          <w:p w14:paraId="115C3C41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1A803BAB" w14:textId="4848CBA2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447DCF7C" w14:textId="6C8D3070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</w:tcPr>
          <w:p w14:paraId="298DA303" w14:textId="26F2E07A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92" w:type="dxa"/>
          </w:tcPr>
          <w:p w14:paraId="39B37133" w14:textId="0C652C44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</w:tcPr>
          <w:p w14:paraId="340A7377" w14:textId="1984123F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</w:tcPr>
          <w:p w14:paraId="0FFC7014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62646C8E" w14:textId="45571093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4936F9" w:rsidRPr="00D51551" w14:paraId="46A2AF60" w14:textId="77777777" w:rsidTr="00AC4E6D">
        <w:tc>
          <w:tcPr>
            <w:tcW w:w="4293" w:type="dxa"/>
          </w:tcPr>
          <w:p w14:paraId="035689BC" w14:textId="5C5845CA" w:rsidR="004936F9" w:rsidRPr="00D51551" w:rsidRDefault="004936F9" w:rsidP="00A365CC">
            <w:pPr>
              <w:tabs>
                <w:tab w:val="left" w:pos="990"/>
              </w:tabs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ขาดทุน</w:t>
            </w:r>
            <w:r w:rsidR="00D76E5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จาก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EEA3E0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119327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4723A6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2F610A" w14:textId="29EAF7DA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1CAA65EC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14C56E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E6FDBA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A0B093" w14:textId="64102EC3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4936F9" w:rsidRPr="00D51551" w14:paraId="092EB3E1" w14:textId="77777777" w:rsidTr="00AC4E6D">
        <w:tc>
          <w:tcPr>
            <w:tcW w:w="4293" w:type="dxa"/>
            <w:hideMark/>
          </w:tcPr>
          <w:p w14:paraId="6A2EC3A6" w14:textId="77777777" w:rsidR="004936F9" w:rsidRPr="00D51551" w:rsidRDefault="004936F9" w:rsidP="00A365CC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ราคาตามบัญชีปลายปี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14A5FA" w14:textId="36A492FD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302628" w14:textId="6EF160B7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34D188" w14:textId="5F2BB6DC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55711C4" w14:textId="67FDAA6C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2851715C" w14:textId="0AEB580C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76924A" w14:textId="34B12969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D6FFBD" w14:textId="102808A2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479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51DF437" w14:textId="264C7441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</w:p>
        </w:tc>
      </w:tr>
      <w:tr w:rsidR="004936F9" w:rsidRPr="00D51551" w14:paraId="411382F8" w14:textId="77777777" w:rsidTr="00AC4E6D">
        <w:tc>
          <w:tcPr>
            <w:tcW w:w="4293" w:type="dxa"/>
          </w:tcPr>
          <w:p w14:paraId="5FB786AB" w14:textId="77777777" w:rsidR="004936F9" w:rsidRPr="00D51551" w:rsidRDefault="004936F9" w:rsidP="00A365CC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B63659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4FC135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B3F608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F25A56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7F806F61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3DC9C8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72ED13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FDCFA3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936F9" w:rsidRPr="00D51551" w14:paraId="3DAA044F" w14:textId="77777777" w:rsidTr="0023501B">
        <w:tc>
          <w:tcPr>
            <w:tcW w:w="4293" w:type="dxa"/>
            <w:hideMark/>
          </w:tcPr>
          <w:p w14:paraId="24944D5F" w14:textId="658A8854" w:rsidR="004936F9" w:rsidRPr="00D51551" w:rsidRDefault="004936F9" w:rsidP="00A365CC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</w:tcPr>
          <w:p w14:paraId="6868F0DA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CECD601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4DAB30A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151355D6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</w:tcPr>
          <w:p w14:paraId="21D0A5FF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5C7CE467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E53292C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75F4A17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936F9" w:rsidRPr="00D51551" w14:paraId="4A72F951" w14:textId="77777777" w:rsidTr="0023501B">
        <w:tc>
          <w:tcPr>
            <w:tcW w:w="4293" w:type="dxa"/>
            <w:hideMark/>
          </w:tcPr>
          <w:p w14:paraId="3E742E21" w14:textId="77777777" w:rsidR="004936F9" w:rsidRPr="00D51551" w:rsidRDefault="004936F9" w:rsidP="00A365CC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</w:tcPr>
          <w:p w14:paraId="0A1A8341" w14:textId="2CB50E44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</w:tcPr>
          <w:p w14:paraId="362A113B" w14:textId="4C972A6C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</w:p>
        </w:tc>
        <w:tc>
          <w:tcPr>
            <w:tcW w:w="1440" w:type="dxa"/>
          </w:tcPr>
          <w:p w14:paraId="06E3DC41" w14:textId="54F4BCF9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910</w:t>
            </w:r>
          </w:p>
        </w:tc>
        <w:tc>
          <w:tcPr>
            <w:tcW w:w="1296" w:type="dxa"/>
          </w:tcPr>
          <w:p w14:paraId="6E855897" w14:textId="16168C8F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450</w:t>
            </w:r>
          </w:p>
        </w:tc>
        <w:tc>
          <w:tcPr>
            <w:tcW w:w="1692" w:type="dxa"/>
          </w:tcPr>
          <w:p w14:paraId="0CA494CA" w14:textId="6930C4F6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555</w:t>
            </w:r>
          </w:p>
        </w:tc>
        <w:tc>
          <w:tcPr>
            <w:tcW w:w="1296" w:type="dxa"/>
          </w:tcPr>
          <w:p w14:paraId="20ECCDA5" w14:textId="69DDF098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</w:p>
        </w:tc>
        <w:tc>
          <w:tcPr>
            <w:tcW w:w="1296" w:type="dxa"/>
          </w:tcPr>
          <w:p w14:paraId="3799F8A0" w14:textId="7AC935A0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479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</w:p>
        </w:tc>
        <w:tc>
          <w:tcPr>
            <w:tcW w:w="1296" w:type="dxa"/>
          </w:tcPr>
          <w:p w14:paraId="28E3E91E" w14:textId="5B8CA911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155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525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254</w:t>
            </w:r>
          </w:p>
        </w:tc>
      </w:tr>
      <w:tr w:rsidR="004936F9" w:rsidRPr="00D51551" w14:paraId="1047343F" w14:textId="77777777" w:rsidTr="00AC4E6D">
        <w:tc>
          <w:tcPr>
            <w:tcW w:w="4293" w:type="dxa"/>
          </w:tcPr>
          <w:p w14:paraId="37D374F7" w14:textId="77777777" w:rsidR="004936F9" w:rsidRPr="00D51551" w:rsidRDefault="004936F9" w:rsidP="00A365CC">
            <w:pPr>
              <w:tabs>
                <w:tab w:val="left" w:pos="343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</w:tcPr>
          <w:p w14:paraId="463AE7B8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5CD85C54" w14:textId="72F0E092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735ADE3A" w14:textId="4DB0A01F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14:paraId="000C3D80" w14:textId="4EBD3DFF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92" w:type="dxa"/>
          </w:tcPr>
          <w:p w14:paraId="70A016A9" w14:textId="581ADFAE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14:paraId="48925652" w14:textId="27A66BA9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14:paraId="310651E5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5A808A51" w14:textId="7168C3B9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936F9" w:rsidRPr="00D51551" w14:paraId="19060399" w14:textId="77777777" w:rsidTr="00AC4E6D">
        <w:tc>
          <w:tcPr>
            <w:tcW w:w="4293" w:type="dxa"/>
            <w:hideMark/>
          </w:tcPr>
          <w:p w14:paraId="16AC212B" w14:textId="77777777" w:rsidR="004936F9" w:rsidRPr="00D51551" w:rsidRDefault="004936F9" w:rsidP="00A365CC">
            <w:pPr>
              <w:tabs>
                <w:tab w:val="left" w:pos="343"/>
              </w:tabs>
              <w:spacing w:before="10" w:after="1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811EA6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81B0B4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64C089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3B04C2" w14:textId="638DAFC9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19328123" w14:textId="1C94E801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90DC74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662594" w14:textId="77777777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BC9DFF" w14:textId="07AD7C09" w:rsidR="004936F9" w:rsidRPr="00D51551" w:rsidRDefault="004936F9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936F9" w:rsidRPr="00D51551" w14:paraId="41989A04" w14:textId="77777777" w:rsidTr="00AC4E6D">
        <w:tc>
          <w:tcPr>
            <w:tcW w:w="4293" w:type="dxa"/>
            <w:hideMark/>
          </w:tcPr>
          <w:p w14:paraId="16C4D4C3" w14:textId="77777777" w:rsidR="004936F9" w:rsidRPr="00D51551" w:rsidRDefault="004936F9" w:rsidP="00A365CC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22EE98" w14:textId="249A6B63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F280813" w14:textId="6D0C6D83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CA85FD" w14:textId="4871A882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830085" w14:textId="6826FD88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15B7BE58" w14:textId="39AEDB46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004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50DE925" w14:textId="2C516404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B60C9A" w14:textId="2C8F439E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479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0E59D3" w14:textId="3A0B9EB1" w:rsidR="004936F9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712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  <w:r w:rsidR="004936F9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</w:p>
        </w:tc>
      </w:tr>
    </w:tbl>
    <w:p w14:paraId="1659654C" w14:textId="77777777" w:rsidR="002F0E5E" w:rsidRPr="00D51551" w:rsidRDefault="002F0E5E" w:rsidP="002F0E5E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hAnsi="Browallia New" w:cs="Browallia New"/>
          <w:cs/>
        </w:rPr>
        <w:br w:type="page"/>
      </w:r>
    </w:p>
    <w:tbl>
      <w:tblPr>
        <w:tblW w:w="1520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293"/>
        <w:gridCol w:w="1296"/>
        <w:gridCol w:w="1296"/>
        <w:gridCol w:w="1440"/>
        <w:gridCol w:w="1296"/>
        <w:gridCol w:w="1692"/>
        <w:gridCol w:w="1296"/>
        <w:gridCol w:w="1296"/>
        <w:gridCol w:w="1296"/>
      </w:tblGrid>
      <w:tr w:rsidR="002F0E5E" w:rsidRPr="00D51551" w14:paraId="03EF163F" w14:textId="77777777" w:rsidTr="006A21E4">
        <w:tc>
          <w:tcPr>
            <w:tcW w:w="4293" w:type="dxa"/>
          </w:tcPr>
          <w:p w14:paraId="7E8FCD8D" w14:textId="77777777" w:rsidR="002F0E5E" w:rsidRPr="00D51551" w:rsidRDefault="002F0E5E" w:rsidP="002F0E5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908" w:type="dxa"/>
            <w:gridSpan w:val="8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DCD9C39" w14:textId="77777777" w:rsidR="002F0E5E" w:rsidRPr="00D51551" w:rsidRDefault="002F0E5E" w:rsidP="002F0E5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2F0E5E" w:rsidRPr="00D51551" w14:paraId="1B410892" w14:textId="77777777" w:rsidTr="006A21E4">
        <w:tc>
          <w:tcPr>
            <w:tcW w:w="4293" w:type="dxa"/>
          </w:tcPr>
          <w:p w14:paraId="063512C8" w14:textId="77777777" w:rsidR="002F0E5E" w:rsidRPr="00D51551" w:rsidRDefault="002F0E5E" w:rsidP="002F0E5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1E365B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4B1827A3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78B5653D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61F9CADF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hideMark/>
          </w:tcPr>
          <w:p w14:paraId="46E8B4A3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เครื่องตกแต่ง ติดตั้ง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66B312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46F09BEB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9A732B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F0E5E" w:rsidRPr="00D51551" w14:paraId="686FFA6C" w14:textId="77777777" w:rsidTr="006A21E4">
        <w:tc>
          <w:tcPr>
            <w:tcW w:w="4293" w:type="dxa"/>
          </w:tcPr>
          <w:p w14:paraId="28F29B9D" w14:textId="77777777" w:rsidR="002F0E5E" w:rsidRPr="00D51551" w:rsidRDefault="002F0E5E" w:rsidP="002F0E5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hideMark/>
          </w:tcPr>
          <w:p w14:paraId="7E488FF4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296" w:type="dxa"/>
            <w:hideMark/>
          </w:tcPr>
          <w:p w14:paraId="40C76D24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440" w:type="dxa"/>
            <w:hideMark/>
          </w:tcPr>
          <w:p w14:paraId="3DB2CE54" w14:textId="77777777" w:rsidR="002F0E5E" w:rsidRPr="00D51551" w:rsidRDefault="002F0E5E" w:rsidP="002F0E5E">
            <w:pPr>
              <w:spacing w:before="10" w:after="10"/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296" w:type="dxa"/>
            <w:hideMark/>
          </w:tcPr>
          <w:p w14:paraId="0FA2349A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692" w:type="dxa"/>
            <w:hideMark/>
          </w:tcPr>
          <w:p w14:paraId="5CC8A161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และอุปกรณ์สำนักงาน</w:t>
            </w:r>
          </w:p>
        </w:tc>
        <w:tc>
          <w:tcPr>
            <w:tcW w:w="1296" w:type="dxa"/>
            <w:hideMark/>
          </w:tcPr>
          <w:p w14:paraId="17E3F13D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96" w:type="dxa"/>
            <w:hideMark/>
          </w:tcPr>
          <w:p w14:paraId="1EAA7353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96" w:type="dxa"/>
            <w:hideMark/>
          </w:tcPr>
          <w:p w14:paraId="0C16F98B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2F0E5E" w:rsidRPr="00D51551" w14:paraId="73E21610" w14:textId="77777777" w:rsidTr="006A21E4">
        <w:tc>
          <w:tcPr>
            <w:tcW w:w="4293" w:type="dxa"/>
          </w:tcPr>
          <w:p w14:paraId="2AE6F287" w14:textId="77777777" w:rsidR="002F0E5E" w:rsidRPr="00D51551" w:rsidRDefault="002F0E5E" w:rsidP="002F0E5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8F2F118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1B180D92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04CD6A97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577EE072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hideMark/>
          </w:tcPr>
          <w:p w14:paraId="39755B18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66346DDA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4671EA3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30F0FE9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4936F9" w:rsidRPr="00D51551" w14:paraId="1592FD79" w14:textId="77777777" w:rsidTr="00CE2C2D">
        <w:tc>
          <w:tcPr>
            <w:tcW w:w="4293" w:type="dxa"/>
          </w:tcPr>
          <w:p w14:paraId="43755B67" w14:textId="06D21E90" w:rsidR="004936F9" w:rsidRPr="00D51551" w:rsidRDefault="004936F9" w:rsidP="002F0E5E">
            <w:pPr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การปรับปรุงตามนโยบายการบัญชีใหม่ (หมายเหตุ</w:t>
            </w:r>
            <w:r w:rsidR="0034243E"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</w:t>
            </w:r>
            <w:r w:rsidR="00E7625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5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8404514" w14:textId="77777777" w:rsidR="004936F9" w:rsidRPr="00D51551" w:rsidRDefault="004936F9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4A6CEC2" w14:textId="77777777" w:rsidR="004936F9" w:rsidRPr="00D51551" w:rsidRDefault="004936F9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E56AEB0" w14:textId="77777777" w:rsidR="004936F9" w:rsidRPr="00D51551" w:rsidRDefault="004936F9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E7850FB" w14:textId="77777777" w:rsidR="004936F9" w:rsidRPr="00D51551" w:rsidRDefault="004936F9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92" w:type="dxa"/>
            <w:shd w:val="clear" w:color="auto" w:fill="auto"/>
          </w:tcPr>
          <w:p w14:paraId="78C78C1D" w14:textId="77777777" w:rsidR="004936F9" w:rsidRPr="00D51551" w:rsidRDefault="004936F9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A573A0F" w14:textId="77777777" w:rsidR="004936F9" w:rsidRPr="00D51551" w:rsidRDefault="004936F9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F5B1F4D" w14:textId="77777777" w:rsidR="004936F9" w:rsidRPr="00D51551" w:rsidRDefault="004936F9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5CC9C40" w14:textId="77777777" w:rsidR="004936F9" w:rsidRPr="00D51551" w:rsidRDefault="004936F9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2F0E5E" w:rsidRPr="00D51551" w14:paraId="729A55AD" w14:textId="77777777" w:rsidTr="00CE2C2D">
        <w:tc>
          <w:tcPr>
            <w:tcW w:w="4293" w:type="dxa"/>
          </w:tcPr>
          <w:p w14:paraId="4312C39A" w14:textId="28CEF9EF" w:rsidR="002F0E5E" w:rsidRPr="00D51551" w:rsidRDefault="002F0E5E" w:rsidP="002F0E5E">
            <w:pPr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41E6D113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EEF8F7B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76049C2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3FA7CC8" w14:textId="1D1BEC9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shd w:val="clear" w:color="auto" w:fill="auto"/>
          </w:tcPr>
          <w:p w14:paraId="5B91CE4F" w14:textId="19611B5E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3A49BBF" w14:textId="7E859C04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CF7A934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4232049" w14:textId="57C45780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F0E5E" w:rsidRPr="00D51551" w14:paraId="4C3E246A" w14:textId="77777777" w:rsidTr="00CE2C2D">
        <w:tc>
          <w:tcPr>
            <w:tcW w:w="4293" w:type="dxa"/>
          </w:tcPr>
          <w:p w14:paraId="25D5C0CA" w14:textId="77777777" w:rsidR="002F0E5E" w:rsidRPr="00D51551" w:rsidRDefault="002F0E5E" w:rsidP="002F0E5E">
            <w:pPr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51D170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DC772D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D4C9BF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4C7A67" w14:textId="445B1E59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792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4000AF57" w14:textId="069CA3BB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536210" w14:textId="0091ACC7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235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E5E844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0C3446" w14:textId="13B48781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278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448</w:t>
            </w:r>
          </w:p>
        </w:tc>
      </w:tr>
      <w:tr w:rsidR="002F0E5E" w:rsidRPr="00D51551" w14:paraId="20FE1412" w14:textId="77777777" w:rsidTr="00CE2C2D">
        <w:tc>
          <w:tcPr>
            <w:tcW w:w="4293" w:type="dxa"/>
          </w:tcPr>
          <w:p w14:paraId="0707DF30" w14:textId="77777777" w:rsidR="002F0E5E" w:rsidRPr="00D51551" w:rsidRDefault="002F0E5E" w:rsidP="002F0E5E">
            <w:pPr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9E9DC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D8A52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026C1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BB872" w14:textId="2AC8F7C0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FAA7B" w14:textId="3197416F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729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C0BF2" w14:textId="6F7FEB76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325E5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19A01" w14:textId="20519F9F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F0E5E" w:rsidRPr="00D51551" w14:paraId="233C2518" w14:textId="77777777" w:rsidTr="002F0E5E">
        <w:tc>
          <w:tcPr>
            <w:tcW w:w="4293" w:type="dxa"/>
          </w:tcPr>
          <w:p w14:paraId="4E54CC1B" w14:textId="77777777" w:rsidR="002F0E5E" w:rsidRPr="00D51551" w:rsidRDefault="002F0E5E" w:rsidP="002F0E5E">
            <w:pPr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6271249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3F53244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9639F0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E3980DC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FAFAFA"/>
          </w:tcPr>
          <w:p w14:paraId="4F113523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3068EA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635B3BE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53D7EF5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</w:tr>
      <w:tr w:rsidR="002F0E5E" w:rsidRPr="00D51551" w14:paraId="5A7F0460" w14:textId="77777777" w:rsidTr="002F0E5E">
        <w:tc>
          <w:tcPr>
            <w:tcW w:w="4293" w:type="dxa"/>
          </w:tcPr>
          <w:p w14:paraId="5567C403" w14:textId="11442E09" w:rsidR="002F0E5E" w:rsidRPr="00D51551" w:rsidRDefault="002F0E5E" w:rsidP="002F0E5E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มกราคม 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FAFAFA"/>
          </w:tcPr>
          <w:p w14:paraId="08D78D12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504BA72E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01598008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61917118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92" w:type="dxa"/>
            <w:shd w:val="clear" w:color="auto" w:fill="FAFAFA"/>
          </w:tcPr>
          <w:p w14:paraId="23AC9CC8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30077BA6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2A1F64B9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1167E9BF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2F0E5E" w:rsidRPr="00D51551" w14:paraId="38B4CB82" w14:textId="77777777" w:rsidTr="002F0E5E">
        <w:tc>
          <w:tcPr>
            <w:tcW w:w="4293" w:type="dxa"/>
          </w:tcPr>
          <w:p w14:paraId="55D7B55C" w14:textId="77777777" w:rsidR="002F0E5E" w:rsidRPr="00D51551" w:rsidRDefault="002F0E5E" w:rsidP="002F0E5E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4F556622" w14:textId="51EA33A2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FAFAFA"/>
          </w:tcPr>
          <w:p w14:paraId="1A3C0CC8" w14:textId="3A4A3E1C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984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599</w:t>
            </w:r>
          </w:p>
        </w:tc>
        <w:tc>
          <w:tcPr>
            <w:tcW w:w="1440" w:type="dxa"/>
            <w:shd w:val="clear" w:color="auto" w:fill="FAFAFA"/>
          </w:tcPr>
          <w:p w14:paraId="0CC313C0" w14:textId="4CEF3C15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910</w:t>
            </w:r>
          </w:p>
        </w:tc>
        <w:tc>
          <w:tcPr>
            <w:tcW w:w="1296" w:type="dxa"/>
            <w:shd w:val="clear" w:color="auto" w:fill="FAFAFA"/>
          </w:tcPr>
          <w:p w14:paraId="32D95DFB" w14:textId="2B26264F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778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835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345</w:t>
            </w:r>
          </w:p>
        </w:tc>
        <w:tc>
          <w:tcPr>
            <w:tcW w:w="1692" w:type="dxa"/>
            <w:shd w:val="clear" w:color="auto" w:fill="FAFAFA"/>
          </w:tcPr>
          <w:p w14:paraId="57F7269F" w14:textId="00BA8726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755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555</w:t>
            </w:r>
          </w:p>
        </w:tc>
        <w:tc>
          <w:tcPr>
            <w:tcW w:w="1296" w:type="dxa"/>
            <w:shd w:val="clear" w:color="auto" w:fill="FAFAFA"/>
          </w:tcPr>
          <w:p w14:paraId="3F9183B1" w14:textId="1B3828C7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819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654</w:t>
            </w:r>
          </w:p>
        </w:tc>
        <w:tc>
          <w:tcPr>
            <w:tcW w:w="1296" w:type="dxa"/>
            <w:shd w:val="clear" w:color="auto" w:fill="FAFAFA"/>
          </w:tcPr>
          <w:p w14:paraId="4C7606A6" w14:textId="767B6A6A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479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456</w:t>
            </w:r>
          </w:p>
        </w:tc>
        <w:tc>
          <w:tcPr>
            <w:tcW w:w="1296" w:type="dxa"/>
            <w:shd w:val="clear" w:color="auto" w:fill="FAFAFA"/>
          </w:tcPr>
          <w:p w14:paraId="66E9F6FA" w14:textId="2E019325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134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443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022</w:t>
            </w:r>
          </w:p>
        </w:tc>
      </w:tr>
      <w:tr w:rsidR="002F0E5E" w:rsidRPr="00D51551" w14:paraId="181A3485" w14:textId="77777777" w:rsidTr="002F0E5E">
        <w:tc>
          <w:tcPr>
            <w:tcW w:w="4293" w:type="dxa"/>
          </w:tcPr>
          <w:p w14:paraId="0AF00948" w14:textId="77777777" w:rsidR="002F0E5E" w:rsidRPr="00D51551" w:rsidRDefault="002F0E5E" w:rsidP="002F0E5E">
            <w:pPr>
              <w:tabs>
                <w:tab w:val="left" w:pos="343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FAFAFA"/>
          </w:tcPr>
          <w:p w14:paraId="35A0B479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1384AF7" w14:textId="793D81B8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7A0CABD" w14:textId="55810070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E8E6272" w14:textId="3BDBE7F0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shd w:val="clear" w:color="auto" w:fill="FAFAFA"/>
          </w:tcPr>
          <w:p w14:paraId="07636238" w14:textId="6C59A8D8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ABBB7AB" w14:textId="528CA006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E81CCDF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49D783B" w14:textId="2BDC9510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F0E5E" w:rsidRPr="00D51551" w14:paraId="64C601A8" w14:textId="77777777" w:rsidTr="002F0E5E">
        <w:tc>
          <w:tcPr>
            <w:tcW w:w="4293" w:type="dxa"/>
          </w:tcPr>
          <w:p w14:paraId="405D97ED" w14:textId="77777777" w:rsidR="002F0E5E" w:rsidRPr="00D51551" w:rsidRDefault="002F0E5E" w:rsidP="002F0E5E">
            <w:pPr>
              <w:tabs>
                <w:tab w:val="left" w:pos="343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9A2F1F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0E91CC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FC41A3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6ECDE0" w14:textId="0F01ED82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FAFAFA"/>
          </w:tcPr>
          <w:p w14:paraId="0DDCE50B" w14:textId="7EA03E36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E4B823A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CFE3DA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651AE7" w14:textId="31043DC2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F0E5E" w:rsidRPr="00D51551" w14:paraId="2896D352" w14:textId="77777777" w:rsidTr="002F0E5E">
        <w:tc>
          <w:tcPr>
            <w:tcW w:w="4293" w:type="dxa"/>
          </w:tcPr>
          <w:p w14:paraId="1B3A800C" w14:textId="77777777" w:rsidR="002F0E5E" w:rsidRPr="00D51551" w:rsidRDefault="002F0E5E" w:rsidP="002F0E5E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4F030F" w14:textId="4FE9F66E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3520DB" w14:textId="34E1D662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962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3A3333" w14:textId="6CC5080B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AE37F" w14:textId="74A10D46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429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535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566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867346" w14:textId="6E3C3396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755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01331A" w14:textId="27E857B6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122ACA" w14:textId="17202674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479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003FA7" w14:textId="2A005BA2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694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417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052</w:t>
            </w:r>
          </w:p>
        </w:tc>
      </w:tr>
      <w:tr w:rsidR="002F0E5E" w:rsidRPr="00D51551" w14:paraId="756C3C61" w14:textId="77777777" w:rsidTr="002F0E5E">
        <w:tc>
          <w:tcPr>
            <w:tcW w:w="4293" w:type="dxa"/>
          </w:tcPr>
          <w:p w14:paraId="3D35B640" w14:textId="77777777" w:rsidR="002F0E5E" w:rsidRPr="00D51551" w:rsidRDefault="002F0E5E" w:rsidP="002F0E5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9D7756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3F80006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25C198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80AEC5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FAFAFA"/>
          </w:tcPr>
          <w:p w14:paraId="36BDB181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64F781C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1BF8045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A8B673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</w:tr>
      <w:tr w:rsidR="002F0E5E" w:rsidRPr="00D51551" w14:paraId="55A80428" w14:textId="77777777" w:rsidTr="002F0E5E">
        <w:tc>
          <w:tcPr>
            <w:tcW w:w="4293" w:type="dxa"/>
          </w:tcPr>
          <w:p w14:paraId="545556F0" w14:textId="54F48646" w:rsidR="002F0E5E" w:rsidRPr="00D51551" w:rsidRDefault="002F0E5E" w:rsidP="002F0E5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FAFAFA"/>
          </w:tcPr>
          <w:p w14:paraId="68F51F35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1EBB3548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0EF7DCC2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55DCAA89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92" w:type="dxa"/>
            <w:shd w:val="clear" w:color="auto" w:fill="FAFAFA"/>
          </w:tcPr>
          <w:p w14:paraId="0D871C1E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134E7648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441C514B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0D677960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2F0E5E" w:rsidRPr="00D51551" w14:paraId="64D1505D" w14:textId="77777777" w:rsidTr="002F0E5E">
        <w:tc>
          <w:tcPr>
            <w:tcW w:w="4293" w:type="dxa"/>
          </w:tcPr>
          <w:p w14:paraId="29B459C9" w14:textId="77777777" w:rsidR="002F0E5E" w:rsidRPr="00D51551" w:rsidRDefault="002F0E5E" w:rsidP="002F0E5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</w:tcPr>
          <w:p w14:paraId="06E5330A" w14:textId="1A98A4F8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FAFAFA"/>
          </w:tcPr>
          <w:p w14:paraId="21E3B0E5" w14:textId="4205DFE0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962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109</w:t>
            </w:r>
          </w:p>
        </w:tc>
        <w:tc>
          <w:tcPr>
            <w:tcW w:w="1440" w:type="dxa"/>
            <w:shd w:val="clear" w:color="auto" w:fill="FAFAFA"/>
          </w:tcPr>
          <w:p w14:paraId="370605C0" w14:textId="1E0754DB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</w:p>
        </w:tc>
        <w:tc>
          <w:tcPr>
            <w:tcW w:w="1296" w:type="dxa"/>
            <w:shd w:val="clear" w:color="auto" w:fill="FAFAFA"/>
          </w:tcPr>
          <w:p w14:paraId="7D17784E" w14:textId="6DB0F307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429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535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566</w:t>
            </w:r>
          </w:p>
        </w:tc>
        <w:tc>
          <w:tcPr>
            <w:tcW w:w="1692" w:type="dxa"/>
            <w:shd w:val="clear" w:color="auto" w:fill="FAFAFA"/>
          </w:tcPr>
          <w:p w14:paraId="086F3536" w14:textId="66AFBDB4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755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</w:p>
        </w:tc>
        <w:tc>
          <w:tcPr>
            <w:tcW w:w="1296" w:type="dxa"/>
            <w:shd w:val="clear" w:color="auto" w:fill="FAFAFA"/>
          </w:tcPr>
          <w:p w14:paraId="2D59093F" w14:textId="5B3D40A7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</w:p>
        </w:tc>
        <w:tc>
          <w:tcPr>
            <w:tcW w:w="1296" w:type="dxa"/>
            <w:shd w:val="clear" w:color="auto" w:fill="FAFAFA"/>
          </w:tcPr>
          <w:p w14:paraId="4BC48B4E" w14:textId="12A437B1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479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456</w:t>
            </w:r>
          </w:p>
        </w:tc>
        <w:tc>
          <w:tcPr>
            <w:tcW w:w="1296" w:type="dxa"/>
            <w:shd w:val="clear" w:color="auto" w:fill="FAFAFA"/>
          </w:tcPr>
          <w:p w14:paraId="4E210BDF" w14:textId="359B0EBF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694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417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052</w:t>
            </w:r>
          </w:p>
        </w:tc>
      </w:tr>
      <w:tr w:rsidR="002F0E5E" w:rsidRPr="00D51551" w14:paraId="0BCF28BE" w14:textId="77777777" w:rsidTr="002F0E5E">
        <w:tc>
          <w:tcPr>
            <w:tcW w:w="4293" w:type="dxa"/>
          </w:tcPr>
          <w:p w14:paraId="4D04DE45" w14:textId="77777777" w:rsidR="002F0E5E" w:rsidRPr="00D51551" w:rsidRDefault="002F0E5E" w:rsidP="002F0E5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ซื้อสินทรัพย์ </w:t>
            </w:r>
          </w:p>
        </w:tc>
        <w:tc>
          <w:tcPr>
            <w:tcW w:w="1296" w:type="dxa"/>
            <w:shd w:val="clear" w:color="auto" w:fill="FAFAFA"/>
          </w:tcPr>
          <w:p w14:paraId="4ECFD8C7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6BC30B9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CA5E84C" w14:textId="236CD307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293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FAFAFA"/>
          </w:tcPr>
          <w:p w14:paraId="13CD8334" w14:textId="36A44081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262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072</w:t>
            </w:r>
          </w:p>
        </w:tc>
        <w:tc>
          <w:tcPr>
            <w:tcW w:w="1692" w:type="dxa"/>
            <w:shd w:val="clear" w:color="auto" w:fill="FAFAFA"/>
          </w:tcPr>
          <w:p w14:paraId="4E2F2254" w14:textId="2E43D6AC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642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114</w:t>
            </w:r>
          </w:p>
        </w:tc>
        <w:tc>
          <w:tcPr>
            <w:tcW w:w="1296" w:type="dxa"/>
            <w:shd w:val="clear" w:color="auto" w:fill="FAFAFA"/>
          </w:tcPr>
          <w:p w14:paraId="0144D273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84A48C3" w14:textId="7C2DB231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276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580</w:t>
            </w:r>
          </w:p>
        </w:tc>
        <w:tc>
          <w:tcPr>
            <w:tcW w:w="1296" w:type="dxa"/>
            <w:shd w:val="clear" w:color="auto" w:fill="FAFAFA"/>
          </w:tcPr>
          <w:p w14:paraId="64D64984" w14:textId="095CF350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474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566</w:t>
            </w:r>
          </w:p>
        </w:tc>
      </w:tr>
      <w:tr w:rsidR="002F0E5E" w:rsidRPr="00D51551" w14:paraId="772BEF41" w14:textId="77777777" w:rsidTr="002F0E5E">
        <w:tc>
          <w:tcPr>
            <w:tcW w:w="4293" w:type="dxa"/>
          </w:tcPr>
          <w:p w14:paraId="255AC80F" w14:textId="77777777" w:rsidR="002F0E5E" w:rsidRPr="00D51551" w:rsidRDefault="002F0E5E" w:rsidP="002F0E5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การโอนเข้า(ออก)</w:t>
            </w:r>
          </w:p>
        </w:tc>
        <w:tc>
          <w:tcPr>
            <w:tcW w:w="1296" w:type="dxa"/>
            <w:shd w:val="clear" w:color="auto" w:fill="FAFAFA"/>
          </w:tcPr>
          <w:p w14:paraId="26B9A26B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A98BAD6" w14:textId="4589EB96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757</w:t>
            </w:r>
          </w:p>
        </w:tc>
        <w:tc>
          <w:tcPr>
            <w:tcW w:w="1440" w:type="dxa"/>
            <w:shd w:val="clear" w:color="auto" w:fill="FAFAFA"/>
          </w:tcPr>
          <w:p w14:paraId="10448707" w14:textId="1B671D59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2FFCBE82" w14:textId="12FAEBFE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358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239</w:t>
            </w:r>
          </w:p>
        </w:tc>
        <w:tc>
          <w:tcPr>
            <w:tcW w:w="1692" w:type="dxa"/>
            <w:shd w:val="clear" w:color="auto" w:fill="FAFAFA"/>
          </w:tcPr>
          <w:p w14:paraId="0E254617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6FE910F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F0FC8D6" w14:textId="585D028C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B989229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2F0E5E" w:rsidRPr="00D51551" w14:paraId="303B9018" w14:textId="77777777" w:rsidTr="002F0E5E">
        <w:tc>
          <w:tcPr>
            <w:tcW w:w="4293" w:type="dxa"/>
          </w:tcPr>
          <w:p w14:paraId="6B8691F0" w14:textId="77777777" w:rsidR="002F0E5E" w:rsidRPr="00D51551" w:rsidRDefault="002F0E5E" w:rsidP="002F0E5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1296" w:type="dxa"/>
            <w:shd w:val="clear" w:color="auto" w:fill="FAFAFA"/>
          </w:tcPr>
          <w:p w14:paraId="249991CF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27B8226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73CBE60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0604929" w14:textId="0D045358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shd w:val="clear" w:color="auto" w:fill="FAFAFA"/>
          </w:tcPr>
          <w:p w14:paraId="08E36D09" w14:textId="22060789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7DA9C29" w14:textId="6DF6B0F3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8A580FD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0524C07" w14:textId="7258F035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F0E5E" w:rsidRPr="00D51551" w14:paraId="1FB36B28" w14:textId="77777777" w:rsidTr="002F0E5E">
        <w:tc>
          <w:tcPr>
            <w:tcW w:w="4293" w:type="dxa"/>
          </w:tcPr>
          <w:p w14:paraId="7813C39B" w14:textId="77777777" w:rsidR="002F0E5E" w:rsidRPr="00D51551" w:rsidRDefault="002F0E5E" w:rsidP="002F0E5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โอนสินทรัพย์เป็นค่าใช้จ่าย</w:t>
            </w:r>
          </w:p>
        </w:tc>
        <w:tc>
          <w:tcPr>
            <w:tcW w:w="1296" w:type="dxa"/>
            <w:shd w:val="clear" w:color="auto" w:fill="FAFAFA"/>
          </w:tcPr>
          <w:p w14:paraId="2943F7D0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F86AC9F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C99233B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9E9759B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92" w:type="dxa"/>
            <w:shd w:val="clear" w:color="auto" w:fill="FAFAFA"/>
          </w:tcPr>
          <w:p w14:paraId="0C51C016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742BA60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5F4B910" w14:textId="084179FC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86C5986" w14:textId="11B33765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F0E5E" w:rsidRPr="00D51551" w14:paraId="2C6BC7AA" w14:textId="77777777" w:rsidTr="002F0E5E">
        <w:tc>
          <w:tcPr>
            <w:tcW w:w="4293" w:type="dxa"/>
          </w:tcPr>
          <w:p w14:paraId="4122B293" w14:textId="77777777" w:rsidR="002F0E5E" w:rsidRPr="00D51551" w:rsidRDefault="002F0E5E" w:rsidP="002F0E5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รับโอนจากสินทรัพย์สิทธิการใช้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FAFAFA"/>
          </w:tcPr>
          <w:p w14:paraId="6B299175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4BE3076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F55FB8D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0A04483" w14:textId="74DCFEB7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692" w:type="dxa"/>
            <w:shd w:val="clear" w:color="auto" w:fill="FAFAFA"/>
          </w:tcPr>
          <w:p w14:paraId="3F712BD5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3AB66D6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195257E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1CC0F18" w14:textId="64606FE3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</w:tr>
      <w:tr w:rsidR="002F0E5E" w:rsidRPr="00D51551" w14:paraId="6CAB7609" w14:textId="77777777" w:rsidTr="002F0E5E">
        <w:tc>
          <w:tcPr>
            <w:tcW w:w="4293" w:type="dxa"/>
          </w:tcPr>
          <w:p w14:paraId="3DD78439" w14:textId="77777777" w:rsidR="002F0E5E" w:rsidRPr="00D51551" w:rsidRDefault="002F0E5E" w:rsidP="002F0E5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</w:tcPr>
          <w:p w14:paraId="0FF852C8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48C6E7D" w14:textId="440189FC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A779537" w14:textId="52F7BF4B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8A436B9" w14:textId="4C81F289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shd w:val="clear" w:color="auto" w:fill="FAFAFA"/>
          </w:tcPr>
          <w:p w14:paraId="0ED42596" w14:textId="6CB01495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BB29ED1" w14:textId="79C8D7F0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E83A207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AEBA1CF" w14:textId="0BEA9B76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F0E5E" w:rsidRPr="00D51551" w14:paraId="3889E919" w14:textId="77777777" w:rsidTr="002F0E5E">
        <w:tc>
          <w:tcPr>
            <w:tcW w:w="4293" w:type="dxa"/>
          </w:tcPr>
          <w:p w14:paraId="08DC3095" w14:textId="77777777" w:rsidR="002F0E5E" w:rsidRPr="00D51551" w:rsidRDefault="002F0E5E" w:rsidP="002F0E5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407A9B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AC41CE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657034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8E48BE" w14:textId="2A7803FB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FAFAFA"/>
          </w:tcPr>
          <w:p w14:paraId="3C89704C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A5F430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C95DAD0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F81D54" w14:textId="27D7C0DD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F0E5E" w:rsidRPr="00D51551" w14:paraId="60824021" w14:textId="77777777" w:rsidTr="002F0E5E">
        <w:tc>
          <w:tcPr>
            <w:tcW w:w="4293" w:type="dxa"/>
          </w:tcPr>
          <w:p w14:paraId="1DC025CC" w14:textId="77777777" w:rsidR="002F0E5E" w:rsidRPr="00D51551" w:rsidRDefault="002F0E5E" w:rsidP="002F0E5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ราคาตามบัญชีปลายปี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-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76C20C" w14:textId="165791EC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FF3661" w14:textId="573B650E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777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D5EFFF" w14:textId="16D33FEE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64CB6D" w14:textId="566D2A04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402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321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323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DCDA81" w14:textId="0F5FA14A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876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B772C3" w14:textId="6C8EB71C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BA6BE4" w14:textId="2B0BD3B9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228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A0DDB" w14:textId="4659DE56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657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091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821</w:t>
            </w:r>
          </w:p>
        </w:tc>
      </w:tr>
      <w:tr w:rsidR="002F0E5E" w:rsidRPr="00D51551" w14:paraId="6BF6B09F" w14:textId="77777777" w:rsidTr="002F0E5E">
        <w:tc>
          <w:tcPr>
            <w:tcW w:w="4293" w:type="dxa"/>
          </w:tcPr>
          <w:p w14:paraId="7FE32D51" w14:textId="77777777" w:rsidR="002F0E5E" w:rsidRPr="00D51551" w:rsidRDefault="002F0E5E" w:rsidP="002F0E5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94E7BE1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F33F87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D90140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11BA9C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FAFAFA"/>
          </w:tcPr>
          <w:p w14:paraId="4B30BBA7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9BCC5D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EFBC555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CE1489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2F0E5E" w:rsidRPr="00D51551" w14:paraId="0288FA73" w14:textId="77777777" w:rsidTr="002F0E5E">
        <w:tc>
          <w:tcPr>
            <w:tcW w:w="4293" w:type="dxa"/>
          </w:tcPr>
          <w:p w14:paraId="71E2B055" w14:textId="54FB46A2" w:rsidR="002F0E5E" w:rsidRPr="00D51551" w:rsidRDefault="002F0E5E" w:rsidP="002F0E5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FAFAFA"/>
          </w:tcPr>
          <w:p w14:paraId="20938E5D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57C94566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5F783C0F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2A4FBC5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92" w:type="dxa"/>
            <w:shd w:val="clear" w:color="auto" w:fill="FAFAFA"/>
          </w:tcPr>
          <w:p w14:paraId="2E5B72C2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054E4D2E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27F382E1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43F0A8D0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2F0E5E" w:rsidRPr="00D51551" w14:paraId="5AC7F7EC" w14:textId="77777777" w:rsidTr="002F0E5E">
        <w:tc>
          <w:tcPr>
            <w:tcW w:w="4293" w:type="dxa"/>
          </w:tcPr>
          <w:p w14:paraId="5BFCBACF" w14:textId="77777777" w:rsidR="002F0E5E" w:rsidRPr="00D51551" w:rsidRDefault="002F0E5E" w:rsidP="002F0E5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0997776A" w14:textId="7A4C4C8F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FAFAFA"/>
          </w:tcPr>
          <w:p w14:paraId="12CCCA51" w14:textId="15E5729F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022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356</w:t>
            </w:r>
          </w:p>
        </w:tc>
        <w:tc>
          <w:tcPr>
            <w:tcW w:w="1440" w:type="dxa"/>
            <w:shd w:val="clear" w:color="auto" w:fill="FAFAFA"/>
          </w:tcPr>
          <w:p w14:paraId="557A50BA" w14:textId="20CF3FFE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162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710</w:t>
            </w:r>
          </w:p>
        </w:tc>
        <w:tc>
          <w:tcPr>
            <w:tcW w:w="1296" w:type="dxa"/>
            <w:shd w:val="clear" w:color="auto" w:fill="FAFAFA"/>
          </w:tcPr>
          <w:p w14:paraId="5077DE77" w14:textId="288E7134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802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682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715</w:t>
            </w:r>
          </w:p>
        </w:tc>
        <w:tc>
          <w:tcPr>
            <w:tcW w:w="1692" w:type="dxa"/>
            <w:shd w:val="clear" w:color="auto" w:fill="FAFAFA"/>
          </w:tcPr>
          <w:p w14:paraId="219E4E7A" w14:textId="21A44F2E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973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845</w:t>
            </w:r>
          </w:p>
        </w:tc>
        <w:tc>
          <w:tcPr>
            <w:tcW w:w="1296" w:type="dxa"/>
            <w:shd w:val="clear" w:color="auto" w:fill="FAFAFA"/>
          </w:tcPr>
          <w:p w14:paraId="51357097" w14:textId="12C91F52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339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655</w:t>
            </w:r>
          </w:p>
        </w:tc>
        <w:tc>
          <w:tcPr>
            <w:tcW w:w="1296" w:type="dxa"/>
            <w:shd w:val="clear" w:color="auto" w:fill="FAFAFA"/>
          </w:tcPr>
          <w:p w14:paraId="0A2D3BA2" w14:textId="582DD090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228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296" w:type="dxa"/>
            <w:shd w:val="clear" w:color="auto" w:fill="FAFAFA"/>
          </w:tcPr>
          <w:p w14:paraId="0455631D" w14:textId="53E3B2CF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154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139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889</w:t>
            </w:r>
          </w:p>
        </w:tc>
      </w:tr>
      <w:tr w:rsidR="002F0E5E" w:rsidRPr="00D51551" w14:paraId="38A0EB29" w14:textId="77777777" w:rsidTr="002F0E5E">
        <w:tc>
          <w:tcPr>
            <w:tcW w:w="4293" w:type="dxa"/>
          </w:tcPr>
          <w:p w14:paraId="447EEEE7" w14:textId="77777777" w:rsidR="002F0E5E" w:rsidRPr="00D51551" w:rsidRDefault="002F0E5E" w:rsidP="002F0E5E">
            <w:pPr>
              <w:tabs>
                <w:tab w:val="left" w:pos="346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FAFAFA"/>
          </w:tcPr>
          <w:p w14:paraId="549FE969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5CA44A7" w14:textId="199005C2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BB8768A" w14:textId="31B1EB3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EA844A1" w14:textId="4D721F89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shd w:val="clear" w:color="auto" w:fill="FAFAFA"/>
          </w:tcPr>
          <w:p w14:paraId="585DACAD" w14:textId="43DBF80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CB66109" w14:textId="7EC57655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BB5573C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6E05EC8" w14:textId="1D9CE90A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F0E5E" w:rsidRPr="00D51551" w14:paraId="753DE0D5" w14:textId="77777777" w:rsidTr="002F0E5E">
        <w:tc>
          <w:tcPr>
            <w:tcW w:w="4293" w:type="dxa"/>
          </w:tcPr>
          <w:p w14:paraId="106A48D5" w14:textId="77777777" w:rsidR="002F0E5E" w:rsidRPr="00D51551" w:rsidRDefault="002F0E5E" w:rsidP="002F0E5E">
            <w:pPr>
              <w:tabs>
                <w:tab w:val="left" w:pos="346"/>
                <w:tab w:val="left" w:pos="787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78CB0D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1289FD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B4487B3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16C13B" w14:textId="79C9FE6D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FAFAFA"/>
          </w:tcPr>
          <w:p w14:paraId="36FFE128" w14:textId="6AC41A8B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6D8484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816C48" w14:textId="77777777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23E610" w14:textId="1FB1F00D" w:rsidR="002F0E5E" w:rsidRPr="00D51551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F0E5E" w:rsidRPr="00D51551" w14:paraId="739676CF" w14:textId="77777777" w:rsidTr="002F0E5E">
        <w:tc>
          <w:tcPr>
            <w:tcW w:w="4293" w:type="dxa"/>
          </w:tcPr>
          <w:p w14:paraId="61E7303B" w14:textId="77777777" w:rsidR="002F0E5E" w:rsidRPr="00D51551" w:rsidRDefault="002F0E5E" w:rsidP="002F0E5E">
            <w:pPr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323427" w14:textId="1259102B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07AB84" w14:textId="7B33D353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777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4B976E" w14:textId="2C90C07B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FD44CE" w14:textId="3BF5FC66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402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321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323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45779D" w14:textId="355B50F0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876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0AA7A3" w14:textId="6EC1EB51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CDFDBE" w14:textId="62C8807F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228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8C4095" w14:textId="3A5AD22A" w:rsidR="002F0E5E" w:rsidRPr="00D51551" w:rsidRDefault="00490805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657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091</w:t>
            </w:r>
            <w:r w:rsidR="002F0E5E" w:rsidRPr="00D515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821</w:t>
            </w:r>
          </w:p>
        </w:tc>
      </w:tr>
    </w:tbl>
    <w:p w14:paraId="6E58C581" w14:textId="77777777" w:rsidR="00D85791" w:rsidRPr="00D51551" w:rsidRDefault="00D85791" w:rsidP="00A365CC">
      <w:pPr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</w:rPr>
      </w:pPr>
    </w:p>
    <w:p w14:paraId="5E9DCBB0" w14:textId="77777777" w:rsidR="006D4190" w:rsidRPr="00D51551" w:rsidRDefault="006D4190" w:rsidP="00A365CC">
      <w:pPr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  <w:cs/>
        </w:rPr>
        <w:sectPr w:rsidR="006D4190" w:rsidRPr="00D51551">
          <w:pgSz w:w="16834" w:h="11909" w:orient="landscape"/>
          <w:pgMar w:top="1440" w:right="864" w:bottom="720" w:left="864" w:header="706" w:footer="576" w:gutter="0"/>
          <w:cols w:space="720"/>
        </w:sectPr>
      </w:pPr>
    </w:p>
    <w:p w14:paraId="669C1971" w14:textId="77777777" w:rsidR="00773ADA" w:rsidRPr="00D51551" w:rsidRDefault="00773ADA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890395" w14:textId="4FE0A13E" w:rsidR="00051507" w:rsidRPr="00D51551" w:rsidRDefault="00051507" w:rsidP="009815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ในระหว่างปี 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เครื่องจักรและอุปกรณ์</w:t>
      </w:r>
      <w:r w:rsidR="009815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ได้เกิดการด้อยค่าจำนวน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34243E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4243E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</w:t>
      </w:r>
      <w:r w:rsidR="0034243E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เนื่องจาก</w:t>
      </w:r>
      <w:r w:rsidR="0034243E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สินทรัพย์ดังกล่าวเกิดความล้าสมัย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4243E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และไม่สามารถนำมาใช้งานได้ โดย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มูลค่าที่คาดว่าจะได้รับคืน</w:t>
      </w:r>
      <w:r w:rsidR="0034243E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คือ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ราคาขายสุทธิ</w:t>
      </w:r>
      <w:r w:rsidR="0034243E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</w:t>
      </w:r>
      <w:r w:rsidR="00F80E9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ผู้บริหาร</w:t>
      </w:r>
      <w:r w:rsidR="0034243E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พิจารณาโดยอ้างอิงถึงราคาตลาดของสินทรัพย์เทียบเท่า</w:t>
      </w:r>
    </w:p>
    <w:p w14:paraId="5C5B2473" w14:textId="77777777" w:rsidR="00051507" w:rsidRPr="00D51551" w:rsidRDefault="00051507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9227E5" w14:textId="6952A8F3" w:rsidR="00051507" w:rsidRPr="00D51551" w:rsidRDefault="00051507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เครื่องจักรและอุปกรณ์ของกลุ่มกิจการบางส่วน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490805" w:rsidRPr="00490805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353</w:t>
      </w:r>
      <w:r w:rsidR="00665C1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.</w:t>
      </w:r>
      <w:r w:rsidR="00490805" w:rsidRPr="00490805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56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</w:t>
      </w:r>
      <w:r w:rsidR="008C79F3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เครื่องจักรและอุปกรณ์ของกลุ่มกิจการ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บางส่วนจำนวน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356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73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ได้นำไปเป็นหลักทรัพย์เพื่อค้ำประกันเงินกู้ยืมจากสถาบันการเงิน (หมายเหตุ</w:t>
      </w:r>
      <w:r w:rsidR="00DA0557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</w:t>
      </w:r>
      <w:r w:rsidR="00DA62EA" w:rsidRPr="00D515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1511470C" w14:textId="77777777" w:rsidR="008C79F3" w:rsidRPr="00D51551" w:rsidRDefault="008C79F3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DF5C71" w14:textId="51CE06EE" w:rsidR="008C79F3" w:rsidRPr="00D51551" w:rsidRDefault="008C79F3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 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กลุ่มกิจการแสดงสินทรัพย์สิทธิการใช้เป็นรายการแยกต่างหากในงบแสดงฐานะการเงินตามที่เปิดเผยใน</w:t>
      </w:r>
      <w:r w:rsidR="00DA0557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หมายเหตุ</w:t>
      </w:r>
      <w:r w:rsidR="00DA0557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</w:p>
    <w:p w14:paraId="5DEA4705" w14:textId="77777777" w:rsidR="008C79F3" w:rsidRPr="00D51551" w:rsidRDefault="008C79F3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B38133" w14:textId="6F7E9E68" w:rsidR="008C79F3" w:rsidRPr="00D51551" w:rsidRDefault="008C79F3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รายการการซื้อในตารางข้างต้นได้รวมการได้มาซึ่งสินทรัพย์ตามสัญญาเช่าการเงินที่</w:t>
      </w:r>
      <w:r w:rsidR="00CE5539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กลุ่มกิจการเป็นผู้เช่าจำนวน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และไม่มีรายการจำหน่ายสินทรัพย์ตามสัญญาเช่าการเงิน</w:t>
      </w:r>
    </w:p>
    <w:p w14:paraId="2470816F" w14:textId="77777777" w:rsidR="00051507" w:rsidRPr="00D51551" w:rsidRDefault="00051507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223534" w14:textId="63B169C5" w:rsidR="003F3244" w:rsidRPr="00D51551" w:rsidRDefault="003F3244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สินทรัพย์ตามสัญญาเช่าการเงินที่</w:t>
      </w:r>
      <w:r w:rsidR="00642894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เป็นผู้เช่าซึ่งรวมแสดงในรายการข้างต้นประกอบด้วย</w:t>
      </w:r>
      <w:r w:rsidR="00314EA2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เครื่องจักร</w:t>
      </w:r>
      <w:r w:rsidR="00D813E4" w:rsidRPr="00D515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14EA2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อุปกรณ์</w:t>
      </w:r>
      <w:r w:rsidR="00CE5539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และยานพาหนะ</w:t>
      </w:r>
      <w:r w:rsidR="00D813E4" w:rsidRPr="00D515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tbl>
      <w:tblPr>
        <w:tblW w:w="954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58"/>
        <w:gridCol w:w="1295"/>
        <w:gridCol w:w="1295"/>
      </w:tblGrid>
      <w:tr w:rsidR="00EB5B9A" w:rsidRPr="00D51551" w14:paraId="45EB2EDE" w14:textId="77777777" w:rsidTr="00EB5B9A">
        <w:trPr>
          <w:cantSplit/>
        </w:trPr>
        <w:tc>
          <w:tcPr>
            <w:tcW w:w="6958" w:type="dxa"/>
            <w:vAlign w:val="bottom"/>
          </w:tcPr>
          <w:p w14:paraId="3A5FB002" w14:textId="77777777" w:rsidR="00EB5B9A" w:rsidRPr="00D51551" w:rsidRDefault="00EB5B9A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00556" w14:textId="77777777" w:rsidR="00EB5B9A" w:rsidRPr="00D51551" w:rsidRDefault="00EB5B9A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2A096818" w14:textId="77777777" w:rsidR="00EB5B9A" w:rsidRPr="00D51551" w:rsidRDefault="00EB5B9A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5B9A" w:rsidRPr="00D51551" w14:paraId="514B68E1" w14:textId="77777777" w:rsidTr="00EB5B9A">
        <w:trPr>
          <w:cantSplit/>
        </w:trPr>
        <w:tc>
          <w:tcPr>
            <w:tcW w:w="6958" w:type="dxa"/>
            <w:vAlign w:val="bottom"/>
          </w:tcPr>
          <w:p w14:paraId="6A71E5CB" w14:textId="77777777" w:rsidR="00EB5B9A" w:rsidRPr="00D51551" w:rsidRDefault="00EB5B9A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2E899336" w14:textId="19278B48" w:rsidR="00EB5B9A" w:rsidRPr="00D51551" w:rsidRDefault="00EB5B9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6EE138C2" w14:textId="15BB8677" w:rsidR="00EB5B9A" w:rsidRPr="00D51551" w:rsidRDefault="00EB5B9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EB5B9A" w:rsidRPr="00D51551" w14:paraId="37CA882D" w14:textId="77777777" w:rsidTr="00EB5B9A">
        <w:trPr>
          <w:cantSplit/>
        </w:trPr>
        <w:tc>
          <w:tcPr>
            <w:tcW w:w="6958" w:type="dxa"/>
            <w:vAlign w:val="bottom"/>
          </w:tcPr>
          <w:p w14:paraId="55036A10" w14:textId="77777777" w:rsidR="00EB5B9A" w:rsidRPr="00D51551" w:rsidRDefault="00EB5B9A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F08B7FB" w14:textId="77777777" w:rsidR="00EB5B9A" w:rsidRPr="00D51551" w:rsidRDefault="00EB5B9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0C872607" w14:textId="77777777" w:rsidR="00EB5B9A" w:rsidRPr="00D51551" w:rsidRDefault="00EB5B9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B5B9A" w:rsidRPr="00D51551" w14:paraId="61F784DE" w14:textId="77777777" w:rsidTr="00EB5B9A">
        <w:trPr>
          <w:cantSplit/>
          <w:trHeight w:val="99"/>
        </w:trPr>
        <w:tc>
          <w:tcPr>
            <w:tcW w:w="6958" w:type="dxa"/>
            <w:vAlign w:val="bottom"/>
          </w:tcPr>
          <w:p w14:paraId="6FD6F193" w14:textId="77777777" w:rsidR="00EB5B9A" w:rsidRPr="00D51551" w:rsidRDefault="00EB5B9A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FE7C54" w14:textId="77777777" w:rsidR="00EB5B9A" w:rsidRPr="00D51551" w:rsidRDefault="00EB5B9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4F479F4" w14:textId="77777777" w:rsidR="00EB5B9A" w:rsidRPr="00D51551" w:rsidRDefault="00EB5B9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C79F3" w:rsidRPr="00D51551" w14:paraId="49B5EC77" w14:textId="77777777" w:rsidTr="00EB5B9A">
        <w:trPr>
          <w:cantSplit/>
        </w:trPr>
        <w:tc>
          <w:tcPr>
            <w:tcW w:w="6958" w:type="dxa"/>
            <w:hideMark/>
          </w:tcPr>
          <w:p w14:paraId="6FB122F8" w14:textId="77777777" w:rsidR="008C79F3" w:rsidRPr="00D51551" w:rsidRDefault="008C79F3" w:rsidP="00A365CC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295" w:type="dxa"/>
            <w:shd w:val="clear" w:color="auto" w:fill="FAFAFA"/>
          </w:tcPr>
          <w:p w14:paraId="79977AA1" w14:textId="77777777" w:rsidR="008C79F3" w:rsidRPr="00D51551" w:rsidRDefault="00DA62E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</w:tcPr>
          <w:p w14:paraId="43485A1D" w14:textId="6A7F6A05" w:rsidR="008C79F3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="008C79F3"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082</w:t>
            </w:r>
            <w:r w:rsidR="008C79F3"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231</w:t>
            </w:r>
          </w:p>
        </w:tc>
      </w:tr>
      <w:tr w:rsidR="008C79F3" w:rsidRPr="00D51551" w14:paraId="04913CEE" w14:textId="77777777" w:rsidTr="00EB5B9A">
        <w:trPr>
          <w:cantSplit/>
        </w:trPr>
        <w:tc>
          <w:tcPr>
            <w:tcW w:w="6958" w:type="dxa"/>
            <w:hideMark/>
          </w:tcPr>
          <w:p w14:paraId="633D7A94" w14:textId="77777777" w:rsidR="008C79F3" w:rsidRPr="00D51551" w:rsidRDefault="008C79F3" w:rsidP="00A365CC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48946871" w14:textId="77777777" w:rsidR="008C79F3" w:rsidRPr="00D51551" w:rsidRDefault="00DA62E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00778761" w14:textId="7FB1B7EF" w:rsidR="008C79F3" w:rsidRPr="00D51551" w:rsidRDefault="008C79F3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278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449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C79F3" w:rsidRPr="00D51551" w14:paraId="27065486" w14:textId="77777777" w:rsidTr="00EB5B9A">
        <w:trPr>
          <w:cantSplit/>
        </w:trPr>
        <w:tc>
          <w:tcPr>
            <w:tcW w:w="6958" w:type="dxa"/>
            <w:hideMark/>
          </w:tcPr>
          <w:p w14:paraId="52DB1BC7" w14:textId="77777777" w:rsidR="008C79F3" w:rsidRPr="00D51551" w:rsidRDefault="008C79F3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C571CD" w14:textId="77777777" w:rsidR="008C79F3" w:rsidRPr="00D51551" w:rsidRDefault="00DA62E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43AB8B28" w14:textId="0C43D6E3" w:rsidR="008C79F3" w:rsidRPr="00D51551" w:rsidRDefault="008C79F3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17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803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782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38E56E19" w14:textId="77777777" w:rsidR="003F3244" w:rsidRPr="00D51551" w:rsidRDefault="003F3244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C79F3" w:rsidRPr="00D51551" w14:paraId="078840C1" w14:textId="77777777" w:rsidTr="00C955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BD919E" w14:textId="382914AC" w:rsidR="008C79F3" w:rsidRPr="00D51551" w:rsidRDefault="00490805" w:rsidP="00A365CC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9080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8C79F3" w:rsidRPr="00D515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C79F3" w:rsidRPr="00D515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  <w:r w:rsidR="008C79F3" w:rsidRPr="00D515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8C79F3" w:rsidRPr="00D515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- สุทธิ</w:t>
            </w:r>
          </w:p>
        </w:tc>
      </w:tr>
    </w:tbl>
    <w:p w14:paraId="1128E43D" w14:textId="77777777" w:rsidR="008C79F3" w:rsidRPr="00D51551" w:rsidRDefault="008C79F3" w:rsidP="00A365C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C8AD82" w14:textId="7D0C07B8" w:rsidR="008C79F3" w:rsidRPr="00D51551" w:rsidRDefault="007B28A6" w:rsidP="00A365C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51551">
        <w:rPr>
          <w:rFonts w:ascii="Browallia New" w:hAnsi="Browallia New" w:cs="Browallia New"/>
          <w:sz w:val="26"/>
          <w:szCs w:val="26"/>
          <w:cs/>
        </w:rPr>
        <w:t>รายการเคลื่อนไหวของ</w:t>
      </w:r>
      <w:r w:rsidR="008C79F3" w:rsidRPr="00D51551">
        <w:rPr>
          <w:rFonts w:ascii="Browallia New" w:hAnsi="Browallia New" w:cs="Browallia New"/>
          <w:sz w:val="26"/>
          <w:szCs w:val="26"/>
          <w:cs/>
        </w:rPr>
        <w:t>สินทรัพย์สิทธิการใช้</w:t>
      </w:r>
      <w:r w:rsidRPr="00D51551">
        <w:rPr>
          <w:rFonts w:ascii="Browallia New" w:hAnsi="Browallia New" w:cs="Browallia New"/>
          <w:sz w:val="26"/>
          <w:szCs w:val="26"/>
          <w:cs/>
        </w:rPr>
        <w:t xml:space="preserve">สำหรับปี พ.ศ. </w:t>
      </w:r>
      <w:r w:rsidR="00490805" w:rsidRPr="0049080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51551">
        <w:rPr>
          <w:rFonts w:ascii="Browallia New" w:hAnsi="Browallia New" w:cs="Browallia New"/>
          <w:sz w:val="26"/>
          <w:szCs w:val="26"/>
          <w:cs/>
        </w:rPr>
        <w:t xml:space="preserve"> มี</w:t>
      </w:r>
      <w:r w:rsidR="008C79F3" w:rsidRPr="00D51551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75B53AA7" w14:textId="77777777" w:rsidR="008C79F3" w:rsidRPr="00D51551" w:rsidRDefault="008C79F3" w:rsidP="00A365C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5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8C79F3" w:rsidRPr="00D51551" w14:paraId="1CD1CBBE" w14:textId="77777777" w:rsidTr="007B28A6">
        <w:trPr>
          <w:trHeight w:val="271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4497FE1F" w14:textId="77777777" w:rsidR="008C79F3" w:rsidRPr="00D51551" w:rsidRDefault="008C79F3" w:rsidP="00A365C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FCC301" w14:textId="77777777" w:rsidR="008C79F3" w:rsidRPr="00D51551" w:rsidRDefault="008C79F3" w:rsidP="00A365C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C79F3" w:rsidRPr="00D51551" w14:paraId="29C874C5" w14:textId="77777777" w:rsidTr="008C79F3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3781EB5A" w14:textId="77777777" w:rsidR="008C79F3" w:rsidRPr="00D51551" w:rsidRDefault="008C79F3" w:rsidP="00A365C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2E9F6F" w14:textId="77777777" w:rsidR="008C79F3" w:rsidRPr="00D51551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72098" w14:textId="77777777" w:rsidR="008C79F3" w:rsidRPr="00D51551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A34B1" w14:textId="77777777" w:rsidR="008C79F3" w:rsidRPr="00D51551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46375" w14:textId="77777777" w:rsidR="008C79F3" w:rsidRPr="00D51551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C79F3" w:rsidRPr="00D51551" w14:paraId="0B5DFA60" w14:textId="77777777" w:rsidTr="00C9551B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0A346750" w14:textId="77777777" w:rsidR="008C79F3" w:rsidRPr="00D51551" w:rsidRDefault="008C79F3" w:rsidP="00A365C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C0EF4" w14:textId="77777777" w:rsidR="008C79F3" w:rsidRPr="00D51551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66489" w14:textId="77777777" w:rsidR="008C79F3" w:rsidRPr="00D51551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B9097" w14:textId="77777777" w:rsidR="008C79F3" w:rsidRPr="00D51551" w:rsidRDefault="008C79F3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6F33B" w14:textId="77777777" w:rsidR="008C79F3" w:rsidRPr="00D51551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C79F3" w:rsidRPr="00D51551" w14:paraId="5C5C2B68" w14:textId="77777777" w:rsidTr="00C9551B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2F5AE37B" w14:textId="77777777" w:rsidR="008C79F3" w:rsidRPr="00D51551" w:rsidRDefault="008C79F3" w:rsidP="00A365C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D5BEC6" w14:textId="77777777" w:rsidR="008C79F3" w:rsidRPr="00D51551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048AA5" w14:textId="77777777" w:rsidR="008C79F3" w:rsidRPr="00D51551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47B82E" w14:textId="77777777" w:rsidR="008C79F3" w:rsidRPr="00D51551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718730" w14:textId="77777777" w:rsidR="008C79F3" w:rsidRPr="00D51551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C79F3" w:rsidRPr="00D51551" w14:paraId="3EA990BD" w14:textId="77777777" w:rsidTr="00C9551B">
        <w:trPr>
          <w:trHeight w:val="14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56FA0EFE" w14:textId="77777777" w:rsidR="008C79F3" w:rsidRPr="00D51551" w:rsidRDefault="008C79F3" w:rsidP="00A365C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E1AC9" w14:textId="77777777" w:rsidR="008C79F3" w:rsidRPr="00D51551" w:rsidRDefault="008C79F3" w:rsidP="00A365CC">
            <w:pPr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F67C2A" w14:textId="77777777" w:rsidR="008C79F3" w:rsidRPr="00D51551" w:rsidRDefault="008C79F3" w:rsidP="00A365C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064DB7" w14:textId="77777777" w:rsidR="008C79F3" w:rsidRPr="00D51551" w:rsidRDefault="008C79F3" w:rsidP="00A365C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06C59" w14:textId="77777777" w:rsidR="008C79F3" w:rsidRPr="00D51551" w:rsidRDefault="008C79F3" w:rsidP="00A365C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79F3" w:rsidRPr="00D51551" w14:paraId="1D12E6D4" w14:textId="77777777" w:rsidTr="00C9551B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266A0" w14:textId="4748E362" w:rsidR="008C79F3" w:rsidRPr="00D51551" w:rsidRDefault="008C79F3" w:rsidP="00A365CC">
            <w:pPr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490805" w:rsidRPr="0049080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490805" w:rsidRPr="0049080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  <w:r w:rsidRPr="00D5155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(หมายเหตุ</w:t>
            </w:r>
            <w:r w:rsidR="007B28A6" w:rsidRPr="00D5155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ข้อ</w:t>
            </w:r>
            <w:r w:rsidRPr="00D5155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490805" w:rsidRPr="0049080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Pr="00D51551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C7B1EF" w14:textId="25D654A5" w:rsidR="008C79F3" w:rsidRPr="00D51551" w:rsidRDefault="00490805" w:rsidP="00A365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C79F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8C79F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02054C" w14:textId="01FF01F2" w:rsidR="008C79F3" w:rsidRPr="00D51551" w:rsidRDefault="00490805" w:rsidP="00A365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8C79F3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922EE4" w14:textId="52B586D3" w:rsidR="008C79F3" w:rsidRPr="00D51551" w:rsidRDefault="00490805" w:rsidP="00A365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C79F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8C79F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DCB74" w14:textId="3C6BB902" w:rsidR="008C79F3" w:rsidRPr="00D51551" w:rsidRDefault="00490805" w:rsidP="00A365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8C79F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8C79F3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8C79F3" w:rsidRPr="00D51551" w14:paraId="7078FB3F" w14:textId="77777777" w:rsidTr="007B28A6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E03A4" w14:textId="77777777" w:rsidR="008C79F3" w:rsidRPr="00D51551" w:rsidRDefault="008C79F3" w:rsidP="00A365C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EA65B" w14:textId="01DF0935" w:rsidR="008C79F3" w:rsidRPr="00D51551" w:rsidRDefault="00490805" w:rsidP="00A365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6B0C1B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0F3F5" w14:textId="05DA19D2" w:rsidR="008C79F3" w:rsidRPr="00D51551" w:rsidRDefault="00490805" w:rsidP="00A365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6B0C1B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BE46E" w14:textId="5D419FE5" w:rsidR="008C79F3" w:rsidRPr="00D51551" w:rsidRDefault="00490805" w:rsidP="00A365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B0C1B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6B0C1B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73569" w14:textId="4BBCE990" w:rsidR="008C79F3" w:rsidRPr="00D51551" w:rsidRDefault="006B0C1B" w:rsidP="00A365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840413"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409</w:t>
            </w:r>
            <w:r w:rsidR="00840413"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557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840413" w:rsidRPr="00D51551" w14:paraId="5CC77C17" w14:textId="77777777" w:rsidTr="007B28A6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6C4B94B3" w14:textId="77777777" w:rsidR="00840413" w:rsidRPr="00D51551" w:rsidRDefault="00840413" w:rsidP="0084041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9477C3" w14:textId="5AD5DE9B" w:rsidR="00840413" w:rsidRPr="00D51551" w:rsidRDefault="00840413" w:rsidP="0084041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33A80" w14:textId="5AB82DEB" w:rsidR="00840413" w:rsidRPr="00D51551" w:rsidRDefault="00840413" w:rsidP="0084041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A7FEFE" w14:textId="654CE6A2" w:rsidR="00840413" w:rsidRPr="00D51551" w:rsidRDefault="00840413" w:rsidP="0084041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EE1C7C" w14:textId="696A7774" w:rsidR="00840413" w:rsidRPr="00D51551" w:rsidRDefault="00840413" w:rsidP="0084041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005</w:t>
            </w:r>
            <w:r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567</w:t>
            </w:r>
            <w:r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840413" w:rsidRPr="00D51551" w14:paraId="1FA7233B" w14:textId="77777777" w:rsidTr="007B28A6">
        <w:trPr>
          <w:trHeight w:val="216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6BF05D4A" w14:textId="3E5D8761" w:rsidR="00840413" w:rsidRPr="00D51551" w:rsidRDefault="00840413" w:rsidP="0084041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โอนออกไปยังสินทรัพย์ถาว</w:t>
            </w:r>
            <w:r w:rsidR="00693D25">
              <w:rPr>
                <w:rFonts w:ascii="Browallia New" w:hAnsi="Browallia New" w:cs="Browallia New" w:hint="cs"/>
                <w:sz w:val="26"/>
                <w:szCs w:val="26"/>
                <w:cs/>
              </w:rPr>
              <w:t>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37BF0A" w14:textId="65F66709" w:rsidR="00840413" w:rsidRPr="00D51551" w:rsidRDefault="00840413" w:rsidP="0084041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A8D6D9" w14:textId="77777777" w:rsidR="00840413" w:rsidRPr="00D51551" w:rsidRDefault="00840413" w:rsidP="0084041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47122F" w14:textId="77777777" w:rsidR="00840413" w:rsidRPr="00D51551" w:rsidRDefault="00840413" w:rsidP="0084041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915643" w14:textId="5CF42257" w:rsidR="00840413" w:rsidRPr="00D51551" w:rsidRDefault="00840413" w:rsidP="0084041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0413" w:rsidRPr="00D51551" w14:paraId="37655D30" w14:textId="77777777" w:rsidTr="007B28A6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F4E92" w14:textId="6C187BBD" w:rsidR="00840413" w:rsidRPr="00D51551" w:rsidRDefault="00840413" w:rsidP="0084041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</w:t>
            </w:r>
            <w:r w:rsidR="00873B9A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762377" w14:textId="316FF79D" w:rsidR="00840413" w:rsidRPr="00D51551" w:rsidRDefault="00840413" w:rsidP="0084041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104</w:t>
            </w:r>
            <w:r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837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3B3957" w14:textId="6444C5F4" w:rsidR="00840413" w:rsidRPr="00D51551" w:rsidRDefault="00840413" w:rsidP="0084041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490</w:t>
            </w:r>
            <w:r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307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137F6C" w14:textId="5231DF11" w:rsidR="00840413" w:rsidRPr="00D51551" w:rsidRDefault="00840413" w:rsidP="0084041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925</w:t>
            </w:r>
            <w:r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059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0C2146" w14:textId="4D5C0842" w:rsidR="00840413" w:rsidRPr="00D51551" w:rsidRDefault="00840413" w:rsidP="0084041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520</w:t>
            </w:r>
            <w:r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203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46B4BD59" w14:textId="77777777" w:rsidR="008C79F3" w:rsidRPr="00D51551" w:rsidRDefault="00A06434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1ED0E10A" w14:textId="77777777" w:rsidR="008C79F3" w:rsidRPr="00D51551" w:rsidRDefault="00EF5297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4E561114" w14:textId="77777777" w:rsidR="008C79F3" w:rsidRPr="00D51551" w:rsidRDefault="008C79F3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2"/>
        <w:gridCol w:w="1440"/>
        <w:gridCol w:w="1440"/>
      </w:tblGrid>
      <w:tr w:rsidR="008C79F3" w:rsidRPr="00D51551" w14:paraId="63AEA55D" w14:textId="77777777" w:rsidTr="00AE3D48">
        <w:trPr>
          <w:trHeight w:val="236"/>
        </w:trPr>
        <w:tc>
          <w:tcPr>
            <w:tcW w:w="6692" w:type="dxa"/>
            <w:tcBorders>
              <w:top w:val="nil"/>
              <w:left w:val="nil"/>
              <w:bottom w:val="nil"/>
              <w:right w:val="nil"/>
            </w:tcBorders>
          </w:tcPr>
          <w:p w14:paraId="56D9FAF0" w14:textId="77777777" w:rsidR="008C79F3" w:rsidRPr="00D51551" w:rsidRDefault="008C79F3" w:rsidP="00A365C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749D4" w14:textId="77777777" w:rsidR="00D51551" w:rsidRPr="00D51551" w:rsidRDefault="008C79F3" w:rsidP="00D51551">
            <w:pPr>
              <w:ind w:left="-68" w:right="-72"/>
              <w:contextualSpacing/>
              <w:jc w:val="center"/>
              <w:rPr>
                <w:rFonts w:ascii="Browallia New" w:eastAsia="Calibri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งบการเงินรวมและ</w:t>
            </w:r>
          </w:p>
          <w:p w14:paraId="037CBEC1" w14:textId="706DEE2E" w:rsidR="008C79F3" w:rsidRPr="00D51551" w:rsidRDefault="008C79F3" w:rsidP="00D51551">
            <w:pPr>
              <w:ind w:left="-68" w:right="-72"/>
              <w:contextualSpacing/>
              <w:jc w:val="center"/>
              <w:rPr>
                <w:rFonts w:ascii="Browallia New" w:eastAsia="Calibri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79F3" w:rsidRPr="00D51551" w14:paraId="5906B9DE" w14:textId="77777777" w:rsidTr="00AE3D48">
        <w:trPr>
          <w:trHeight w:val="300"/>
        </w:trPr>
        <w:tc>
          <w:tcPr>
            <w:tcW w:w="6692" w:type="dxa"/>
            <w:tcBorders>
              <w:top w:val="nil"/>
              <w:left w:val="nil"/>
              <w:bottom w:val="nil"/>
              <w:right w:val="nil"/>
            </w:tcBorders>
          </w:tcPr>
          <w:p w14:paraId="3E0AC3EA" w14:textId="77777777" w:rsidR="008C79F3" w:rsidRPr="00D51551" w:rsidRDefault="008C79F3" w:rsidP="00A365C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0ACDC3" w14:textId="4D458801" w:rsidR="008C79F3" w:rsidRPr="00D51551" w:rsidRDefault="008C79F3" w:rsidP="00A365CC">
            <w:pPr>
              <w:ind w:left="320" w:right="-72"/>
              <w:contextualSpacing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847EF1" w14:textId="56B09159" w:rsidR="008C79F3" w:rsidRPr="00D51551" w:rsidRDefault="008C79F3" w:rsidP="00A365CC">
            <w:pPr>
              <w:ind w:left="320" w:right="-72"/>
              <w:contextualSpacing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C79F3" w:rsidRPr="00D51551" w14:paraId="0C065EBE" w14:textId="77777777" w:rsidTr="00AE3D48">
        <w:trPr>
          <w:trHeight w:val="123"/>
        </w:trPr>
        <w:tc>
          <w:tcPr>
            <w:tcW w:w="6692" w:type="dxa"/>
            <w:tcBorders>
              <w:top w:val="nil"/>
              <w:left w:val="nil"/>
              <w:bottom w:val="nil"/>
              <w:right w:val="nil"/>
            </w:tcBorders>
          </w:tcPr>
          <w:p w14:paraId="72155D13" w14:textId="77777777" w:rsidR="008C79F3" w:rsidRPr="00D51551" w:rsidRDefault="008C79F3" w:rsidP="00A365C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A0A387" w14:textId="77777777" w:rsidR="008C79F3" w:rsidRPr="00D51551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AE552D" w14:textId="77777777" w:rsidR="008C79F3" w:rsidRPr="00D51551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C79F3" w:rsidRPr="00D51551" w14:paraId="269695A2" w14:textId="77777777" w:rsidTr="00AE3D48">
        <w:trPr>
          <w:trHeight w:val="208"/>
        </w:trPr>
        <w:tc>
          <w:tcPr>
            <w:tcW w:w="6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D45C2" w14:textId="77777777" w:rsidR="008C79F3" w:rsidRPr="00D51551" w:rsidRDefault="008C79F3" w:rsidP="00A365C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1A2028" w14:textId="77777777" w:rsidR="008C79F3" w:rsidRPr="00D51551" w:rsidRDefault="008C79F3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5081F6" w14:textId="77777777" w:rsidR="008C79F3" w:rsidRPr="00D51551" w:rsidRDefault="008C79F3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C79F3" w:rsidRPr="00D51551" w14:paraId="4DF49CFA" w14:textId="77777777" w:rsidTr="00AE3D48">
        <w:trPr>
          <w:trHeight w:val="208"/>
        </w:trPr>
        <w:tc>
          <w:tcPr>
            <w:tcW w:w="66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72477" w14:textId="77777777" w:rsidR="008C79F3" w:rsidRPr="00D51551" w:rsidRDefault="008C79F3" w:rsidP="00A365C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3EE76A" w14:textId="52F01D82" w:rsidR="008C79F3" w:rsidRPr="00D51551" w:rsidRDefault="00490805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F5297" w:rsidRPr="00D515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EF5297" w:rsidRPr="00D515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07C7E" w14:textId="77777777" w:rsidR="008C79F3" w:rsidRPr="00D51551" w:rsidRDefault="00EF5297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C79F3" w:rsidRPr="00D51551" w14:paraId="001CBFEB" w14:textId="77777777" w:rsidTr="00AE3D48">
        <w:trPr>
          <w:trHeight w:val="208"/>
        </w:trPr>
        <w:tc>
          <w:tcPr>
            <w:tcW w:w="66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370D4B" w14:textId="77777777" w:rsidR="008C79F3" w:rsidRPr="00D51551" w:rsidRDefault="008C79F3" w:rsidP="00A365CC">
            <w:pPr>
              <w:ind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D5155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5D45C" w14:textId="75CB0228" w:rsidR="008C79F3" w:rsidRPr="00D51551" w:rsidRDefault="00490805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EF5297" w:rsidRPr="00D51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0864B" w14:textId="77777777" w:rsidR="008C79F3" w:rsidRPr="00D51551" w:rsidRDefault="00EF5297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9FB5796" w14:textId="77777777" w:rsidR="008C79F3" w:rsidRPr="00D51551" w:rsidRDefault="008C79F3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D51551" w14:paraId="6646B56C" w14:textId="7777777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A5BFEB1" w14:textId="47B3C088" w:rsidR="00767150" w:rsidRPr="00D51551" w:rsidRDefault="0049080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9D1F16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D1F16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14:paraId="41AAEA5E" w14:textId="77777777" w:rsidR="003F3244" w:rsidRPr="00D51551" w:rsidRDefault="003F3244" w:rsidP="00183F3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5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5680"/>
        <w:gridCol w:w="1295"/>
        <w:gridCol w:w="1295"/>
        <w:gridCol w:w="1295"/>
      </w:tblGrid>
      <w:tr w:rsidR="008C79F3" w:rsidRPr="00FD3A09" w14:paraId="0B860D5E" w14:textId="77777777" w:rsidTr="00FD3A09">
        <w:trPr>
          <w:cantSplit/>
        </w:trPr>
        <w:tc>
          <w:tcPr>
            <w:tcW w:w="5680" w:type="dxa"/>
            <w:vAlign w:val="bottom"/>
          </w:tcPr>
          <w:p w14:paraId="54EDF4D5" w14:textId="77777777" w:rsidR="008C79F3" w:rsidRPr="00FD3A09" w:rsidRDefault="008C79F3" w:rsidP="00A365CC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D3A0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683AB" w14:textId="77777777" w:rsidR="008C79F3" w:rsidRPr="00FD3A09" w:rsidRDefault="008C79F3" w:rsidP="00A365C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D3A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C79F3" w:rsidRPr="00FD3A09" w14:paraId="66F5C53C" w14:textId="77777777" w:rsidTr="00FD3A09">
        <w:trPr>
          <w:cantSplit/>
        </w:trPr>
        <w:tc>
          <w:tcPr>
            <w:tcW w:w="5680" w:type="dxa"/>
            <w:vAlign w:val="bottom"/>
          </w:tcPr>
          <w:p w14:paraId="30BB853F" w14:textId="77777777" w:rsidR="008C79F3" w:rsidRPr="00FD3A09" w:rsidRDefault="008C79F3" w:rsidP="00A365CC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4F3A146" w14:textId="77777777" w:rsidR="008C79F3" w:rsidRPr="00FD3A09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17EB6AC" w14:textId="77777777" w:rsidR="008C79F3" w:rsidRPr="00FD3A09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D3A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532BFD2" w14:textId="77777777" w:rsidR="008C79F3" w:rsidRPr="00FD3A09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8C79F3" w:rsidRPr="00FD3A09" w14:paraId="6B2BF14F" w14:textId="77777777" w:rsidTr="00FD3A09">
        <w:trPr>
          <w:cantSplit/>
        </w:trPr>
        <w:tc>
          <w:tcPr>
            <w:tcW w:w="5680" w:type="dxa"/>
            <w:vAlign w:val="bottom"/>
          </w:tcPr>
          <w:p w14:paraId="7D9C88DA" w14:textId="77777777" w:rsidR="008C79F3" w:rsidRPr="00FD3A09" w:rsidRDefault="008C79F3" w:rsidP="00A365CC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  <w:hideMark/>
          </w:tcPr>
          <w:p w14:paraId="793B0F46" w14:textId="77777777" w:rsidR="008C79F3" w:rsidRPr="00FD3A09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D3A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5" w:type="dxa"/>
            <w:vAlign w:val="bottom"/>
            <w:hideMark/>
          </w:tcPr>
          <w:p w14:paraId="69C5E8D6" w14:textId="77777777" w:rsidR="008C79F3" w:rsidRPr="00FD3A09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D3A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5" w:type="dxa"/>
            <w:vAlign w:val="bottom"/>
          </w:tcPr>
          <w:p w14:paraId="6882560C" w14:textId="77777777" w:rsidR="008C79F3" w:rsidRPr="00FD3A09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8C79F3" w:rsidRPr="00FD3A09" w14:paraId="5F71B91F" w14:textId="77777777" w:rsidTr="00FD3A09">
        <w:trPr>
          <w:cantSplit/>
        </w:trPr>
        <w:tc>
          <w:tcPr>
            <w:tcW w:w="5680" w:type="dxa"/>
            <w:vAlign w:val="bottom"/>
          </w:tcPr>
          <w:p w14:paraId="0FD55392" w14:textId="77777777" w:rsidR="008C79F3" w:rsidRPr="00FD3A09" w:rsidRDefault="008C79F3" w:rsidP="00A365CC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  <w:hideMark/>
          </w:tcPr>
          <w:p w14:paraId="05F3C2DD" w14:textId="77777777" w:rsidR="008C79F3" w:rsidRPr="00FD3A09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D3A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5" w:type="dxa"/>
            <w:vAlign w:val="bottom"/>
            <w:hideMark/>
          </w:tcPr>
          <w:p w14:paraId="73873BF3" w14:textId="77777777" w:rsidR="008C79F3" w:rsidRPr="00FD3A09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D3A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295" w:type="dxa"/>
            <w:vAlign w:val="bottom"/>
            <w:hideMark/>
          </w:tcPr>
          <w:p w14:paraId="2613C4CD" w14:textId="77777777" w:rsidR="008C79F3" w:rsidRPr="00FD3A09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D3A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C79F3" w:rsidRPr="00FD3A09" w14:paraId="1B654D89" w14:textId="77777777" w:rsidTr="00FD3A09">
        <w:trPr>
          <w:cantSplit/>
        </w:trPr>
        <w:tc>
          <w:tcPr>
            <w:tcW w:w="5680" w:type="dxa"/>
            <w:vAlign w:val="bottom"/>
          </w:tcPr>
          <w:p w14:paraId="28D7D37F" w14:textId="77777777" w:rsidR="008C79F3" w:rsidRPr="00FD3A09" w:rsidRDefault="008C79F3" w:rsidP="00A365CC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AD984ED" w14:textId="77777777" w:rsidR="008C79F3" w:rsidRPr="00FD3A09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D3A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05CD777B" w14:textId="77777777" w:rsidR="008C79F3" w:rsidRPr="00FD3A09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D3A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66D5511" w14:textId="77777777" w:rsidR="008C79F3" w:rsidRPr="00FD3A09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D3A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C79F3" w:rsidRPr="00FD3A09" w14:paraId="7DBE6091" w14:textId="77777777" w:rsidTr="00FD3A09">
        <w:trPr>
          <w:cantSplit/>
        </w:trPr>
        <w:tc>
          <w:tcPr>
            <w:tcW w:w="5680" w:type="dxa"/>
            <w:vAlign w:val="bottom"/>
          </w:tcPr>
          <w:p w14:paraId="185C4AE0" w14:textId="72ECA111" w:rsidR="008C79F3" w:rsidRPr="00FD3A09" w:rsidRDefault="008C79F3" w:rsidP="00A365C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D3A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ณ วันที่</w:t>
            </w:r>
            <w:r w:rsidR="00FD7DE6" w:rsidRPr="00FD3A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FD3A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D7DE6" w:rsidRPr="00FD3A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</w:t>
            </w:r>
            <w:r w:rsidRPr="00FD3A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คม</w:t>
            </w:r>
            <w:r w:rsidRPr="00FD3A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FD3A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13F81" w14:textId="77777777" w:rsidR="008C79F3" w:rsidRPr="00FD3A09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E0051" w14:textId="77777777" w:rsidR="008C79F3" w:rsidRPr="00FD3A09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F1611" w14:textId="77777777" w:rsidR="008C79F3" w:rsidRPr="00FD3A09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D7DE6" w:rsidRPr="00FD3A09" w14:paraId="14698E04" w14:textId="77777777" w:rsidTr="00FD3A09">
        <w:trPr>
          <w:cantSplit/>
        </w:trPr>
        <w:tc>
          <w:tcPr>
            <w:tcW w:w="5680" w:type="dxa"/>
            <w:vAlign w:val="bottom"/>
          </w:tcPr>
          <w:p w14:paraId="0B8B8514" w14:textId="77777777" w:rsidR="00FD7DE6" w:rsidRPr="00FD3A09" w:rsidRDefault="00FD7DE6" w:rsidP="00A365C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27D010C" w14:textId="60A1D71F" w:rsidR="00FD7DE6" w:rsidRPr="00FD3A09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D7DE6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FD7DE6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09DE65B" w14:textId="77777777" w:rsidR="00FD7DE6" w:rsidRPr="00FD3A09" w:rsidRDefault="00FD7DE6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49ADEFF" w14:textId="5A302CED" w:rsidR="00FD7DE6" w:rsidRPr="00FD3A09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D7DE6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FD7DE6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</w:p>
        </w:tc>
      </w:tr>
      <w:tr w:rsidR="00FD7DE6" w:rsidRPr="00FD3A09" w14:paraId="2E725A8C" w14:textId="77777777" w:rsidTr="00FD3A09">
        <w:trPr>
          <w:cantSplit/>
        </w:trPr>
        <w:tc>
          <w:tcPr>
            <w:tcW w:w="5680" w:type="dxa"/>
            <w:vAlign w:val="bottom"/>
          </w:tcPr>
          <w:p w14:paraId="3079FDD4" w14:textId="77777777" w:rsidR="00FD7DE6" w:rsidRPr="00FD3A09" w:rsidRDefault="00FD7DE6" w:rsidP="00A365C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B87B4" w14:textId="1A1B3EA8" w:rsidR="00FD7DE6" w:rsidRPr="00FD3A09" w:rsidRDefault="00FD7DE6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1EE7C" w14:textId="77777777" w:rsidR="00FD7DE6" w:rsidRPr="00FD3A09" w:rsidRDefault="00FD7DE6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7130A" w14:textId="74B9C17E" w:rsidR="00FD7DE6" w:rsidRPr="00FD3A09" w:rsidRDefault="00FD7DE6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D7DE6" w:rsidRPr="00FD3A09" w14:paraId="2901DE5C" w14:textId="77777777" w:rsidTr="00FD3A09">
        <w:trPr>
          <w:cantSplit/>
        </w:trPr>
        <w:tc>
          <w:tcPr>
            <w:tcW w:w="5680" w:type="dxa"/>
            <w:vAlign w:val="bottom"/>
          </w:tcPr>
          <w:p w14:paraId="7408869F" w14:textId="77777777" w:rsidR="00FD7DE6" w:rsidRPr="00FD3A09" w:rsidRDefault="00FD7DE6" w:rsidP="00A365C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172D5" w14:textId="14415E84" w:rsidR="00FD7DE6" w:rsidRPr="00FD3A09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D7DE6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FD7DE6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F0C9A" w14:textId="77777777" w:rsidR="00FD7DE6" w:rsidRPr="00FD3A09" w:rsidRDefault="00FD7DE6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344C4" w14:textId="16F0F80F" w:rsidR="00FD7DE6" w:rsidRPr="00FD3A09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D7DE6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FD7DE6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</w:tr>
      <w:tr w:rsidR="008C79F3" w:rsidRPr="00FD3A09" w14:paraId="38674287" w14:textId="77777777" w:rsidTr="00FD3A09">
        <w:trPr>
          <w:cantSplit/>
        </w:trPr>
        <w:tc>
          <w:tcPr>
            <w:tcW w:w="5680" w:type="dxa"/>
            <w:vAlign w:val="bottom"/>
          </w:tcPr>
          <w:p w14:paraId="47BC2A04" w14:textId="77777777" w:rsidR="008C79F3" w:rsidRPr="00FD3A09" w:rsidRDefault="008C79F3" w:rsidP="00A365C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4B6F1" w14:textId="77777777" w:rsidR="008C79F3" w:rsidRPr="00FD3A09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B0D14" w14:textId="77777777" w:rsidR="008C79F3" w:rsidRPr="00FD3A09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15D5A" w14:textId="77777777" w:rsidR="008C79F3" w:rsidRPr="00FD3A09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C79F3" w:rsidRPr="00FD3A09" w14:paraId="1429EDCC" w14:textId="77777777" w:rsidTr="00FD3A09">
        <w:trPr>
          <w:cantSplit/>
        </w:trPr>
        <w:tc>
          <w:tcPr>
            <w:tcW w:w="5680" w:type="dxa"/>
            <w:vAlign w:val="bottom"/>
          </w:tcPr>
          <w:p w14:paraId="6C70171F" w14:textId="3A401495" w:rsidR="008C79F3" w:rsidRPr="00FD3A09" w:rsidRDefault="008C79F3" w:rsidP="00A365C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3A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FD3A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FD3A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FD3A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FD3A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333F78D" w14:textId="77777777" w:rsidR="008C79F3" w:rsidRPr="00FD3A09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BAC964B" w14:textId="77777777" w:rsidR="008C79F3" w:rsidRPr="00FD3A09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70E8C52" w14:textId="77777777" w:rsidR="008C79F3" w:rsidRPr="00FD3A09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C79F3" w:rsidRPr="00FD3A09" w14:paraId="3153A553" w14:textId="77777777" w:rsidTr="00FD3A09">
        <w:trPr>
          <w:cantSplit/>
        </w:trPr>
        <w:tc>
          <w:tcPr>
            <w:tcW w:w="5680" w:type="dxa"/>
            <w:vAlign w:val="bottom"/>
          </w:tcPr>
          <w:p w14:paraId="279473F1" w14:textId="77777777" w:rsidR="008C79F3" w:rsidRPr="00FD3A09" w:rsidRDefault="008C79F3" w:rsidP="00A365C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ราคาตามบัญชีต้นปี - สุทธิ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530AD4F" w14:textId="7461A747" w:rsidR="008C79F3" w:rsidRPr="00FD3A09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D7DE6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FD7DE6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775717D" w14:textId="77777777" w:rsidR="008C79F3" w:rsidRPr="00FD3A09" w:rsidRDefault="00FD7DE6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F8F8E52" w14:textId="6AF84E84" w:rsidR="008C79F3" w:rsidRPr="00FD3A09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D7DE6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FD7DE6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</w:tr>
      <w:tr w:rsidR="008C79F3" w:rsidRPr="00FD3A09" w14:paraId="48EB0B31" w14:textId="77777777" w:rsidTr="00FD3A09">
        <w:trPr>
          <w:cantSplit/>
        </w:trPr>
        <w:tc>
          <w:tcPr>
            <w:tcW w:w="5680" w:type="dxa"/>
            <w:vAlign w:val="bottom"/>
          </w:tcPr>
          <w:p w14:paraId="70FA2A34" w14:textId="77777777" w:rsidR="008C79F3" w:rsidRPr="00FD3A09" w:rsidRDefault="008C79F3" w:rsidP="00A365C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ซื้อสินทรัพย์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83210EA" w14:textId="3022B44F" w:rsidR="008C79F3" w:rsidRPr="00FD3A09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FD7DE6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3BFBCF2" w14:textId="3E169101" w:rsidR="008C79F3" w:rsidRPr="00FD3A09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D7DE6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="00FD7DE6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DC064E2" w14:textId="3FDED30F" w:rsidR="008C79F3" w:rsidRPr="00FD3A09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D7DE6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  <w:r w:rsidR="00FD7DE6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</w:tr>
      <w:tr w:rsidR="008C79F3" w:rsidRPr="00FD3A09" w14:paraId="64D3ABD0" w14:textId="77777777" w:rsidTr="00FD3A09">
        <w:trPr>
          <w:cantSplit/>
        </w:trPr>
        <w:tc>
          <w:tcPr>
            <w:tcW w:w="5680" w:type="dxa"/>
            <w:vAlign w:val="bottom"/>
          </w:tcPr>
          <w:p w14:paraId="7C192F83" w14:textId="77777777" w:rsidR="008C79F3" w:rsidRPr="00FD3A09" w:rsidRDefault="008C79F3" w:rsidP="00A365C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การโอนเข้า (ออก)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D40B730" w14:textId="4274C383" w:rsidR="008C79F3" w:rsidRPr="00FD3A09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D7DE6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="00FD7DE6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6C09D5A" w14:textId="25A804F5" w:rsidR="008C79F3" w:rsidRPr="00FD3A09" w:rsidRDefault="00FD7DE6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6617BB6" w14:textId="77777777" w:rsidR="008C79F3" w:rsidRPr="00FD3A09" w:rsidRDefault="00FD7DE6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C79F3" w:rsidRPr="00FD3A09" w14:paraId="7D9BE6B2" w14:textId="77777777" w:rsidTr="00FD3A09">
        <w:trPr>
          <w:cantSplit/>
        </w:trPr>
        <w:tc>
          <w:tcPr>
            <w:tcW w:w="5680" w:type="dxa"/>
            <w:vAlign w:val="bottom"/>
          </w:tcPr>
          <w:p w14:paraId="27733B55" w14:textId="77777777" w:rsidR="008C79F3" w:rsidRPr="00FD3A09" w:rsidRDefault="008C79F3" w:rsidP="00A365C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ค่าตัดจำหน่าย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7ED85" w14:textId="3189217A" w:rsidR="008C79F3" w:rsidRPr="00FD3A09" w:rsidRDefault="00FD7DE6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FBF4A" w14:textId="77777777" w:rsidR="008C79F3" w:rsidRPr="00FD3A09" w:rsidRDefault="00FD7DE6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A47A8" w14:textId="095DAF5E" w:rsidR="008C79F3" w:rsidRPr="00FD3A09" w:rsidRDefault="00FD7DE6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C79F3" w:rsidRPr="00FD3A09" w14:paraId="785BAC71" w14:textId="77777777" w:rsidTr="00FD3A09">
        <w:trPr>
          <w:cantSplit/>
        </w:trPr>
        <w:tc>
          <w:tcPr>
            <w:tcW w:w="5680" w:type="dxa"/>
            <w:vAlign w:val="bottom"/>
          </w:tcPr>
          <w:p w14:paraId="60EE45BB" w14:textId="77777777" w:rsidR="008C79F3" w:rsidRPr="00FD3A09" w:rsidRDefault="008C79F3" w:rsidP="00A365C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5F592" w14:textId="37282CDB" w:rsidR="008C79F3" w:rsidRPr="00FD3A09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D7DE6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FD7DE6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AA554" w14:textId="6A6ED296" w:rsidR="008C79F3" w:rsidRPr="00FD3A09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FD7DE6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53F57" w14:textId="03E472E3" w:rsidR="008C79F3" w:rsidRPr="00FD3A09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D7DE6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="00FD7DE6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</w:tr>
      <w:tr w:rsidR="008C79F3" w:rsidRPr="00FD3A09" w14:paraId="52806E1A" w14:textId="77777777" w:rsidTr="00FD3A09">
        <w:trPr>
          <w:cantSplit/>
        </w:trPr>
        <w:tc>
          <w:tcPr>
            <w:tcW w:w="5680" w:type="dxa"/>
            <w:vAlign w:val="bottom"/>
          </w:tcPr>
          <w:p w14:paraId="6FF361F6" w14:textId="77777777" w:rsidR="008C79F3" w:rsidRPr="00FD3A09" w:rsidRDefault="008C79F3" w:rsidP="00A365C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1FE65" w14:textId="77777777" w:rsidR="008C79F3" w:rsidRPr="00FD3A09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95569" w14:textId="77777777" w:rsidR="008C79F3" w:rsidRPr="00FD3A09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E8C7C" w14:textId="77777777" w:rsidR="008C79F3" w:rsidRPr="00FD3A09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C79F3" w:rsidRPr="00FD3A09" w14:paraId="70C9AA8D" w14:textId="77777777" w:rsidTr="00FD3A09">
        <w:trPr>
          <w:cantSplit/>
        </w:trPr>
        <w:tc>
          <w:tcPr>
            <w:tcW w:w="5680" w:type="dxa"/>
            <w:vAlign w:val="bottom"/>
          </w:tcPr>
          <w:p w14:paraId="240CBB6E" w14:textId="65FA91B8" w:rsidR="008C79F3" w:rsidRPr="00FD3A09" w:rsidRDefault="008C79F3" w:rsidP="00A365C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D3A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FD3A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FD3A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FD3A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FD3A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77F3897" w14:textId="77777777" w:rsidR="008C79F3" w:rsidRPr="00FD3A09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6AAB33A" w14:textId="77777777" w:rsidR="008C79F3" w:rsidRPr="00FD3A09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DAA7EA7" w14:textId="77777777" w:rsidR="008C79F3" w:rsidRPr="00FD3A09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C79F3" w:rsidRPr="00FD3A09" w14:paraId="5240B04E" w14:textId="77777777" w:rsidTr="00FD3A09">
        <w:trPr>
          <w:cantSplit/>
        </w:trPr>
        <w:tc>
          <w:tcPr>
            <w:tcW w:w="5680" w:type="dxa"/>
            <w:vAlign w:val="bottom"/>
          </w:tcPr>
          <w:p w14:paraId="03A0D3EB" w14:textId="77777777" w:rsidR="008C79F3" w:rsidRPr="00FD3A09" w:rsidRDefault="008C79F3" w:rsidP="00A365C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BEE990A" w14:textId="2E50F26F" w:rsidR="008C79F3" w:rsidRPr="00FD3A09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C79F3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="008C79F3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B71F717" w14:textId="57892299" w:rsidR="008C79F3" w:rsidRPr="00FD3A09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8C79F3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E20FAC1" w14:textId="1E3534DB" w:rsidR="008C79F3" w:rsidRPr="00FD3A09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C79F3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8C79F3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</w:tr>
      <w:tr w:rsidR="008C79F3" w:rsidRPr="00FD3A09" w14:paraId="186AC27E" w14:textId="77777777" w:rsidTr="00FD3A09">
        <w:trPr>
          <w:cantSplit/>
        </w:trPr>
        <w:tc>
          <w:tcPr>
            <w:tcW w:w="5680" w:type="dxa"/>
            <w:vAlign w:val="bottom"/>
          </w:tcPr>
          <w:p w14:paraId="16B87349" w14:textId="77777777" w:rsidR="008C79F3" w:rsidRPr="00FD3A09" w:rsidRDefault="008C79F3" w:rsidP="00A365C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B6DEB" w14:textId="7E83E350" w:rsidR="008C79F3" w:rsidRPr="00FD3A09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4A544" w14:textId="77777777" w:rsidR="008C79F3" w:rsidRPr="00FD3A09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4F3D4" w14:textId="38E031D5" w:rsidR="008C79F3" w:rsidRPr="00FD3A09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C79F3" w:rsidRPr="00FD3A09" w14:paraId="526E38FC" w14:textId="77777777" w:rsidTr="00FD3A09">
        <w:trPr>
          <w:cantSplit/>
        </w:trPr>
        <w:tc>
          <w:tcPr>
            <w:tcW w:w="5680" w:type="dxa"/>
            <w:vAlign w:val="bottom"/>
          </w:tcPr>
          <w:p w14:paraId="52B41145" w14:textId="77777777" w:rsidR="008C79F3" w:rsidRPr="00FD3A09" w:rsidRDefault="008C79F3" w:rsidP="00A365C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7786E" w14:textId="0C2490DA" w:rsidR="008C79F3" w:rsidRPr="00FD3A09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C79F3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8C79F3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3F12B" w14:textId="2957412F" w:rsidR="008C79F3" w:rsidRPr="00FD3A09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8C79F3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7FD54" w14:textId="589F78F9" w:rsidR="008C79F3" w:rsidRPr="00FD3A09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C79F3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="008C79F3" w:rsidRPr="00FD3A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</w:tr>
    </w:tbl>
    <w:p w14:paraId="698D0199" w14:textId="77777777" w:rsidR="00773ADA" w:rsidRPr="00D51551" w:rsidRDefault="00773ADA" w:rsidP="00A365C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hAnsi="Browallia New" w:cs="Browallia New"/>
        </w:rPr>
        <w:br w:type="page"/>
      </w:r>
    </w:p>
    <w:tbl>
      <w:tblPr>
        <w:tblW w:w="9565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5680"/>
        <w:gridCol w:w="1295"/>
        <w:gridCol w:w="1295"/>
        <w:gridCol w:w="1295"/>
      </w:tblGrid>
      <w:tr w:rsidR="00BD7104" w:rsidRPr="00D51551" w14:paraId="03D36F97" w14:textId="77777777" w:rsidTr="00F726AB">
        <w:trPr>
          <w:cantSplit/>
        </w:trPr>
        <w:tc>
          <w:tcPr>
            <w:tcW w:w="5680" w:type="dxa"/>
            <w:vAlign w:val="bottom"/>
          </w:tcPr>
          <w:p w14:paraId="6183338E" w14:textId="77777777" w:rsidR="00BD7104" w:rsidRPr="00D51551" w:rsidRDefault="004F5D90" w:rsidP="00A365CC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hAnsi="Browallia New" w:cs="Browallia New"/>
                <w:cs/>
              </w:rPr>
              <w:br w:type="page"/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DBAC9" w14:textId="77777777" w:rsidR="00BD7104" w:rsidRPr="00D51551" w:rsidRDefault="00BD7104" w:rsidP="00A365C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D7104" w:rsidRPr="00D51551" w14:paraId="02D143F0" w14:textId="77777777" w:rsidTr="00F726AB">
        <w:trPr>
          <w:cantSplit/>
        </w:trPr>
        <w:tc>
          <w:tcPr>
            <w:tcW w:w="5680" w:type="dxa"/>
            <w:vAlign w:val="bottom"/>
          </w:tcPr>
          <w:p w14:paraId="616C9AAB" w14:textId="77777777" w:rsidR="00BD7104" w:rsidRPr="00D51551" w:rsidRDefault="00BD7104" w:rsidP="00A365CC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E767AE8" w14:textId="77777777" w:rsidR="00BD7104" w:rsidRPr="00D51551" w:rsidRDefault="00BD710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255D645" w14:textId="77777777" w:rsidR="00BD7104" w:rsidRPr="00D51551" w:rsidRDefault="00BD710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209F38C" w14:textId="77777777" w:rsidR="00BD7104" w:rsidRPr="00D51551" w:rsidRDefault="00BD710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D7104" w:rsidRPr="00D51551" w14:paraId="6CE762E9" w14:textId="77777777" w:rsidTr="00F726AB">
        <w:trPr>
          <w:cantSplit/>
        </w:trPr>
        <w:tc>
          <w:tcPr>
            <w:tcW w:w="5680" w:type="dxa"/>
            <w:vAlign w:val="bottom"/>
          </w:tcPr>
          <w:p w14:paraId="31280E41" w14:textId="77777777" w:rsidR="00BD7104" w:rsidRPr="00D51551" w:rsidRDefault="00BD7104" w:rsidP="00A365CC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  <w:hideMark/>
          </w:tcPr>
          <w:p w14:paraId="68B792B4" w14:textId="77777777" w:rsidR="00BD7104" w:rsidRPr="00D51551" w:rsidRDefault="00BD710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5" w:type="dxa"/>
            <w:vAlign w:val="bottom"/>
            <w:hideMark/>
          </w:tcPr>
          <w:p w14:paraId="6583F1FC" w14:textId="77777777" w:rsidR="00BD7104" w:rsidRPr="00D51551" w:rsidRDefault="00BD710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5" w:type="dxa"/>
            <w:vAlign w:val="bottom"/>
          </w:tcPr>
          <w:p w14:paraId="11E72E49" w14:textId="77777777" w:rsidR="00BD7104" w:rsidRPr="00D51551" w:rsidRDefault="00BD710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D7104" w:rsidRPr="00D51551" w14:paraId="2AC8F426" w14:textId="77777777" w:rsidTr="00F726AB">
        <w:trPr>
          <w:cantSplit/>
        </w:trPr>
        <w:tc>
          <w:tcPr>
            <w:tcW w:w="5680" w:type="dxa"/>
            <w:vAlign w:val="bottom"/>
          </w:tcPr>
          <w:p w14:paraId="03CA6DEC" w14:textId="77777777" w:rsidR="00BD7104" w:rsidRPr="00D51551" w:rsidRDefault="00BD7104" w:rsidP="00A365CC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  <w:hideMark/>
          </w:tcPr>
          <w:p w14:paraId="07E7B228" w14:textId="77777777" w:rsidR="00BD7104" w:rsidRPr="00D51551" w:rsidRDefault="00BD710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5" w:type="dxa"/>
            <w:vAlign w:val="bottom"/>
            <w:hideMark/>
          </w:tcPr>
          <w:p w14:paraId="5EAA5D94" w14:textId="77777777" w:rsidR="00BD7104" w:rsidRPr="00D51551" w:rsidRDefault="00BD710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295" w:type="dxa"/>
            <w:vAlign w:val="bottom"/>
            <w:hideMark/>
          </w:tcPr>
          <w:p w14:paraId="48D4E7AF" w14:textId="77777777" w:rsidR="00BD7104" w:rsidRPr="00D51551" w:rsidRDefault="00BD710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D7104" w:rsidRPr="00D51551" w14:paraId="2B9786F5" w14:textId="77777777" w:rsidTr="00F726AB">
        <w:trPr>
          <w:cantSplit/>
        </w:trPr>
        <w:tc>
          <w:tcPr>
            <w:tcW w:w="5680" w:type="dxa"/>
            <w:vAlign w:val="bottom"/>
          </w:tcPr>
          <w:p w14:paraId="7A4B2BE5" w14:textId="77777777" w:rsidR="00BD7104" w:rsidRPr="00D51551" w:rsidRDefault="00BD7104" w:rsidP="00A365CC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0DFE515" w14:textId="77777777" w:rsidR="00BD7104" w:rsidRPr="00D51551" w:rsidRDefault="00BD710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86417E5" w14:textId="77777777" w:rsidR="00BD7104" w:rsidRPr="00D51551" w:rsidRDefault="00BD710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2F567AF" w14:textId="77777777" w:rsidR="00BD7104" w:rsidRPr="00D51551" w:rsidRDefault="00BD710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11F0A" w:rsidRPr="00D51551" w14:paraId="7B4E0A5C" w14:textId="77777777" w:rsidTr="00F726AB">
        <w:trPr>
          <w:cantSplit/>
        </w:trPr>
        <w:tc>
          <w:tcPr>
            <w:tcW w:w="5680" w:type="dxa"/>
            <w:vAlign w:val="bottom"/>
          </w:tcPr>
          <w:p w14:paraId="6F212B6F" w14:textId="5D679C3A" w:rsidR="00011F0A" w:rsidRPr="00D51551" w:rsidRDefault="00011F0A" w:rsidP="00A365C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68C37A2" w14:textId="77777777" w:rsidR="00011F0A" w:rsidRPr="00D51551" w:rsidRDefault="00011F0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C3F3ADD" w14:textId="77777777" w:rsidR="00011F0A" w:rsidRPr="00D51551" w:rsidRDefault="00011F0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0C1F12D" w14:textId="77777777" w:rsidR="00011F0A" w:rsidRPr="00D51551" w:rsidRDefault="00011F0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11F0A" w:rsidRPr="00D51551" w14:paraId="0DE87BD5" w14:textId="77777777" w:rsidTr="00F726AB">
        <w:trPr>
          <w:cantSplit/>
        </w:trPr>
        <w:tc>
          <w:tcPr>
            <w:tcW w:w="5680" w:type="dxa"/>
            <w:vAlign w:val="bottom"/>
          </w:tcPr>
          <w:p w14:paraId="7BF06268" w14:textId="77777777" w:rsidR="00011F0A" w:rsidRPr="00D51551" w:rsidRDefault="00011F0A" w:rsidP="00A365C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ราคาตามบัญชีต้นปี - สุทธิ</w:t>
            </w:r>
          </w:p>
        </w:tc>
        <w:tc>
          <w:tcPr>
            <w:tcW w:w="1295" w:type="dxa"/>
            <w:shd w:val="clear" w:color="auto" w:fill="FAFAFA"/>
          </w:tcPr>
          <w:p w14:paraId="4FFC1AB4" w14:textId="2EE83F28" w:rsidR="00011F0A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85F0E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C85F0E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5" w:type="dxa"/>
            <w:shd w:val="clear" w:color="auto" w:fill="FAFAFA"/>
          </w:tcPr>
          <w:p w14:paraId="15994D06" w14:textId="2E2C179F" w:rsidR="00011F0A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C85F0E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5" w:type="dxa"/>
            <w:shd w:val="clear" w:color="auto" w:fill="FAFAFA"/>
          </w:tcPr>
          <w:p w14:paraId="352CACA8" w14:textId="4B7F5F8F" w:rsidR="00011F0A" w:rsidRPr="00D51551" w:rsidRDefault="00C85F0E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=SUM(LEFT)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489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521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011F0A" w:rsidRPr="00D51551" w14:paraId="7AC40FFD" w14:textId="77777777" w:rsidTr="00F726AB">
        <w:trPr>
          <w:cantSplit/>
        </w:trPr>
        <w:tc>
          <w:tcPr>
            <w:tcW w:w="5680" w:type="dxa"/>
            <w:vAlign w:val="bottom"/>
          </w:tcPr>
          <w:p w14:paraId="2AE342D8" w14:textId="77777777" w:rsidR="00011F0A" w:rsidRPr="00D51551" w:rsidRDefault="00011F0A" w:rsidP="00A365C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ซื้อสินทรัพย์</w:t>
            </w:r>
          </w:p>
        </w:tc>
        <w:tc>
          <w:tcPr>
            <w:tcW w:w="1295" w:type="dxa"/>
            <w:shd w:val="clear" w:color="auto" w:fill="FAFAFA"/>
          </w:tcPr>
          <w:p w14:paraId="6B880F3D" w14:textId="356C597D" w:rsidR="00011F0A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85F0E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5" w:type="dxa"/>
            <w:shd w:val="clear" w:color="auto" w:fill="FAFAFA"/>
          </w:tcPr>
          <w:p w14:paraId="5DBD8EE5" w14:textId="41845C4F" w:rsidR="00011F0A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85F0E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FAFAFA"/>
          </w:tcPr>
          <w:p w14:paraId="4C1FCB38" w14:textId="7D715F8A" w:rsidR="00011F0A" w:rsidRPr="00D51551" w:rsidRDefault="00C85F0E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=SUM(LEFT)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16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800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011F0A" w:rsidRPr="00D51551" w14:paraId="773DC74F" w14:textId="77777777" w:rsidTr="00F726AB">
        <w:trPr>
          <w:cantSplit/>
        </w:trPr>
        <w:tc>
          <w:tcPr>
            <w:tcW w:w="5680" w:type="dxa"/>
            <w:vAlign w:val="bottom"/>
          </w:tcPr>
          <w:p w14:paraId="4EA64549" w14:textId="389FA3D0" w:rsidR="00011F0A" w:rsidRPr="00D51551" w:rsidRDefault="00693D25" w:rsidP="00A365C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โอน</w:t>
            </w:r>
            <w:r w:rsidR="00C85F0E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สินทรัพย์เป็นค่าใช้จ่าย</w:t>
            </w:r>
          </w:p>
        </w:tc>
        <w:tc>
          <w:tcPr>
            <w:tcW w:w="1295" w:type="dxa"/>
            <w:shd w:val="clear" w:color="auto" w:fill="FAFAFA"/>
          </w:tcPr>
          <w:p w14:paraId="5BBCDC68" w14:textId="77777777" w:rsidR="00011F0A" w:rsidRPr="00D51551" w:rsidRDefault="00C85F0E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</w:tcPr>
          <w:p w14:paraId="77606848" w14:textId="73FDDD9A" w:rsidR="00011F0A" w:rsidRPr="00D51551" w:rsidRDefault="00C85F0E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FAFAFA"/>
          </w:tcPr>
          <w:p w14:paraId="488D7E94" w14:textId="32A457EF" w:rsidR="00011F0A" w:rsidRPr="00D51551" w:rsidRDefault="00C85F0E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=SUM(LEFT)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22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C85F0E" w:rsidRPr="00D51551" w14:paraId="03F5CDC5" w14:textId="77777777" w:rsidTr="00F726AB">
        <w:trPr>
          <w:cantSplit/>
        </w:trPr>
        <w:tc>
          <w:tcPr>
            <w:tcW w:w="5680" w:type="dxa"/>
            <w:vAlign w:val="bottom"/>
          </w:tcPr>
          <w:p w14:paraId="18140FD9" w14:textId="77777777" w:rsidR="00C85F0E" w:rsidRPr="00D51551" w:rsidRDefault="00C85F0E" w:rsidP="00A365C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ตัดจำหน่ายสินทรัพย์ - สุทธิ</w:t>
            </w:r>
          </w:p>
        </w:tc>
        <w:tc>
          <w:tcPr>
            <w:tcW w:w="1295" w:type="dxa"/>
            <w:shd w:val="clear" w:color="auto" w:fill="FAFAFA"/>
          </w:tcPr>
          <w:p w14:paraId="54B0ABE8" w14:textId="17BAD36F" w:rsidR="00C85F0E" w:rsidRPr="00D51551" w:rsidRDefault="00C85F0E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FAFAFA"/>
          </w:tcPr>
          <w:p w14:paraId="18BFC657" w14:textId="77777777" w:rsidR="00C85F0E" w:rsidRPr="00D51551" w:rsidRDefault="00C85F0E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</w:tcPr>
          <w:p w14:paraId="1028B008" w14:textId="4DBCA110" w:rsidR="00C85F0E" w:rsidRPr="00D51551" w:rsidRDefault="00C85F0E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=SUM(LEFT)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011F0A" w:rsidRPr="00D51551" w14:paraId="240F577E" w14:textId="77777777" w:rsidTr="00F726AB">
        <w:trPr>
          <w:cantSplit/>
        </w:trPr>
        <w:tc>
          <w:tcPr>
            <w:tcW w:w="5680" w:type="dxa"/>
            <w:vAlign w:val="bottom"/>
          </w:tcPr>
          <w:p w14:paraId="07E3AE26" w14:textId="77777777" w:rsidR="00011F0A" w:rsidRPr="00D51551" w:rsidRDefault="00011F0A" w:rsidP="00A365C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ค่าตัดจำหน่าย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449CA865" w14:textId="38FC41F3" w:rsidR="00011F0A" w:rsidRPr="00D51551" w:rsidRDefault="00C85F0E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48F4F432" w14:textId="77777777" w:rsidR="00011F0A" w:rsidRPr="00D51551" w:rsidRDefault="00C85F0E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78490345" w14:textId="59A10D04" w:rsidR="00011F0A" w:rsidRPr="00D51551" w:rsidRDefault="00C85F0E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=SUM(LEFT)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899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939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011F0A" w:rsidRPr="00D51551" w14:paraId="7643EE79" w14:textId="77777777" w:rsidTr="00F726AB">
        <w:trPr>
          <w:cantSplit/>
        </w:trPr>
        <w:tc>
          <w:tcPr>
            <w:tcW w:w="5680" w:type="dxa"/>
            <w:vAlign w:val="bottom"/>
          </w:tcPr>
          <w:p w14:paraId="7B9C4620" w14:textId="77777777" w:rsidR="00011F0A" w:rsidRPr="00D51551" w:rsidRDefault="00011F0A" w:rsidP="00A365C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3B3329" w14:textId="6644547C" w:rsidR="00011F0A" w:rsidRPr="00D51551" w:rsidRDefault="00C85F0E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571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879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267759" w14:textId="57F55361" w:rsidR="00011F0A" w:rsidRPr="00D51551" w:rsidRDefault="00C85F0E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BD67CC" w14:textId="0EFB8210" w:rsidR="00011F0A" w:rsidRPr="00D51551" w:rsidRDefault="00C85F0E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583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879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011F0A" w:rsidRPr="00D51551" w14:paraId="459C7898" w14:textId="77777777" w:rsidTr="00F726AB">
        <w:trPr>
          <w:cantSplit/>
        </w:trPr>
        <w:tc>
          <w:tcPr>
            <w:tcW w:w="5680" w:type="dxa"/>
            <w:vAlign w:val="bottom"/>
          </w:tcPr>
          <w:p w14:paraId="27209158" w14:textId="77777777" w:rsidR="00011F0A" w:rsidRPr="00D51551" w:rsidRDefault="00011F0A" w:rsidP="00A365C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49A56" w14:textId="77777777" w:rsidR="00011F0A" w:rsidRPr="00D51551" w:rsidRDefault="00011F0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1A604" w14:textId="77777777" w:rsidR="00011F0A" w:rsidRPr="00D51551" w:rsidRDefault="00011F0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AB9F3" w14:textId="77777777" w:rsidR="00011F0A" w:rsidRPr="00D51551" w:rsidRDefault="00011F0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011F0A" w:rsidRPr="00D51551" w14:paraId="2DC5294E" w14:textId="77777777" w:rsidTr="00F726AB">
        <w:trPr>
          <w:cantSplit/>
        </w:trPr>
        <w:tc>
          <w:tcPr>
            <w:tcW w:w="5680" w:type="dxa"/>
            <w:vAlign w:val="bottom"/>
          </w:tcPr>
          <w:p w14:paraId="1ECB267A" w14:textId="2B8E7DB9" w:rsidR="00011F0A" w:rsidRPr="00D51551" w:rsidRDefault="00011F0A" w:rsidP="00A365C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28FE631" w14:textId="77777777" w:rsidR="00011F0A" w:rsidRPr="00D51551" w:rsidRDefault="00011F0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57ED7C5" w14:textId="77777777" w:rsidR="00011F0A" w:rsidRPr="00D51551" w:rsidRDefault="00011F0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E285EAF" w14:textId="77777777" w:rsidR="00011F0A" w:rsidRPr="00D51551" w:rsidRDefault="00011F0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11F0A" w:rsidRPr="00D51551" w14:paraId="11D2970A" w14:textId="77777777" w:rsidTr="00F726AB">
        <w:trPr>
          <w:cantSplit/>
        </w:trPr>
        <w:tc>
          <w:tcPr>
            <w:tcW w:w="5680" w:type="dxa"/>
            <w:vAlign w:val="bottom"/>
          </w:tcPr>
          <w:p w14:paraId="7FCE64FB" w14:textId="77777777" w:rsidR="00011F0A" w:rsidRPr="00D51551" w:rsidRDefault="00011F0A" w:rsidP="00A365C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95" w:type="dxa"/>
            <w:shd w:val="clear" w:color="auto" w:fill="FAFAFA"/>
          </w:tcPr>
          <w:p w14:paraId="2C04F49C" w14:textId="6C79C69E" w:rsidR="00011F0A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85F0E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="00C85F0E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5" w:type="dxa"/>
            <w:shd w:val="clear" w:color="auto" w:fill="FAFAFA"/>
          </w:tcPr>
          <w:p w14:paraId="5528CF39" w14:textId="66559823" w:rsidR="00011F0A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85F0E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FAFAFA"/>
          </w:tcPr>
          <w:p w14:paraId="19A2B3A6" w14:textId="4C1E87F7" w:rsidR="00011F0A" w:rsidRPr="00D51551" w:rsidRDefault="00C85F0E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=SUM(LEFT)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040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745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011F0A" w:rsidRPr="00D51551" w14:paraId="5EF70ED6" w14:textId="77777777" w:rsidTr="00F726AB">
        <w:trPr>
          <w:cantSplit/>
        </w:trPr>
        <w:tc>
          <w:tcPr>
            <w:tcW w:w="5680" w:type="dxa"/>
            <w:vAlign w:val="bottom"/>
          </w:tcPr>
          <w:p w14:paraId="56F902CB" w14:textId="77777777" w:rsidR="00011F0A" w:rsidRPr="00D51551" w:rsidRDefault="00011F0A" w:rsidP="00A365C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29ED0D60" w14:textId="314C0A2E" w:rsidR="00011F0A" w:rsidRPr="00D51551" w:rsidRDefault="00C85F0E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0626D75F" w14:textId="77777777" w:rsidR="00011F0A" w:rsidRPr="00D51551" w:rsidRDefault="00C85F0E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1B211388" w14:textId="2BF705A6" w:rsidR="00011F0A" w:rsidRPr="00D51551" w:rsidRDefault="00C85F0E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=SUM(LEFT)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456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866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011F0A" w:rsidRPr="00D51551" w14:paraId="4BA93C8F" w14:textId="77777777" w:rsidTr="00F726AB">
        <w:trPr>
          <w:cantSplit/>
        </w:trPr>
        <w:tc>
          <w:tcPr>
            <w:tcW w:w="5680" w:type="dxa"/>
            <w:vAlign w:val="bottom"/>
          </w:tcPr>
          <w:p w14:paraId="47011E0E" w14:textId="77777777" w:rsidR="00011F0A" w:rsidRPr="00D51551" w:rsidRDefault="00011F0A" w:rsidP="00A365C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EAD1A9" w14:textId="202FB35D" w:rsidR="00011F0A" w:rsidRPr="00D51551" w:rsidRDefault="00C85F0E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571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879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79FA51" w14:textId="157A0930" w:rsidR="00011F0A" w:rsidRPr="00D51551" w:rsidRDefault="00490805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85F0E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84B890" w14:textId="74D7F83F" w:rsidR="00011F0A" w:rsidRPr="00D51551" w:rsidRDefault="00C85F0E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583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879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36852865" w14:textId="77777777" w:rsidR="00E51756" w:rsidRPr="00D51551" w:rsidRDefault="00E51756" w:rsidP="00A365C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D51551" w14:paraId="0F46F869" w14:textId="7777777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2D6B7A7E" w14:textId="13BD3067" w:rsidR="00767150" w:rsidRPr="00D51551" w:rsidRDefault="0049080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9D1F16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D1F16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30B4964F" w14:textId="77777777" w:rsidR="003F3244" w:rsidRPr="00D51551" w:rsidRDefault="003F3244" w:rsidP="00A365CC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AF71717" w14:textId="77777777" w:rsidR="003F3244" w:rsidRPr="00D51551" w:rsidRDefault="003F3244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43D7E49" w14:textId="77777777" w:rsidR="003F3244" w:rsidRPr="00D51551" w:rsidRDefault="003F3244" w:rsidP="00A365C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6"/>
        <w:gridCol w:w="1296"/>
        <w:gridCol w:w="1296"/>
        <w:gridCol w:w="1296"/>
      </w:tblGrid>
      <w:tr w:rsidR="00C22CAB" w:rsidRPr="00D51551" w14:paraId="0123950D" w14:textId="77777777" w:rsidTr="009D1F16">
        <w:trPr>
          <w:cantSplit/>
          <w:trHeight w:val="20"/>
        </w:trPr>
        <w:tc>
          <w:tcPr>
            <w:tcW w:w="4390" w:type="dxa"/>
            <w:vAlign w:val="bottom"/>
          </w:tcPr>
          <w:p w14:paraId="16228173" w14:textId="77777777" w:rsidR="003F3244" w:rsidRPr="00D51551" w:rsidRDefault="003F3244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CCE4D4" w14:textId="77777777" w:rsidR="003F3244" w:rsidRPr="00D51551" w:rsidRDefault="003F3244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37380DF" w14:textId="77777777" w:rsidR="003F3244" w:rsidRPr="00D51551" w:rsidRDefault="003F3244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0013" w:rsidRPr="00D51551" w14:paraId="7EAFD7E7" w14:textId="77777777" w:rsidTr="009D1F16">
        <w:trPr>
          <w:cantSplit/>
          <w:trHeight w:val="20"/>
        </w:trPr>
        <w:tc>
          <w:tcPr>
            <w:tcW w:w="4390" w:type="dxa"/>
            <w:vAlign w:val="bottom"/>
          </w:tcPr>
          <w:p w14:paraId="4D19C360" w14:textId="77777777" w:rsidR="00EE0013" w:rsidRPr="00D51551" w:rsidRDefault="00EE0013" w:rsidP="00EE0013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6927CB" w14:textId="289BFEC0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D288DF6" w14:textId="33BD5BF9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DAC98B" w14:textId="3B55793A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F72B5A8" w14:textId="1BD6177C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EE0013" w:rsidRPr="00D51551" w14:paraId="4B965E14" w14:textId="77777777" w:rsidTr="009D1F16">
        <w:trPr>
          <w:cantSplit/>
          <w:trHeight w:val="20"/>
        </w:trPr>
        <w:tc>
          <w:tcPr>
            <w:tcW w:w="4390" w:type="dxa"/>
            <w:vAlign w:val="bottom"/>
          </w:tcPr>
          <w:p w14:paraId="3AFAAC02" w14:textId="77777777" w:rsidR="00EE0013" w:rsidRPr="00D51551" w:rsidRDefault="00EE0013" w:rsidP="00EE0013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DA5A291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65A665A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5153DB9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AEDB06F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E0013" w:rsidRPr="00D51551" w14:paraId="0BFA9B50" w14:textId="77777777" w:rsidTr="009D1F16">
        <w:trPr>
          <w:cantSplit/>
          <w:trHeight w:val="20"/>
        </w:trPr>
        <w:tc>
          <w:tcPr>
            <w:tcW w:w="4390" w:type="dxa"/>
            <w:vAlign w:val="bottom"/>
          </w:tcPr>
          <w:p w14:paraId="62A3F13E" w14:textId="77777777" w:rsidR="00EE0013" w:rsidRPr="00D51551" w:rsidRDefault="00EE0013" w:rsidP="00EE0013">
            <w:pPr>
              <w:ind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AB868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31424E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C9599F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7FCD7A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E0013" w:rsidRPr="00D51551" w14:paraId="33D3FF8F" w14:textId="77777777" w:rsidTr="009D1F16">
        <w:trPr>
          <w:cantSplit/>
          <w:trHeight w:val="20"/>
        </w:trPr>
        <w:tc>
          <w:tcPr>
            <w:tcW w:w="4390" w:type="dxa"/>
            <w:vAlign w:val="bottom"/>
            <w:hideMark/>
          </w:tcPr>
          <w:p w14:paraId="2825054F" w14:textId="77777777" w:rsidR="00EE0013" w:rsidRPr="00D51551" w:rsidRDefault="00EE0013" w:rsidP="00EE001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4978D9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ADEBCF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3C28E9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FA3BC6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E0013" w:rsidRPr="00D51551" w14:paraId="2043D0EE" w14:textId="77777777" w:rsidTr="009D1F16">
        <w:trPr>
          <w:cantSplit/>
          <w:trHeight w:val="20"/>
        </w:trPr>
        <w:tc>
          <w:tcPr>
            <w:tcW w:w="4390" w:type="dxa"/>
            <w:vAlign w:val="bottom"/>
            <w:hideMark/>
          </w:tcPr>
          <w:p w14:paraId="66FFE8B0" w14:textId="77777777" w:rsidR="00EE0013" w:rsidRPr="00D51551" w:rsidRDefault="00EE0013" w:rsidP="00EE0013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8E9CAE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41D728A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BFDBDE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362CC49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E0013" w:rsidRPr="00D51551" w14:paraId="7A3CB221" w14:textId="77777777" w:rsidTr="009D1F16">
        <w:trPr>
          <w:cantSplit/>
          <w:trHeight w:val="20"/>
        </w:trPr>
        <w:tc>
          <w:tcPr>
            <w:tcW w:w="4390" w:type="dxa"/>
            <w:vAlign w:val="bottom"/>
            <w:hideMark/>
          </w:tcPr>
          <w:p w14:paraId="64B30E14" w14:textId="0D88D0AD" w:rsidR="00EE0013" w:rsidRPr="00D51551" w:rsidRDefault="00EE0013" w:rsidP="00EE0013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ที่จะใช้ประโยชน์ภายใน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300A61" w14:textId="7C796230" w:rsidR="00EE0013" w:rsidRPr="00D51551" w:rsidRDefault="00490805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EE0013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6" w:type="dxa"/>
            <w:vAlign w:val="bottom"/>
          </w:tcPr>
          <w:p w14:paraId="020B0169" w14:textId="6777839A" w:rsidR="00EE0013" w:rsidRPr="00D51551" w:rsidRDefault="00490805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E0013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="00EE0013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41C845" w14:textId="40771A3C" w:rsidR="00EE0013" w:rsidRPr="00D51551" w:rsidRDefault="00490805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EE0013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vAlign w:val="bottom"/>
          </w:tcPr>
          <w:p w14:paraId="25AD08F0" w14:textId="238B2EAE" w:rsidR="00EE0013" w:rsidRPr="00D51551" w:rsidRDefault="00490805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E0013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="00EE0013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</w:tr>
      <w:tr w:rsidR="00EE0013" w:rsidRPr="00D51551" w14:paraId="78866A74" w14:textId="77777777" w:rsidTr="009D1F16">
        <w:trPr>
          <w:cantSplit/>
          <w:trHeight w:val="20"/>
        </w:trPr>
        <w:tc>
          <w:tcPr>
            <w:tcW w:w="4390" w:type="dxa"/>
            <w:vAlign w:val="bottom"/>
            <w:hideMark/>
          </w:tcPr>
          <w:p w14:paraId="058A9F1E" w14:textId="77777777" w:rsidR="00EE0013" w:rsidRPr="00D51551" w:rsidRDefault="00EE0013" w:rsidP="00EE0013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06F094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F483DD3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789C40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0EF980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E0013" w:rsidRPr="00D51551" w14:paraId="6A60517C" w14:textId="77777777" w:rsidTr="009D1F16">
        <w:trPr>
          <w:cantSplit/>
          <w:trHeight w:val="20"/>
        </w:trPr>
        <w:tc>
          <w:tcPr>
            <w:tcW w:w="4390" w:type="dxa"/>
            <w:vAlign w:val="bottom"/>
            <w:hideMark/>
          </w:tcPr>
          <w:p w14:paraId="57AEE4DE" w14:textId="2FCB6B7C" w:rsidR="00EE0013" w:rsidRPr="00D51551" w:rsidRDefault="00EE0013" w:rsidP="00EE0013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ที่จะใช้ประโยชน์เกินกว่า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8EF4E2" w14:textId="3700650A" w:rsidR="00EE0013" w:rsidRPr="00D51551" w:rsidRDefault="00490805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E0013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EE0013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  <w:vAlign w:val="bottom"/>
          </w:tcPr>
          <w:p w14:paraId="665572F1" w14:textId="00B08894" w:rsidR="00EE0013" w:rsidRPr="00D51551" w:rsidRDefault="00490805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E0013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EE0013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2776AB" w14:textId="62FEB190" w:rsidR="00EE0013" w:rsidRPr="00D51551" w:rsidRDefault="00490805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E0013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EE0013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  <w:vAlign w:val="bottom"/>
          </w:tcPr>
          <w:p w14:paraId="40006646" w14:textId="2242C43B" w:rsidR="00EE0013" w:rsidRPr="00D51551" w:rsidRDefault="00490805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E0013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EE0013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</w:tr>
      <w:tr w:rsidR="00EE0013" w:rsidRPr="00D51551" w14:paraId="0CF7D336" w14:textId="77777777" w:rsidTr="009D1F16">
        <w:trPr>
          <w:cantSplit/>
          <w:trHeight w:val="20"/>
        </w:trPr>
        <w:tc>
          <w:tcPr>
            <w:tcW w:w="4390" w:type="dxa"/>
            <w:vAlign w:val="bottom"/>
          </w:tcPr>
          <w:p w14:paraId="0C22FBE2" w14:textId="77777777" w:rsidR="00EE0013" w:rsidRPr="00D51551" w:rsidRDefault="00EE0013" w:rsidP="00EE0013">
            <w:pPr>
              <w:ind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525CDEA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659686C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07A59E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3696295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E0013" w:rsidRPr="00D51551" w14:paraId="647FA6A2" w14:textId="77777777" w:rsidTr="009D1F16">
        <w:trPr>
          <w:cantSplit/>
          <w:trHeight w:val="20"/>
        </w:trPr>
        <w:tc>
          <w:tcPr>
            <w:tcW w:w="4390" w:type="dxa"/>
            <w:vAlign w:val="bottom"/>
            <w:hideMark/>
          </w:tcPr>
          <w:p w14:paraId="1A6E735F" w14:textId="77777777" w:rsidR="00EE0013" w:rsidRPr="00D51551" w:rsidRDefault="00EE0013" w:rsidP="00EE001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4CB232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B5CE1DD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518985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4156991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E0013" w:rsidRPr="00D51551" w14:paraId="2C311F16" w14:textId="77777777" w:rsidTr="00EE0013">
        <w:trPr>
          <w:cantSplit/>
          <w:trHeight w:val="20"/>
        </w:trPr>
        <w:tc>
          <w:tcPr>
            <w:tcW w:w="4390" w:type="dxa"/>
            <w:vAlign w:val="bottom"/>
            <w:hideMark/>
          </w:tcPr>
          <w:p w14:paraId="10286F38" w14:textId="77777777" w:rsidR="00EE0013" w:rsidRPr="00D51551" w:rsidRDefault="00EE0013" w:rsidP="00EE0013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3F6D10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E480814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6ADE7A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AE5C7DD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E0013" w:rsidRPr="00D51551" w14:paraId="20CF8C14" w14:textId="77777777" w:rsidTr="00EE0013">
        <w:trPr>
          <w:cantSplit/>
          <w:trHeight w:val="20"/>
        </w:trPr>
        <w:tc>
          <w:tcPr>
            <w:tcW w:w="4390" w:type="dxa"/>
            <w:vAlign w:val="bottom"/>
            <w:hideMark/>
          </w:tcPr>
          <w:p w14:paraId="73825280" w14:textId="26CF6FBB" w:rsidR="00EE0013" w:rsidRPr="00D51551" w:rsidRDefault="00EE0013" w:rsidP="00EE0013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ที่จะจ่ายชำระภายใน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A3EB96" w14:textId="1476019A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91D9B2" w14:textId="65A84C2A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595357" w14:textId="51D03E3E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DEE3A2" w14:textId="10690F3C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E0013" w:rsidRPr="00D51551" w14:paraId="60BD5097" w14:textId="77777777" w:rsidTr="00EE0013">
        <w:trPr>
          <w:cantSplit/>
          <w:trHeight w:val="20"/>
        </w:trPr>
        <w:tc>
          <w:tcPr>
            <w:tcW w:w="4390" w:type="dxa"/>
            <w:vAlign w:val="bottom"/>
          </w:tcPr>
          <w:p w14:paraId="553DA704" w14:textId="77777777" w:rsidR="00EE0013" w:rsidRPr="00D51551" w:rsidRDefault="00EE0013" w:rsidP="00EE0013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D36CB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6BEAA0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4F702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54DD5E" w14:textId="77777777" w:rsidR="00EE0013" w:rsidRPr="00D51551" w:rsidRDefault="00EE0013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E0013" w:rsidRPr="00D51551" w14:paraId="069A595A" w14:textId="77777777" w:rsidTr="00EE0013">
        <w:trPr>
          <w:cantSplit/>
          <w:trHeight w:val="341"/>
        </w:trPr>
        <w:tc>
          <w:tcPr>
            <w:tcW w:w="4390" w:type="dxa"/>
            <w:vAlign w:val="bottom"/>
          </w:tcPr>
          <w:p w14:paraId="59C98AD8" w14:textId="77777777" w:rsidR="00EE0013" w:rsidRPr="00D51551" w:rsidRDefault="00EE0013" w:rsidP="00EE001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E06014" w14:textId="517778F1" w:rsidR="00EE0013" w:rsidRPr="00D51551" w:rsidRDefault="00490805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E0013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EE0013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1D2B069" w14:textId="72C6C311" w:rsidR="00EE0013" w:rsidRPr="00D51551" w:rsidRDefault="00490805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EE0013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="00EE0013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C6A17C" w14:textId="15E5E521" w:rsidR="00EE0013" w:rsidRPr="00D51551" w:rsidRDefault="00490805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E0013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EE0013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12DD6E7" w14:textId="55FC0060" w:rsidR="00EE0013" w:rsidRPr="00D51551" w:rsidRDefault="00490805" w:rsidP="00EE00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EE0013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="00EE0013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</w:p>
        </w:tc>
      </w:tr>
    </w:tbl>
    <w:p w14:paraId="6A6287DE" w14:textId="77777777" w:rsidR="00877D84" w:rsidRPr="00D51551" w:rsidRDefault="00877D84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877D84" w:rsidRPr="00D51551" w:rsidSect="00C14371">
          <w:footerReference w:type="first" r:id="rId12"/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14:paraId="61033600" w14:textId="77777777" w:rsidR="00877D84" w:rsidRPr="00D51551" w:rsidRDefault="00877D84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3B7C7C" w14:textId="77777777" w:rsidR="00D15B12" w:rsidRPr="00D51551" w:rsidRDefault="00D15B12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รายการเคลื่อนไหวของภาษีเงินได้รอการตัดบัญชีมีดังนี้ </w:t>
      </w:r>
    </w:p>
    <w:p w14:paraId="2C237CC3" w14:textId="77777777" w:rsidR="009D1F16" w:rsidRPr="00D51551" w:rsidRDefault="009D1F16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749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070"/>
        <w:gridCol w:w="1296"/>
        <w:gridCol w:w="1296"/>
        <w:gridCol w:w="1340"/>
        <w:gridCol w:w="1252"/>
        <w:gridCol w:w="1299"/>
        <w:gridCol w:w="1299"/>
        <w:gridCol w:w="1299"/>
        <w:gridCol w:w="1299"/>
        <w:gridCol w:w="1299"/>
      </w:tblGrid>
      <w:tr w:rsidR="00877D84" w:rsidRPr="00D51551" w14:paraId="2A6CCF1B" w14:textId="77777777" w:rsidTr="00A878F7">
        <w:trPr>
          <w:cantSplit/>
          <w:trHeight w:val="20"/>
        </w:trPr>
        <w:tc>
          <w:tcPr>
            <w:tcW w:w="3070" w:type="dxa"/>
            <w:vAlign w:val="bottom"/>
          </w:tcPr>
          <w:p w14:paraId="687604E7" w14:textId="77777777" w:rsidR="00877D84" w:rsidRPr="00D51551" w:rsidRDefault="00877D84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79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2A6F760" w14:textId="77777777" w:rsidR="00877D84" w:rsidRPr="00D51551" w:rsidRDefault="00877D84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878F7" w:rsidRPr="00D51551" w14:paraId="19692892" w14:textId="77777777" w:rsidTr="00A878F7">
        <w:trPr>
          <w:cantSplit/>
          <w:trHeight w:val="20"/>
        </w:trPr>
        <w:tc>
          <w:tcPr>
            <w:tcW w:w="3070" w:type="dxa"/>
            <w:vAlign w:val="bottom"/>
          </w:tcPr>
          <w:p w14:paraId="2B51FF40" w14:textId="77777777" w:rsidR="00A878F7" w:rsidRPr="00D51551" w:rsidRDefault="00A878F7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B9F5D2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183C47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0CCD321C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37080622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49E01567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ค่าเผื่อมูลค่า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34A1DC19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40857017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2005220C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5A2A075C" w14:textId="43229043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A878F7" w:rsidRPr="00D51551" w14:paraId="2E5D6D71" w14:textId="77777777" w:rsidTr="00A878F7">
        <w:trPr>
          <w:cantSplit/>
          <w:trHeight w:val="20"/>
        </w:trPr>
        <w:tc>
          <w:tcPr>
            <w:tcW w:w="3070" w:type="dxa"/>
            <w:vAlign w:val="bottom"/>
          </w:tcPr>
          <w:p w14:paraId="72461BD6" w14:textId="77777777" w:rsidR="00A878F7" w:rsidRPr="00D51551" w:rsidRDefault="00A878F7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6A6E6CB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ขาดทุนที่คาด</w:t>
            </w:r>
          </w:p>
        </w:tc>
        <w:tc>
          <w:tcPr>
            <w:tcW w:w="1296" w:type="dxa"/>
            <w:vAlign w:val="bottom"/>
          </w:tcPr>
          <w:p w14:paraId="4BF0AB93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340" w:type="dxa"/>
            <w:vAlign w:val="bottom"/>
          </w:tcPr>
          <w:p w14:paraId="6AF2F839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ของเครื่องหมาย</w:t>
            </w:r>
          </w:p>
        </w:tc>
        <w:tc>
          <w:tcPr>
            <w:tcW w:w="1252" w:type="dxa"/>
            <w:vAlign w:val="bottom"/>
          </w:tcPr>
          <w:p w14:paraId="06298A09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99" w:type="dxa"/>
          </w:tcPr>
          <w:p w14:paraId="02A14155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99" w:type="dxa"/>
          </w:tcPr>
          <w:p w14:paraId="7F5406FB" w14:textId="11161955" w:rsidR="00A878F7" w:rsidRPr="00D51551" w:rsidRDefault="004B728F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9" w:type="dxa"/>
          </w:tcPr>
          <w:p w14:paraId="559CD8B9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</w:t>
            </w:r>
          </w:p>
        </w:tc>
        <w:tc>
          <w:tcPr>
            <w:tcW w:w="1299" w:type="dxa"/>
          </w:tcPr>
          <w:p w14:paraId="67326173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9" w:type="dxa"/>
          </w:tcPr>
          <w:p w14:paraId="7D33269E" w14:textId="7FF7F9AD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A878F7" w:rsidRPr="00D51551" w14:paraId="6D8D0DCA" w14:textId="77777777" w:rsidTr="00A878F7">
        <w:trPr>
          <w:cantSplit/>
          <w:trHeight w:val="20"/>
        </w:trPr>
        <w:tc>
          <w:tcPr>
            <w:tcW w:w="3070" w:type="dxa"/>
            <w:vAlign w:val="bottom"/>
          </w:tcPr>
          <w:p w14:paraId="513C4D35" w14:textId="77777777" w:rsidR="00A878F7" w:rsidRPr="00D51551" w:rsidRDefault="00A878F7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16ADD32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ว่าจะเกิดขึ้น</w:t>
            </w:r>
          </w:p>
        </w:tc>
        <w:tc>
          <w:tcPr>
            <w:tcW w:w="1296" w:type="dxa"/>
            <w:vAlign w:val="bottom"/>
          </w:tcPr>
          <w:p w14:paraId="4BB49311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340" w:type="dxa"/>
            <w:vAlign w:val="bottom"/>
          </w:tcPr>
          <w:p w14:paraId="697ACD16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การค้า</w:t>
            </w:r>
          </w:p>
        </w:tc>
        <w:tc>
          <w:tcPr>
            <w:tcW w:w="1252" w:type="dxa"/>
            <w:vAlign w:val="bottom"/>
          </w:tcPr>
          <w:p w14:paraId="271AC3FF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ของสินทรัพย์</w:t>
            </w:r>
          </w:p>
        </w:tc>
        <w:tc>
          <w:tcPr>
            <w:tcW w:w="1299" w:type="dxa"/>
          </w:tcPr>
          <w:p w14:paraId="48DDE2E8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299" w:type="dxa"/>
          </w:tcPr>
          <w:p w14:paraId="0356ACE3" w14:textId="0391E084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99" w:type="dxa"/>
          </w:tcPr>
          <w:p w14:paraId="2F332255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สะสมยกไป</w:t>
            </w:r>
          </w:p>
        </w:tc>
        <w:tc>
          <w:tcPr>
            <w:tcW w:w="1299" w:type="dxa"/>
          </w:tcPr>
          <w:p w14:paraId="0549B2D5" w14:textId="307E5B1D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299" w:type="dxa"/>
          </w:tcPr>
          <w:p w14:paraId="57B8F49D" w14:textId="0C7FC353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A878F7" w:rsidRPr="00D51551" w14:paraId="7D563063" w14:textId="77777777" w:rsidTr="00A878F7">
        <w:trPr>
          <w:cantSplit/>
          <w:trHeight w:val="20"/>
        </w:trPr>
        <w:tc>
          <w:tcPr>
            <w:tcW w:w="3070" w:type="dxa"/>
            <w:vAlign w:val="bottom"/>
          </w:tcPr>
          <w:p w14:paraId="5756E7A8" w14:textId="77777777" w:rsidR="00A878F7" w:rsidRPr="00D51551" w:rsidRDefault="00A878F7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01F9D0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D97BFA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5C75F05F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33936273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3834ABDF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57B25889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6FFB6765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744F2B8F" w14:textId="5EF512B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1ABA6F8D" w14:textId="775E361F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A878F7" w:rsidRPr="00D51551" w14:paraId="4E1309A4" w14:textId="77777777" w:rsidTr="00A878F7">
        <w:trPr>
          <w:cantSplit/>
          <w:trHeight w:val="20"/>
        </w:trPr>
        <w:tc>
          <w:tcPr>
            <w:tcW w:w="3070" w:type="dxa"/>
            <w:vAlign w:val="bottom"/>
          </w:tcPr>
          <w:p w14:paraId="6E8B40B2" w14:textId="77777777" w:rsidR="00A878F7" w:rsidRPr="00D51551" w:rsidRDefault="00A878F7" w:rsidP="00A365CC">
            <w:pPr>
              <w:ind w:right="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DDAE2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2F16F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5075E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5D286508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71B8D379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5A95B48E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3C3C7F22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BEA6D42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77E60321" w14:textId="1C470729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878F7" w:rsidRPr="00D51551" w14:paraId="7F537571" w14:textId="77777777" w:rsidTr="00A878F7">
        <w:trPr>
          <w:cantSplit/>
          <w:trHeight w:val="20"/>
        </w:trPr>
        <w:tc>
          <w:tcPr>
            <w:tcW w:w="3070" w:type="dxa"/>
            <w:vAlign w:val="bottom"/>
          </w:tcPr>
          <w:p w14:paraId="4B65ADC5" w14:textId="77777777" w:rsidR="00A878F7" w:rsidRPr="00D51551" w:rsidRDefault="00A878F7" w:rsidP="00A365CC">
            <w:pPr>
              <w:ind w:right="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C84C90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2DFCAB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0842E31F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2" w:type="dxa"/>
            <w:vAlign w:val="bottom"/>
          </w:tcPr>
          <w:p w14:paraId="090FDC2E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</w:tcPr>
          <w:p w14:paraId="407E81DD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</w:tcPr>
          <w:p w14:paraId="5048DB1E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</w:tcPr>
          <w:p w14:paraId="160AF3F4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</w:tcPr>
          <w:p w14:paraId="77694F2E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</w:tcPr>
          <w:p w14:paraId="3D3D9A41" w14:textId="1B6E741D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878F7" w:rsidRPr="00D51551" w14:paraId="11A192AB" w14:textId="77777777" w:rsidTr="00A878F7">
        <w:trPr>
          <w:cantSplit/>
          <w:trHeight w:val="20"/>
        </w:trPr>
        <w:tc>
          <w:tcPr>
            <w:tcW w:w="3070" w:type="dxa"/>
            <w:hideMark/>
          </w:tcPr>
          <w:p w14:paraId="3FCD7B58" w14:textId="08D29A62" w:rsidR="00A878F7" w:rsidRPr="00D51551" w:rsidRDefault="00A878F7" w:rsidP="00A365CC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มกราคม พ.ศ.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01AC38" w14:textId="2293CF4D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38C499" w14:textId="0F215B06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CDAFCC4" w14:textId="5C960AE6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</w:p>
        </w:tc>
        <w:tc>
          <w:tcPr>
            <w:tcW w:w="1252" w:type="dxa"/>
            <w:vAlign w:val="bottom"/>
          </w:tcPr>
          <w:p w14:paraId="781FED93" w14:textId="54C4DB8A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</w:p>
        </w:tc>
        <w:tc>
          <w:tcPr>
            <w:tcW w:w="1299" w:type="dxa"/>
          </w:tcPr>
          <w:p w14:paraId="7BEA22B3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</w:tcPr>
          <w:p w14:paraId="6042286F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</w:tcPr>
          <w:p w14:paraId="65160A75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</w:tcPr>
          <w:p w14:paraId="538688E5" w14:textId="2674ECA7" w:rsidR="00A878F7" w:rsidRPr="00D51551" w:rsidRDefault="00A770D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</w:tcPr>
          <w:p w14:paraId="199C0612" w14:textId="6DE42279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049</w:t>
            </w:r>
          </w:p>
        </w:tc>
      </w:tr>
      <w:tr w:rsidR="00A878F7" w:rsidRPr="00D51551" w14:paraId="45DD0EA9" w14:textId="77777777" w:rsidTr="00A878F7">
        <w:trPr>
          <w:cantSplit/>
          <w:trHeight w:val="20"/>
        </w:trPr>
        <w:tc>
          <w:tcPr>
            <w:tcW w:w="3070" w:type="dxa"/>
            <w:hideMark/>
          </w:tcPr>
          <w:p w14:paraId="7E847173" w14:textId="77777777" w:rsidR="00A878F7" w:rsidRPr="00D51551" w:rsidRDefault="00A878F7" w:rsidP="00A365CC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เพิ่ม(ลด)ในกำไรหรือขาดทุน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0145FC" w14:textId="270EC080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E69C1A" w14:textId="3BAE88DA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811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2FF7D30" w14:textId="031C7BFC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52" w:type="dxa"/>
            <w:vAlign w:val="bottom"/>
          </w:tcPr>
          <w:p w14:paraId="4E72A248" w14:textId="30491203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</w:tcPr>
          <w:p w14:paraId="1EC88A23" w14:textId="34642672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682</w:t>
            </w:r>
          </w:p>
        </w:tc>
        <w:tc>
          <w:tcPr>
            <w:tcW w:w="1299" w:type="dxa"/>
          </w:tcPr>
          <w:p w14:paraId="0E681C5C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</w:tcPr>
          <w:p w14:paraId="4B14BF60" w14:textId="002FB5BC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</w:p>
        </w:tc>
        <w:tc>
          <w:tcPr>
            <w:tcW w:w="1299" w:type="dxa"/>
          </w:tcPr>
          <w:p w14:paraId="5B50836E" w14:textId="6EA799BB" w:rsidR="00A878F7" w:rsidRPr="00D51551" w:rsidRDefault="00A770D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</w:tcPr>
          <w:p w14:paraId="75FEAA6D" w14:textId="32A519A5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091</w:t>
            </w:r>
          </w:p>
        </w:tc>
      </w:tr>
      <w:tr w:rsidR="00A878F7" w:rsidRPr="00D51551" w14:paraId="724B7088" w14:textId="77777777" w:rsidTr="00A878F7">
        <w:trPr>
          <w:cantSplit/>
          <w:trHeight w:val="20"/>
        </w:trPr>
        <w:tc>
          <w:tcPr>
            <w:tcW w:w="3070" w:type="dxa"/>
          </w:tcPr>
          <w:p w14:paraId="4C8834FF" w14:textId="77777777" w:rsidR="00A878F7" w:rsidRPr="00D51551" w:rsidRDefault="00A878F7" w:rsidP="00A365CC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เพิ่ม(ลด)ในกำไรขาดทุนเบ็ดเสร็จอื่น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5FF0B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60BC3" w14:textId="279020AF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DE540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28C07E93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7BC49B53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4087BBC2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323ADE04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30A6F767" w14:textId="2EC19DAF" w:rsidR="00A878F7" w:rsidRPr="00D51551" w:rsidRDefault="00A770D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1763FF72" w14:textId="1CC17CFE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878F7" w:rsidRPr="00D51551" w14:paraId="5ECB85BB" w14:textId="77777777" w:rsidTr="00A878F7">
        <w:trPr>
          <w:cantSplit/>
          <w:trHeight w:val="20"/>
        </w:trPr>
        <w:tc>
          <w:tcPr>
            <w:tcW w:w="3070" w:type="dxa"/>
          </w:tcPr>
          <w:p w14:paraId="5329137B" w14:textId="77777777" w:rsidR="00A878F7" w:rsidRPr="00D51551" w:rsidRDefault="00A878F7" w:rsidP="00A365CC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DD3C1C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7E39F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C448B8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center"/>
          </w:tcPr>
          <w:p w14:paraId="52267B48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29545B17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24374458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7745A647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62ABAB8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4608E87B" w14:textId="106DFA5F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878F7" w:rsidRPr="00D51551" w14:paraId="050192CA" w14:textId="77777777" w:rsidTr="00A878F7">
        <w:trPr>
          <w:cantSplit/>
          <w:trHeight w:val="20"/>
        </w:trPr>
        <w:tc>
          <w:tcPr>
            <w:tcW w:w="3070" w:type="dxa"/>
          </w:tcPr>
          <w:p w14:paraId="40D648FA" w14:textId="0BD1439E" w:rsidR="00A878F7" w:rsidRPr="00D51551" w:rsidRDefault="00A878F7" w:rsidP="00A365CC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7BA63D4" w14:textId="58C47D52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494A105" w14:textId="34B73D46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955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14F210F7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52" w:type="dxa"/>
            <w:vAlign w:val="center"/>
          </w:tcPr>
          <w:p w14:paraId="25818689" w14:textId="1988DB8D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493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085</w:t>
            </w:r>
          </w:p>
        </w:tc>
        <w:tc>
          <w:tcPr>
            <w:tcW w:w="1299" w:type="dxa"/>
          </w:tcPr>
          <w:p w14:paraId="7512EF16" w14:textId="773A99A0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682</w:t>
            </w:r>
          </w:p>
        </w:tc>
        <w:tc>
          <w:tcPr>
            <w:tcW w:w="1299" w:type="dxa"/>
          </w:tcPr>
          <w:p w14:paraId="726B1D78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</w:tcPr>
          <w:p w14:paraId="125675D0" w14:textId="6B4F3E3A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</w:p>
        </w:tc>
        <w:tc>
          <w:tcPr>
            <w:tcW w:w="1299" w:type="dxa"/>
          </w:tcPr>
          <w:p w14:paraId="02B38621" w14:textId="54CB1B10" w:rsidR="00A878F7" w:rsidRPr="00D51551" w:rsidRDefault="00A770D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</w:tcPr>
          <w:p w14:paraId="19F271B9" w14:textId="42347004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582</w:t>
            </w:r>
          </w:p>
        </w:tc>
      </w:tr>
      <w:tr w:rsidR="00A878F7" w:rsidRPr="00D51551" w14:paraId="3A8CAF0A" w14:textId="77777777" w:rsidTr="00A878F7">
        <w:trPr>
          <w:cantSplit/>
          <w:trHeight w:val="20"/>
        </w:trPr>
        <w:tc>
          <w:tcPr>
            <w:tcW w:w="3070" w:type="dxa"/>
          </w:tcPr>
          <w:p w14:paraId="3A2396C7" w14:textId="77777777" w:rsidR="00693D25" w:rsidRDefault="00A878F7" w:rsidP="00A878F7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รายการปรับปรุงจากการ</w:t>
            </w:r>
            <w:r w:rsidR="00693D25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นำมาตรฐาน</w:t>
            </w:r>
          </w:p>
          <w:p w14:paraId="35F9BA1A" w14:textId="77777777" w:rsidR="00693D25" w:rsidRDefault="00693D25" w:rsidP="00A878F7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   การรายงานทางการเงินใหม่มาถือปฏิบัติ</w:t>
            </w:r>
          </w:p>
          <w:p w14:paraId="5D88DBA6" w14:textId="70CE87C9" w:rsidR="00A878F7" w:rsidRPr="00D51551" w:rsidRDefault="00693D25" w:rsidP="00693D25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   และ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เปลี่ยนแปลง นโยบายการบัญชี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F47F1" w14:textId="2AE6E3D3" w:rsidR="00A878F7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76BECCF2" w14:textId="10C96211" w:rsidR="00693D25" w:rsidRDefault="00693D2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7057E42E" w14:textId="2D73423E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D9ADAC" w14:textId="2F72CB75" w:rsidR="00A878F7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61F41B59" w14:textId="6CCA08FC" w:rsidR="00693D25" w:rsidRDefault="00693D2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17E88E28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A252F2" w14:textId="0DAD922D" w:rsidR="00A878F7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56CD81E4" w14:textId="24FCF4DA" w:rsidR="00693D25" w:rsidRDefault="00693D2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2154F385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center"/>
          </w:tcPr>
          <w:p w14:paraId="530EF47B" w14:textId="0EFBDF26" w:rsidR="00A878F7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6FAC6FD8" w14:textId="454BB6C4" w:rsidR="00693D25" w:rsidRDefault="00693D2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7FC5F13D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67C4BA34" w14:textId="567A095B" w:rsidR="00A878F7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4B9C5E3F" w14:textId="48D86F74" w:rsidR="00693D25" w:rsidRDefault="00693D2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01283F47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001026DE" w14:textId="3D1758C6" w:rsidR="00A878F7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43B56BC9" w14:textId="21F4DF47" w:rsidR="00693D25" w:rsidRDefault="00693D2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06AFBC3D" w14:textId="55F63444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A770DA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1ED527DF" w14:textId="40CE67C9" w:rsidR="00A878F7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2EA13B6A" w14:textId="7A712C18" w:rsidR="00693D25" w:rsidRDefault="00693D2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726749BD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616AAC11" w14:textId="68D76DA8" w:rsidR="00A878F7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2B96BE5E" w14:textId="5111EB0C" w:rsidR="00693D25" w:rsidRDefault="00693D2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3077DE76" w14:textId="5457F605" w:rsidR="00A770DA" w:rsidRPr="00D51551" w:rsidRDefault="00A770D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64440F7C" w14:textId="5425157B" w:rsidR="00A878F7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2DB5F3F0" w14:textId="385C1960" w:rsidR="00693D25" w:rsidRDefault="00693D2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239F8A63" w14:textId="592B725F" w:rsidR="00A770DA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176</w:t>
            </w:r>
            <w:r w:rsidR="00A770DA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</w:p>
        </w:tc>
      </w:tr>
      <w:tr w:rsidR="00A878F7" w:rsidRPr="00D51551" w14:paraId="47547D78" w14:textId="77777777" w:rsidTr="009B4A7B">
        <w:trPr>
          <w:cantSplit/>
          <w:trHeight w:val="20"/>
        </w:trPr>
        <w:tc>
          <w:tcPr>
            <w:tcW w:w="3070" w:type="dxa"/>
          </w:tcPr>
          <w:p w14:paraId="4223D984" w14:textId="77777777" w:rsidR="00A878F7" w:rsidRPr="00D51551" w:rsidRDefault="00A878F7" w:rsidP="00A365CC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5C7058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4EE68B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EF1EAB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783421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60749DB2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74D29FFC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4F507D15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28A43345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5DDB7641" w14:textId="019E154F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878F7" w:rsidRPr="00D51551" w14:paraId="552086D0" w14:textId="77777777" w:rsidTr="00EC0273">
        <w:trPr>
          <w:cantSplit/>
          <w:trHeight w:val="20"/>
        </w:trPr>
        <w:tc>
          <w:tcPr>
            <w:tcW w:w="3070" w:type="dxa"/>
          </w:tcPr>
          <w:p w14:paraId="0F5E46FA" w14:textId="1FEDA9BD" w:rsidR="00A878F7" w:rsidRPr="00D51551" w:rsidRDefault="00A878F7" w:rsidP="00A365CC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มกราคม พ.ศ.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ED5AB41" w14:textId="2AB5B2C9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352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617AC90" w14:textId="551A0A30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955</w:t>
            </w:r>
          </w:p>
        </w:tc>
        <w:tc>
          <w:tcPr>
            <w:tcW w:w="1340" w:type="dxa"/>
            <w:shd w:val="clear" w:color="auto" w:fill="FAFAFA"/>
            <w:vAlign w:val="center"/>
          </w:tcPr>
          <w:p w14:paraId="6543E2E2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52" w:type="dxa"/>
            <w:shd w:val="clear" w:color="auto" w:fill="FAFAFA"/>
            <w:vAlign w:val="center"/>
          </w:tcPr>
          <w:p w14:paraId="7863D862" w14:textId="6E844F8E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493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085</w:t>
            </w:r>
          </w:p>
        </w:tc>
        <w:tc>
          <w:tcPr>
            <w:tcW w:w="1299" w:type="dxa"/>
            <w:shd w:val="clear" w:color="auto" w:fill="FAFAFA"/>
          </w:tcPr>
          <w:p w14:paraId="2971111A" w14:textId="6E6CF672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682</w:t>
            </w:r>
          </w:p>
        </w:tc>
        <w:tc>
          <w:tcPr>
            <w:tcW w:w="1299" w:type="dxa"/>
            <w:shd w:val="clear" w:color="auto" w:fill="FAFAFA"/>
          </w:tcPr>
          <w:p w14:paraId="71A9E2B1" w14:textId="427E7479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A770DA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</w:p>
        </w:tc>
        <w:tc>
          <w:tcPr>
            <w:tcW w:w="1299" w:type="dxa"/>
            <w:shd w:val="clear" w:color="auto" w:fill="FAFAFA"/>
          </w:tcPr>
          <w:p w14:paraId="1D6A8EBF" w14:textId="248B8C94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</w:p>
        </w:tc>
        <w:tc>
          <w:tcPr>
            <w:tcW w:w="1299" w:type="dxa"/>
            <w:shd w:val="clear" w:color="auto" w:fill="FAFAFA"/>
          </w:tcPr>
          <w:p w14:paraId="0FE263E7" w14:textId="4E9B27B2" w:rsidR="00A878F7" w:rsidRPr="00D51551" w:rsidRDefault="00A770D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1BF30556" w14:textId="5E7540AF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A770DA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  <w:r w:rsidR="00A770DA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</w:p>
        </w:tc>
      </w:tr>
      <w:tr w:rsidR="00A878F7" w:rsidRPr="00D51551" w14:paraId="397F9E39" w14:textId="77777777" w:rsidTr="00EC0273">
        <w:trPr>
          <w:cantSplit/>
          <w:trHeight w:val="20"/>
        </w:trPr>
        <w:tc>
          <w:tcPr>
            <w:tcW w:w="3070" w:type="dxa"/>
          </w:tcPr>
          <w:p w14:paraId="5BE0B9D8" w14:textId="77777777" w:rsidR="00A878F7" w:rsidRPr="00D51551" w:rsidRDefault="00A878F7" w:rsidP="00A365CC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เพิ่ม(ลด)ในกำไรหรือขาดทุน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467CF7" w14:textId="44968C4E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350658" w14:textId="4AD09CC1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41260C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5D9086" w14:textId="4FC4871C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388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028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597E2963" w14:textId="4449A350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5806AA75" w14:textId="38BA0444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="00A770DA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12C62F23" w14:textId="2F880CD0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A770DA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="00A770DA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7AEF7370" w14:textId="6ED9850D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A770DA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580B0304" w14:textId="20DEB0EA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582</w:t>
            </w:r>
            <w:r w:rsidR="00A770DA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878F7" w:rsidRPr="00D51551" w14:paraId="3070C732" w14:textId="77777777" w:rsidTr="00EC0273">
        <w:trPr>
          <w:cantSplit/>
          <w:trHeight w:val="20"/>
        </w:trPr>
        <w:tc>
          <w:tcPr>
            <w:tcW w:w="3070" w:type="dxa"/>
          </w:tcPr>
          <w:p w14:paraId="6FE5CE84" w14:textId="77777777" w:rsidR="00A878F7" w:rsidRPr="00D51551" w:rsidRDefault="00A878F7" w:rsidP="00A365CC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3087AD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D1DD14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1B0AF4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7FFF70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6D7772DB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1A7E2F7A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75F00ECB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792C0B82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157479C9" w14:textId="4F2C7FB4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878F7" w:rsidRPr="00D51551" w14:paraId="21335DB8" w14:textId="77777777" w:rsidTr="00EC0273">
        <w:trPr>
          <w:cantSplit/>
          <w:trHeight w:val="20"/>
        </w:trPr>
        <w:tc>
          <w:tcPr>
            <w:tcW w:w="3070" w:type="dxa"/>
          </w:tcPr>
          <w:p w14:paraId="7196A553" w14:textId="01C135A5" w:rsidR="00A878F7" w:rsidRPr="00D51551" w:rsidRDefault="00A878F7" w:rsidP="00A365CC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514B07" w14:textId="373558BB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B81858" w14:textId="46EB2CEC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8AC8C8" w14:textId="77777777" w:rsidR="00A878F7" w:rsidRPr="00D51551" w:rsidRDefault="00A878F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4547D8" w14:textId="6EE052A5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881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78E2033B" w14:textId="0BC34283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11A2DF81" w14:textId="6AAE49F2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823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30650F16" w14:textId="7F99E961" w:rsidR="00A878F7" w:rsidRPr="00D51551" w:rsidRDefault="00A770D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2144E94C" w14:textId="1614E27C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A770DA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300093D0" w14:textId="6DA410D7" w:rsidR="00A878F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="00A878F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</w:p>
        </w:tc>
      </w:tr>
    </w:tbl>
    <w:p w14:paraId="4A9F1670" w14:textId="77777777" w:rsidR="00BF4C05" w:rsidRPr="00D51551" w:rsidRDefault="00BF4C05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2CA22D" w14:textId="7D5B3F29" w:rsidR="003F3244" w:rsidRPr="00D51551" w:rsidRDefault="00BF4C05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14749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070"/>
        <w:gridCol w:w="1296"/>
        <w:gridCol w:w="1296"/>
        <w:gridCol w:w="1340"/>
        <w:gridCol w:w="1252"/>
        <w:gridCol w:w="1299"/>
        <w:gridCol w:w="1299"/>
        <w:gridCol w:w="1299"/>
        <w:gridCol w:w="1299"/>
        <w:gridCol w:w="1299"/>
      </w:tblGrid>
      <w:tr w:rsidR="00B85977" w:rsidRPr="00D51551" w14:paraId="7AD517FD" w14:textId="77777777" w:rsidTr="006A21E4">
        <w:trPr>
          <w:cantSplit/>
          <w:trHeight w:val="20"/>
        </w:trPr>
        <w:tc>
          <w:tcPr>
            <w:tcW w:w="3070" w:type="dxa"/>
            <w:vAlign w:val="bottom"/>
          </w:tcPr>
          <w:p w14:paraId="64C62532" w14:textId="77777777" w:rsidR="00B85977" w:rsidRPr="00D51551" w:rsidRDefault="00B85977" w:rsidP="006A21E4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79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08DCBED" w14:textId="40E33548" w:rsidR="00B85977" w:rsidRPr="00D51551" w:rsidRDefault="00B85977" w:rsidP="006A21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="00DD5F3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B85977" w:rsidRPr="00D51551" w14:paraId="1E937540" w14:textId="77777777" w:rsidTr="006A21E4">
        <w:trPr>
          <w:cantSplit/>
          <w:trHeight w:val="20"/>
        </w:trPr>
        <w:tc>
          <w:tcPr>
            <w:tcW w:w="3070" w:type="dxa"/>
            <w:vAlign w:val="bottom"/>
          </w:tcPr>
          <w:p w14:paraId="5C063D65" w14:textId="77777777" w:rsidR="00B85977" w:rsidRPr="00D51551" w:rsidRDefault="00B85977" w:rsidP="006A21E4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6E2886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159EE7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077DF86F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06B07F30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3C0C0524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ค่าเผื่อมูลค่า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342E1277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68737A5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C6E9BAA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A56CA15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B85977" w:rsidRPr="00D51551" w14:paraId="79EEED9B" w14:textId="77777777" w:rsidTr="006A21E4">
        <w:trPr>
          <w:cantSplit/>
          <w:trHeight w:val="20"/>
        </w:trPr>
        <w:tc>
          <w:tcPr>
            <w:tcW w:w="3070" w:type="dxa"/>
            <w:vAlign w:val="bottom"/>
          </w:tcPr>
          <w:p w14:paraId="1A05E820" w14:textId="77777777" w:rsidR="00B85977" w:rsidRPr="00D51551" w:rsidRDefault="00B85977" w:rsidP="006A21E4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FA6DF3A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ขาดทุนที่คาด</w:t>
            </w:r>
          </w:p>
        </w:tc>
        <w:tc>
          <w:tcPr>
            <w:tcW w:w="1296" w:type="dxa"/>
            <w:vAlign w:val="bottom"/>
          </w:tcPr>
          <w:p w14:paraId="6FCE9879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340" w:type="dxa"/>
            <w:vAlign w:val="bottom"/>
          </w:tcPr>
          <w:p w14:paraId="63BC4314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ของเครื่องหมาย</w:t>
            </w:r>
          </w:p>
        </w:tc>
        <w:tc>
          <w:tcPr>
            <w:tcW w:w="1252" w:type="dxa"/>
            <w:vAlign w:val="bottom"/>
          </w:tcPr>
          <w:p w14:paraId="48665079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99" w:type="dxa"/>
          </w:tcPr>
          <w:p w14:paraId="182A159D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99" w:type="dxa"/>
          </w:tcPr>
          <w:p w14:paraId="218BF1D7" w14:textId="7BAE82DB" w:rsidR="00B85977" w:rsidRPr="00D51551" w:rsidRDefault="00966511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9" w:type="dxa"/>
          </w:tcPr>
          <w:p w14:paraId="10C99BBA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</w:t>
            </w:r>
          </w:p>
        </w:tc>
        <w:tc>
          <w:tcPr>
            <w:tcW w:w="1299" w:type="dxa"/>
          </w:tcPr>
          <w:p w14:paraId="2167E126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9" w:type="dxa"/>
          </w:tcPr>
          <w:p w14:paraId="29353996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B85977" w:rsidRPr="00D51551" w14:paraId="1599C4A8" w14:textId="77777777" w:rsidTr="006A21E4">
        <w:trPr>
          <w:cantSplit/>
          <w:trHeight w:val="20"/>
        </w:trPr>
        <w:tc>
          <w:tcPr>
            <w:tcW w:w="3070" w:type="dxa"/>
            <w:vAlign w:val="bottom"/>
          </w:tcPr>
          <w:p w14:paraId="5E1E4366" w14:textId="77777777" w:rsidR="00B85977" w:rsidRPr="00D51551" w:rsidRDefault="00B85977" w:rsidP="006A21E4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A0C9611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ว่าจะเกิดขึ้น</w:t>
            </w:r>
          </w:p>
        </w:tc>
        <w:tc>
          <w:tcPr>
            <w:tcW w:w="1296" w:type="dxa"/>
            <w:vAlign w:val="bottom"/>
          </w:tcPr>
          <w:p w14:paraId="5FE5E73C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340" w:type="dxa"/>
            <w:vAlign w:val="bottom"/>
          </w:tcPr>
          <w:p w14:paraId="11E4D991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การค้า</w:t>
            </w:r>
          </w:p>
        </w:tc>
        <w:tc>
          <w:tcPr>
            <w:tcW w:w="1252" w:type="dxa"/>
            <w:vAlign w:val="bottom"/>
          </w:tcPr>
          <w:p w14:paraId="137B5151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ของสินทรัพย์</w:t>
            </w:r>
          </w:p>
        </w:tc>
        <w:tc>
          <w:tcPr>
            <w:tcW w:w="1299" w:type="dxa"/>
          </w:tcPr>
          <w:p w14:paraId="7CEB4865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299" w:type="dxa"/>
          </w:tcPr>
          <w:p w14:paraId="69453ED4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99" w:type="dxa"/>
          </w:tcPr>
          <w:p w14:paraId="208839D6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สะสมยกไป</w:t>
            </w:r>
          </w:p>
        </w:tc>
        <w:tc>
          <w:tcPr>
            <w:tcW w:w="1299" w:type="dxa"/>
          </w:tcPr>
          <w:p w14:paraId="251F9305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299" w:type="dxa"/>
          </w:tcPr>
          <w:p w14:paraId="4757FD35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85977" w:rsidRPr="00D51551" w14:paraId="5FC495EF" w14:textId="77777777" w:rsidTr="006A21E4">
        <w:trPr>
          <w:cantSplit/>
          <w:trHeight w:val="20"/>
        </w:trPr>
        <w:tc>
          <w:tcPr>
            <w:tcW w:w="3070" w:type="dxa"/>
            <w:vAlign w:val="bottom"/>
          </w:tcPr>
          <w:p w14:paraId="471A11CF" w14:textId="77777777" w:rsidR="00B85977" w:rsidRPr="00D51551" w:rsidRDefault="00B85977" w:rsidP="006A21E4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2A158E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89BCE1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21FEAD7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3D81118C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1B8B00BA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3EA7A361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4033A8D7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18E10977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0C34C70B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B85977" w:rsidRPr="00D51551" w14:paraId="570DE44A" w14:textId="77777777" w:rsidTr="006A21E4">
        <w:trPr>
          <w:cantSplit/>
          <w:trHeight w:val="20"/>
        </w:trPr>
        <w:tc>
          <w:tcPr>
            <w:tcW w:w="3070" w:type="dxa"/>
            <w:vAlign w:val="bottom"/>
          </w:tcPr>
          <w:p w14:paraId="13B8E0B9" w14:textId="77777777" w:rsidR="00B85977" w:rsidRPr="00D51551" w:rsidRDefault="00B85977" w:rsidP="006A21E4">
            <w:pPr>
              <w:ind w:right="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1C617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932A1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80EE7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14F0612D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4CCCA18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1F71F740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722727BE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32C8787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3E582846" w14:textId="77777777" w:rsidR="00B85977" w:rsidRPr="00D51551" w:rsidRDefault="00B85977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85977" w:rsidRPr="00D51551" w14:paraId="3E3A6FE4" w14:textId="77777777" w:rsidTr="006A21E4">
        <w:trPr>
          <w:cantSplit/>
          <w:trHeight w:val="20"/>
        </w:trPr>
        <w:tc>
          <w:tcPr>
            <w:tcW w:w="3070" w:type="dxa"/>
            <w:vAlign w:val="bottom"/>
          </w:tcPr>
          <w:p w14:paraId="4AFBC313" w14:textId="4651721D" w:rsidR="00B85977" w:rsidRPr="00D51551" w:rsidRDefault="00B85977" w:rsidP="00B85977">
            <w:pPr>
              <w:ind w:right="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7781BA" w14:textId="77777777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B87D88" w14:textId="77777777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06B4B6C2" w14:textId="77777777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2" w:type="dxa"/>
            <w:vAlign w:val="bottom"/>
          </w:tcPr>
          <w:p w14:paraId="5DD3D6C3" w14:textId="77777777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</w:tcPr>
          <w:p w14:paraId="22E2F013" w14:textId="77777777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</w:tcPr>
          <w:p w14:paraId="7720DEB1" w14:textId="77777777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</w:tcPr>
          <w:p w14:paraId="430C2BAE" w14:textId="77777777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</w:tcPr>
          <w:p w14:paraId="44F483F5" w14:textId="77777777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</w:tcPr>
          <w:p w14:paraId="73772E5C" w14:textId="77777777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85977" w:rsidRPr="00D51551" w14:paraId="29C85B05" w14:textId="77777777" w:rsidTr="006A21E4">
        <w:trPr>
          <w:cantSplit/>
          <w:trHeight w:val="20"/>
        </w:trPr>
        <w:tc>
          <w:tcPr>
            <w:tcW w:w="3070" w:type="dxa"/>
          </w:tcPr>
          <w:p w14:paraId="057B6B4E" w14:textId="78AA0924" w:rsidR="00B85977" w:rsidRPr="00D51551" w:rsidRDefault="00B85977" w:rsidP="00B85977">
            <w:pPr>
              <w:ind w:right="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มกราคม พ.ศ.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D04A14" w14:textId="7B591643" w:rsidR="00B85977" w:rsidRPr="00D51551" w:rsidRDefault="0049080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B8597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B6CAB0" w14:textId="53D5EEB5" w:rsidR="00B85977" w:rsidRPr="00D51551" w:rsidRDefault="0049080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B8597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="00B8597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68AB1A8" w14:textId="3F103796" w:rsidR="00B85977" w:rsidRPr="00D51551" w:rsidRDefault="0049080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  <w:r w:rsidR="00B8597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</w:p>
        </w:tc>
        <w:tc>
          <w:tcPr>
            <w:tcW w:w="1252" w:type="dxa"/>
            <w:vAlign w:val="bottom"/>
          </w:tcPr>
          <w:p w14:paraId="31CE4D34" w14:textId="2BA9F164" w:rsidR="00B85977" w:rsidRPr="00D51551" w:rsidRDefault="0049080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  <w:r w:rsidR="00B8597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</w:p>
        </w:tc>
        <w:tc>
          <w:tcPr>
            <w:tcW w:w="1299" w:type="dxa"/>
          </w:tcPr>
          <w:p w14:paraId="52748F31" w14:textId="3D38907D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</w:tcPr>
          <w:p w14:paraId="5CA639B1" w14:textId="3E0BD91D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</w:tcPr>
          <w:p w14:paraId="700034E8" w14:textId="679505E0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</w:tcPr>
          <w:p w14:paraId="52FAA0EA" w14:textId="761F9FBB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</w:tcPr>
          <w:p w14:paraId="73FC1BED" w14:textId="1E2B8500" w:rsidR="00B85977" w:rsidRPr="00D51551" w:rsidRDefault="0049080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B8597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  <w:r w:rsidR="00B8597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651</w:t>
            </w:r>
          </w:p>
        </w:tc>
      </w:tr>
      <w:tr w:rsidR="00B85977" w:rsidRPr="00D51551" w14:paraId="56086EA5" w14:textId="77777777" w:rsidTr="00B85977">
        <w:trPr>
          <w:cantSplit/>
          <w:trHeight w:val="20"/>
        </w:trPr>
        <w:tc>
          <w:tcPr>
            <w:tcW w:w="3070" w:type="dxa"/>
          </w:tcPr>
          <w:p w14:paraId="5D2C813F" w14:textId="1C8983B7" w:rsidR="00B85977" w:rsidRPr="00D51551" w:rsidRDefault="00B85977" w:rsidP="00B85977">
            <w:pPr>
              <w:ind w:right="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เพิ่ม(ลด)ในกำไรหรือขาดทุน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674746" w14:textId="3B725967" w:rsidR="00B85977" w:rsidRPr="00D51551" w:rsidRDefault="0049080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  <w:r w:rsidR="00B8597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2605CD" w14:textId="27F7CCE8" w:rsidR="00B85977" w:rsidRPr="00D51551" w:rsidRDefault="0049080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8597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812</w:t>
            </w:r>
            <w:r w:rsidR="00B8597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898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5B933E2" w14:textId="12819A02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52" w:type="dxa"/>
            <w:vAlign w:val="bottom"/>
          </w:tcPr>
          <w:p w14:paraId="1D08379A" w14:textId="2A096BA5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</w:tcPr>
          <w:p w14:paraId="5F49C1E5" w14:textId="7A38BB70" w:rsidR="00B85977" w:rsidRPr="00D51551" w:rsidRDefault="0049080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  <w:r w:rsidR="00B8597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682</w:t>
            </w:r>
          </w:p>
        </w:tc>
        <w:tc>
          <w:tcPr>
            <w:tcW w:w="1299" w:type="dxa"/>
          </w:tcPr>
          <w:p w14:paraId="2BA05BD0" w14:textId="388B3044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</w:tcPr>
          <w:p w14:paraId="41EF0A70" w14:textId="4BB456A1" w:rsidR="00B85977" w:rsidRPr="00D51551" w:rsidRDefault="0049080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B8597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="00B8597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</w:p>
        </w:tc>
        <w:tc>
          <w:tcPr>
            <w:tcW w:w="1299" w:type="dxa"/>
          </w:tcPr>
          <w:p w14:paraId="0A70364B" w14:textId="363FB38F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</w:tcPr>
          <w:p w14:paraId="0DDF994A" w14:textId="347A2C03" w:rsidR="00B85977" w:rsidRPr="00D51551" w:rsidRDefault="0049080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B8597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  <w:r w:rsidR="00B8597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489</w:t>
            </w:r>
          </w:p>
        </w:tc>
      </w:tr>
      <w:tr w:rsidR="00B85977" w:rsidRPr="00D51551" w14:paraId="4D44CB8F" w14:textId="77777777" w:rsidTr="00B85977">
        <w:trPr>
          <w:cantSplit/>
          <w:trHeight w:val="20"/>
        </w:trPr>
        <w:tc>
          <w:tcPr>
            <w:tcW w:w="3070" w:type="dxa"/>
          </w:tcPr>
          <w:p w14:paraId="0F159525" w14:textId="63420C68" w:rsidR="00B85977" w:rsidRPr="00D51551" w:rsidRDefault="00B85977" w:rsidP="00B85977">
            <w:pPr>
              <w:ind w:right="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เพิ่ม(ลด)ในกำไรขาดทุนเบ็ดเสร็จอื่น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7787E" w14:textId="77E2DB5A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661A0" w14:textId="2D788FA0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C0786" w14:textId="639EACC0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57B975B2" w14:textId="59563849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00E51B97" w14:textId="5BBA2FFE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70600EE0" w14:textId="10D01D8F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302788DC" w14:textId="1B0ABB36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77BA2B12" w14:textId="44D83AB5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3C1358DC" w14:textId="52BE5ED2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85977" w:rsidRPr="00D51551" w14:paraId="15E267A2" w14:textId="77777777" w:rsidTr="00B85977">
        <w:trPr>
          <w:cantSplit/>
          <w:trHeight w:val="20"/>
        </w:trPr>
        <w:tc>
          <w:tcPr>
            <w:tcW w:w="3070" w:type="dxa"/>
          </w:tcPr>
          <w:p w14:paraId="37ADE32D" w14:textId="77777777" w:rsidR="00B85977" w:rsidRPr="00D51551" w:rsidRDefault="00B85977" w:rsidP="00B85977">
            <w:pPr>
              <w:ind w:right="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F0FC75" w14:textId="77777777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11D671" w14:textId="77777777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5C80E5" w14:textId="77777777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center"/>
          </w:tcPr>
          <w:p w14:paraId="6EC9B4D8" w14:textId="77777777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4B2BB2A3" w14:textId="77777777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670EDE8" w14:textId="77777777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1563BD31" w14:textId="77777777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2E5DC776" w14:textId="77777777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5EB9B85B" w14:textId="77777777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85977" w:rsidRPr="00D51551" w14:paraId="08C18BDE" w14:textId="77777777" w:rsidTr="00B85977">
        <w:trPr>
          <w:cantSplit/>
          <w:trHeight w:val="20"/>
        </w:trPr>
        <w:tc>
          <w:tcPr>
            <w:tcW w:w="3070" w:type="dxa"/>
          </w:tcPr>
          <w:p w14:paraId="2C7BB3E9" w14:textId="6BD60538" w:rsidR="00B85977" w:rsidRPr="00D51551" w:rsidRDefault="00B85977" w:rsidP="00B85977">
            <w:pPr>
              <w:ind w:right="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0B1C98A" w14:textId="2408D4E0" w:rsidR="00B85977" w:rsidRPr="00D51551" w:rsidRDefault="0049080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="00B8597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8D6914" w14:textId="5652902D" w:rsidR="00B85977" w:rsidRPr="00D51551" w:rsidRDefault="0049080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B8597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  <w:r w:rsidR="00B8597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955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4F051C13" w14:textId="0526ED2A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52" w:type="dxa"/>
            <w:vAlign w:val="center"/>
          </w:tcPr>
          <w:p w14:paraId="1212EFC1" w14:textId="03C02F4F" w:rsidR="00B85977" w:rsidRPr="00D51551" w:rsidRDefault="0049080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493</w:t>
            </w:r>
            <w:r w:rsidR="00B8597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085</w:t>
            </w:r>
          </w:p>
        </w:tc>
        <w:tc>
          <w:tcPr>
            <w:tcW w:w="1299" w:type="dxa"/>
          </w:tcPr>
          <w:p w14:paraId="7B847356" w14:textId="7B654C49" w:rsidR="00B85977" w:rsidRPr="00D51551" w:rsidRDefault="0049080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  <w:r w:rsidR="00B8597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682</w:t>
            </w:r>
          </w:p>
        </w:tc>
        <w:tc>
          <w:tcPr>
            <w:tcW w:w="1299" w:type="dxa"/>
          </w:tcPr>
          <w:p w14:paraId="23499B3C" w14:textId="41B1906C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</w:tcPr>
          <w:p w14:paraId="59D52356" w14:textId="6DD0BA08" w:rsidR="00B85977" w:rsidRPr="00D51551" w:rsidRDefault="0049080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B8597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="00B8597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</w:p>
        </w:tc>
        <w:tc>
          <w:tcPr>
            <w:tcW w:w="1299" w:type="dxa"/>
          </w:tcPr>
          <w:p w14:paraId="60B99293" w14:textId="36510FB7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</w:tcPr>
          <w:p w14:paraId="4A3906AA" w14:textId="5B5D84F8" w:rsidR="00B85977" w:rsidRPr="00D51551" w:rsidRDefault="0049080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B8597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  <w:r w:rsidR="00B8597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582</w:t>
            </w:r>
          </w:p>
        </w:tc>
      </w:tr>
      <w:tr w:rsidR="00B85977" w:rsidRPr="00D51551" w14:paraId="48B276D5" w14:textId="77777777" w:rsidTr="00B85977">
        <w:trPr>
          <w:cantSplit/>
          <w:trHeight w:val="20"/>
        </w:trPr>
        <w:tc>
          <w:tcPr>
            <w:tcW w:w="3070" w:type="dxa"/>
          </w:tcPr>
          <w:p w14:paraId="371DC0B9" w14:textId="77777777" w:rsidR="00DD5F35" w:rsidRDefault="00B85977" w:rsidP="00B85977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รายการปรับปรุงจากการ</w:t>
            </w:r>
            <w:r w:rsidR="00DD5F35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นำมาตรฐาน</w:t>
            </w:r>
          </w:p>
          <w:p w14:paraId="77F9B039" w14:textId="77777777" w:rsidR="00DD5F35" w:rsidRDefault="00DD5F35" w:rsidP="00B85977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การรายงานทางการเงินใหม่มาถือปฏิบัติ</w:t>
            </w:r>
          </w:p>
          <w:p w14:paraId="67D97F26" w14:textId="359FDFA7" w:rsidR="00B85977" w:rsidRPr="00D51551" w:rsidRDefault="00DD5F35" w:rsidP="00DD5F35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   และ</w:t>
            </w:r>
            <w:r w:rsidR="00B8597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เปลี่ยนแปลงนโยบายการบัญชี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37E56D" w14:textId="43ED7F05" w:rsidR="00B85977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092EAA60" w14:textId="5E4AEA42" w:rsidR="00DD5F35" w:rsidRDefault="00DD5F3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1DEFCCD8" w14:textId="2CFBCE7F" w:rsidR="00B85977" w:rsidRPr="00D51551" w:rsidRDefault="0049080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B8597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358AE9" w14:textId="4135B968" w:rsidR="00B85977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4516A5D2" w14:textId="10E4375E" w:rsidR="00DD5F35" w:rsidRDefault="00DD5F3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13922D7F" w14:textId="2F1F02CF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B83D5" w14:textId="380CADF3" w:rsidR="00B85977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597A2369" w14:textId="3DAD4EB5" w:rsidR="00DD5F35" w:rsidRDefault="00DD5F3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69E82F5C" w14:textId="5BBD6AE7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center"/>
          </w:tcPr>
          <w:p w14:paraId="0CBB08AC" w14:textId="79138E37" w:rsidR="00B85977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7E43D12F" w14:textId="0ABCE5FF" w:rsidR="00DD5F35" w:rsidRDefault="00DD5F3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0B6DCE8B" w14:textId="7E485F69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39813070" w14:textId="4C5EDA2B" w:rsidR="00B85977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6DE48566" w14:textId="72DE9BD4" w:rsidR="00DD5F35" w:rsidRDefault="00DD5F3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0E99501D" w14:textId="2C2C04BE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2FBEAE83" w14:textId="4B831479" w:rsidR="00B85977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7EB54304" w14:textId="0AD8E139" w:rsidR="00DD5F35" w:rsidRDefault="00DD5F3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2AA3230E" w14:textId="00670732" w:rsidR="00B85977" w:rsidRPr="00D51551" w:rsidRDefault="0049080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B8597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5BEE6AED" w14:textId="1C87332D" w:rsidR="00B85977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09C30F01" w14:textId="1B23620C" w:rsidR="00DD5F35" w:rsidRDefault="00DD5F3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4F84A49B" w14:textId="6488F404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208E9F35" w14:textId="2386ABBE" w:rsidR="00B85977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00775D30" w14:textId="7E3EA0A6" w:rsidR="00DD5F35" w:rsidRDefault="00DD5F3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2EABA3F4" w14:textId="1A7E70B9" w:rsidR="00B85977" w:rsidRPr="00D51551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3C56F557" w14:textId="5057B091" w:rsidR="00B85977" w:rsidRDefault="00B85977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4F1D893C" w14:textId="3B26A57A" w:rsidR="00DD5F35" w:rsidRDefault="00DD5F3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09BD92B9" w14:textId="1E015EA4" w:rsidR="00B85977" w:rsidRPr="00D51551" w:rsidRDefault="0049080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176</w:t>
            </w:r>
            <w:r w:rsidR="00B85977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</w:p>
        </w:tc>
      </w:tr>
      <w:tr w:rsidR="009B4A7B" w:rsidRPr="00D51551" w14:paraId="65497D1C" w14:textId="77777777" w:rsidTr="009B4A7B">
        <w:trPr>
          <w:cantSplit/>
          <w:trHeight w:val="64"/>
        </w:trPr>
        <w:tc>
          <w:tcPr>
            <w:tcW w:w="3070" w:type="dxa"/>
          </w:tcPr>
          <w:p w14:paraId="19B64425" w14:textId="77777777" w:rsidR="009B4A7B" w:rsidRPr="00D51551" w:rsidRDefault="009B4A7B" w:rsidP="009B4A7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60F8EA" w14:textId="77777777" w:rsidR="009B4A7B" w:rsidRPr="00D51551" w:rsidRDefault="009B4A7B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39E8B3" w14:textId="77777777" w:rsidR="009B4A7B" w:rsidRPr="00D51551" w:rsidRDefault="009B4A7B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A0DDA3" w14:textId="77777777" w:rsidR="009B4A7B" w:rsidRPr="00D51551" w:rsidRDefault="009B4A7B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63B0CC" w14:textId="77777777" w:rsidR="009B4A7B" w:rsidRPr="00D51551" w:rsidRDefault="009B4A7B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6082623E" w14:textId="77777777" w:rsidR="009B4A7B" w:rsidRPr="00D51551" w:rsidRDefault="009B4A7B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04FFC017" w14:textId="77777777" w:rsidR="009B4A7B" w:rsidRPr="00D51551" w:rsidRDefault="009B4A7B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6278E47B" w14:textId="77777777" w:rsidR="009B4A7B" w:rsidRPr="00D51551" w:rsidRDefault="009B4A7B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52E23061" w14:textId="77777777" w:rsidR="009B4A7B" w:rsidRPr="00D51551" w:rsidRDefault="009B4A7B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4A66D014" w14:textId="77777777" w:rsidR="009B4A7B" w:rsidRPr="00D51551" w:rsidRDefault="009B4A7B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9B4A7B" w:rsidRPr="00D51551" w14:paraId="603F5712" w14:textId="77777777" w:rsidTr="00EC0273">
        <w:trPr>
          <w:cantSplit/>
          <w:trHeight w:val="20"/>
        </w:trPr>
        <w:tc>
          <w:tcPr>
            <w:tcW w:w="3070" w:type="dxa"/>
          </w:tcPr>
          <w:p w14:paraId="755FD15A" w14:textId="5A9EE49B" w:rsidR="009B4A7B" w:rsidRPr="00D51551" w:rsidRDefault="009B4A7B" w:rsidP="009B4A7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มกราคม พ.ศ.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7EF4E3F" w14:textId="1FE078E0" w:rsidR="009B4A7B" w:rsidRPr="00D51551" w:rsidRDefault="00490805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352</w:t>
            </w:r>
            <w:r w:rsidR="009B4A7B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299BE19" w14:textId="211E268B" w:rsidR="009B4A7B" w:rsidRPr="00D51551" w:rsidRDefault="00490805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9B4A7B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  <w:r w:rsidR="009B4A7B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955</w:t>
            </w:r>
          </w:p>
        </w:tc>
        <w:tc>
          <w:tcPr>
            <w:tcW w:w="1340" w:type="dxa"/>
            <w:shd w:val="clear" w:color="auto" w:fill="FAFAFA"/>
            <w:vAlign w:val="center"/>
          </w:tcPr>
          <w:p w14:paraId="4F1E9E9F" w14:textId="5F6C09EF" w:rsidR="009B4A7B" w:rsidRPr="00D51551" w:rsidRDefault="009B4A7B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52" w:type="dxa"/>
            <w:shd w:val="clear" w:color="auto" w:fill="FAFAFA"/>
            <w:vAlign w:val="center"/>
          </w:tcPr>
          <w:p w14:paraId="64B815EC" w14:textId="0D748B03" w:rsidR="009B4A7B" w:rsidRPr="00D51551" w:rsidRDefault="00490805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493</w:t>
            </w:r>
            <w:r w:rsidR="009B4A7B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085</w:t>
            </w:r>
          </w:p>
        </w:tc>
        <w:tc>
          <w:tcPr>
            <w:tcW w:w="1299" w:type="dxa"/>
            <w:shd w:val="clear" w:color="auto" w:fill="FAFAFA"/>
          </w:tcPr>
          <w:p w14:paraId="052DE89D" w14:textId="34C2B55C" w:rsidR="009B4A7B" w:rsidRPr="00D51551" w:rsidRDefault="00490805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  <w:r w:rsidR="009B4A7B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682</w:t>
            </w:r>
          </w:p>
        </w:tc>
        <w:tc>
          <w:tcPr>
            <w:tcW w:w="1299" w:type="dxa"/>
            <w:shd w:val="clear" w:color="auto" w:fill="FAFAFA"/>
          </w:tcPr>
          <w:p w14:paraId="4D417566" w14:textId="1BC6DCA5" w:rsidR="009B4A7B" w:rsidRPr="00D51551" w:rsidRDefault="00490805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9B4A7B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</w:p>
        </w:tc>
        <w:tc>
          <w:tcPr>
            <w:tcW w:w="1299" w:type="dxa"/>
            <w:shd w:val="clear" w:color="auto" w:fill="FAFAFA"/>
          </w:tcPr>
          <w:p w14:paraId="6341A3E4" w14:textId="40A72D15" w:rsidR="009B4A7B" w:rsidRPr="00D51551" w:rsidRDefault="00490805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9B4A7B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="009B4A7B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</w:p>
        </w:tc>
        <w:tc>
          <w:tcPr>
            <w:tcW w:w="1299" w:type="dxa"/>
            <w:shd w:val="clear" w:color="auto" w:fill="FAFAFA"/>
          </w:tcPr>
          <w:p w14:paraId="683959DC" w14:textId="7FB73315" w:rsidR="009B4A7B" w:rsidRPr="00D51551" w:rsidRDefault="009B4A7B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7B394CAC" w14:textId="05AD5A6D" w:rsidR="009B4A7B" w:rsidRPr="00D51551" w:rsidRDefault="00490805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9B4A7B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  <w:r w:rsidR="009B4A7B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</w:p>
        </w:tc>
      </w:tr>
      <w:tr w:rsidR="009B4A7B" w:rsidRPr="00D51551" w14:paraId="4F8CC9A4" w14:textId="77777777" w:rsidTr="00EC0273">
        <w:trPr>
          <w:cantSplit/>
          <w:trHeight w:val="20"/>
        </w:trPr>
        <w:tc>
          <w:tcPr>
            <w:tcW w:w="3070" w:type="dxa"/>
          </w:tcPr>
          <w:p w14:paraId="2AC673F5" w14:textId="67208419" w:rsidR="009B4A7B" w:rsidRPr="00D51551" w:rsidRDefault="009B4A7B" w:rsidP="009B4A7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เพิ่ม(ลด)ในกำไรหรือขาดทุน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5B3933" w14:textId="070BA018" w:rsidR="009B4A7B" w:rsidRPr="00D51551" w:rsidRDefault="00490805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9B4A7B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AE2009" w14:textId="3AA64638" w:rsidR="009B4A7B" w:rsidRPr="00D51551" w:rsidRDefault="009B4A7B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0FD031" w14:textId="0FBDFF8C" w:rsidR="009B4A7B" w:rsidRPr="00D51551" w:rsidRDefault="009B4A7B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B28FE2" w14:textId="4C9EF9B4" w:rsidR="009B4A7B" w:rsidRPr="00D51551" w:rsidRDefault="00490805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388</w:t>
            </w:r>
            <w:r w:rsidR="009B4A7B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028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7546D81F" w14:textId="5C9361A6" w:rsidR="009B4A7B" w:rsidRPr="00D51551" w:rsidRDefault="009B4A7B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39DE0364" w14:textId="1B55F3F2" w:rsidR="009B4A7B" w:rsidRPr="00D51551" w:rsidRDefault="009B4A7B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1534DCFC" w14:textId="7BEB399B" w:rsidR="009B4A7B" w:rsidRPr="00D51551" w:rsidRDefault="009B4A7B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280E783B" w14:textId="7BC52DB7" w:rsidR="009B4A7B" w:rsidRPr="00D51551" w:rsidRDefault="00490805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9B4A7B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4E272A40" w14:textId="536B092E" w:rsidR="009B4A7B" w:rsidRPr="00D51551" w:rsidRDefault="009B4A7B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9B4A7B" w:rsidRPr="00D51551" w14:paraId="7D33D05F" w14:textId="77777777" w:rsidTr="00EC0273">
        <w:trPr>
          <w:cantSplit/>
          <w:trHeight w:val="20"/>
        </w:trPr>
        <w:tc>
          <w:tcPr>
            <w:tcW w:w="3070" w:type="dxa"/>
          </w:tcPr>
          <w:p w14:paraId="35D0C4A4" w14:textId="77777777" w:rsidR="009B4A7B" w:rsidRPr="00D51551" w:rsidRDefault="009B4A7B" w:rsidP="009B4A7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149DE6" w14:textId="77777777" w:rsidR="009B4A7B" w:rsidRPr="00D51551" w:rsidRDefault="009B4A7B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FA3DA0" w14:textId="77777777" w:rsidR="009B4A7B" w:rsidRPr="00D51551" w:rsidRDefault="009B4A7B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1AD805" w14:textId="77777777" w:rsidR="009B4A7B" w:rsidRPr="00D51551" w:rsidRDefault="009B4A7B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DE412A" w14:textId="77777777" w:rsidR="009B4A7B" w:rsidRPr="00D51551" w:rsidRDefault="009B4A7B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667699C9" w14:textId="77777777" w:rsidR="009B4A7B" w:rsidRPr="00D51551" w:rsidRDefault="009B4A7B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6EF69054" w14:textId="77777777" w:rsidR="009B4A7B" w:rsidRPr="00D51551" w:rsidRDefault="009B4A7B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040BDE54" w14:textId="77777777" w:rsidR="009B4A7B" w:rsidRPr="00D51551" w:rsidRDefault="009B4A7B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565D0113" w14:textId="77777777" w:rsidR="009B4A7B" w:rsidRPr="00D51551" w:rsidRDefault="009B4A7B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48FF1775" w14:textId="77777777" w:rsidR="009B4A7B" w:rsidRPr="00D51551" w:rsidRDefault="009B4A7B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9B4A7B" w:rsidRPr="00D51551" w14:paraId="6F01CBE5" w14:textId="77777777" w:rsidTr="00EC0273">
        <w:trPr>
          <w:cantSplit/>
          <w:trHeight w:val="20"/>
        </w:trPr>
        <w:tc>
          <w:tcPr>
            <w:tcW w:w="3070" w:type="dxa"/>
          </w:tcPr>
          <w:p w14:paraId="0E3367A9" w14:textId="4D014FA6" w:rsidR="009B4A7B" w:rsidRPr="00D51551" w:rsidRDefault="009B4A7B" w:rsidP="009B4A7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1C6B6D" w14:textId="1E41C697" w:rsidR="009B4A7B" w:rsidRPr="00D51551" w:rsidRDefault="00490805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  <w:r w:rsidR="009B4A7B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5214CF" w14:textId="0CE63352" w:rsidR="009B4A7B" w:rsidRPr="00D51551" w:rsidRDefault="00490805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9B4A7B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  <w:r w:rsidR="009B4A7B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F5055D" w14:textId="11A69500" w:rsidR="009B4A7B" w:rsidRPr="00D51551" w:rsidRDefault="009B4A7B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DBBB85" w14:textId="3B7589F7" w:rsidR="009B4A7B" w:rsidRPr="00D51551" w:rsidRDefault="00490805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881</w:t>
            </w:r>
            <w:r w:rsidR="009B4A7B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77B5A52B" w14:textId="72F4DD4F" w:rsidR="009B4A7B" w:rsidRPr="00D51551" w:rsidRDefault="00490805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9B4A7B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0E8E6A3F" w14:textId="15025C95" w:rsidR="009B4A7B" w:rsidRPr="00D51551" w:rsidRDefault="009B4A7B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088E9DAD" w14:textId="74BF9E0F" w:rsidR="009B4A7B" w:rsidRPr="00D51551" w:rsidRDefault="009B4A7B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62439E75" w14:textId="59E90C08" w:rsidR="009B4A7B" w:rsidRPr="00D51551" w:rsidRDefault="00490805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9B4A7B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5722D993" w14:textId="4407FCB6" w:rsidR="009B4A7B" w:rsidRPr="00D51551" w:rsidRDefault="00490805" w:rsidP="009B4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9B4A7B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317</w:t>
            </w:r>
            <w:r w:rsidR="009B4A7B"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</w:p>
        </w:tc>
      </w:tr>
    </w:tbl>
    <w:p w14:paraId="17D3295B" w14:textId="77777777" w:rsidR="006F6768" w:rsidRPr="00D51551" w:rsidRDefault="006F6768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E63638" w14:textId="77777777" w:rsidR="00332241" w:rsidRPr="00D51551" w:rsidRDefault="00332241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CBAB1A1" w14:textId="77777777" w:rsidR="00BF4C05" w:rsidRPr="00D51551" w:rsidRDefault="00BF4C05" w:rsidP="00A365CC">
      <w:pPr>
        <w:tabs>
          <w:tab w:val="left" w:pos="432"/>
        </w:tabs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sectPr w:rsidR="00BF4C05" w:rsidRPr="00D51551" w:rsidSect="00877D84">
          <w:pgSz w:w="16834" w:h="11909" w:orient="landscape" w:code="9"/>
          <w:pgMar w:top="1728" w:right="1440" w:bottom="720" w:left="720" w:header="706" w:footer="576" w:gutter="0"/>
          <w:cols w:space="720"/>
          <w:docGrid w:linePitch="272"/>
        </w:sectPr>
      </w:pPr>
    </w:p>
    <w:p w14:paraId="713D1233" w14:textId="77777777" w:rsidR="00877D84" w:rsidRPr="00D51551" w:rsidRDefault="00877D84" w:rsidP="00A365CC">
      <w:pPr>
        <w:tabs>
          <w:tab w:val="left" w:pos="432"/>
        </w:tabs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</w:pPr>
    </w:p>
    <w:tbl>
      <w:tblPr>
        <w:tblW w:w="947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395"/>
        <w:gridCol w:w="1774"/>
        <w:gridCol w:w="1666"/>
        <w:gridCol w:w="1632"/>
        <w:gridCol w:w="9"/>
      </w:tblGrid>
      <w:tr w:rsidR="00BF4C05" w:rsidRPr="00D51551" w14:paraId="03FE005B" w14:textId="77777777" w:rsidTr="0084257A">
        <w:trPr>
          <w:trHeight w:val="325"/>
        </w:trPr>
        <w:tc>
          <w:tcPr>
            <w:tcW w:w="4395" w:type="dxa"/>
            <w:shd w:val="clear" w:color="auto" w:fill="auto"/>
            <w:vAlign w:val="bottom"/>
          </w:tcPr>
          <w:p w14:paraId="4EF02EE1" w14:textId="77777777" w:rsidR="00BF4C05" w:rsidRPr="00D51551" w:rsidRDefault="00BF4C05" w:rsidP="00CE4B34">
            <w:pPr>
              <w:ind w:left="71" w:hanging="1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34D6B" w14:textId="732C2FB6" w:rsidR="00BF4C05" w:rsidRPr="00D51551" w:rsidRDefault="00BF4C05" w:rsidP="00A365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244A3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BF4C05" w:rsidRPr="00D51551" w14:paraId="53C3E8C0" w14:textId="77777777" w:rsidTr="00C9551B">
        <w:trPr>
          <w:gridAfter w:val="1"/>
          <w:wAfter w:w="9" w:type="dxa"/>
          <w:trHeight w:val="313"/>
        </w:trPr>
        <w:tc>
          <w:tcPr>
            <w:tcW w:w="4395" w:type="dxa"/>
            <w:shd w:val="clear" w:color="auto" w:fill="auto"/>
            <w:vAlign w:val="bottom"/>
          </w:tcPr>
          <w:p w14:paraId="4260478D" w14:textId="77777777" w:rsidR="00BF4C05" w:rsidRPr="00D51551" w:rsidRDefault="00BF4C05" w:rsidP="00CE4B34">
            <w:pPr>
              <w:ind w:left="71" w:hanging="1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4" w:type="dxa"/>
            <w:shd w:val="clear" w:color="auto" w:fill="auto"/>
            <w:vAlign w:val="bottom"/>
          </w:tcPr>
          <w:p w14:paraId="02A5B150" w14:textId="5E663A73" w:rsidR="00BF4C05" w:rsidRPr="00D51551" w:rsidRDefault="00AF7933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66" w:type="dxa"/>
            <w:shd w:val="clear" w:color="auto" w:fill="auto"/>
          </w:tcPr>
          <w:p w14:paraId="298FE94F" w14:textId="361D8031" w:rsidR="00BF4C05" w:rsidRPr="00D51551" w:rsidRDefault="00173AE1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10F64BBA" w14:textId="77777777" w:rsidR="00BF4C05" w:rsidRPr="00D51551" w:rsidRDefault="00BF4C05" w:rsidP="00A365CC">
            <w:pPr>
              <w:tabs>
                <w:tab w:val="decimal" w:pos="3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4C05" w:rsidRPr="00D51551" w14:paraId="39176AC4" w14:textId="77777777" w:rsidTr="00C9551B">
        <w:trPr>
          <w:gridAfter w:val="1"/>
          <w:wAfter w:w="9" w:type="dxa"/>
          <w:trHeight w:val="325"/>
        </w:trPr>
        <w:tc>
          <w:tcPr>
            <w:tcW w:w="4395" w:type="dxa"/>
            <w:shd w:val="clear" w:color="auto" w:fill="auto"/>
            <w:vAlign w:val="bottom"/>
          </w:tcPr>
          <w:p w14:paraId="1DC4E0D9" w14:textId="77777777" w:rsidR="00BF4C05" w:rsidRPr="00D51551" w:rsidRDefault="00BF4C05" w:rsidP="00CE4B34">
            <w:pPr>
              <w:ind w:left="71" w:hanging="1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4" w:type="dxa"/>
            <w:shd w:val="clear" w:color="auto" w:fill="auto"/>
            <w:vAlign w:val="bottom"/>
          </w:tcPr>
          <w:p w14:paraId="24F2A92B" w14:textId="6636D05E" w:rsidR="00BF4C05" w:rsidRPr="00D51551" w:rsidRDefault="00AF7933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666" w:type="dxa"/>
            <w:shd w:val="clear" w:color="auto" w:fill="auto"/>
          </w:tcPr>
          <w:p w14:paraId="0C50A347" w14:textId="0358261E" w:rsidR="00BF4C05" w:rsidRPr="00D51551" w:rsidRDefault="0084257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</w:t>
            </w:r>
            <w:r w:rsidR="00BF4C05"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สารอนุพันธ์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0C94874E" w14:textId="04DEF5FB" w:rsidR="00BF4C05" w:rsidRPr="00D51551" w:rsidRDefault="0084257A" w:rsidP="00A36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F4C05" w:rsidRPr="00D51551" w14:paraId="4941EE5C" w14:textId="77777777" w:rsidTr="00BF4C05">
        <w:trPr>
          <w:gridAfter w:val="1"/>
          <w:wAfter w:w="9" w:type="dxa"/>
          <w:trHeight w:val="325"/>
        </w:trPr>
        <w:tc>
          <w:tcPr>
            <w:tcW w:w="4395" w:type="dxa"/>
            <w:shd w:val="clear" w:color="auto" w:fill="auto"/>
            <w:vAlign w:val="bottom"/>
          </w:tcPr>
          <w:p w14:paraId="5267BA38" w14:textId="77777777" w:rsidR="00BF4C05" w:rsidRPr="00D51551" w:rsidRDefault="00BF4C05" w:rsidP="00CE4B34">
            <w:pPr>
              <w:ind w:left="71" w:hanging="1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4" w:type="dxa"/>
            <w:tcBorders>
              <w:bottom w:val="single" w:sz="4" w:space="0" w:color="auto"/>
            </w:tcBorders>
            <w:shd w:val="clear" w:color="auto" w:fill="auto"/>
          </w:tcPr>
          <w:p w14:paraId="705FC817" w14:textId="77777777" w:rsidR="00BF4C05" w:rsidRPr="00D51551" w:rsidRDefault="00BF4C05" w:rsidP="00A365CC">
            <w:pPr>
              <w:tabs>
                <w:tab w:val="decimal" w:pos="3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</w:tcPr>
          <w:p w14:paraId="258BFAB7" w14:textId="77777777" w:rsidR="00BF4C05" w:rsidRPr="00D51551" w:rsidRDefault="00BF4C05" w:rsidP="00A365CC">
            <w:pPr>
              <w:tabs>
                <w:tab w:val="decimal" w:pos="3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</w:tcPr>
          <w:p w14:paraId="061E08BD" w14:textId="77777777" w:rsidR="00BF4C05" w:rsidRPr="00D51551" w:rsidRDefault="00BF4C05" w:rsidP="00A365CC">
            <w:pPr>
              <w:tabs>
                <w:tab w:val="decimal" w:pos="3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4C05" w:rsidRPr="00D51551" w14:paraId="33FD243D" w14:textId="77777777" w:rsidTr="00BF4C05">
        <w:trPr>
          <w:gridAfter w:val="1"/>
          <w:wAfter w:w="9" w:type="dxa"/>
          <w:trHeight w:val="313"/>
        </w:trPr>
        <w:tc>
          <w:tcPr>
            <w:tcW w:w="4395" w:type="dxa"/>
            <w:shd w:val="clear" w:color="auto" w:fill="auto"/>
            <w:vAlign w:val="bottom"/>
          </w:tcPr>
          <w:p w14:paraId="01622601" w14:textId="77777777" w:rsidR="00BF4C05" w:rsidRPr="00D51551" w:rsidRDefault="00BF4C05" w:rsidP="00CE4B34">
            <w:pPr>
              <w:ind w:left="71" w:hanging="1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89B07" w14:textId="77777777" w:rsidR="00BF4C05" w:rsidRPr="00D51551" w:rsidRDefault="00BF4C05" w:rsidP="00A365CC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</w:tcPr>
          <w:p w14:paraId="3B402AE5" w14:textId="77777777" w:rsidR="00BF4C05" w:rsidRPr="00D51551" w:rsidRDefault="00BF4C05" w:rsidP="00A365CC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A5FE2" w14:textId="77777777" w:rsidR="00BF4C05" w:rsidRPr="00D51551" w:rsidRDefault="00BF4C05" w:rsidP="00A365CC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4C05" w:rsidRPr="00D51551" w14:paraId="05D95178" w14:textId="77777777" w:rsidTr="00BF4C05">
        <w:trPr>
          <w:gridAfter w:val="1"/>
          <w:wAfter w:w="9" w:type="dxa"/>
          <w:trHeight w:val="325"/>
        </w:trPr>
        <w:tc>
          <w:tcPr>
            <w:tcW w:w="4395" w:type="dxa"/>
            <w:shd w:val="clear" w:color="auto" w:fill="auto"/>
            <w:vAlign w:val="bottom"/>
          </w:tcPr>
          <w:p w14:paraId="11640869" w14:textId="77777777" w:rsidR="00BF4C05" w:rsidRPr="00D51551" w:rsidRDefault="00BF4C05" w:rsidP="00CE4B34">
            <w:pPr>
              <w:ind w:left="71" w:hanging="1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74" w:type="dxa"/>
            <w:shd w:val="clear" w:color="auto" w:fill="auto"/>
            <w:vAlign w:val="bottom"/>
          </w:tcPr>
          <w:p w14:paraId="45A36C3A" w14:textId="77777777" w:rsidR="00BF4C05" w:rsidRPr="00D51551" w:rsidRDefault="00BF4C05" w:rsidP="00A365CC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6" w:type="dxa"/>
            <w:shd w:val="clear" w:color="auto" w:fill="auto"/>
          </w:tcPr>
          <w:p w14:paraId="297BBCDF" w14:textId="77777777" w:rsidR="00BF4C05" w:rsidRPr="00D51551" w:rsidRDefault="00BF4C05" w:rsidP="00A365CC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B097BA6" w14:textId="77777777" w:rsidR="00BF4C05" w:rsidRPr="00D51551" w:rsidRDefault="00BF4C05" w:rsidP="00A365CC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4C05" w:rsidRPr="00D51551" w14:paraId="5D0E2B95" w14:textId="77777777" w:rsidTr="00BF4C05">
        <w:trPr>
          <w:gridAfter w:val="1"/>
          <w:wAfter w:w="9" w:type="dxa"/>
          <w:trHeight w:val="313"/>
        </w:trPr>
        <w:tc>
          <w:tcPr>
            <w:tcW w:w="4395" w:type="dxa"/>
            <w:shd w:val="clear" w:color="auto" w:fill="auto"/>
          </w:tcPr>
          <w:p w14:paraId="7D172AFA" w14:textId="1FD3AE33" w:rsidR="00BF4C05" w:rsidRPr="00D51551" w:rsidRDefault="00BF4C05" w:rsidP="00CE4B34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74" w:type="dxa"/>
            <w:shd w:val="clear" w:color="auto" w:fill="auto"/>
            <w:vAlign w:val="bottom"/>
          </w:tcPr>
          <w:p w14:paraId="7CD8B679" w14:textId="3E3A2400" w:rsidR="00BF4C05" w:rsidRPr="00D51551" w:rsidRDefault="00BF4C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66" w:type="dxa"/>
            <w:shd w:val="clear" w:color="auto" w:fill="auto"/>
          </w:tcPr>
          <w:p w14:paraId="20DD3153" w14:textId="77777777" w:rsidR="00BF4C05" w:rsidRPr="00D51551" w:rsidRDefault="00BF4C05" w:rsidP="00A365CC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60BA103F" w14:textId="787C6E71" w:rsidR="00BF4C05" w:rsidRPr="00D51551" w:rsidRDefault="00BF4C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F4C05" w:rsidRPr="00D51551" w14:paraId="65581926" w14:textId="77777777" w:rsidTr="00BF4C05">
        <w:trPr>
          <w:gridAfter w:val="1"/>
          <w:wAfter w:w="9" w:type="dxa"/>
          <w:trHeight w:val="325"/>
        </w:trPr>
        <w:tc>
          <w:tcPr>
            <w:tcW w:w="4395" w:type="dxa"/>
            <w:shd w:val="clear" w:color="auto" w:fill="auto"/>
          </w:tcPr>
          <w:p w14:paraId="03AAE626" w14:textId="27559FA1" w:rsidR="00BF4C05" w:rsidRPr="00D51551" w:rsidRDefault="00BF4C05" w:rsidP="00CE4B34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ลดในกำไรหรือขาดทุน 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BEC50" w14:textId="6CA11FA8" w:rsidR="00BF4C05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BF4C05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</w:tcPr>
          <w:p w14:paraId="51B58EDB" w14:textId="77777777" w:rsidR="00BF4C05" w:rsidRPr="00D51551" w:rsidRDefault="00BF4C05" w:rsidP="00A365CC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64093" w14:textId="7D3B16B0" w:rsidR="00BF4C05" w:rsidRPr="00D51551" w:rsidRDefault="004908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BF4C05"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  <w:tr w:rsidR="00BF4C05" w:rsidRPr="00D51551" w14:paraId="21A55345" w14:textId="77777777" w:rsidTr="00BF4C05">
        <w:trPr>
          <w:gridAfter w:val="1"/>
          <w:wAfter w:w="9" w:type="dxa"/>
          <w:trHeight w:val="313"/>
        </w:trPr>
        <w:tc>
          <w:tcPr>
            <w:tcW w:w="4395" w:type="dxa"/>
            <w:shd w:val="clear" w:color="auto" w:fill="auto"/>
          </w:tcPr>
          <w:p w14:paraId="7FC9A729" w14:textId="77777777" w:rsidR="00BF4C05" w:rsidRPr="00D51551" w:rsidRDefault="00BF4C05" w:rsidP="00CE4B34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EC05C" w14:textId="77777777" w:rsidR="00BF4C05" w:rsidRPr="00D51551" w:rsidRDefault="00BF4C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</w:tcPr>
          <w:p w14:paraId="14C67BFD" w14:textId="77777777" w:rsidR="00BF4C05" w:rsidRPr="00D51551" w:rsidRDefault="00BF4C05" w:rsidP="00A365CC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F6869" w14:textId="77777777" w:rsidR="00BF4C05" w:rsidRPr="00D51551" w:rsidRDefault="00BF4C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4C05" w:rsidRPr="00D51551" w14:paraId="60A1A7AE" w14:textId="77777777" w:rsidTr="00BF4C05">
        <w:trPr>
          <w:gridAfter w:val="1"/>
          <w:wAfter w:w="9" w:type="dxa"/>
          <w:trHeight w:val="313"/>
        </w:trPr>
        <w:tc>
          <w:tcPr>
            <w:tcW w:w="4395" w:type="dxa"/>
            <w:shd w:val="clear" w:color="auto" w:fill="auto"/>
          </w:tcPr>
          <w:p w14:paraId="5E7850B6" w14:textId="5961335B" w:rsidR="00BF4C05" w:rsidRPr="00D51551" w:rsidRDefault="00BF4C05" w:rsidP="00CE4B34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74" w:type="dxa"/>
            <w:shd w:val="clear" w:color="auto" w:fill="auto"/>
            <w:vAlign w:val="bottom"/>
          </w:tcPr>
          <w:p w14:paraId="48BD3D5E" w14:textId="2C736623" w:rsidR="00BF4C05" w:rsidRPr="00D51551" w:rsidRDefault="00BF4C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6" w:type="dxa"/>
            <w:shd w:val="clear" w:color="auto" w:fill="auto"/>
          </w:tcPr>
          <w:p w14:paraId="1EE82487" w14:textId="77777777" w:rsidR="00BF4C05" w:rsidRPr="00D51551" w:rsidRDefault="00BF4C05" w:rsidP="00A365CC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4ACE1FAA" w14:textId="52A10D98" w:rsidR="00BF4C05" w:rsidRPr="00D51551" w:rsidRDefault="00BF4C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F4C05" w:rsidRPr="00D51551" w14:paraId="1FA93C8E" w14:textId="77777777" w:rsidTr="00BF4C05">
        <w:trPr>
          <w:gridAfter w:val="1"/>
          <w:wAfter w:w="9" w:type="dxa"/>
          <w:trHeight w:val="603"/>
        </w:trPr>
        <w:tc>
          <w:tcPr>
            <w:tcW w:w="4395" w:type="dxa"/>
            <w:shd w:val="clear" w:color="auto" w:fill="auto"/>
          </w:tcPr>
          <w:p w14:paraId="6C1A9C58" w14:textId="77777777" w:rsidR="00E2340F" w:rsidRDefault="00BF4C05" w:rsidP="00CE4B34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รายการปรับปรุงจากการ</w:t>
            </w:r>
            <w:r w:rsidR="00E2340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นำมาตรฐานการรายงาน</w:t>
            </w:r>
          </w:p>
          <w:p w14:paraId="10C00F14" w14:textId="6B502DD5" w:rsidR="00BF4C05" w:rsidRPr="00D51551" w:rsidRDefault="00E2340F" w:rsidP="003044E8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ทางการเงินใหม่มาถือปฏิบัติและ</w:t>
            </w:r>
            <w:r w:rsidR="00BF4C05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เปลี่ยนแปลง</w:t>
            </w:r>
            <w:r w:rsidR="00D816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="00BF4C05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F22D2" w14:textId="77777777" w:rsidR="00BF4C05" w:rsidRPr="00D51551" w:rsidRDefault="00BF4C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</w:tcPr>
          <w:p w14:paraId="66B7A0BD" w14:textId="422FE503" w:rsidR="00BF4C05" w:rsidRDefault="00BF4C05" w:rsidP="00A365CC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2716CFF" w14:textId="77777777" w:rsidR="00E2340F" w:rsidRPr="00D51551" w:rsidRDefault="00E2340F" w:rsidP="00A365CC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9E5352" w14:textId="7D8E7B6C" w:rsidR="00BF4C05" w:rsidRPr="00D51551" w:rsidRDefault="00A27974" w:rsidP="00A365CC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F3068" w14:textId="77777777" w:rsidR="00BF4C05" w:rsidRPr="00D51551" w:rsidRDefault="00BF4C05" w:rsidP="00A365CC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C20C16C" w14:textId="52AD33E3" w:rsidR="00BF4C05" w:rsidRPr="00D51551" w:rsidRDefault="00A27974" w:rsidP="00A365CC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125</w:t>
            </w:r>
            <w:r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213</w:t>
            </w:r>
            <w:r w:rsidRPr="00D51551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BF4C05" w:rsidRPr="00D51551" w14:paraId="70AA9086" w14:textId="77777777" w:rsidTr="009B4A7B">
        <w:trPr>
          <w:gridAfter w:val="1"/>
          <w:wAfter w:w="9" w:type="dxa"/>
          <w:trHeight w:val="325"/>
        </w:trPr>
        <w:tc>
          <w:tcPr>
            <w:tcW w:w="4395" w:type="dxa"/>
            <w:shd w:val="clear" w:color="auto" w:fill="auto"/>
          </w:tcPr>
          <w:p w14:paraId="3A84D1C7" w14:textId="77777777" w:rsidR="00BF4C05" w:rsidRPr="00D51551" w:rsidRDefault="00BF4C05" w:rsidP="00CE4B34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08FFE" w14:textId="77777777" w:rsidR="00BF4C05" w:rsidRPr="00D51551" w:rsidRDefault="00BF4C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FAFAFA"/>
          </w:tcPr>
          <w:p w14:paraId="3D50CECD" w14:textId="77777777" w:rsidR="00BF4C05" w:rsidRPr="00D51551" w:rsidRDefault="00BF4C05" w:rsidP="00A365CC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A6BE8" w14:textId="77777777" w:rsidR="00BF4C05" w:rsidRPr="00D51551" w:rsidRDefault="00BF4C05" w:rsidP="00A365CC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4C05" w:rsidRPr="00D51551" w14:paraId="0BE88FAE" w14:textId="77777777" w:rsidTr="00F41F63">
        <w:trPr>
          <w:gridAfter w:val="1"/>
          <w:wAfter w:w="9" w:type="dxa"/>
          <w:trHeight w:val="313"/>
        </w:trPr>
        <w:tc>
          <w:tcPr>
            <w:tcW w:w="4395" w:type="dxa"/>
            <w:shd w:val="clear" w:color="auto" w:fill="auto"/>
          </w:tcPr>
          <w:p w14:paraId="5A775E70" w14:textId="63251293" w:rsidR="00BF4C05" w:rsidRPr="00D51551" w:rsidRDefault="00BF4C05" w:rsidP="00CE4B34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74" w:type="dxa"/>
            <w:shd w:val="clear" w:color="auto" w:fill="FAFAFA"/>
            <w:vAlign w:val="bottom"/>
          </w:tcPr>
          <w:p w14:paraId="306ECEF9" w14:textId="3C659270" w:rsidR="00BF4C05" w:rsidRPr="00D51551" w:rsidRDefault="00BF4C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6" w:type="dxa"/>
            <w:shd w:val="clear" w:color="auto" w:fill="FAFAFA"/>
          </w:tcPr>
          <w:p w14:paraId="2606E998" w14:textId="4DDFABD2" w:rsidR="00BF4C05" w:rsidRPr="00D51551" w:rsidRDefault="00A27974" w:rsidP="00A365CC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2" w:type="dxa"/>
            <w:shd w:val="clear" w:color="auto" w:fill="FAFAFA"/>
            <w:vAlign w:val="bottom"/>
          </w:tcPr>
          <w:p w14:paraId="723C3C77" w14:textId="48F1A222" w:rsidR="00BF4C05" w:rsidRPr="00D51551" w:rsidRDefault="00A27974" w:rsidP="00A365CC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F4C05" w:rsidRPr="00D51551" w14:paraId="05DE5E55" w14:textId="77777777" w:rsidTr="00F41F63">
        <w:trPr>
          <w:gridAfter w:val="1"/>
          <w:wAfter w:w="9" w:type="dxa"/>
          <w:trHeight w:val="325"/>
        </w:trPr>
        <w:tc>
          <w:tcPr>
            <w:tcW w:w="4395" w:type="dxa"/>
            <w:shd w:val="clear" w:color="auto" w:fill="auto"/>
          </w:tcPr>
          <w:p w14:paraId="73DCAFCB" w14:textId="1B664FE4" w:rsidR="00BF4C05" w:rsidRPr="00D51551" w:rsidRDefault="00BF4C05" w:rsidP="00CE4B34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50F7AD" w14:textId="5CAA3F16" w:rsidR="00BF4C05" w:rsidRPr="00D51551" w:rsidRDefault="00BF4C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FAFAFA"/>
          </w:tcPr>
          <w:p w14:paraId="613AAEA4" w14:textId="0FC201C3" w:rsidR="00BF4C05" w:rsidRPr="00D51551" w:rsidRDefault="00BF4C05" w:rsidP="00A365CC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A27974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4AC117" w14:textId="0C30613E" w:rsidR="00BF4C05" w:rsidRPr="00D51551" w:rsidRDefault="00A27974" w:rsidP="00A365CC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F4C05" w:rsidRPr="00D51551" w14:paraId="51942ADC" w14:textId="77777777" w:rsidTr="00F41F63">
        <w:trPr>
          <w:gridAfter w:val="1"/>
          <w:wAfter w:w="9" w:type="dxa"/>
          <w:trHeight w:val="313"/>
        </w:trPr>
        <w:tc>
          <w:tcPr>
            <w:tcW w:w="4395" w:type="dxa"/>
            <w:shd w:val="clear" w:color="auto" w:fill="auto"/>
          </w:tcPr>
          <w:p w14:paraId="3ED5A797" w14:textId="77777777" w:rsidR="00BF4C05" w:rsidRPr="00D51551" w:rsidRDefault="00BF4C05" w:rsidP="00CE4B34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B14FD" w14:textId="77777777" w:rsidR="00BF4C05" w:rsidRPr="00D51551" w:rsidRDefault="00BF4C05" w:rsidP="00A36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FAFAFA"/>
          </w:tcPr>
          <w:p w14:paraId="63B0EC2C" w14:textId="77777777" w:rsidR="00BF4C05" w:rsidRPr="00D51551" w:rsidRDefault="00BF4C05" w:rsidP="00A365CC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15204" w14:textId="77777777" w:rsidR="00BF4C05" w:rsidRPr="00D51551" w:rsidRDefault="00BF4C05" w:rsidP="00A365CC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4C05" w:rsidRPr="00D51551" w14:paraId="62517C74" w14:textId="77777777" w:rsidTr="00F41F63">
        <w:trPr>
          <w:gridAfter w:val="1"/>
          <w:wAfter w:w="9" w:type="dxa"/>
          <w:trHeight w:val="325"/>
        </w:trPr>
        <w:tc>
          <w:tcPr>
            <w:tcW w:w="4395" w:type="dxa"/>
            <w:shd w:val="clear" w:color="auto" w:fill="auto"/>
          </w:tcPr>
          <w:p w14:paraId="3C3D17BC" w14:textId="738EA295" w:rsidR="00BF4C05" w:rsidRPr="00D51551" w:rsidRDefault="00BF4C05" w:rsidP="00CE4B34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C44AA9" w14:textId="323B200D" w:rsidR="00BF4C05" w:rsidRPr="00D51551" w:rsidRDefault="00BF4C05" w:rsidP="00A365CC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FAFAFA"/>
          </w:tcPr>
          <w:p w14:paraId="1B70F430" w14:textId="17A30FD3" w:rsidR="00BF4C05" w:rsidRPr="00D51551" w:rsidRDefault="00BF4C05" w:rsidP="00A365CC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549127" w14:textId="5F166812" w:rsidR="00BF4C05" w:rsidRPr="00D51551" w:rsidRDefault="00BF4C05" w:rsidP="00A365CC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0805"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B204E92" w14:textId="77777777" w:rsidR="00BF4C05" w:rsidRPr="00707FB4" w:rsidRDefault="00BF4C05" w:rsidP="00A365CC">
      <w:pPr>
        <w:tabs>
          <w:tab w:val="left" w:pos="432"/>
        </w:tabs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068B2BB1" w14:textId="77777777" w:rsidR="00BF4C05" w:rsidRPr="00707FB4" w:rsidRDefault="00BF4C05" w:rsidP="00A365CC">
      <w:pPr>
        <w:tabs>
          <w:tab w:val="left" w:pos="432"/>
        </w:tabs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07FB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D51551" w14:paraId="43B2E725" w14:textId="7777777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2417E4D8" w14:textId="68DB8551" w:rsidR="00767150" w:rsidRPr="00D51551" w:rsidRDefault="0049080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31624E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1624E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415A4484" w14:textId="77777777" w:rsidR="008A7F60" w:rsidRPr="00D51551" w:rsidRDefault="008A7F60" w:rsidP="00A365CC">
      <w:pPr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F036022" w14:textId="770DA305" w:rsidR="008A7F60" w:rsidRPr="00D51551" w:rsidRDefault="00490805" w:rsidP="00A365C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7F3603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5368D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A7F60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เงินกู้ยืมระยะสั้นจากสถาบันการเงิน</w:t>
      </w:r>
    </w:p>
    <w:p w14:paraId="7F8BCC91" w14:textId="77777777" w:rsidR="004F3D1E" w:rsidRPr="00D51551" w:rsidRDefault="004F3D1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896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80"/>
        <w:gridCol w:w="1295"/>
        <w:gridCol w:w="1295"/>
        <w:gridCol w:w="1295"/>
        <w:gridCol w:w="1295"/>
      </w:tblGrid>
      <w:tr w:rsidR="00C22CAB" w:rsidRPr="00D51551" w14:paraId="76D3F0EA" w14:textId="77777777" w:rsidTr="00AF014D">
        <w:trPr>
          <w:cantSplit/>
        </w:trPr>
        <w:tc>
          <w:tcPr>
            <w:tcW w:w="3780" w:type="dxa"/>
            <w:vAlign w:val="bottom"/>
          </w:tcPr>
          <w:p w14:paraId="3133DD2C" w14:textId="77777777" w:rsidR="008A7F60" w:rsidRPr="00D51551" w:rsidRDefault="008A7F60" w:rsidP="00A365CC">
            <w:pPr>
              <w:tabs>
                <w:tab w:val="left" w:pos="1152"/>
              </w:tabs>
              <w:ind w:left="-108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14:paraId="2DB8BCA0" w14:textId="153E186E" w:rsidR="008A7F60" w:rsidRPr="00D51551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F7B41F0" w14:textId="21986873" w:rsidR="00AF014D" w:rsidRDefault="00AF014D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2328FF39" w14:textId="0F446FA2" w:rsidR="008A7F60" w:rsidRPr="00D51551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139BC" w:rsidRPr="00D51551" w14:paraId="3277AA34" w14:textId="77777777" w:rsidTr="00AF014D">
        <w:trPr>
          <w:cantSplit/>
        </w:trPr>
        <w:tc>
          <w:tcPr>
            <w:tcW w:w="3780" w:type="dxa"/>
            <w:vAlign w:val="bottom"/>
          </w:tcPr>
          <w:p w14:paraId="3BCE3E97" w14:textId="77777777" w:rsidR="00E139BC" w:rsidRPr="00D51551" w:rsidRDefault="00E139BC" w:rsidP="00A365CC">
            <w:pPr>
              <w:tabs>
                <w:tab w:val="left" w:pos="1152"/>
              </w:tabs>
              <w:ind w:left="-108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243EAD0" w14:textId="38050708" w:rsidR="00E139BC" w:rsidRPr="00D51551" w:rsidRDefault="00E139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294241A" w14:textId="0A3BED23" w:rsidR="00E139BC" w:rsidRPr="00D51551" w:rsidRDefault="00E139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839BAB4" w14:textId="68A1F4DF" w:rsidR="00E139BC" w:rsidRPr="00D51551" w:rsidRDefault="00E139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9BC939C" w14:textId="22712A8B" w:rsidR="00E139BC" w:rsidRPr="00D51551" w:rsidRDefault="00E139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C70BFE" w:rsidRPr="00D51551" w14:paraId="5F324FF4" w14:textId="77777777" w:rsidTr="00AF014D">
        <w:trPr>
          <w:cantSplit/>
        </w:trPr>
        <w:tc>
          <w:tcPr>
            <w:tcW w:w="3780" w:type="dxa"/>
            <w:vAlign w:val="bottom"/>
          </w:tcPr>
          <w:p w14:paraId="33C96143" w14:textId="77777777" w:rsidR="00C70BFE" w:rsidRPr="00D51551" w:rsidRDefault="00C70BFE" w:rsidP="00A365CC">
            <w:pPr>
              <w:tabs>
                <w:tab w:val="left" w:pos="1152"/>
              </w:tabs>
              <w:ind w:left="-108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FA50F0C" w14:textId="71588E73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A3F12AF" w14:textId="33EB9FA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0BC7674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919006E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70BFE" w:rsidRPr="00D51551" w14:paraId="4CA26D38" w14:textId="77777777" w:rsidTr="00AF014D">
        <w:trPr>
          <w:cantSplit/>
        </w:trPr>
        <w:tc>
          <w:tcPr>
            <w:tcW w:w="3780" w:type="dxa"/>
            <w:vAlign w:val="bottom"/>
          </w:tcPr>
          <w:p w14:paraId="2832353C" w14:textId="77777777" w:rsidR="00C70BFE" w:rsidRPr="00707FB4" w:rsidRDefault="00C70BFE" w:rsidP="00A365CC">
            <w:pPr>
              <w:tabs>
                <w:tab w:val="left" w:pos="1152"/>
              </w:tabs>
              <w:ind w:left="-108"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931005C" w14:textId="77777777" w:rsidR="00C70BFE" w:rsidRPr="00707FB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7E7A0CA" w14:textId="77777777" w:rsidR="00C70BFE" w:rsidRPr="00707FB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103747" w14:textId="77777777" w:rsidR="00C70BFE" w:rsidRPr="00707FB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5258D16" w14:textId="77777777" w:rsidR="00C70BFE" w:rsidRPr="00707FB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CE39B9" w:rsidRPr="00D51551" w14:paraId="570F52AD" w14:textId="77777777" w:rsidTr="00AF014D">
        <w:trPr>
          <w:cantSplit/>
        </w:trPr>
        <w:tc>
          <w:tcPr>
            <w:tcW w:w="3780" w:type="dxa"/>
            <w:hideMark/>
          </w:tcPr>
          <w:p w14:paraId="77D6A936" w14:textId="77777777" w:rsidR="00CE39B9" w:rsidRPr="00D51551" w:rsidRDefault="00CE39B9" w:rsidP="00A365CC">
            <w:pPr>
              <w:tabs>
                <w:tab w:val="left" w:pos="1152"/>
                <w:tab w:val="left" w:pos="2275"/>
              </w:tabs>
              <w:ind w:lef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เงินกู้ยืมระยะสั้น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- ตั๋วสัญญาใช้เงิน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1267E79" w14:textId="41D7ACBE" w:rsidR="00CE39B9" w:rsidRPr="00D51551" w:rsidRDefault="00CE39B9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CCE9331" w14:textId="6D5DC83D" w:rsidR="00CE39B9" w:rsidRPr="00D51551" w:rsidRDefault="00CE39B9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BF19139" w14:textId="77777777" w:rsidR="00CE39B9" w:rsidRPr="00D51551" w:rsidRDefault="00CE39B9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5D5D1584" w14:textId="333754B8" w:rsidR="00CE39B9" w:rsidRPr="00D51551" w:rsidRDefault="00490805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159</w:t>
            </w:r>
            <w:r w:rsidR="00CE39B9"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CE39B9"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E39B9" w:rsidRPr="00D51551" w14:paraId="35AC9B40" w14:textId="77777777" w:rsidTr="00AF014D">
        <w:trPr>
          <w:cantSplit/>
        </w:trPr>
        <w:tc>
          <w:tcPr>
            <w:tcW w:w="3780" w:type="dxa"/>
          </w:tcPr>
          <w:p w14:paraId="01E39C01" w14:textId="77777777" w:rsidR="00CE39B9" w:rsidRPr="00D51551" w:rsidRDefault="00CE39B9" w:rsidP="00A365CC">
            <w:pPr>
              <w:tabs>
                <w:tab w:val="left" w:pos="1152"/>
                <w:tab w:val="left" w:pos="2275"/>
              </w:tabs>
              <w:ind w:lef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  <w:t>-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ทรัสต์รีสีท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3E48E16" w14:textId="5C77FCE7" w:rsidR="00CE39B9" w:rsidRPr="00D51551" w:rsidRDefault="00CE39B9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22B8C8E" w14:textId="0A0AD41C" w:rsidR="00CE39B9" w:rsidRPr="00D51551" w:rsidRDefault="00CE39B9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BBBF4A9" w14:textId="77777777" w:rsidR="00CE39B9" w:rsidRPr="00D51551" w:rsidRDefault="00CE39B9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14A5BF67" w14:textId="31313F54" w:rsidR="00CE39B9" w:rsidRPr="00D51551" w:rsidRDefault="00490805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44</w:t>
            </w:r>
            <w:r w:rsidR="00CE39B9"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930</w:t>
            </w:r>
            <w:r w:rsidR="00CE39B9"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223</w:t>
            </w:r>
          </w:p>
        </w:tc>
      </w:tr>
      <w:tr w:rsidR="00CE39B9" w:rsidRPr="00D51551" w14:paraId="16D26165" w14:textId="77777777" w:rsidTr="00AF014D">
        <w:trPr>
          <w:cantSplit/>
        </w:trPr>
        <w:tc>
          <w:tcPr>
            <w:tcW w:w="3780" w:type="dxa"/>
            <w:hideMark/>
          </w:tcPr>
          <w:p w14:paraId="39CCAF02" w14:textId="77777777" w:rsidR="00CE39B9" w:rsidRPr="00D51551" w:rsidRDefault="00CE39B9" w:rsidP="00A365CC">
            <w:pPr>
              <w:tabs>
                <w:tab w:val="left" w:pos="1152"/>
                <w:tab w:val="left" w:pos="2275"/>
              </w:tabs>
              <w:ind w:lef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  <w:tab/>
              <w:t>- สินเชื่อเพื่อการส่งออก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C62A183" w14:textId="3D04DC1C" w:rsidR="00CE39B9" w:rsidRPr="00D51551" w:rsidRDefault="00CE39B9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EDB0ADC" w14:textId="022E15BE" w:rsidR="00CE39B9" w:rsidRPr="00D51551" w:rsidRDefault="00CE39B9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3C85E4" w14:textId="77777777" w:rsidR="00CE39B9" w:rsidRPr="00D51551" w:rsidRDefault="00CE39B9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0E9724B" w14:textId="35EC1E51" w:rsidR="00CE39B9" w:rsidRPr="00D51551" w:rsidRDefault="00490805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CE39B9"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640</w:t>
            </w:r>
            <w:r w:rsidR="00CE39B9"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E39B9" w:rsidRPr="00D51551" w14:paraId="21D7B544" w14:textId="77777777" w:rsidTr="00AF014D">
        <w:trPr>
          <w:cantSplit/>
        </w:trPr>
        <w:tc>
          <w:tcPr>
            <w:tcW w:w="3780" w:type="dxa"/>
          </w:tcPr>
          <w:p w14:paraId="1FEF115F" w14:textId="77777777" w:rsidR="00CE39B9" w:rsidRPr="00D51551" w:rsidRDefault="00CE39B9" w:rsidP="00A365CC">
            <w:pPr>
              <w:tabs>
                <w:tab w:val="left" w:pos="1152"/>
              </w:tabs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317A38E6" w14:textId="1C74260F" w:rsidR="00CE39B9" w:rsidRPr="00D51551" w:rsidRDefault="00CE39B9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38E5A769" w14:textId="7E7CFFF4" w:rsidR="00CE39B9" w:rsidRPr="00D51551" w:rsidRDefault="00CE39B9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542CCA" w14:textId="77777777" w:rsidR="00CE39B9" w:rsidRPr="00D51551" w:rsidRDefault="00CE39B9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0147280A" w14:textId="58344B40" w:rsidR="00CE39B9" w:rsidRPr="00D51551" w:rsidRDefault="00CE39B9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213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570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223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6B51BCEE" w14:textId="77777777" w:rsidR="008A7F60" w:rsidRPr="00D51551" w:rsidRDefault="008A7F60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9C9E9E4" w14:textId="0BE5A806" w:rsidR="008A7F60" w:rsidRPr="00D51551" w:rsidRDefault="008A7F60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เงินกู้ยืมระยะสั้นจากสถาบันการเงินมีเงินฝากธนาคาร (หมายเหตุ</w:t>
      </w:r>
      <w:r w:rsidR="00964D2F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ข้อ</w:t>
      </w:r>
      <w:r w:rsidR="00DA62EA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) และเครื่องจักร</w:t>
      </w:r>
      <w:r w:rsidR="000F051E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และอุปกรณ์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บางส่วน (หมายเหตุ</w:t>
      </w:r>
      <w:r w:rsidR="00964D2F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ข้อ</w:t>
      </w:r>
      <w:r w:rsidR="00DA62EA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18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F5D90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ถูกนำไป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เป็นหลัก</w:t>
      </w:r>
      <w:r w:rsidR="000F051E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ทรัพย์</w:t>
      </w:r>
      <w:r w:rsidR="004F5D90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ค้ำ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ประกัน</w:t>
      </w:r>
    </w:p>
    <w:p w14:paraId="121E8F98" w14:textId="77777777" w:rsidR="00EA5D99" w:rsidRPr="00D51551" w:rsidRDefault="00EA5D99" w:rsidP="00A365C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397783CD" w14:textId="77777777" w:rsidR="00FC378E" w:rsidRPr="00D51551" w:rsidRDefault="00FC378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รายการเคลื่อนไหวของเงินกู้ยืมระยะสั้นจากสถาบันการเงิน มีดังนี้</w:t>
      </w: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D51551" w14:paraId="744E5431" w14:textId="77777777" w:rsidTr="000F051E">
        <w:trPr>
          <w:cantSplit/>
        </w:trPr>
        <w:tc>
          <w:tcPr>
            <w:tcW w:w="4390" w:type="dxa"/>
            <w:vAlign w:val="bottom"/>
          </w:tcPr>
          <w:p w14:paraId="3908112F" w14:textId="77777777" w:rsidR="00FC378E" w:rsidRPr="00D51551" w:rsidRDefault="00FC378E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vAlign w:val="bottom"/>
          </w:tcPr>
          <w:p w14:paraId="05881D62" w14:textId="77777777" w:rsidR="00FC378E" w:rsidRPr="00D51551" w:rsidRDefault="00FC378E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1DBDBE4" w14:textId="77777777" w:rsidR="000F051E" w:rsidRPr="00D51551" w:rsidRDefault="000F051E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7A8FA8DE" w14:textId="77777777" w:rsidR="00FC378E" w:rsidRPr="00D51551" w:rsidRDefault="00FC378E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E4D72" w:rsidRPr="00D51551" w14:paraId="3B70A326" w14:textId="77777777" w:rsidTr="000F051E">
        <w:trPr>
          <w:cantSplit/>
        </w:trPr>
        <w:tc>
          <w:tcPr>
            <w:tcW w:w="4390" w:type="dxa"/>
            <w:vAlign w:val="bottom"/>
          </w:tcPr>
          <w:p w14:paraId="7C00CC44" w14:textId="77777777" w:rsidR="00CE4D72" w:rsidRPr="00D51551" w:rsidRDefault="00CE4D72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5A93F45" w14:textId="77777777" w:rsidR="00CE4D72" w:rsidRPr="00D51551" w:rsidRDefault="00CE4D72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vAlign w:val="bottom"/>
          </w:tcPr>
          <w:p w14:paraId="08ED0992" w14:textId="77777777" w:rsidR="00CE4D72" w:rsidRPr="00D51551" w:rsidRDefault="00CE4D72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894CECE" w14:textId="3753319C" w:rsidR="00CE4D72" w:rsidRPr="00D51551" w:rsidRDefault="00CE4D72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FCE611E" w14:textId="40B7B188" w:rsidR="00CE4D72" w:rsidRPr="00D51551" w:rsidRDefault="00CE4D72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C70BFE" w:rsidRPr="00D51551" w14:paraId="6A2E9359" w14:textId="77777777" w:rsidTr="000F051E">
        <w:trPr>
          <w:cantSplit/>
        </w:trPr>
        <w:tc>
          <w:tcPr>
            <w:tcW w:w="4390" w:type="dxa"/>
            <w:vAlign w:val="bottom"/>
          </w:tcPr>
          <w:p w14:paraId="6B2FCE2E" w14:textId="77777777" w:rsidR="00C70BFE" w:rsidRPr="00D51551" w:rsidRDefault="00C70BFE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405B1B3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vAlign w:val="bottom"/>
          </w:tcPr>
          <w:p w14:paraId="097EE497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414300C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584293A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70BFE" w:rsidRPr="00D51551" w14:paraId="7EAD4F0E" w14:textId="77777777" w:rsidTr="000F051E">
        <w:trPr>
          <w:cantSplit/>
        </w:trPr>
        <w:tc>
          <w:tcPr>
            <w:tcW w:w="4390" w:type="dxa"/>
            <w:vAlign w:val="bottom"/>
          </w:tcPr>
          <w:p w14:paraId="17D7B226" w14:textId="77777777" w:rsidR="00C70BFE" w:rsidRPr="00707FB4" w:rsidRDefault="00C70BFE" w:rsidP="00A365CC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8DA1619" w14:textId="77777777" w:rsidR="00C70BFE" w:rsidRPr="00707FB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18EA30F" w14:textId="77777777" w:rsidR="00C70BFE" w:rsidRPr="00707FB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25876" w14:textId="77777777" w:rsidR="00C70BFE" w:rsidRPr="00707FB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2D84A75" w14:textId="77777777" w:rsidR="00C70BFE" w:rsidRPr="00707FB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913C36" w:rsidRPr="00D51551" w14:paraId="3B39422B" w14:textId="77777777" w:rsidTr="00913C36">
        <w:trPr>
          <w:cantSplit/>
        </w:trPr>
        <w:tc>
          <w:tcPr>
            <w:tcW w:w="4390" w:type="dxa"/>
          </w:tcPr>
          <w:p w14:paraId="59BEC325" w14:textId="77777777" w:rsidR="00913C36" w:rsidRPr="00D51551" w:rsidRDefault="00913C36" w:rsidP="00A365CC">
            <w:pPr>
              <w:tabs>
                <w:tab w:val="left" w:pos="1728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295" w:type="dxa"/>
            <w:vAlign w:val="bottom"/>
          </w:tcPr>
          <w:p w14:paraId="06515469" w14:textId="77777777" w:rsidR="00913C36" w:rsidRPr="00D51551" w:rsidRDefault="00913C36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91FFE2F" w14:textId="77777777" w:rsidR="00913C36" w:rsidRPr="00D51551" w:rsidRDefault="00913C36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B673A33" w14:textId="1A53DE0B" w:rsidR="00913C36" w:rsidRPr="00D51551" w:rsidRDefault="00913C36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vAlign w:val="bottom"/>
          </w:tcPr>
          <w:p w14:paraId="22308A60" w14:textId="7F47BA1E" w:rsidR="00913C36" w:rsidRPr="00D51551" w:rsidRDefault="00490805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13C36" w:rsidRPr="00D51551" w14:paraId="6C92FD44" w14:textId="77777777" w:rsidTr="00913C36">
        <w:trPr>
          <w:cantSplit/>
        </w:trPr>
        <w:tc>
          <w:tcPr>
            <w:tcW w:w="4390" w:type="dxa"/>
          </w:tcPr>
          <w:p w14:paraId="1EAC356E" w14:textId="77777777" w:rsidR="00913C36" w:rsidRPr="00D51551" w:rsidRDefault="00913C36" w:rsidP="00A365CC">
            <w:pPr>
              <w:tabs>
                <w:tab w:val="left" w:pos="2260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กู้ยืมเพิ่มระหว่างปี</w:t>
            </w:r>
          </w:p>
        </w:tc>
        <w:tc>
          <w:tcPr>
            <w:tcW w:w="1295" w:type="dxa"/>
            <w:vAlign w:val="bottom"/>
          </w:tcPr>
          <w:p w14:paraId="4F8A6D37" w14:textId="77777777" w:rsidR="00913C36" w:rsidRPr="00D51551" w:rsidRDefault="00913C36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C8CAFEC" w14:textId="77777777" w:rsidR="00913C36" w:rsidRPr="00D51551" w:rsidRDefault="00913C36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C45BB84" w14:textId="3002FD42" w:rsidR="00913C36" w:rsidRPr="00D51551" w:rsidRDefault="00490805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95" w:type="dxa"/>
            <w:vAlign w:val="bottom"/>
          </w:tcPr>
          <w:p w14:paraId="6A377511" w14:textId="5486605D" w:rsidR="00913C36" w:rsidRPr="00D51551" w:rsidRDefault="00490805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</w:tr>
      <w:tr w:rsidR="00913C36" w:rsidRPr="00D51551" w14:paraId="28A69CE1" w14:textId="77777777" w:rsidTr="00913C36">
        <w:trPr>
          <w:cantSplit/>
        </w:trPr>
        <w:tc>
          <w:tcPr>
            <w:tcW w:w="4390" w:type="dxa"/>
          </w:tcPr>
          <w:p w14:paraId="5E0B0FB7" w14:textId="77777777" w:rsidR="00913C36" w:rsidRPr="00D51551" w:rsidRDefault="00913C36" w:rsidP="00A365CC">
            <w:pPr>
              <w:tabs>
                <w:tab w:val="left" w:pos="2260"/>
                <w:tab w:val="right" w:pos="9000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ชำระคืนเงินกู้ยืมระหว่างปี</w:t>
            </w:r>
          </w:p>
        </w:tc>
        <w:tc>
          <w:tcPr>
            <w:tcW w:w="1295" w:type="dxa"/>
            <w:vAlign w:val="bottom"/>
          </w:tcPr>
          <w:p w14:paraId="6966BC9D" w14:textId="77777777" w:rsidR="00913C36" w:rsidRPr="00D51551" w:rsidRDefault="00913C36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55ECAC6" w14:textId="77777777" w:rsidR="00913C36" w:rsidRPr="00D51551" w:rsidRDefault="00913C36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5CB72" w14:textId="5D72F8D9" w:rsidR="00913C36" w:rsidRPr="00D51551" w:rsidRDefault="00913C36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4DAAB31F" w14:textId="0228912C" w:rsidR="00913C36" w:rsidRPr="00D51551" w:rsidRDefault="00913C36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13C36" w:rsidRPr="00D51551" w14:paraId="7D316FE3" w14:textId="77777777" w:rsidTr="000F051E">
        <w:trPr>
          <w:cantSplit/>
        </w:trPr>
        <w:tc>
          <w:tcPr>
            <w:tcW w:w="4390" w:type="dxa"/>
          </w:tcPr>
          <w:p w14:paraId="1ADD3DCE" w14:textId="77777777" w:rsidR="00913C36" w:rsidRPr="00D51551" w:rsidRDefault="00913C36" w:rsidP="00A365CC">
            <w:pPr>
              <w:tabs>
                <w:tab w:val="left" w:pos="2260"/>
                <w:tab w:val="right" w:pos="9000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295" w:type="dxa"/>
          </w:tcPr>
          <w:p w14:paraId="3498C80D" w14:textId="77777777" w:rsidR="00913C36" w:rsidRPr="00D51551" w:rsidRDefault="00913C36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</w:tcPr>
          <w:p w14:paraId="643F67BF" w14:textId="77777777" w:rsidR="00913C36" w:rsidRPr="00D51551" w:rsidRDefault="00913C36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7C0019" w14:textId="77777777" w:rsidR="00913C36" w:rsidRPr="00D51551" w:rsidRDefault="00913C36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031CA6A3" w14:textId="300FC0BA" w:rsidR="00913C36" w:rsidRPr="00D51551" w:rsidRDefault="00913C36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6C9E4BE7" w14:textId="77777777" w:rsidR="00FC378E" w:rsidRPr="00D51551" w:rsidRDefault="00FC378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FD2D82E" w14:textId="0E48F84A" w:rsidR="005021D1" w:rsidRPr="00D51551" w:rsidRDefault="005021D1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เงินกู้ยืมระยะสั้นจากสถาบันการเงิน ณ วันที่ </w:t>
      </w:r>
      <w:r w:rsidR="00490805" w:rsidRPr="004908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C70BFE" w:rsidRPr="00D515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C70BFE" w:rsidRPr="00D515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พ.ศ. </w:t>
      </w:r>
      <w:r w:rsidR="00490805" w:rsidRPr="004908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="00C70BFE" w:rsidRPr="00D515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C70BFE" w:rsidRPr="00D515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พ.ศ. </w:t>
      </w:r>
      <w:r w:rsidR="00490805" w:rsidRPr="004908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2562</w:t>
      </w:r>
      <w:r w:rsidR="0023501B" w:rsidRPr="00D515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มีรายละเอียด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p w14:paraId="26BC088C" w14:textId="77777777" w:rsidR="005021D1" w:rsidRPr="00D51551" w:rsidRDefault="005021D1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895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720"/>
        <w:gridCol w:w="900"/>
        <w:gridCol w:w="1951"/>
        <w:gridCol w:w="2835"/>
        <w:gridCol w:w="1276"/>
        <w:gridCol w:w="1276"/>
      </w:tblGrid>
      <w:tr w:rsidR="00AB1B12" w:rsidRPr="00D51551" w14:paraId="60030D2D" w14:textId="77777777" w:rsidTr="00AB1B12">
        <w:trPr>
          <w:cantSplit/>
        </w:trPr>
        <w:tc>
          <w:tcPr>
            <w:tcW w:w="720" w:type="dxa"/>
            <w:vAlign w:val="bottom"/>
          </w:tcPr>
          <w:p w14:paraId="16A0A04E" w14:textId="77777777" w:rsidR="00AB1B12" w:rsidRPr="00D51551" w:rsidRDefault="00AB1B12" w:rsidP="00A365CC">
            <w:pPr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</w:p>
        </w:tc>
        <w:tc>
          <w:tcPr>
            <w:tcW w:w="900" w:type="dxa"/>
          </w:tcPr>
          <w:p w14:paraId="2B3281B7" w14:textId="77777777" w:rsidR="00AB1B12" w:rsidRPr="00D51551" w:rsidRDefault="00AB1B12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</w:p>
        </w:tc>
        <w:tc>
          <w:tcPr>
            <w:tcW w:w="4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1D297" w14:textId="77777777" w:rsidR="003216E6" w:rsidRDefault="003216E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</w:p>
          <w:p w14:paraId="4BA717DB" w14:textId="19B37665" w:rsidR="00AB1B12" w:rsidRPr="00D51551" w:rsidRDefault="00AB1B12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เงื่อนไขสำคัญของสัญญาเงินกู้ยืม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4F7A19" w14:textId="77777777" w:rsidR="00AB1B12" w:rsidRDefault="00AB1B12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cs/>
                <w:lang w:val="en-GB"/>
              </w:rPr>
              <w:t>งบการเงินรวมและ</w:t>
            </w:r>
          </w:p>
          <w:p w14:paraId="2D3B88FD" w14:textId="0C335BA5" w:rsidR="00AB1B12" w:rsidRPr="00D51551" w:rsidRDefault="00AB1B12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งบการเงินเฉพาะกิจการ</w:t>
            </w:r>
          </w:p>
        </w:tc>
      </w:tr>
      <w:tr w:rsidR="00AB1B12" w:rsidRPr="00D51551" w14:paraId="37AB8F9D" w14:textId="77777777" w:rsidTr="00AB1B12">
        <w:trPr>
          <w:cantSplit/>
        </w:trPr>
        <w:tc>
          <w:tcPr>
            <w:tcW w:w="720" w:type="dxa"/>
            <w:vAlign w:val="bottom"/>
          </w:tcPr>
          <w:p w14:paraId="701D6B2F" w14:textId="77777777" w:rsidR="00AB1B12" w:rsidRPr="00D51551" w:rsidRDefault="00AB1B12" w:rsidP="00A365CC">
            <w:pPr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</w:p>
        </w:tc>
        <w:tc>
          <w:tcPr>
            <w:tcW w:w="900" w:type="dxa"/>
          </w:tcPr>
          <w:p w14:paraId="33A5E33C" w14:textId="77777777" w:rsidR="00AB1B12" w:rsidRPr="00D51551" w:rsidRDefault="00AB1B12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วงเงินกู้ยืม</w:t>
            </w:r>
          </w:p>
        </w:tc>
        <w:tc>
          <w:tcPr>
            <w:tcW w:w="1951" w:type="dxa"/>
            <w:tcBorders>
              <w:top w:val="single" w:sz="4" w:space="0" w:color="auto"/>
            </w:tcBorders>
          </w:tcPr>
          <w:p w14:paraId="7E0B43B1" w14:textId="77777777" w:rsidR="00AB1B12" w:rsidRPr="00D51551" w:rsidRDefault="00AB1B12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อัตราดอกเบี้ย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1130E7C5" w14:textId="77777777" w:rsidR="00AB1B12" w:rsidRPr="00D51551" w:rsidRDefault="00AB1B12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A5842E6" w14:textId="1B6AFA96" w:rsidR="00AB1B12" w:rsidRPr="00D51551" w:rsidRDefault="00AB1B12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70B4D91" w14:textId="3706C0F7" w:rsidR="00AB1B12" w:rsidRPr="00D51551" w:rsidRDefault="00AB1B12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2562</w:t>
            </w:r>
          </w:p>
        </w:tc>
      </w:tr>
      <w:tr w:rsidR="00AB1B12" w:rsidRPr="00D51551" w14:paraId="4411A3E3" w14:textId="77777777" w:rsidTr="00AB1B12">
        <w:trPr>
          <w:cantSplit/>
        </w:trPr>
        <w:tc>
          <w:tcPr>
            <w:tcW w:w="720" w:type="dxa"/>
            <w:tcBorders>
              <w:bottom w:val="single" w:sz="4" w:space="0" w:color="auto"/>
            </w:tcBorders>
          </w:tcPr>
          <w:p w14:paraId="4BB14F01" w14:textId="77777777" w:rsidR="00AB1B12" w:rsidRPr="00D51551" w:rsidRDefault="00AB1B12" w:rsidP="00A365CC">
            <w:pPr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ลำดับที่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C30B273" w14:textId="77777777" w:rsidR="00AB1B12" w:rsidRPr="00D51551" w:rsidRDefault="00AB1B12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1951" w:type="dxa"/>
            <w:tcBorders>
              <w:bottom w:val="single" w:sz="4" w:space="0" w:color="auto"/>
            </w:tcBorders>
          </w:tcPr>
          <w:p w14:paraId="233AE4DC" w14:textId="77777777" w:rsidR="00AB1B12" w:rsidRPr="00D51551" w:rsidRDefault="00AB1B12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ร้อยละต่อปี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56A81CC" w14:textId="77777777" w:rsidR="00AB1B12" w:rsidRPr="00D51551" w:rsidRDefault="00AB1B12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ค้ำประกันโดย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77656F15" w14:textId="77777777" w:rsidR="00AB1B12" w:rsidRPr="00D51551" w:rsidRDefault="00AB1B12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09635DC9" w14:textId="77777777" w:rsidR="00AB1B12" w:rsidRPr="00D51551" w:rsidRDefault="00AB1B12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</w:tr>
      <w:tr w:rsidR="00AB1B12" w:rsidRPr="00D51551" w14:paraId="1F00BEF6" w14:textId="77777777" w:rsidTr="00AB1B12">
        <w:trPr>
          <w:cantSplit/>
        </w:trPr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3C91A52" w14:textId="77777777" w:rsidR="00AB1B12" w:rsidRPr="00D51551" w:rsidRDefault="00AB1B12" w:rsidP="00A365CC">
            <w:pPr>
              <w:ind w:left="-110" w:right="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503BA59" w14:textId="77777777" w:rsidR="00AB1B12" w:rsidRPr="00D51551" w:rsidRDefault="00AB1B12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</w:tcPr>
          <w:p w14:paraId="7B1093DD" w14:textId="77777777" w:rsidR="00AB1B12" w:rsidRPr="00D51551" w:rsidRDefault="00AB1B12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6057394" w14:textId="77777777" w:rsidR="00AB1B12" w:rsidRPr="00D51551" w:rsidRDefault="00AB1B12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5A9E94" w14:textId="77777777" w:rsidR="00AB1B12" w:rsidRPr="00D51551" w:rsidRDefault="00AB1B12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98283A1" w14:textId="77777777" w:rsidR="00AB1B12" w:rsidRPr="00D51551" w:rsidRDefault="00AB1B12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AB1B12" w:rsidRPr="00D51551" w14:paraId="011635D4" w14:textId="77777777" w:rsidTr="00AB1B12">
        <w:trPr>
          <w:cantSplit/>
        </w:trPr>
        <w:tc>
          <w:tcPr>
            <w:tcW w:w="720" w:type="dxa"/>
          </w:tcPr>
          <w:p w14:paraId="0E72BBF1" w14:textId="691FCB49" w:rsidR="00AB1B12" w:rsidRPr="00D51551" w:rsidRDefault="00490805" w:rsidP="00A365CC">
            <w:pPr>
              <w:ind w:left="-110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1</w:t>
            </w:r>
          </w:p>
        </w:tc>
        <w:tc>
          <w:tcPr>
            <w:tcW w:w="900" w:type="dxa"/>
          </w:tcPr>
          <w:p w14:paraId="62A0BB61" w14:textId="4034243A" w:rsidR="00AB1B12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200</w:t>
            </w:r>
            <w:r w:rsidR="00AB1B12" w:rsidRPr="00D51551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  <w:r w:rsidR="00AB1B12" w:rsidRPr="00D51551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951" w:type="dxa"/>
          </w:tcPr>
          <w:p w14:paraId="4B41663C" w14:textId="05C12A05" w:rsidR="00AB1B12" w:rsidRPr="00D51551" w:rsidRDefault="00AB1B12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MMR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cs/>
                <w:lang w:val="en-GB"/>
              </w:rPr>
              <w:t xml:space="preserve"> + </w:t>
            </w:r>
            <w:r w:rsidR="00490805" w:rsidRPr="00490805">
              <w:rPr>
                <w:rFonts w:ascii="Browallia New" w:eastAsia="Arial Unicode MS" w:hAnsi="Browallia New" w:cs="Browallia New" w:hint="cs"/>
                <w:color w:val="000000"/>
                <w:spacing w:val="-4"/>
                <w:lang w:val="en-GB"/>
              </w:rPr>
              <w:t>0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cs/>
                <w:lang w:val="en-GB"/>
              </w:rPr>
              <w:t>.</w:t>
            </w:r>
            <w:r w:rsidR="00490805" w:rsidRPr="00490805">
              <w:rPr>
                <w:rFonts w:ascii="Browallia New" w:eastAsia="Arial Unicode MS" w:hAnsi="Browallia New" w:cs="Browallia New" w:hint="cs"/>
                <w:color w:val="000000"/>
                <w:spacing w:val="-4"/>
                <w:lang w:val="en-GB"/>
              </w:rPr>
              <w:t>25</w:t>
            </w:r>
          </w:p>
        </w:tc>
        <w:tc>
          <w:tcPr>
            <w:tcW w:w="2835" w:type="dxa"/>
          </w:tcPr>
          <w:p w14:paraId="26FBD827" w14:textId="77777777" w:rsidR="00AB1B12" w:rsidRPr="00D51551" w:rsidRDefault="00AB1B12" w:rsidP="00A365CC">
            <w:pPr>
              <w:ind w:left="155" w:hanging="15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เครื่องจักรและอุปกรณ์บางส่วน</w:t>
            </w:r>
          </w:p>
        </w:tc>
        <w:tc>
          <w:tcPr>
            <w:tcW w:w="1276" w:type="dxa"/>
            <w:shd w:val="clear" w:color="auto" w:fill="FAFAFA"/>
          </w:tcPr>
          <w:p w14:paraId="7C30AB48" w14:textId="77777777" w:rsidR="00AB1B12" w:rsidRPr="00D51551" w:rsidRDefault="00AB1B12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276" w:type="dxa"/>
          </w:tcPr>
          <w:p w14:paraId="7227EF5A" w14:textId="1EF7BDBB" w:rsidR="00AB1B12" w:rsidRPr="00D51551" w:rsidRDefault="00490805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159</w:t>
            </w:r>
            <w:r w:rsidR="00AB1B12" w:rsidRPr="00D51551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  <w:r w:rsidR="00AB1B12" w:rsidRPr="00D51551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</w:tr>
      <w:tr w:rsidR="00AB1B12" w:rsidRPr="00D51551" w14:paraId="5E1619DB" w14:textId="77777777" w:rsidTr="00AB1B12">
        <w:trPr>
          <w:cantSplit/>
        </w:trPr>
        <w:tc>
          <w:tcPr>
            <w:tcW w:w="720" w:type="dxa"/>
          </w:tcPr>
          <w:p w14:paraId="4C1BA94E" w14:textId="7019953A" w:rsidR="00AB1B12" w:rsidRPr="00D51551" w:rsidRDefault="00490805" w:rsidP="00A365CC">
            <w:pPr>
              <w:ind w:left="-110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2</w:t>
            </w:r>
          </w:p>
        </w:tc>
        <w:tc>
          <w:tcPr>
            <w:tcW w:w="900" w:type="dxa"/>
          </w:tcPr>
          <w:p w14:paraId="5C3B0461" w14:textId="0F202E3C" w:rsidR="00AB1B12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105</w:t>
            </w:r>
            <w:r w:rsidR="00AB1B12" w:rsidRPr="00D51551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  <w:r w:rsidR="00AB1B12" w:rsidRPr="00D51551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951" w:type="dxa"/>
          </w:tcPr>
          <w:p w14:paraId="5F23E9E2" w14:textId="18D3DCD3" w:rsidR="00AB1B12" w:rsidRPr="00D51551" w:rsidRDefault="00AB1B12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MMR</w:t>
            </w:r>
          </w:p>
        </w:tc>
        <w:tc>
          <w:tcPr>
            <w:tcW w:w="2835" w:type="dxa"/>
          </w:tcPr>
          <w:p w14:paraId="7FD06B79" w14:textId="77777777" w:rsidR="00AB1B12" w:rsidRPr="00D51551" w:rsidRDefault="00AB1B12" w:rsidP="00A365CC">
            <w:pPr>
              <w:ind w:left="155" w:hanging="15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ไม่มี</w:t>
            </w:r>
          </w:p>
        </w:tc>
        <w:tc>
          <w:tcPr>
            <w:tcW w:w="1276" w:type="dxa"/>
            <w:shd w:val="clear" w:color="auto" w:fill="FAFAFA"/>
          </w:tcPr>
          <w:p w14:paraId="04531BB9" w14:textId="77777777" w:rsidR="00AB1B12" w:rsidRPr="00D51551" w:rsidRDefault="00AB1B12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276" w:type="dxa"/>
          </w:tcPr>
          <w:p w14:paraId="035B3BE9" w14:textId="20B80B9D" w:rsidR="00AB1B12" w:rsidRPr="00D51551" w:rsidRDefault="00490805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46</w:t>
            </w:r>
            <w:r w:rsidR="00AB1B12" w:rsidRPr="00D51551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676</w:t>
            </w:r>
            <w:r w:rsidR="00AB1B12" w:rsidRPr="00D51551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551</w:t>
            </w:r>
          </w:p>
        </w:tc>
      </w:tr>
      <w:tr w:rsidR="00AB1B12" w:rsidRPr="00D51551" w14:paraId="3042B466" w14:textId="77777777" w:rsidTr="00AB1B12">
        <w:trPr>
          <w:cantSplit/>
        </w:trPr>
        <w:tc>
          <w:tcPr>
            <w:tcW w:w="720" w:type="dxa"/>
          </w:tcPr>
          <w:p w14:paraId="5DA43498" w14:textId="27807F0F" w:rsidR="00AB1B12" w:rsidRPr="00D51551" w:rsidRDefault="00490805" w:rsidP="00A365CC">
            <w:pPr>
              <w:ind w:left="-110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3</w:t>
            </w:r>
          </w:p>
        </w:tc>
        <w:tc>
          <w:tcPr>
            <w:tcW w:w="900" w:type="dxa"/>
          </w:tcPr>
          <w:p w14:paraId="7F8295C3" w14:textId="714F3E90" w:rsidR="00AB1B12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50</w:t>
            </w:r>
            <w:r w:rsidR="00AB1B12" w:rsidRPr="00D51551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  <w:r w:rsidR="00AB1B12" w:rsidRPr="00D51551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951" w:type="dxa"/>
          </w:tcPr>
          <w:p w14:paraId="4FB86548" w14:textId="77777777" w:rsidR="00AB1B12" w:rsidRPr="00D51551" w:rsidRDefault="00AB1B12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MMR</w:t>
            </w:r>
          </w:p>
        </w:tc>
        <w:tc>
          <w:tcPr>
            <w:tcW w:w="2835" w:type="dxa"/>
          </w:tcPr>
          <w:p w14:paraId="70125657" w14:textId="77777777" w:rsidR="00AB1B12" w:rsidRPr="00D51551" w:rsidRDefault="00AB1B12" w:rsidP="00A365CC">
            <w:pPr>
              <w:ind w:left="155" w:hanging="15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ไม่มี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67AC03C" w14:textId="77777777" w:rsidR="00AB1B12" w:rsidRPr="00D51551" w:rsidRDefault="00AB1B12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E2D7086" w14:textId="429D3773" w:rsidR="00AB1B12" w:rsidRPr="00D51551" w:rsidRDefault="00490805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7</w:t>
            </w:r>
            <w:r w:rsidR="00AB1B12" w:rsidRPr="00D51551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893</w:t>
            </w:r>
            <w:r w:rsidR="00AB1B12" w:rsidRPr="00D51551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672</w:t>
            </w:r>
          </w:p>
        </w:tc>
      </w:tr>
      <w:tr w:rsidR="00AB1B12" w:rsidRPr="00D51551" w14:paraId="1F9A2471" w14:textId="77777777" w:rsidTr="00AB1B12">
        <w:trPr>
          <w:cantSplit/>
        </w:trPr>
        <w:tc>
          <w:tcPr>
            <w:tcW w:w="720" w:type="dxa"/>
          </w:tcPr>
          <w:p w14:paraId="0A0F804E" w14:textId="77777777" w:rsidR="00AB1B12" w:rsidRPr="00D51551" w:rsidRDefault="00AB1B12" w:rsidP="00A365CC">
            <w:pPr>
              <w:ind w:left="-110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00" w:type="dxa"/>
          </w:tcPr>
          <w:p w14:paraId="0FB9DC3F" w14:textId="77777777" w:rsidR="00AB1B12" w:rsidRPr="00D51551" w:rsidRDefault="00AB1B12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/>
              </w:rPr>
            </w:pPr>
          </w:p>
        </w:tc>
        <w:tc>
          <w:tcPr>
            <w:tcW w:w="1951" w:type="dxa"/>
          </w:tcPr>
          <w:p w14:paraId="6843214B" w14:textId="77777777" w:rsidR="00AB1B12" w:rsidRPr="00D51551" w:rsidRDefault="00AB1B12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2835" w:type="dxa"/>
          </w:tcPr>
          <w:p w14:paraId="7261343A" w14:textId="77777777" w:rsidR="00AB1B12" w:rsidRPr="00D51551" w:rsidRDefault="00AB1B12" w:rsidP="00A365CC">
            <w:pPr>
              <w:ind w:left="155" w:right="-109" w:hanging="155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CB16E4" w14:textId="77777777" w:rsidR="00AB1B12" w:rsidRPr="00D51551" w:rsidRDefault="00AB1B12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9E1D9" w14:textId="7EBC9B3F" w:rsidR="00AB1B12" w:rsidRPr="00D51551" w:rsidRDefault="00490805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213</w:t>
            </w:r>
            <w:r w:rsidR="00AB1B12" w:rsidRPr="00D51551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570</w:t>
            </w:r>
            <w:r w:rsidR="00AB1B12" w:rsidRPr="00D51551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223</w:t>
            </w:r>
          </w:p>
        </w:tc>
      </w:tr>
    </w:tbl>
    <w:p w14:paraId="7774B806" w14:textId="77777777" w:rsidR="00913C36" w:rsidRPr="00D51551" w:rsidRDefault="00913C36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3C4A821" w14:textId="571DC739" w:rsidR="00A32BE8" w:rsidRPr="00D51551" w:rsidRDefault="003F3244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งินกู้ยืมระยะสั้นมีมูลค่าใกล้เคียงกับราคาตามบัญชีเนื่องจากมีระยะเวลาที่ครบกำหนดภายในหนึ่งปี ผลกระทบของอัตราคิดลดจึงไม่มีสาระสำคัญ</w:t>
      </w:r>
    </w:p>
    <w:p w14:paraId="3A72CDD5" w14:textId="77777777" w:rsidR="00773ADA" w:rsidRPr="00D51551" w:rsidRDefault="00A32BE8" w:rsidP="00A32BE8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614F4808" w14:textId="13D57B84" w:rsidR="003F3244" w:rsidRPr="00D51551" w:rsidRDefault="0049080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3F3244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021D1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3F3244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p w14:paraId="398B4B13" w14:textId="77777777" w:rsidR="003F3244" w:rsidRPr="00D51551" w:rsidRDefault="003F3244" w:rsidP="00A365CC">
      <w:pPr>
        <w:tabs>
          <w:tab w:val="right" w:pos="9000"/>
        </w:tabs>
        <w:ind w:left="540" w:right="375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p w14:paraId="2FCBEE85" w14:textId="34EBF3A1" w:rsidR="003F3244" w:rsidRPr="00D51551" w:rsidRDefault="003F3244" w:rsidP="00A365CC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เงินกู้ยืมระยะยาวจากสถาบันการเงิน ณ วันที่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C70BFE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70BFE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="00C70BFE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70BFE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มีกำหนดชำระคืนดังนี้</w:t>
      </w:r>
    </w:p>
    <w:p w14:paraId="3D8A3D42" w14:textId="77777777" w:rsidR="003F3244" w:rsidRPr="00D51551" w:rsidRDefault="003F3244" w:rsidP="00A365CC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54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58"/>
        <w:gridCol w:w="1295"/>
        <w:gridCol w:w="1295"/>
      </w:tblGrid>
      <w:tr w:rsidR="00EB5B9A" w:rsidRPr="00D51551" w14:paraId="46ABECCC" w14:textId="77777777" w:rsidTr="00EB5B9A">
        <w:trPr>
          <w:cantSplit/>
        </w:trPr>
        <w:tc>
          <w:tcPr>
            <w:tcW w:w="6958" w:type="dxa"/>
            <w:vAlign w:val="bottom"/>
          </w:tcPr>
          <w:p w14:paraId="7B5CD7C0" w14:textId="77777777" w:rsidR="00EB5B9A" w:rsidRPr="00D51551" w:rsidRDefault="00EB5B9A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3CDEB98" w14:textId="77777777" w:rsidR="00EB5B9A" w:rsidRPr="00D51551" w:rsidRDefault="00EB5B9A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7DD3F005" w14:textId="77777777" w:rsidR="00EB5B9A" w:rsidRPr="00D51551" w:rsidRDefault="00EB5B9A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B5B9A" w:rsidRPr="00D51551" w14:paraId="5E6118E9" w14:textId="77777777" w:rsidTr="00EB5B9A">
        <w:trPr>
          <w:cantSplit/>
        </w:trPr>
        <w:tc>
          <w:tcPr>
            <w:tcW w:w="6958" w:type="dxa"/>
            <w:vAlign w:val="bottom"/>
          </w:tcPr>
          <w:p w14:paraId="4CA8270C" w14:textId="77777777" w:rsidR="00EB5B9A" w:rsidRPr="00D51551" w:rsidRDefault="00EB5B9A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9EEE880" w14:textId="01754362" w:rsidR="00EB5B9A" w:rsidRPr="00D51551" w:rsidRDefault="00EB5B9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D5A5AFB" w14:textId="36468515" w:rsidR="00EB5B9A" w:rsidRPr="00D51551" w:rsidRDefault="00EB5B9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EB5B9A" w:rsidRPr="00D51551" w14:paraId="67D35643" w14:textId="77777777" w:rsidTr="00EB5B9A">
        <w:trPr>
          <w:cantSplit/>
        </w:trPr>
        <w:tc>
          <w:tcPr>
            <w:tcW w:w="6958" w:type="dxa"/>
            <w:vAlign w:val="bottom"/>
          </w:tcPr>
          <w:p w14:paraId="4E0598A8" w14:textId="77777777" w:rsidR="00EB5B9A" w:rsidRPr="00D51551" w:rsidRDefault="00EB5B9A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7BE4218" w14:textId="77777777" w:rsidR="00EB5B9A" w:rsidRPr="00D51551" w:rsidRDefault="00EB5B9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8FA5D1F" w14:textId="77777777" w:rsidR="00EB5B9A" w:rsidRPr="00D51551" w:rsidRDefault="00EB5B9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B5B9A" w:rsidRPr="00D51551" w14:paraId="4AD3A2AA" w14:textId="77777777" w:rsidTr="00EB5B9A">
        <w:trPr>
          <w:cantSplit/>
        </w:trPr>
        <w:tc>
          <w:tcPr>
            <w:tcW w:w="6958" w:type="dxa"/>
            <w:vAlign w:val="bottom"/>
          </w:tcPr>
          <w:p w14:paraId="31A126AD" w14:textId="77777777" w:rsidR="00EB5B9A" w:rsidRPr="00D51551" w:rsidRDefault="00EB5B9A" w:rsidP="00A365CC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5588A0" w14:textId="77777777" w:rsidR="00EB5B9A" w:rsidRPr="00D51551" w:rsidRDefault="00EB5B9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2672A6F" w14:textId="77777777" w:rsidR="00EB5B9A" w:rsidRPr="00D51551" w:rsidRDefault="00EB5B9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B5B9A" w:rsidRPr="00D51551" w14:paraId="70D1B0FF" w14:textId="77777777" w:rsidTr="00EB5B9A">
        <w:trPr>
          <w:cantSplit/>
        </w:trPr>
        <w:tc>
          <w:tcPr>
            <w:tcW w:w="6958" w:type="dxa"/>
          </w:tcPr>
          <w:p w14:paraId="34143265" w14:textId="77777777" w:rsidR="00EB5B9A" w:rsidRPr="00D51551" w:rsidRDefault="00EB5B9A" w:rsidP="00A365CC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5DE26FC" w14:textId="77777777" w:rsidR="00EB5B9A" w:rsidRPr="00D51551" w:rsidRDefault="00EB5B9A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68A404E" w14:textId="77777777" w:rsidR="00EB5B9A" w:rsidRPr="00D51551" w:rsidRDefault="00EB5B9A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13C36" w:rsidRPr="00D51551" w14:paraId="6184A03C" w14:textId="77777777" w:rsidTr="00EB5B9A">
        <w:trPr>
          <w:cantSplit/>
        </w:trPr>
        <w:tc>
          <w:tcPr>
            <w:tcW w:w="6958" w:type="dxa"/>
            <w:vAlign w:val="bottom"/>
          </w:tcPr>
          <w:p w14:paraId="37801D79" w14:textId="0D479B5E" w:rsidR="00913C36" w:rsidRPr="00D51551" w:rsidRDefault="00913C36" w:rsidP="00A365CC">
            <w:pPr>
              <w:tabs>
                <w:tab w:val="left" w:pos="1728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ส่วนที่ถึงกำหนดชำระภายใน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8F78818" w14:textId="365104A6" w:rsidR="00913C36" w:rsidRPr="00D51551" w:rsidRDefault="00490805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5B2CD217" w14:textId="7FE53649" w:rsidR="00913C36" w:rsidRPr="00D51551" w:rsidRDefault="00490805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13C36" w:rsidRPr="00D51551" w14:paraId="1D71C6F7" w14:textId="77777777" w:rsidTr="00B45638">
        <w:trPr>
          <w:cantSplit/>
        </w:trPr>
        <w:tc>
          <w:tcPr>
            <w:tcW w:w="6958" w:type="dxa"/>
            <w:vAlign w:val="bottom"/>
          </w:tcPr>
          <w:p w14:paraId="3803FC82" w14:textId="5FE72691" w:rsidR="00913C36" w:rsidRPr="00D51551" w:rsidRDefault="00913C36" w:rsidP="00A365CC">
            <w:pPr>
              <w:tabs>
                <w:tab w:val="left" w:pos="1728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ส่วนที่ถึงกำหนดชำระเกิน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FAD17C" w14:textId="7A8DED06" w:rsidR="00913C36" w:rsidRPr="00D51551" w:rsidRDefault="00490805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04335C0" w14:textId="53275B7C" w:rsidR="00913C36" w:rsidRPr="00D51551" w:rsidRDefault="00490805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13C36" w:rsidRPr="00D51551" w14:paraId="2729B2C8" w14:textId="77777777" w:rsidTr="00B45638">
        <w:trPr>
          <w:cantSplit/>
        </w:trPr>
        <w:tc>
          <w:tcPr>
            <w:tcW w:w="6958" w:type="dxa"/>
            <w:vAlign w:val="bottom"/>
          </w:tcPr>
          <w:p w14:paraId="30EABEC2" w14:textId="77777777" w:rsidR="00913C36" w:rsidRPr="00D51551" w:rsidRDefault="00913C36" w:rsidP="00A365CC">
            <w:pPr>
              <w:tabs>
                <w:tab w:val="left" w:pos="1728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4E7D4" w14:textId="5EBDEB38" w:rsidR="00913C36" w:rsidRPr="00D51551" w:rsidRDefault="00490805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E7134" w14:textId="29ADA4B2" w:rsidR="00913C36" w:rsidRPr="00D51551" w:rsidRDefault="00490805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5BC62CC" w14:textId="77777777" w:rsidR="00E66448" w:rsidRPr="00D51551" w:rsidRDefault="00E66448" w:rsidP="00A365CC">
      <w:pPr>
        <w:ind w:left="540" w:right="4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726F22B" w14:textId="77777777" w:rsidR="003F3244" w:rsidRPr="00D51551" w:rsidRDefault="005021D1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รายการเคลื่อนไหวของเงินกู้ยืมระยะยาวจากสถาบันการเงิน มีดังนี้</w:t>
      </w:r>
    </w:p>
    <w:p w14:paraId="1C252F18" w14:textId="77777777" w:rsidR="008A7F60" w:rsidRPr="00D51551" w:rsidRDefault="008A7F60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6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76"/>
        <w:gridCol w:w="1295"/>
        <w:gridCol w:w="1295"/>
      </w:tblGrid>
      <w:tr w:rsidR="00EB5B9A" w:rsidRPr="00D51551" w14:paraId="598FEBBE" w14:textId="77777777" w:rsidTr="00EB5B9A">
        <w:trPr>
          <w:cantSplit/>
        </w:trPr>
        <w:tc>
          <w:tcPr>
            <w:tcW w:w="6976" w:type="dxa"/>
            <w:vAlign w:val="bottom"/>
          </w:tcPr>
          <w:p w14:paraId="598C6C88" w14:textId="77777777" w:rsidR="00EB5B9A" w:rsidRPr="00D51551" w:rsidRDefault="00EB5B9A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2C7BD0" w14:textId="77777777" w:rsidR="00EB5B9A" w:rsidRPr="00D51551" w:rsidRDefault="00EB5B9A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บการเงินรวมและ</w:t>
            </w:r>
          </w:p>
          <w:p w14:paraId="7496D5AB" w14:textId="77777777" w:rsidR="00EB5B9A" w:rsidRPr="00D51551" w:rsidRDefault="00EB5B9A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13C36" w:rsidRPr="00D51551" w14:paraId="59A7D9E3" w14:textId="77777777" w:rsidTr="00EB5B9A">
        <w:trPr>
          <w:cantSplit/>
        </w:trPr>
        <w:tc>
          <w:tcPr>
            <w:tcW w:w="6976" w:type="dxa"/>
            <w:vAlign w:val="bottom"/>
          </w:tcPr>
          <w:p w14:paraId="0153C426" w14:textId="77777777" w:rsidR="00913C36" w:rsidRPr="00D51551" w:rsidRDefault="00913C36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5989D68" w14:textId="6F80D33E" w:rsidR="00913C36" w:rsidRPr="00D51551" w:rsidRDefault="00913C36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ADB49B7" w14:textId="54EB2C99" w:rsidR="00913C36" w:rsidRPr="00D51551" w:rsidRDefault="00913C36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EB5B9A" w:rsidRPr="00D51551" w14:paraId="7A30B783" w14:textId="77777777" w:rsidTr="00EB5B9A">
        <w:trPr>
          <w:cantSplit/>
        </w:trPr>
        <w:tc>
          <w:tcPr>
            <w:tcW w:w="6976" w:type="dxa"/>
            <w:vAlign w:val="bottom"/>
          </w:tcPr>
          <w:p w14:paraId="175EC357" w14:textId="77777777" w:rsidR="00EB5B9A" w:rsidRPr="00D51551" w:rsidRDefault="00EB5B9A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978AD55" w14:textId="77777777" w:rsidR="00EB5B9A" w:rsidRPr="00D51551" w:rsidRDefault="00EB5B9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59E6FB9" w14:textId="77777777" w:rsidR="00EB5B9A" w:rsidRPr="00D51551" w:rsidRDefault="00EB5B9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B5B9A" w:rsidRPr="00D51551" w14:paraId="506AEC3D" w14:textId="77777777" w:rsidTr="00EB5B9A">
        <w:trPr>
          <w:cantSplit/>
        </w:trPr>
        <w:tc>
          <w:tcPr>
            <w:tcW w:w="6976" w:type="dxa"/>
            <w:vAlign w:val="bottom"/>
          </w:tcPr>
          <w:p w14:paraId="39FD1C58" w14:textId="77777777" w:rsidR="00EB5B9A" w:rsidRPr="00D51551" w:rsidRDefault="00EB5B9A" w:rsidP="00A365CC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52A45" w14:textId="77777777" w:rsidR="00EB5B9A" w:rsidRPr="00D51551" w:rsidRDefault="00EB5B9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8A36BCA" w14:textId="77777777" w:rsidR="00EB5B9A" w:rsidRPr="00D51551" w:rsidRDefault="00EB5B9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13C36" w:rsidRPr="00D51551" w14:paraId="58CCE1AC" w14:textId="77777777" w:rsidTr="00EB5B9A">
        <w:trPr>
          <w:cantSplit/>
        </w:trPr>
        <w:tc>
          <w:tcPr>
            <w:tcW w:w="6976" w:type="dxa"/>
          </w:tcPr>
          <w:p w14:paraId="30F5C16B" w14:textId="77777777" w:rsidR="00913C36" w:rsidRPr="00D51551" w:rsidRDefault="00913C36" w:rsidP="00A365CC">
            <w:pPr>
              <w:tabs>
                <w:tab w:val="left" w:pos="622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F09F6DE" w14:textId="196B6AD8" w:rsidR="00913C36" w:rsidRPr="00D51551" w:rsidRDefault="00490805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1C508A0D" w14:textId="77777777" w:rsidR="00913C36" w:rsidRPr="00D51551" w:rsidRDefault="00913C36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13C36" w:rsidRPr="00D51551" w14:paraId="398E4ECB" w14:textId="77777777" w:rsidTr="00EB5B9A">
        <w:trPr>
          <w:cantSplit/>
        </w:trPr>
        <w:tc>
          <w:tcPr>
            <w:tcW w:w="6976" w:type="dxa"/>
          </w:tcPr>
          <w:p w14:paraId="46FA723A" w14:textId="77777777" w:rsidR="00913C36" w:rsidRPr="00D51551" w:rsidRDefault="00913C36" w:rsidP="00A365CC">
            <w:pPr>
              <w:tabs>
                <w:tab w:val="left" w:pos="622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กู้ยืมเพิ่มระหว่างปี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0FD06BF" w14:textId="77777777" w:rsidR="00913C36" w:rsidRPr="00D51551" w:rsidRDefault="00913C36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55F88189" w14:textId="0A2B4843" w:rsidR="00913C36" w:rsidRPr="00D51551" w:rsidRDefault="00490805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13C36" w:rsidRPr="00D51551" w14:paraId="31DBE7C3" w14:textId="77777777" w:rsidTr="00EB5B9A">
        <w:trPr>
          <w:cantSplit/>
        </w:trPr>
        <w:tc>
          <w:tcPr>
            <w:tcW w:w="6976" w:type="dxa"/>
          </w:tcPr>
          <w:p w14:paraId="23719C69" w14:textId="77777777" w:rsidR="00913C36" w:rsidRPr="00D51551" w:rsidRDefault="00913C36" w:rsidP="00A365CC">
            <w:pPr>
              <w:tabs>
                <w:tab w:val="left" w:pos="622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ชำระคืนเงินกู้ยืมระหว่างปี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8A39BE" w14:textId="66467DB9" w:rsidR="00913C36" w:rsidRPr="00D51551" w:rsidRDefault="00913C36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49D60072" w14:textId="2A79F9E5" w:rsidR="00913C36" w:rsidRPr="00D51551" w:rsidRDefault="00913C36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13C36" w:rsidRPr="00D51551" w14:paraId="5BF1A8DD" w14:textId="77777777" w:rsidTr="00EB5B9A">
        <w:trPr>
          <w:cantSplit/>
        </w:trPr>
        <w:tc>
          <w:tcPr>
            <w:tcW w:w="6976" w:type="dxa"/>
          </w:tcPr>
          <w:p w14:paraId="5C56EF37" w14:textId="77777777" w:rsidR="00913C36" w:rsidRPr="00D51551" w:rsidRDefault="00913C36" w:rsidP="00A365CC">
            <w:pPr>
              <w:tabs>
                <w:tab w:val="left" w:pos="622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2406D9" w14:textId="7D7A73BF" w:rsidR="00913C36" w:rsidRPr="00D51551" w:rsidRDefault="00490805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75B99" w14:textId="0823A93F" w:rsidR="00913C36" w:rsidRPr="00D51551" w:rsidRDefault="00490805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0E80D89" w14:textId="77777777" w:rsidR="00E66448" w:rsidRPr="00D51551" w:rsidRDefault="00E66448" w:rsidP="00A365CC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15C2626" w14:textId="77777777" w:rsidR="00E66448" w:rsidRPr="00D51551" w:rsidRDefault="00E66448" w:rsidP="00A365CC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730506E" w14:textId="77777777" w:rsidR="00332241" w:rsidRPr="00D51551" w:rsidRDefault="00332241" w:rsidP="00A365CC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332241" w:rsidRPr="00D51551" w:rsidSect="00C14371"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14:paraId="638A5085" w14:textId="77777777" w:rsidR="00773ADA" w:rsidRPr="00D51551" w:rsidRDefault="00773ADA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C3FDFDF" w14:textId="3C146D33" w:rsidR="003F3244" w:rsidRPr="00D51551" w:rsidRDefault="003F3244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รายละเอียดสำหรับเงินกู้ยืมระยะยาว ณ วันที่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C70BFE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70BFE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="00C70BFE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70BFE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497C5AE2" w14:textId="77777777" w:rsidR="003F3244" w:rsidRPr="00D51551" w:rsidRDefault="003F3244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14879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810"/>
        <w:gridCol w:w="1177"/>
        <w:gridCol w:w="2070"/>
        <w:gridCol w:w="2243"/>
        <w:gridCol w:w="2700"/>
        <w:gridCol w:w="1530"/>
        <w:gridCol w:w="2333"/>
        <w:gridCol w:w="1008"/>
        <w:gridCol w:w="1008"/>
      </w:tblGrid>
      <w:tr w:rsidR="00E66448" w:rsidRPr="00D51551" w14:paraId="39BFD498" w14:textId="77777777" w:rsidTr="00C6735F">
        <w:trPr>
          <w:cantSplit/>
        </w:trPr>
        <w:tc>
          <w:tcPr>
            <w:tcW w:w="810" w:type="dxa"/>
          </w:tcPr>
          <w:p w14:paraId="42B76705" w14:textId="77777777" w:rsidR="00E66448" w:rsidRPr="00D51551" w:rsidRDefault="00E66448" w:rsidP="00A365CC">
            <w:pPr>
              <w:pStyle w:val="Heading2"/>
              <w:tabs>
                <w:tab w:val="clear" w:pos="54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7" w:type="dxa"/>
          </w:tcPr>
          <w:p w14:paraId="10F7F945" w14:textId="77777777" w:rsidR="00E66448" w:rsidRPr="00D51551" w:rsidRDefault="00E66448" w:rsidP="00A365CC">
            <w:pPr>
              <w:pStyle w:val="Heading2"/>
              <w:tabs>
                <w:tab w:val="clear" w:pos="540"/>
              </w:tabs>
              <w:ind w:left="-14" w:right="-72" w:firstLine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14:paraId="1422865D" w14:textId="77777777" w:rsidR="00E66448" w:rsidRPr="00D51551" w:rsidRDefault="00E66448" w:rsidP="00A365CC">
            <w:pPr>
              <w:pStyle w:val="Heading2"/>
              <w:ind w:left="126" w:right="-72" w:hanging="12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3" w:type="dxa"/>
          </w:tcPr>
          <w:p w14:paraId="0B895D67" w14:textId="77777777" w:rsidR="00E66448" w:rsidRPr="00D51551" w:rsidRDefault="00E66448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2FD0F410" w14:textId="77777777" w:rsidR="00E66448" w:rsidRPr="00D51551" w:rsidRDefault="00E66448" w:rsidP="00A365CC">
            <w:pPr>
              <w:pStyle w:val="Heading2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7E2FD3C3" w14:textId="77777777" w:rsidR="00E66448" w:rsidRPr="00D51551" w:rsidRDefault="00E66448" w:rsidP="00A365CC">
            <w:pPr>
              <w:pStyle w:val="Heading2"/>
              <w:tabs>
                <w:tab w:val="left" w:pos="360"/>
              </w:tabs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2333" w:type="dxa"/>
          </w:tcPr>
          <w:p w14:paraId="0BDBEAC3" w14:textId="77777777" w:rsidR="00E66448" w:rsidRPr="00D51551" w:rsidRDefault="00E66448" w:rsidP="00A365CC">
            <w:pPr>
              <w:pStyle w:val="Heading2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C9E554" w14:textId="77777777" w:rsidR="00E66448" w:rsidRPr="00D51551" w:rsidRDefault="00E66448" w:rsidP="00A365CC">
            <w:pPr>
              <w:pStyle w:val="Heading2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26F7A9D" w14:textId="77777777" w:rsidR="00E66448" w:rsidRPr="00D51551" w:rsidRDefault="00E66448" w:rsidP="00A365CC">
            <w:pPr>
              <w:pStyle w:val="Heading2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E66448" w:rsidRPr="00D51551" w14:paraId="643249C4" w14:textId="77777777" w:rsidTr="00C6735F">
        <w:trPr>
          <w:cantSplit/>
        </w:trPr>
        <w:tc>
          <w:tcPr>
            <w:tcW w:w="810" w:type="dxa"/>
          </w:tcPr>
          <w:p w14:paraId="0F4B92EE" w14:textId="77777777" w:rsidR="00E66448" w:rsidRPr="00D51551" w:rsidRDefault="00E66448" w:rsidP="00A365CC">
            <w:pPr>
              <w:pStyle w:val="Heading2"/>
              <w:tabs>
                <w:tab w:val="clear" w:pos="54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7" w:type="dxa"/>
          </w:tcPr>
          <w:p w14:paraId="6150616B" w14:textId="77777777" w:rsidR="00E66448" w:rsidRPr="00D51551" w:rsidRDefault="00E66448" w:rsidP="00A365CC">
            <w:pPr>
              <w:pStyle w:val="Heading2"/>
              <w:tabs>
                <w:tab w:val="clear" w:pos="540"/>
              </w:tabs>
              <w:ind w:left="-14" w:right="-72" w:firstLine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วงเงินกู้ยืม</w:t>
            </w:r>
          </w:p>
        </w:tc>
        <w:tc>
          <w:tcPr>
            <w:tcW w:w="2070" w:type="dxa"/>
          </w:tcPr>
          <w:p w14:paraId="63B61F1C" w14:textId="77777777" w:rsidR="00E66448" w:rsidRPr="00D51551" w:rsidRDefault="00E66448" w:rsidP="00A365CC">
            <w:pPr>
              <w:pStyle w:val="Heading2"/>
              <w:ind w:left="126" w:right="-72" w:hanging="12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3" w:type="dxa"/>
          </w:tcPr>
          <w:p w14:paraId="5CD45BD2" w14:textId="77777777" w:rsidR="00E66448" w:rsidRPr="00D51551" w:rsidRDefault="00E66448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0" w:type="dxa"/>
          </w:tcPr>
          <w:p w14:paraId="59D381A5" w14:textId="77777777" w:rsidR="00E66448" w:rsidRPr="00D51551" w:rsidRDefault="00E66448" w:rsidP="00A365CC">
            <w:pPr>
              <w:pStyle w:val="Heading2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2218889" w14:textId="77777777" w:rsidR="00E66448" w:rsidRPr="00D51551" w:rsidRDefault="00C6735F" w:rsidP="00A365CC">
            <w:pPr>
              <w:pStyle w:val="Heading2"/>
              <w:tabs>
                <w:tab w:val="left" w:pos="360"/>
              </w:tabs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กำหนดชำระ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คืน</w:t>
            </w:r>
          </w:p>
        </w:tc>
        <w:tc>
          <w:tcPr>
            <w:tcW w:w="2333" w:type="dxa"/>
          </w:tcPr>
          <w:p w14:paraId="7B7FB154" w14:textId="77777777" w:rsidR="00E66448" w:rsidRPr="00D51551" w:rsidRDefault="00E66448" w:rsidP="00A365CC">
            <w:pPr>
              <w:pStyle w:val="Heading2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CC2E13E" w14:textId="0FAF2F31" w:rsidR="00E66448" w:rsidRPr="00D51551" w:rsidRDefault="00E66448" w:rsidP="00A365CC">
            <w:pPr>
              <w:pStyle w:val="Heading2"/>
              <w:ind w:left="-104" w:right="-72" w:firstLine="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B47FFF0" w14:textId="254E384A" w:rsidR="00E66448" w:rsidRPr="00D51551" w:rsidRDefault="00E66448" w:rsidP="00A365CC">
            <w:pPr>
              <w:ind w:left="115" w:right="-72" w:hanging="1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E66448" w:rsidRPr="00D51551" w14:paraId="7F315871" w14:textId="77777777" w:rsidTr="00C6735F">
        <w:trPr>
          <w:cantSplit/>
        </w:trPr>
        <w:tc>
          <w:tcPr>
            <w:tcW w:w="810" w:type="dxa"/>
            <w:tcBorders>
              <w:bottom w:val="single" w:sz="4" w:space="0" w:color="auto"/>
            </w:tcBorders>
          </w:tcPr>
          <w:p w14:paraId="7844CB27" w14:textId="77777777" w:rsidR="00E66448" w:rsidRPr="00D51551" w:rsidRDefault="00E66448" w:rsidP="00A365CC">
            <w:pPr>
              <w:pStyle w:val="Heading2"/>
              <w:tabs>
                <w:tab w:val="clear" w:pos="54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0232870A" w14:textId="77777777" w:rsidR="00E66448" w:rsidRPr="00D51551" w:rsidRDefault="00E66448" w:rsidP="00A365CC">
            <w:pPr>
              <w:ind w:left="-14" w:right="-72" w:firstLine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67734573" w14:textId="77777777" w:rsidR="00E66448" w:rsidRPr="00D51551" w:rsidRDefault="00E66448" w:rsidP="00A365CC">
            <w:pPr>
              <w:ind w:left="126" w:right="-72" w:hanging="12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2243" w:type="dxa"/>
            <w:tcBorders>
              <w:bottom w:val="single" w:sz="4" w:space="0" w:color="auto"/>
            </w:tcBorders>
            <w:vAlign w:val="bottom"/>
          </w:tcPr>
          <w:p w14:paraId="4C3C3D2C" w14:textId="77777777" w:rsidR="00E66448" w:rsidRPr="00D51551" w:rsidRDefault="00E66448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bottom"/>
          </w:tcPr>
          <w:p w14:paraId="3E039D26" w14:textId="77777777" w:rsidR="00E66448" w:rsidRPr="00D51551" w:rsidRDefault="00E66448" w:rsidP="00A365CC">
            <w:pPr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กำหนดชำระเงินต้น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B07E51" w14:textId="77777777" w:rsidR="00E66448" w:rsidRPr="00D51551" w:rsidRDefault="00E66448" w:rsidP="00A365CC">
            <w:pPr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33" w:type="dxa"/>
            <w:tcBorders>
              <w:bottom w:val="single" w:sz="4" w:space="0" w:color="auto"/>
            </w:tcBorders>
            <w:vAlign w:val="bottom"/>
          </w:tcPr>
          <w:p w14:paraId="2CEAB627" w14:textId="77777777" w:rsidR="00E66448" w:rsidRPr="00D51551" w:rsidRDefault="00E66448" w:rsidP="00A365CC">
            <w:pPr>
              <w:tabs>
                <w:tab w:val="left" w:pos="540"/>
              </w:tabs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ค้ำประกันโดย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35AD002" w14:textId="77777777" w:rsidR="00E66448" w:rsidRPr="00D51551" w:rsidRDefault="00E6644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DEAAE67" w14:textId="77777777" w:rsidR="00E66448" w:rsidRPr="00D51551" w:rsidRDefault="00E6644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66448" w:rsidRPr="00D51551" w14:paraId="4B92DD82" w14:textId="77777777" w:rsidTr="00C6735F">
        <w:trPr>
          <w:cantSplit/>
        </w:trPr>
        <w:tc>
          <w:tcPr>
            <w:tcW w:w="810" w:type="dxa"/>
            <w:tcBorders>
              <w:top w:val="single" w:sz="4" w:space="0" w:color="auto"/>
            </w:tcBorders>
          </w:tcPr>
          <w:p w14:paraId="231ADBA4" w14:textId="77777777" w:rsidR="00E66448" w:rsidRPr="00D51551" w:rsidRDefault="00E66448" w:rsidP="00A365CC">
            <w:pPr>
              <w:ind w:right="-72" w:hanging="184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5868EE54" w14:textId="77777777" w:rsidR="00E66448" w:rsidRPr="00D51551" w:rsidRDefault="00E66448" w:rsidP="00A365CC">
            <w:pPr>
              <w:ind w:left="-14" w:right="-72" w:firstLine="14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4C8BFEDB" w14:textId="77777777" w:rsidR="00E66448" w:rsidRPr="00D51551" w:rsidRDefault="00E66448" w:rsidP="00A365CC">
            <w:pPr>
              <w:ind w:left="126" w:right="-72" w:hanging="126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243" w:type="dxa"/>
            <w:tcBorders>
              <w:top w:val="single" w:sz="4" w:space="0" w:color="auto"/>
            </w:tcBorders>
          </w:tcPr>
          <w:p w14:paraId="31BCF871" w14:textId="77777777" w:rsidR="00E66448" w:rsidRPr="00D51551" w:rsidRDefault="00E66448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14:paraId="3993DB92" w14:textId="77777777" w:rsidR="00E66448" w:rsidRPr="00D51551" w:rsidRDefault="00E66448" w:rsidP="00A365CC">
            <w:pPr>
              <w:ind w:left="169" w:right="-72" w:hanging="169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85B45AE" w14:textId="77777777" w:rsidR="00E66448" w:rsidRPr="00D51551" w:rsidRDefault="00E66448" w:rsidP="00A365CC">
            <w:pPr>
              <w:ind w:left="115" w:right="-72" w:hanging="115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333" w:type="dxa"/>
            <w:tcBorders>
              <w:top w:val="single" w:sz="4" w:space="0" w:color="auto"/>
            </w:tcBorders>
          </w:tcPr>
          <w:p w14:paraId="608D15A7" w14:textId="77777777" w:rsidR="00E66448" w:rsidRPr="00D51551" w:rsidRDefault="00E66448" w:rsidP="00A365CC">
            <w:pPr>
              <w:tabs>
                <w:tab w:val="left" w:pos="540"/>
              </w:tabs>
              <w:ind w:left="126" w:right="-72" w:hanging="126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F8481CF" w14:textId="77777777" w:rsidR="00E66448" w:rsidRPr="00D51551" w:rsidRDefault="00E6644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974A962" w14:textId="77777777" w:rsidR="00E66448" w:rsidRPr="00D51551" w:rsidRDefault="00E6644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E66448" w:rsidRPr="00D51551" w14:paraId="45BC3C7A" w14:textId="77777777" w:rsidTr="00C6735F">
        <w:trPr>
          <w:cantSplit/>
        </w:trPr>
        <w:tc>
          <w:tcPr>
            <w:tcW w:w="810" w:type="dxa"/>
          </w:tcPr>
          <w:p w14:paraId="5C4893F3" w14:textId="33023B27" w:rsidR="00E66448" w:rsidRPr="00D51551" w:rsidRDefault="00490805" w:rsidP="00A365CC">
            <w:pPr>
              <w:ind w:right="-72" w:hanging="184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177" w:type="dxa"/>
          </w:tcPr>
          <w:p w14:paraId="6760B54E" w14:textId="1C2BC2CF" w:rsidR="00E66448" w:rsidRPr="00D51551" w:rsidRDefault="00490805" w:rsidP="00A365CC">
            <w:pPr>
              <w:ind w:left="-14" w:right="-72" w:firstLine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E6644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6644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70" w:type="dxa"/>
          </w:tcPr>
          <w:p w14:paraId="04185DFC" w14:textId="77777777" w:rsidR="00E66448" w:rsidRPr="00D51551" w:rsidRDefault="00E66448" w:rsidP="00A365CC">
            <w:pPr>
              <w:ind w:left="126" w:right="-72" w:hanging="12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เพื่อการลงทุนในเครื่องจักร</w:t>
            </w:r>
          </w:p>
        </w:tc>
        <w:tc>
          <w:tcPr>
            <w:tcW w:w="2243" w:type="dxa"/>
          </w:tcPr>
          <w:p w14:paraId="35DA4E8F" w14:textId="31299572" w:rsidR="00126538" w:rsidRPr="00D51551" w:rsidRDefault="00490805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32D8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เดือนแรก</w:t>
            </w:r>
            <w:r w:rsidR="00C6735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32D8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MLR-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  <w:p w14:paraId="13049EC4" w14:textId="0C398FD4" w:rsidR="00E66448" w:rsidRPr="00D51551" w:rsidRDefault="00C32D8F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เดือนต่อ</w:t>
            </w:r>
            <w:r w:rsidR="0012653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ไป</w:t>
            </w:r>
            <w:r w:rsidR="00C6735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2653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MLR-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2653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  <w:tc>
          <w:tcPr>
            <w:tcW w:w="2700" w:type="dxa"/>
          </w:tcPr>
          <w:p w14:paraId="334B7E60" w14:textId="243659C8" w:rsidR="00126538" w:rsidRPr="00D51551" w:rsidRDefault="00126538" w:rsidP="00A03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ผ่อนชำระเงินต้นจำนวน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งวด</w:t>
            </w:r>
          </w:p>
          <w:p w14:paraId="723BF30D" w14:textId="78D09100" w:rsidR="00E66448" w:rsidRPr="00D51551" w:rsidRDefault="00126538" w:rsidP="00A036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ทุกงวดราย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เดือน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เดือนละ</w:t>
            </w:r>
            <w:r w:rsidR="000F051E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/>
              <w:t xml:space="preserve">  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ไม่น้อยกว่า</w:t>
            </w:r>
            <w:r w:rsidR="0064214D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30" w:type="dxa"/>
          </w:tcPr>
          <w:p w14:paraId="00E83330" w14:textId="77777777" w:rsidR="00C6735F" w:rsidRPr="00D51551" w:rsidRDefault="00E66448" w:rsidP="00A036B2">
            <w:pPr>
              <w:ind w:left="115" w:right="-72" w:hanging="1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กำหนดจ่าย</w:t>
            </w:r>
          </w:p>
          <w:p w14:paraId="6700567B" w14:textId="77777777" w:rsidR="00E66448" w:rsidRPr="00D51551" w:rsidRDefault="00C6735F" w:rsidP="00A036B2">
            <w:pPr>
              <w:ind w:left="115" w:right="-72" w:hanging="1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E6644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เป็นรายเดือน</w:t>
            </w:r>
          </w:p>
        </w:tc>
        <w:tc>
          <w:tcPr>
            <w:tcW w:w="2333" w:type="dxa"/>
          </w:tcPr>
          <w:p w14:paraId="1302A6AC" w14:textId="77777777" w:rsidR="00E66448" w:rsidRPr="00D51551" w:rsidRDefault="003723DE" w:rsidP="00A365CC">
            <w:pPr>
              <w:tabs>
                <w:tab w:val="left" w:pos="540"/>
              </w:tabs>
              <w:ind w:left="126" w:right="-72" w:hanging="12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เครื่องจักรและอุปกรณ์บางส่วน</w:t>
            </w:r>
          </w:p>
        </w:tc>
        <w:tc>
          <w:tcPr>
            <w:tcW w:w="1008" w:type="dxa"/>
            <w:shd w:val="clear" w:color="auto" w:fill="FAFAFA"/>
          </w:tcPr>
          <w:p w14:paraId="67C0C855" w14:textId="5E329442" w:rsidR="00E6644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6644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E6644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08" w:type="dxa"/>
          </w:tcPr>
          <w:p w14:paraId="69D25964" w14:textId="5DF265E6" w:rsidR="00E6644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168E46B" w14:textId="77777777" w:rsidR="00E66448" w:rsidRPr="00D51551" w:rsidRDefault="00E66448" w:rsidP="00A365CC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100FBD62" w14:textId="77777777" w:rsidR="00E66448" w:rsidRPr="00D51551" w:rsidRDefault="00E66448" w:rsidP="00A365CC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46E10A47" w14:textId="77777777" w:rsidR="003F3244" w:rsidRPr="00D51551" w:rsidRDefault="003F3244" w:rsidP="00A365CC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sectPr w:rsidR="003F3244" w:rsidRPr="00D51551" w:rsidSect="00883BFD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4254300B" w14:textId="77777777" w:rsidR="00773ADA" w:rsidRPr="00D51551" w:rsidRDefault="00773ADA" w:rsidP="00A365C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2C3DF34" w14:textId="77777777" w:rsidR="004F110D" w:rsidRPr="00D51551" w:rsidRDefault="004F110D" w:rsidP="00A365C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มูลค่ายุติธรรม</w:t>
      </w:r>
    </w:p>
    <w:p w14:paraId="1F569320" w14:textId="77777777" w:rsidR="004F110D" w:rsidRPr="00D51551" w:rsidRDefault="004F110D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57062B" w14:textId="50E98223" w:rsidR="004F110D" w:rsidRDefault="004F110D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ราคาตามบัญชีและมูลค่ายุติธรรมของเงินกู้ยืมระยะยาวมีดังต่อไปนี้</w:t>
      </w:r>
      <w:r w:rsidR="000F051E" w:rsidRPr="00D515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F051E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โดยมูลค่ายุติธรรมคำนวณจากกระแสเงินสดในอนาคต</w:t>
      </w:r>
      <w:r w:rsidR="000F051E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คิดลดด้วยอัตราดอกเบี้ยเงินกู้ยืมที่อัตราตลาดร้อยละ </w:t>
      </w:r>
      <w:r w:rsidR="004F5D90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MLR</w:t>
      </w:r>
      <w:r w:rsidR="004F5D90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ลบอัตราคงที่</w:t>
      </w:r>
      <w:r w:rsidR="000F051E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</w:t>
      </w:r>
      <w:r w:rsidR="000F051E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="000F051E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913C36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MLR</w:t>
      </w:r>
      <w:r w:rsidR="00913C36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ลบอัตราคงที่</w:t>
      </w:r>
      <w:r w:rsidR="000F051E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0F051E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และอยู่ในข้อมูลระดับ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0F051E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F051E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ของลำดับชั้นมูลค่ายุติธรรม</w:t>
      </w:r>
    </w:p>
    <w:p w14:paraId="030F0F45" w14:textId="77777777" w:rsidR="00C4014A" w:rsidRPr="00D51551" w:rsidRDefault="00C4014A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D51551" w14:paraId="3A02B1DB" w14:textId="77777777" w:rsidTr="000F051E">
        <w:trPr>
          <w:cantSplit/>
        </w:trPr>
        <w:tc>
          <w:tcPr>
            <w:tcW w:w="4390" w:type="dxa"/>
            <w:vAlign w:val="bottom"/>
          </w:tcPr>
          <w:p w14:paraId="1E0F727E" w14:textId="77777777" w:rsidR="004F110D" w:rsidRPr="00D51551" w:rsidRDefault="004F110D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1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820E4" w14:textId="77777777" w:rsidR="004F110D" w:rsidRPr="00D51551" w:rsidRDefault="004F110D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F110D" w:rsidRPr="00D51551" w14:paraId="0E319C40" w14:textId="77777777" w:rsidTr="000F051E">
        <w:trPr>
          <w:cantSplit/>
        </w:trPr>
        <w:tc>
          <w:tcPr>
            <w:tcW w:w="4390" w:type="dxa"/>
            <w:vAlign w:val="bottom"/>
          </w:tcPr>
          <w:p w14:paraId="146DEF09" w14:textId="77777777" w:rsidR="004F110D" w:rsidRPr="00D51551" w:rsidRDefault="004F110D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77E2E4" w14:textId="77777777" w:rsidR="004F110D" w:rsidRPr="00D51551" w:rsidRDefault="004F110D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482EA1" w14:textId="77777777" w:rsidR="004F110D" w:rsidRPr="00D51551" w:rsidRDefault="004F110D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13C36" w:rsidRPr="00D51551" w14:paraId="1FDC570E" w14:textId="77777777" w:rsidTr="000F051E">
        <w:trPr>
          <w:cantSplit/>
        </w:trPr>
        <w:tc>
          <w:tcPr>
            <w:tcW w:w="4390" w:type="dxa"/>
            <w:vAlign w:val="bottom"/>
          </w:tcPr>
          <w:p w14:paraId="2043FAD9" w14:textId="77777777" w:rsidR="00913C36" w:rsidRPr="00D51551" w:rsidRDefault="00913C36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6AFB2820" w14:textId="0E67374A" w:rsidR="00913C36" w:rsidRPr="00D51551" w:rsidRDefault="00913C36" w:rsidP="00A365CC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03F56E6" w14:textId="090C4D51" w:rsidR="00913C36" w:rsidRPr="00D51551" w:rsidRDefault="00913C36" w:rsidP="00A365CC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8F59862" w14:textId="47E786A8" w:rsidR="00913C36" w:rsidRPr="00D51551" w:rsidRDefault="00913C36" w:rsidP="00A365CC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60E3D7D8" w14:textId="785C6EE8" w:rsidR="00913C36" w:rsidRPr="00D51551" w:rsidRDefault="00913C36" w:rsidP="00A365CC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F110D" w:rsidRPr="00D51551" w14:paraId="121FE2B0" w14:textId="77777777" w:rsidTr="00913FC9">
        <w:trPr>
          <w:cantSplit/>
        </w:trPr>
        <w:tc>
          <w:tcPr>
            <w:tcW w:w="4390" w:type="dxa"/>
            <w:vAlign w:val="bottom"/>
          </w:tcPr>
          <w:p w14:paraId="630488E7" w14:textId="77777777" w:rsidR="004F110D" w:rsidRPr="00D51551" w:rsidRDefault="004F110D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004F76F" w14:textId="77777777" w:rsidR="004F110D" w:rsidRPr="00D51551" w:rsidRDefault="004F110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9953E49" w14:textId="77777777" w:rsidR="004F110D" w:rsidRPr="00D51551" w:rsidRDefault="004F110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0D832BA6" w14:textId="77777777" w:rsidR="004F110D" w:rsidRPr="00D51551" w:rsidRDefault="004F110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C2E2A76" w14:textId="77777777" w:rsidR="004F110D" w:rsidRPr="00D51551" w:rsidRDefault="004F110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F110D" w:rsidRPr="00D51551" w14:paraId="7A98F8A8" w14:textId="77777777" w:rsidTr="00913FC9">
        <w:trPr>
          <w:cantSplit/>
        </w:trPr>
        <w:tc>
          <w:tcPr>
            <w:tcW w:w="4390" w:type="dxa"/>
            <w:vAlign w:val="bottom"/>
          </w:tcPr>
          <w:p w14:paraId="6C482A1D" w14:textId="77777777" w:rsidR="004F110D" w:rsidRPr="00D51551" w:rsidRDefault="004F110D" w:rsidP="00A365CC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492DF" w14:textId="77777777" w:rsidR="004F110D" w:rsidRPr="00D51551" w:rsidRDefault="004F110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4034410" w14:textId="77777777" w:rsidR="004F110D" w:rsidRPr="00D51551" w:rsidRDefault="004F110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56E57E" w14:textId="77777777" w:rsidR="004F110D" w:rsidRPr="00D51551" w:rsidRDefault="004F110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CAED7C9" w14:textId="77777777" w:rsidR="004F110D" w:rsidRPr="00D51551" w:rsidRDefault="004F110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5C453C" w:rsidRPr="00D51551" w14:paraId="26691808" w14:textId="77777777" w:rsidTr="00913FC9">
        <w:trPr>
          <w:cantSplit/>
        </w:trPr>
        <w:tc>
          <w:tcPr>
            <w:tcW w:w="4390" w:type="dxa"/>
          </w:tcPr>
          <w:p w14:paraId="59883F8A" w14:textId="77777777" w:rsidR="005C453C" w:rsidRPr="00D51551" w:rsidRDefault="005C453C" w:rsidP="00A365CC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5AFA6A5F" w14:textId="0E53FF9F" w:rsidR="005C453C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6644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E6644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53CFA52A" w14:textId="177928BB" w:rsidR="005C453C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60001040" w14:textId="06EA44CA" w:rsidR="005C453C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D7C58D6" w14:textId="242849C6" w:rsidR="005C453C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913C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</w:tr>
    </w:tbl>
    <w:p w14:paraId="28CBC259" w14:textId="77777777" w:rsidR="004F110D" w:rsidRPr="00D51551" w:rsidRDefault="004F110D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EBA933" w14:textId="73C98E53" w:rsidR="00DE7E37" w:rsidRDefault="00DE7E37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อัตราดอกเบี้ยที่แท้จริง ณ วันที่</w:t>
      </w:r>
      <w:r w:rsidR="000578AE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ในงบแสดงฐานะการเงิน</w:t>
      </w:r>
      <w:r w:rsidR="00BC3EE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1665F234" w14:textId="77777777" w:rsidR="00C4014A" w:rsidRPr="00D51551" w:rsidRDefault="00C4014A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7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85"/>
        <w:gridCol w:w="1296"/>
        <w:gridCol w:w="1296"/>
      </w:tblGrid>
      <w:tr w:rsidR="00EB5B9A" w:rsidRPr="00D51551" w14:paraId="40376A1B" w14:textId="77777777" w:rsidTr="00EB5B9A">
        <w:trPr>
          <w:cantSplit/>
        </w:trPr>
        <w:tc>
          <w:tcPr>
            <w:tcW w:w="6985" w:type="dxa"/>
            <w:vAlign w:val="bottom"/>
          </w:tcPr>
          <w:p w14:paraId="07C044D9" w14:textId="77777777" w:rsidR="00EB5B9A" w:rsidRPr="00D51551" w:rsidRDefault="00EB5B9A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1DDBD2" w14:textId="77777777" w:rsidR="00EB5B9A" w:rsidRPr="00D51551" w:rsidRDefault="00EB5B9A" w:rsidP="00A365CC">
            <w:pPr>
              <w:pStyle w:val="Heading2"/>
              <w:tabs>
                <w:tab w:val="left" w:pos="176"/>
              </w:tabs>
              <w:ind w:left="0" w:right="-72" w:firstLine="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728700D2" w14:textId="77777777" w:rsidR="00EB5B9A" w:rsidRPr="00D51551" w:rsidRDefault="00EB5B9A" w:rsidP="00A365CC">
            <w:pPr>
              <w:pStyle w:val="Heading2"/>
              <w:tabs>
                <w:tab w:val="left" w:pos="176"/>
              </w:tabs>
              <w:ind w:left="0" w:right="-72" w:firstLine="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B5B9A" w:rsidRPr="00D51551" w14:paraId="088328ED" w14:textId="77777777" w:rsidTr="00EB5B9A">
        <w:trPr>
          <w:cantSplit/>
        </w:trPr>
        <w:tc>
          <w:tcPr>
            <w:tcW w:w="6985" w:type="dxa"/>
            <w:vAlign w:val="bottom"/>
          </w:tcPr>
          <w:p w14:paraId="28EE645A" w14:textId="77777777" w:rsidR="00EB5B9A" w:rsidRPr="00D51551" w:rsidRDefault="00EB5B9A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8CA2AA" w14:textId="643D5E86" w:rsidR="00EB5B9A" w:rsidRPr="00D51551" w:rsidRDefault="00EB5B9A" w:rsidP="00A365CC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494906" w14:textId="0266D14C" w:rsidR="00EB5B9A" w:rsidRPr="00D51551" w:rsidRDefault="00EB5B9A" w:rsidP="00A365CC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B5B9A" w:rsidRPr="00D51551" w14:paraId="49C92F7B" w14:textId="77777777" w:rsidTr="00EB5B9A">
        <w:trPr>
          <w:cantSplit/>
        </w:trPr>
        <w:tc>
          <w:tcPr>
            <w:tcW w:w="6985" w:type="dxa"/>
            <w:vAlign w:val="bottom"/>
          </w:tcPr>
          <w:p w14:paraId="2AC5B2FD" w14:textId="77777777" w:rsidR="00EB5B9A" w:rsidRPr="00D51551" w:rsidRDefault="00EB5B9A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7051CC" w14:textId="77777777" w:rsidR="00EB5B9A" w:rsidRPr="00D51551" w:rsidRDefault="00EB5B9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ต่อปี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FF00A9" w14:textId="77777777" w:rsidR="00EB5B9A" w:rsidRPr="00D51551" w:rsidRDefault="00EB5B9A" w:rsidP="00A365CC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EB5B9A" w:rsidRPr="00D51551" w14:paraId="5E0C7F2F" w14:textId="77777777" w:rsidTr="00EB5B9A">
        <w:trPr>
          <w:cantSplit/>
        </w:trPr>
        <w:tc>
          <w:tcPr>
            <w:tcW w:w="6985" w:type="dxa"/>
          </w:tcPr>
          <w:p w14:paraId="6096BCD1" w14:textId="77777777" w:rsidR="00EB5B9A" w:rsidRPr="00D51551" w:rsidRDefault="00EB5B9A" w:rsidP="00A365CC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อัตราดอกเบี้ยที่แท้จริง</w:t>
            </w:r>
          </w:p>
        </w:tc>
        <w:tc>
          <w:tcPr>
            <w:tcW w:w="1296" w:type="dxa"/>
            <w:shd w:val="clear" w:color="auto" w:fill="FAFAFA"/>
          </w:tcPr>
          <w:p w14:paraId="11D697B0" w14:textId="77777777" w:rsidR="00EB5B9A" w:rsidRPr="00D51551" w:rsidRDefault="00EB5B9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085F4C8" w14:textId="77777777" w:rsidR="00EB5B9A" w:rsidRPr="00D51551" w:rsidRDefault="00EB5B9A" w:rsidP="00A365CC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B5B9A" w:rsidRPr="00D51551" w14:paraId="67BC0C63" w14:textId="77777777" w:rsidTr="00EB5B9A">
        <w:trPr>
          <w:cantSplit/>
        </w:trPr>
        <w:tc>
          <w:tcPr>
            <w:tcW w:w="6985" w:type="dxa"/>
          </w:tcPr>
          <w:p w14:paraId="207828E2" w14:textId="77777777" w:rsidR="00EB5B9A" w:rsidRPr="00D51551" w:rsidRDefault="00EB5B9A" w:rsidP="00A365CC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3CC534C7" w14:textId="03FB2785" w:rsidR="00EB5B9A" w:rsidRPr="00D51551" w:rsidRDefault="00EB5B9A" w:rsidP="00A365CC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</w:tcPr>
          <w:p w14:paraId="7486857D" w14:textId="3F8F59AF" w:rsidR="00EB5B9A" w:rsidRPr="00D51551" w:rsidRDefault="00913C36" w:rsidP="00A365CC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</w:tr>
    </w:tbl>
    <w:p w14:paraId="34341519" w14:textId="43F7A25A" w:rsidR="002B15F5" w:rsidRPr="00C4014A" w:rsidRDefault="002B15F5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1C418C" w14:textId="54888E4B" w:rsidR="005232F9" w:rsidRPr="00C4014A" w:rsidRDefault="00490805" w:rsidP="005232F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5232F9" w:rsidRPr="00C401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232F9" w:rsidRPr="00C401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C03B9" w:rsidRPr="00C401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หนี้สินตามสัญญาเช่าการเงิน</w:t>
      </w:r>
    </w:p>
    <w:p w14:paraId="1B8A29C4" w14:textId="2AEE2D49" w:rsidR="008C03B9" w:rsidRPr="00C4014A" w:rsidRDefault="008C03B9" w:rsidP="008C03B9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E4C09E3" w14:textId="60097C98" w:rsidR="008C03B9" w:rsidRDefault="008C03B9" w:rsidP="008C03B9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4014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รายละเอียดการครบกำหนดของหนี้สินตามสัญญาเช่าการเงิน</w:t>
      </w:r>
      <w:r w:rsidR="00E2340F" w:rsidRPr="00C4014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C4014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tbl>
      <w:tblPr>
        <w:tblW w:w="9547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55"/>
        <w:gridCol w:w="1296"/>
        <w:gridCol w:w="1296"/>
      </w:tblGrid>
      <w:tr w:rsidR="005232F9" w:rsidRPr="00D51551" w14:paraId="6B70CDB4" w14:textId="77777777" w:rsidTr="00631D51">
        <w:trPr>
          <w:cantSplit/>
        </w:trPr>
        <w:tc>
          <w:tcPr>
            <w:tcW w:w="6955" w:type="dxa"/>
            <w:vAlign w:val="bottom"/>
          </w:tcPr>
          <w:p w14:paraId="27E86692" w14:textId="77777777" w:rsidR="005232F9" w:rsidRPr="00D51551" w:rsidRDefault="005232F9" w:rsidP="006A21E4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B3A5D0" w14:textId="77777777" w:rsidR="005232F9" w:rsidRPr="00D51551" w:rsidRDefault="005232F9" w:rsidP="006A21E4">
            <w:pPr>
              <w:pStyle w:val="Heading2"/>
              <w:tabs>
                <w:tab w:val="left" w:pos="176"/>
              </w:tabs>
              <w:ind w:left="0" w:right="-72" w:firstLine="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1BECEDF0" w14:textId="77777777" w:rsidR="005232F9" w:rsidRPr="00D51551" w:rsidRDefault="005232F9" w:rsidP="006A21E4">
            <w:pPr>
              <w:pStyle w:val="Heading2"/>
              <w:tabs>
                <w:tab w:val="left" w:pos="176"/>
              </w:tabs>
              <w:ind w:left="0" w:right="-72" w:firstLine="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232F9" w:rsidRPr="00D51551" w14:paraId="688E2E14" w14:textId="77777777" w:rsidTr="00631D51">
        <w:trPr>
          <w:cantSplit/>
        </w:trPr>
        <w:tc>
          <w:tcPr>
            <w:tcW w:w="6955" w:type="dxa"/>
            <w:vAlign w:val="bottom"/>
          </w:tcPr>
          <w:p w14:paraId="61905119" w14:textId="77777777" w:rsidR="005232F9" w:rsidRPr="00D51551" w:rsidRDefault="005232F9" w:rsidP="006A21E4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841CB2" w14:textId="69CF8BC1" w:rsidR="005232F9" w:rsidRPr="00D51551" w:rsidRDefault="005232F9" w:rsidP="006A21E4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4DD916" w14:textId="312EBF4B" w:rsidR="005232F9" w:rsidRPr="00D51551" w:rsidRDefault="005232F9" w:rsidP="006A21E4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232F9" w:rsidRPr="00D51551" w14:paraId="12558A31" w14:textId="77777777" w:rsidTr="00631D51">
        <w:trPr>
          <w:cantSplit/>
        </w:trPr>
        <w:tc>
          <w:tcPr>
            <w:tcW w:w="6955" w:type="dxa"/>
            <w:vAlign w:val="bottom"/>
          </w:tcPr>
          <w:p w14:paraId="318AB6AB" w14:textId="77777777" w:rsidR="005232F9" w:rsidRPr="00D51551" w:rsidRDefault="005232F9" w:rsidP="006A21E4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8E8C33" w14:textId="6A71109D" w:rsidR="005232F9" w:rsidRPr="00D51551" w:rsidRDefault="005232F9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A53E58" w14:textId="0C32498F" w:rsidR="005232F9" w:rsidRPr="00D51551" w:rsidRDefault="005232F9" w:rsidP="006A21E4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32F9" w:rsidRPr="00D51551" w14:paraId="5D51A6D6" w14:textId="77777777" w:rsidTr="00631D51">
        <w:trPr>
          <w:cantSplit/>
        </w:trPr>
        <w:tc>
          <w:tcPr>
            <w:tcW w:w="6955" w:type="dxa"/>
            <w:vAlign w:val="bottom"/>
          </w:tcPr>
          <w:p w14:paraId="76A33391" w14:textId="517F8AC3" w:rsidR="005232F9" w:rsidRPr="00D51551" w:rsidRDefault="008C03B9" w:rsidP="006A21E4">
            <w:pPr>
              <w:ind w:left="540" w:right="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จำนวนเงินขั้นต่ำที่ต้องจ่ายซึ่งบันทึกเป็นหนี้สินตามสัญญาเช่าการเงิน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FE4399" w14:textId="77777777" w:rsidR="005232F9" w:rsidRPr="00D51551" w:rsidRDefault="005232F9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744396" w14:textId="77777777" w:rsidR="005232F9" w:rsidRPr="00D51551" w:rsidRDefault="005232F9" w:rsidP="006A21E4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232F9" w:rsidRPr="00D51551" w14:paraId="2B5DE7F4" w14:textId="77777777" w:rsidTr="00631D51">
        <w:trPr>
          <w:cantSplit/>
        </w:trPr>
        <w:tc>
          <w:tcPr>
            <w:tcW w:w="6955" w:type="dxa"/>
          </w:tcPr>
          <w:p w14:paraId="207A3550" w14:textId="3743AFE8" w:rsidR="005232F9" w:rsidRPr="00D51551" w:rsidRDefault="00BD0359" w:rsidP="006A21E4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8C03B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ภายในไม่เกิน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C03B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03B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0B5C022D" w14:textId="7E295A7F" w:rsidR="005232F9" w:rsidRPr="00D51551" w:rsidRDefault="008C03B9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63CC3018" w14:textId="59A012E7" w:rsidR="005232F9" w:rsidRPr="00D51551" w:rsidRDefault="00490805" w:rsidP="006A21E4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C03B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8C03B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</w:tr>
      <w:tr w:rsidR="008C03B9" w:rsidRPr="00D51551" w14:paraId="3DABC15E" w14:textId="77777777" w:rsidTr="00631D51">
        <w:trPr>
          <w:cantSplit/>
        </w:trPr>
        <w:tc>
          <w:tcPr>
            <w:tcW w:w="6955" w:type="dxa"/>
          </w:tcPr>
          <w:p w14:paraId="78BD9BE1" w14:textId="23B88AE0" w:rsidR="008C03B9" w:rsidRPr="00D51551" w:rsidRDefault="00BD0359" w:rsidP="006A21E4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8C03B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C03B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03B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C03B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1D11FBB4" w14:textId="1381B4F2" w:rsidR="008C03B9" w:rsidRPr="00D51551" w:rsidRDefault="008C03B9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55F1F0B2" w14:textId="5CE79287" w:rsidR="008C03B9" w:rsidRPr="00D51551" w:rsidRDefault="00490805" w:rsidP="006A21E4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C03B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8C03B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</w:p>
        </w:tc>
      </w:tr>
      <w:tr w:rsidR="008C03B9" w:rsidRPr="00D51551" w14:paraId="29B25F0C" w14:textId="77777777" w:rsidTr="00631D51">
        <w:trPr>
          <w:cantSplit/>
        </w:trPr>
        <w:tc>
          <w:tcPr>
            <w:tcW w:w="6955" w:type="dxa"/>
          </w:tcPr>
          <w:p w14:paraId="448EEC0F" w14:textId="326454EC" w:rsidR="008C03B9" w:rsidRPr="00D51551" w:rsidRDefault="00BD0359" w:rsidP="006A21E4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8C03B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="008C03B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ค่าใช้จ่ายทางการเงินในอนาคตของสัญ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ญ</w:t>
            </w:r>
            <w:r w:rsidR="008C03B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าเช่าการเงิน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02C57B" w14:textId="720776A9" w:rsidR="008C03B9" w:rsidRPr="00D51551" w:rsidRDefault="008C03B9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5EC4D8" w14:textId="04C1B658" w:rsidR="008C03B9" w:rsidRPr="00D51551" w:rsidRDefault="008C03B9" w:rsidP="006A21E4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C03B9" w:rsidRPr="00D51551" w14:paraId="2A090F7D" w14:textId="77777777" w:rsidTr="00631D51">
        <w:trPr>
          <w:cantSplit/>
        </w:trPr>
        <w:tc>
          <w:tcPr>
            <w:tcW w:w="6955" w:type="dxa"/>
          </w:tcPr>
          <w:p w14:paraId="1F71F417" w14:textId="786A40C0" w:rsidR="008C03B9" w:rsidRPr="00D51551" w:rsidRDefault="00BD0359" w:rsidP="008C03B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8C03B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ADCD0D" w14:textId="23602DED" w:rsidR="008C03B9" w:rsidRPr="00D51551" w:rsidRDefault="008C03B9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A05C7E" w14:textId="39168F9F" w:rsidR="008C03B9" w:rsidRPr="00D51551" w:rsidRDefault="008C03B9" w:rsidP="006A21E4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596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153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  <w:tr w:rsidR="008C03B9" w:rsidRPr="00D51551" w14:paraId="2FC13356" w14:textId="77777777" w:rsidTr="00631D51">
        <w:trPr>
          <w:cantSplit/>
        </w:trPr>
        <w:tc>
          <w:tcPr>
            <w:tcW w:w="6955" w:type="dxa"/>
          </w:tcPr>
          <w:p w14:paraId="2B4B32CC" w14:textId="77777777" w:rsidR="008C03B9" w:rsidRPr="00D51551" w:rsidRDefault="008C03B9" w:rsidP="006A21E4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E876B3" w14:textId="77777777" w:rsidR="008C03B9" w:rsidRPr="00D51551" w:rsidRDefault="008C03B9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1EB2E1" w14:textId="77777777" w:rsidR="008C03B9" w:rsidRPr="00D51551" w:rsidRDefault="008C03B9" w:rsidP="006A21E4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8C03B9" w:rsidRPr="00D51551" w14:paraId="283F36B2" w14:textId="77777777" w:rsidTr="00631D51">
        <w:trPr>
          <w:cantSplit/>
        </w:trPr>
        <w:tc>
          <w:tcPr>
            <w:tcW w:w="6955" w:type="dxa"/>
          </w:tcPr>
          <w:p w14:paraId="611E7602" w14:textId="2241633C" w:rsidR="008C03B9" w:rsidRPr="00D51551" w:rsidRDefault="008C03B9" w:rsidP="006A21E4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296" w:type="dxa"/>
            <w:shd w:val="clear" w:color="auto" w:fill="FAFAFA"/>
          </w:tcPr>
          <w:p w14:paraId="68A20803" w14:textId="77777777" w:rsidR="008C03B9" w:rsidRPr="00D51551" w:rsidRDefault="008C03B9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B1A3A66" w14:textId="77777777" w:rsidR="008C03B9" w:rsidRPr="00D51551" w:rsidRDefault="008C03B9" w:rsidP="006A21E4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C03B9" w:rsidRPr="00D51551" w14:paraId="593C6954" w14:textId="77777777" w:rsidTr="00631D51">
        <w:trPr>
          <w:cantSplit/>
        </w:trPr>
        <w:tc>
          <w:tcPr>
            <w:tcW w:w="6955" w:type="dxa"/>
          </w:tcPr>
          <w:p w14:paraId="540F08D5" w14:textId="02D66CF1" w:rsidR="008C03B9" w:rsidRPr="00D51551" w:rsidRDefault="00BD0359" w:rsidP="008C03B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8C03B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ภายในไม่เกิน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C03B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03B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5FD2AEF1" w14:textId="4F40C2EF" w:rsidR="008C03B9" w:rsidRPr="00D51551" w:rsidRDefault="008C03B9" w:rsidP="008C0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308E2C0B" w14:textId="1625D1D5" w:rsidR="008C03B9" w:rsidRPr="00D51551" w:rsidRDefault="00490805" w:rsidP="008C03B9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C03B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="008C03B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</w:tr>
      <w:tr w:rsidR="008C03B9" w:rsidRPr="00D51551" w14:paraId="45BC7FAF" w14:textId="77777777" w:rsidTr="00631D51">
        <w:trPr>
          <w:cantSplit/>
        </w:trPr>
        <w:tc>
          <w:tcPr>
            <w:tcW w:w="6955" w:type="dxa"/>
          </w:tcPr>
          <w:p w14:paraId="21E243EB" w14:textId="5E9A06FD" w:rsidR="008C03B9" w:rsidRPr="00D51551" w:rsidRDefault="00BD0359" w:rsidP="008C03B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8C03B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C03B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03B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C03B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544F43" w14:textId="02831BFA" w:rsidR="008C03B9" w:rsidRPr="00D51551" w:rsidRDefault="008C03B9" w:rsidP="008C0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717C5B" w14:textId="5B029DA1" w:rsidR="008C03B9" w:rsidRPr="00D51551" w:rsidRDefault="00490805" w:rsidP="008C03B9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C03B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8C03B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</w:tr>
      <w:tr w:rsidR="008C03B9" w:rsidRPr="00D51551" w14:paraId="70F5C150" w14:textId="77777777" w:rsidTr="00631D51">
        <w:trPr>
          <w:cantSplit/>
        </w:trPr>
        <w:tc>
          <w:tcPr>
            <w:tcW w:w="6955" w:type="dxa"/>
          </w:tcPr>
          <w:p w14:paraId="23FEF4DA" w14:textId="77777777" w:rsidR="008C03B9" w:rsidRPr="00D51551" w:rsidRDefault="008C03B9" w:rsidP="008C03B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0409F1" w14:textId="7AD4EE6E" w:rsidR="008C03B9" w:rsidRPr="00D51551" w:rsidRDefault="008C03B9" w:rsidP="008C03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FE259D" w14:textId="7DFBB842" w:rsidR="008C03B9" w:rsidRPr="00D51551" w:rsidRDefault="008C03B9" w:rsidP="008C03B9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596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153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</w:tbl>
    <w:p w14:paraId="6572B29E" w14:textId="5611D196" w:rsidR="005232F9" w:rsidRPr="00D51551" w:rsidRDefault="005232F9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D51551" w14:paraId="5233027C" w14:textId="7777777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7EBA754D" w14:textId="3AB24B96" w:rsidR="00767150" w:rsidRPr="00D51551" w:rsidRDefault="0049080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DF2E9A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09F31E1A" w14:textId="77777777" w:rsidR="008A7F60" w:rsidRPr="00D51551" w:rsidRDefault="008A7F60" w:rsidP="00A365C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D51551" w14:paraId="30B2DFE3" w14:textId="77777777" w:rsidTr="00DF2E9A">
        <w:trPr>
          <w:cantSplit/>
        </w:trPr>
        <w:tc>
          <w:tcPr>
            <w:tcW w:w="4390" w:type="dxa"/>
            <w:vAlign w:val="bottom"/>
          </w:tcPr>
          <w:p w14:paraId="4ED670C2" w14:textId="77777777" w:rsidR="008A7F60" w:rsidRPr="00D51551" w:rsidRDefault="008A7F60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3B0ADDA" w14:textId="77777777" w:rsidR="008A7F60" w:rsidRPr="00D51551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C0A42D5" w14:textId="77777777" w:rsidR="008A7F60" w:rsidRPr="00D51551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F0236" w:rsidRPr="00D51551" w14:paraId="087ABAF8" w14:textId="77777777" w:rsidTr="00DF2E9A">
        <w:trPr>
          <w:cantSplit/>
        </w:trPr>
        <w:tc>
          <w:tcPr>
            <w:tcW w:w="4390" w:type="dxa"/>
            <w:vAlign w:val="bottom"/>
          </w:tcPr>
          <w:p w14:paraId="5943E0B4" w14:textId="77777777" w:rsidR="00AF0236" w:rsidRPr="00D51551" w:rsidRDefault="00AF0236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1C10400B" w14:textId="781B73C6" w:rsidR="00AF0236" w:rsidRPr="00D51551" w:rsidRDefault="00AF0236" w:rsidP="00A365CC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3675B9FE" w14:textId="2AFC6ECA" w:rsidR="00AF0236" w:rsidRPr="00D51551" w:rsidRDefault="00AF0236" w:rsidP="00A365CC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D6D1080" w14:textId="0F7A209E" w:rsidR="00AF0236" w:rsidRPr="00D51551" w:rsidRDefault="00AF0236" w:rsidP="00A365CC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3C1EE66D" w14:textId="0C4858A6" w:rsidR="00AF0236" w:rsidRPr="00D51551" w:rsidRDefault="00AF0236" w:rsidP="00A365CC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70BFE" w:rsidRPr="00D51551" w14:paraId="75842D20" w14:textId="77777777" w:rsidTr="00DF2E9A">
        <w:trPr>
          <w:cantSplit/>
        </w:trPr>
        <w:tc>
          <w:tcPr>
            <w:tcW w:w="4390" w:type="dxa"/>
            <w:vAlign w:val="bottom"/>
          </w:tcPr>
          <w:p w14:paraId="676367A0" w14:textId="77777777" w:rsidR="00C70BFE" w:rsidRPr="00D51551" w:rsidRDefault="00C70BFE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B8B536B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B0C1818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A054408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70FD5A7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70BFE" w:rsidRPr="00D51551" w14:paraId="5F436672" w14:textId="77777777" w:rsidTr="00DF2E9A">
        <w:trPr>
          <w:cantSplit/>
        </w:trPr>
        <w:tc>
          <w:tcPr>
            <w:tcW w:w="4390" w:type="dxa"/>
            <w:vAlign w:val="bottom"/>
          </w:tcPr>
          <w:p w14:paraId="6AC40D13" w14:textId="77777777" w:rsidR="00C70BFE" w:rsidRPr="00D51551" w:rsidRDefault="00C70BFE" w:rsidP="00A365CC">
            <w:pPr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673D5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A069BBB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11765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B3B5BF3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AF0236" w:rsidRPr="00D51551" w14:paraId="16DA30C0" w14:textId="77777777" w:rsidTr="00591E88">
        <w:trPr>
          <w:cantSplit/>
        </w:trPr>
        <w:tc>
          <w:tcPr>
            <w:tcW w:w="4390" w:type="dxa"/>
          </w:tcPr>
          <w:p w14:paraId="37BE1648" w14:textId="77777777" w:rsidR="00AF0236" w:rsidRPr="00D51551" w:rsidRDefault="00AF0236" w:rsidP="00A365CC">
            <w:pPr>
              <w:tabs>
                <w:tab w:val="left" w:pos="1483"/>
              </w:tabs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98D18" w14:textId="5FBB396C" w:rsidR="00AF02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5" w:type="dxa"/>
          </w:tcPr>
          <w:p w14:paraId="76568963" w14:textId="583B6EAF" w:rsidR="00AF02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19997" w14:textId="2BF86344" w:rsidR="00AF02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5" w:type="dxa"/>
          </w:tcPr>
          <w:p w14:paraId="19CE3529" w14:textId="1EC589B2" w:rsidR="00AF02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</w:tr>
      <w:tr w:rsidR="00AF0236" w:rsidRPr="00D51551" w14:paraId="7F61E2B6" w14:textId="77777777" w:rsidTr="00591E88">
        <w:trPr>
          <w:cantSplit/>
        </w:trPr>
        <w:tc>
          <w:tcPr>
            <w:tcW w:w="4390" w:type="dxa"/>
          </w:tcPr>
          <w:p w14:paraId="4B8CFAD5" w14:textId="77777777" w:rsidR="00AF0236" w:rsidRPr="00D51551" w:rsidRDefault="00AF0236" w:rsidP="00A365CC">
            <w:pPr>
              <w:tabs>
                <w:tab w:val="left" w:pos="1252"/>
              </w:tabs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เจ้าหนี้อื่น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FA959" w14:textId="70055FE3" w:rsidR="00AF02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5" w:type="dxa"/>
          </w:tcPr>
          <w:p w14:paraId="0E90B1B9" w14:textId="07E05C1D" w:rsidR="00AF02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EB962" w14:textId="4C75C65E" w:rsidR="00AF02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5" w:type="dxa"/>
          </w:tcPr>
          <w:p w14:paraId="4A1AC0C3" w14:textId="70F2478D" w:rsidR="00AF02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</w:tr>
      <w:tr w:rsidR="00AF0236" w:rsidRPr="00D51551" w14:paraId="7948258F" w14:textId="77777777" w:rsidTr="00591E88">
        <w:trPr>
          <w:cantSplit/>
        </w:trPr>
        <w:tc>
          <w:tcPr>
            <w:tcW w:w="4390" w:type="dxa"/>
          </w:tcPr>
          <w:p w14:paraId="7114CC37" w14:textId="77777777" w:rsidR="00AF0236" w:rsidRPr="00D51551" w:rsidRDefault="00AF0236" w:rsidP="00A365CC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ค่าใช้จ่ายส่งเสริมการปลูกค้างจ่าย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EB48E9" w14:textId="04D7EAAB" w:rsidR="00AF02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5" w:type="dxa"/>
          </w:tcPr>
          <w:p w14:paraId="6E58FCAA" w14:textId="27757798" w:rsidR="00AF02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206C8" w14:textId="7A502F9B" w:rsidR="00AF02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5" w:type="dxa"/>
          </w:tcPr>
          <w:p w14:paraId="082B1EC5" w14:textId="3CB72BBC" w:rsidR="00AF02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</w:tr>
      <w:tr w:rsidR="00AF0236" w:rsidRPr="00D51551" w14:paraId="5C7C2520" w14:textId="77777777" w:rsidTr="00591E88">
        <w:trPr>
          <w:cantSplit/>
        </w:trPr>
        <w:tc>
          <w:tcPr>
            <w:tcW w:w="4390" w:type="dxa"/>
          </w:tcPr>
          <w:p w14:paraId="5FD5CF6A" w14:textId="77777777" w:rsidR="00AF0236" w:rsidRPr="00D51551" w:rsidRDefault="00AF0236" w:rsidP="00A365CC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ค่าแรงค้างจ่าย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30813" w14:textId="09704CFE" w:rsidR="00AF02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5" w:type="dxa"/>
          </w:tcPr>
          <w:p w14:paraId="45D99054" w14:textId="2BF09169" w:rsidR="00AF02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2AEAC" w14:textId="7C317442" w:rsidR="00AF02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5" w:type="dxa"/>
          </w:tcPr>
          <w:p w14:paraId="1E73D341" w14:textId="4C86AABB" w:rsidR="00AF02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</w:p>
        </w:tc>
      </w:tr>
      <w:tr w:rsidR="00AF0236" w:rsidRPr="00D51551" w14:paraId="641E8126" w14:textId="77777777" w:rsidTr="00591E88">
        <w:trPr>
          <w:cantSplit/>
        </w:trPr>
        <w:tc>
          <w:tcPr>
            <w:tcW w:w="4390" w:type="dxa"/>
          </w:tcPr>
          <w:p w14:paraId="21A92587" w14:textId="77777777" w:rsidR="00AF0236" w:rsidRPr="00D51551" w:rsidRDefault="00AF0236" w:rsidP="00A365CC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116AE8" w14:textId="17D62A77" w:rsidR="00AF02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5" w:type="dxa"/>
          </w:tcPr>
          <w:p w14:paraId="443F2F55" w14:textId="6312C6D0" w:rsidR="00AF02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079CD5" w14:textId="5F811DFE" w:rsidR="00AF02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5" w:type="dxa"/>
          </w:tcPr>
          <w:p w14:paraId="0A185FC3" w14:textId="2B6F6733" w:rsidR="00AF02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</w:tr>
      <w:tr w:rsidR="00AF0236" w:rsidRPr="00D51551" w14:paraId="1AD5DA2C" w14:textId="77777777" w:rsidTr="00DF2E9A">
        <w:trPr>
          <w:cantSplit/>
        </w:trPr>
        <w:tc>
          <w:tcPr>
            <w:tcW w:w="4390" w:type="dxa"/>
          </w:tcPr>
          <w:p w14:paraId="014D6952" w14:textId="77777777" w:rsidR="00AF0236" w:rsidRPr="00D51551" w:rsidRDefault="00AF0236" w:rsidP="00A365CC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CE3274" w14:textId="52ECF6F7" w:rsidR="00AF02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0459A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00459A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2E724071" w14:textId="35855D25" w:rsidR="00AF02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1F0C26" w14:textId="063DDEB5" w:rsidR="00AF02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221EEDF" w14:textId="18DCACA6" w:rsidR="00AF02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</w:tr>
      <w:tr w:rsidR="00AF0236" w:rsidRPr="00D51551" w14:paraId="6C53D4E4" w14:textId="77777777" w:rsidTr="00DF2E9A">
        <w:trPr>
          <w:cantSplit/>
        </w:trPr>
        <w:tc>
          <w:tcPr>
            <w:tcW w:w="4390" w:type="dxa"/>
          </w:tcPr>
          <w:p w14:paraId="191F98E3" w14:textId="77777777" w:rsidR="00AF0236" w:rsidRPr="00D51551" w:rsidRDefault="00AF0236" w:rsidP="00A365CC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38FA34" w14:textId="2A73BE7C" w:rsidR="00AF0236" w:rsidRPr="00D51551" w:rsidRDefault="0000459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206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182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297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39081" w14:textId="6FCB4D5C" w:rsidR="00AF0236" w:rsidRPr="00D51551" w:rsidRDefault="00AF0236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instrText xml:space="preserve"> =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>SUM(ABOVE)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instrText xml:space="preserve">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2B8932" w14:textId="3ADE7789" w:rsidR="00AF02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AFEF5" w14:textId="6AF2A0D4" w:rsidR="00AF02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AF0236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AF0236" w:rsidRPr="00D515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</w:tbl>
    <w:p w14:paraId="671B3180" w14:textId="77777777" w:rsidR="00D8044D" w:rsidRPr="00D51551" w:rsidRDefault="00D8044D" w:rsidP="00A365CC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8B6C80" w:rsidRPr="00D51551" w14:paraId="51F1088C" w14:textId="77777777" w:rsidTr="00CA4902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1946F350" w14:textId="5F302F45" w:rsidR="008B6C80" w:rsidRPr="00D51551" w:rsidRDefault="008B6C80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หนี้สินที่เกิดจากสัญญา</w:t>
            </w:r>
          </w:p>
        </w:tc>
      </w:tr>
    </w:tbl>
    <w:p w14:paraId="26E1BD73" w14:textId="77777777" w:rsidR="008B6C80" w:rsidRPr="00D51551" w:rsidRDefault="008B6C80" w:rsidP="00A365C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2DAF68" w14:textId="0AC53082" w:rsidR="008B6C80" w:rsidRPr="00D51551" w:rsidRDefault="008F510C" w:rsidP="00A365C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หนี้สินที่เกิดจากสัญญาคือเงินรับล่วงหน้า</w:t>
      </w:r>
      <w:r w:rsidR="00E6464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ค่าสินค้า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จากลูกค้า โดย</w:t>
      </w:r>
      <w:r w:rsidR="008B6C80" w:rsidRPr="00D515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1CAEFF53" w14:textId="77777777" w:rsidR="0064214D" w:rsidRPr="00D51551" w:rsidRDefault="0064214D" w:rsidP="00A365C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90028D" w:rsidRPr="00D51551" w14:paraId="5CFE72C5" w14:textId="77777777" w:rsidTr="0090028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5E521" w14:textId="77777777" w:rsidR="0090028D" w:rsidRPr="00D51551" w:rsidRDefault="0090028D" w:rsidP="00A365C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B3CB87" w14:textId="77777777" w:rsidR="0090028D" w:rsidRPr="00D51551" w:rsidRDefault="0090028D" w:rsidP="00A365C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B93B7C9" w14:textId="77777777" w:rsidR="0090028D" w:rsidRPr="00D51551" w:rsidRDefault="0090028D" w:rsidP="00A365C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028D" w:rsidRPr="00D51551" w14:paraId="5EEF0183" w14:textId="77777777" w:rsidTr="0090028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5E278" w14:textId="77777777" w:rsidR="0090028D" w:rsidRPr="00D51551" w:rsidRDefault="0090028D" w:rsidP="00A365C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DF128" w14:textId="48D58D21" w:rsidR="0090028D" w:rsidRPr="00D51551" w:rsidRDefault="0090028D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96405" w14:textId="1E6AC322" w:rsidR="0090028D" w:rsidRPr="00D51551" w:rsidRDefault="0090028D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0028D" w:rsidRPr="00D51551" w14:paraId="6881DDA3" w14:textId="77777777" w:rsidTr="0090028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9D56F" w14:textId="77777777" w:rsidR="0090028D" w:rsidRPr="00D51551" w:rsidRDefault="0090028D" w:rsidP="00A365C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1DCACF" w14:textId="77777777" w:rsidR="0090028D" w:rsidRPr="00D51551" w:rsidRDefault="0090028D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FA259E" w14:textId="77777777" w:rsidR="0090028D" w:rsidRPr="00D51551" w:rsidRDefault="0090028D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028D" w:rsidRPr="00D51551" w14:paraId="6A65DB81" w14:textId="77777777" w:rsidTr="000045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09BBE" w14:textId="77777777" w:rsidR="0090028D" w:rsidRPr="00D51551" w:rsidRDefault="0090028D" w:rsidP="00A365C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03A695" w14:textId="77777777" w:rsidR="0090028D" w:rsidRPr="00D51551" w:rsidRDefault="0090028D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A84CF" w14:textId="77777777" w:rsidR="0090028D" w:rsidRPr="00D51551" w:rsidRDefault="0090028D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F0236" w:rsidRPr="00D51551" w14:paraId="389DB08F" w14:textId="77777777" w:rsidTr="000045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0A2C9B0" w14:textId="77777777" w:rsidR="00AF0236" w:rsidRPr="00D51551" w:rsidRDefault="00AF0236" w:rsidP="00A365C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D515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05F5E" w14:textId="26DB24C1" w:rsidR="00AF0236" w:rsidRPr="00D51551" w:rsidRDefault="00490805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F0236" w:rsidRPr="00D515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="00AF0236" w:rsidRPr="00D515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791B5" w14:textId="47BFE237" w:rsidR="00AF0236" w:rsidRPr="00D51551" w:rsidRDefault="00490805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F0236" w:rsidRPr="00D515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AF0236" w:rsidRPr="00D515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</w:tbl>
    <w:p w14:paraId="5E48FBE7" w14:textId="77777777" w:rsidR="008B6C80" w:rsidRPr="00D51551" w:rsidRDefault="008B6C80" w:rsidP="00A365C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F4C567" w14:textId="6B0913DB" w:rsidR="008B6C80" w:rsidRPr="00D51551" w:rsidRDefault="002811F9" w:rsidP="00A365CC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ตารางต่อไปนี้แสดงจำนวนรา</w:t>
      </w:r>
      <w:r w:rsidR="00E2340F">
        <w:rPr>
          <w:rFonts w:ascii="Browallia New" w:eastAsia="Arial Unicode MS" w:hAnsi="Browallia New" w:cs="Browallia New" w:hint="cs"/>
          <w:sz w:val="26"/>
          <w:szCs w:val="26"/>
          <w:cs/>
        </w:rPr>
        <w:t>ยได้ที่</w:t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รับรู้ในงวดที่รายงานที่</w:t>
      </w:r>
      <w:r w:rsidR="00E2340F">
        <w:rPr>
          <w:rFonts w:ascii="Browallia New" w:eastAsia="Arial Unicode MS" w:hAnsi="Browallia New" w:cs="Browallia New" w:hint="cs"/>
          <w:sz w:val="26"/>
          <w:szCs w:val="26"/>
          <w:cs/>
        </w:rPr>
        <w:t>ได้</w:t>
      </w:r>
      <w:r w:rsidRPr="00D51551">
        <w:rPr>
          <w:rFonts w:ascii="Browallia New" w:eastAsia="Arial Unicode MS" w:hAnsi="Browallia New" w:cs="Browallia New"/>
          <w:sz w:val="26"/>
          <w:szCs w:val="26"/>
          <w:cs/>
        </w:rPr>
        <w:t>เคยรวมอยู่ในหนี้สินที่เกิดจากสัญญาที่ยกมาต้นงวด</w:t>
      </w:r>
    </w:p>
    <w:p w14:paraId="3945DD41" w14:textId="77777777" w:rsidR="008B6C80" w:rsidRPr="00D51551" w:rsidRDefault="008B6C80" w:rsidP="00A365C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4F5D90" w:rsidRPr="00D51551" w14:paraId="1A25F05E" w14:textId="77777777" w:rsidTr="00773AD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5E27A" w14:textId="77777777" w:rsidR="004F5D90" w:rsidRPr="00D51551" w:rsidRDefault="004F5D90" w:rsidP="00A365C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E3052" w14:textId="77777777" w:rsidR="004F5D90" w:rsidRPr="00D51551" w:rsidRDefault="004F5D9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609701" w14:textId="77777777" w:rsidR="004F5D90" w:rsidRPr="00D51551" w:rsidRDefault="004F5D90" w:rsidP="00A365C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F8DB358" w14:textId="77777777" w:rsidR="004F5D90" w:rsidRPr="00D51551" w:rsidRDefault="004F5D90" w:rsidP="00A365C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F0236" w:rsidRPr="00D51551" w14:paraId="28A4D9A8" w14:textId="77777777" w:rsidTr="00773AD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2FEDF" w14:textId="77777777" w:rsidR="00AF0236" w:rsidRPr="00D51551" w:rsidRDefault="00AF0236" w:rsidP="00A365C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877BF" w14:textId="77777777" w:rsidR="00AF0236" w:rsidRPr="00D51551" w:rsidRDefault="00AF0236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69FD9" w14:textId="77777777" w:rsidR="00AF0236" w:rsidRPr="00D51551" w:rsidRDefault="00AF0236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F09EA" w14:textId="153951E0" w:rsidR="00AF0236" w:rsidRPr="00D51551" w:rsidRDefault="00AF0236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C5E28" w14:textId="416EFA8D" w:rsidR="00AF0236" w:rsidRPr="00D51551" w:rsidRDefault="00AF0236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B6C80" w:rsidRPr="00D51551" w14:paraId="784043D6" w14:textId="77777777" w:rsidTr="00773AD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ED38D" w14:textId="77777777" w:rsidR="008B6C80" w:rsidRPr="00D51551" w:rsidRDefault="008B6C80" w:rsidP="00A365C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6BA0A" w14:textId="77777777" w:rsidR="008B6C80" w:rsidRPr="00D51551" w:rsidRDefault="008B6C80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BE819" w14:textId="77777777" w:rsidR="008B6C80" w:rsidRPr="00D51551" w:rsidRDefault="008B6C80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E3F872" w14:textId="77777777" w:rsidR="008B6C80" w:rsidRPr="00D51551" w:rsidRDefault="008B6C80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BF26CD" w14:textId="77777777" w:rsidR="008B6C80" w:rsidRPr="00D51551" w:rsidRDefault="008B6C80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6C80" w:rsidRPr="00D51551" w14:paraId="5FD45C79" w14:textId="77777777" w:rsidTr="00773AD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75FE1" w14:textId="77777777" w:rsidR="008B6C80" w:rsidRPr="00D51551" w:rsidRDefault="008B6C80" w:rsidP="00A365C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60D63" w14:textId="77777777" w:rsidR="008B6C80" w:rsidRPr="00D51551" w:rsidRDefault="008B6C80" w:rsidP="00A365CC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C4FDB" w14:textId="77777777" w:rsidR="008B6C80" w:rsidRPr="00D51551" w:rsidRDefault="008B6C80" w:rsidP="00A365CC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704393" w14:textId="77777777" w:rsidR="008B6C80" w:rsidRPr="00D51551" w:rsidRDefault="008B6C80" w:rsidP="00A365CC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D4607" w14:textId="77777777" w:rsidR="008B6C80" w:rsidRPr="00D51551" w:rsidRDefault="008B6C80" w:rsidP="00A365CC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6C80" w:rsidRPr="00D51551" w14:paraId="38ECAF85" w14:textId="77777777" w:rsidTr="00B45638">
        <w:tc>
          <w:tcPr>
            <w:tcW w:w="51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C774E" w14:textId="77777777" w:rsidR="008B6C80" w:rsidRPr="00D51551" w:rsidRDefault="008B6C80" w:rsidP="00A365CC">
            <w:pPr>
              <w:ind w:left="-113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รายได้ที่รับรู้จากยอดยกมาของหนี้สินที่เกิดจากสัญญา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9D403" w14:textId="77777777" w:rsidR="008B6C80" w:rsidRPr="00D51551" w:rsidRDefault="008B6C80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37477D" w14:textId="77777777" w:rsidR="008B6C80" w:rsidRPr="00D51551" w:rsidRDefault="008B6C80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BE5C6F" w14:textId="77777777" w:rsidR="008B6C80" w:rsidRPr="00D51551" w:rsidRDefault="008B6C80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B6C80" w:rsidRPr="00D51551" w14:paraId="576EAFC7" w14:textId="77777777" w:rsidTr="00B4563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B1646B3" w14:textId="77777777" w:rsidR="008B6C80" w:rsidRPr="00D51551" w:rsidRDefault="008B6C80" w:rsidP="00A365CC">
            <w:pPr>
              <w:ind w:left="29" w:hanging="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32282" w14:textId="77777777" w:rsidR="008B6C80" w:rsidRPr="00D51551" w:rsidRDefault="008B6C80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FBB35" w14:textId="77777777" w:rsidR="008B6C80" w:rsidRPr="00D51551" w:rsidRDefault="008B6C80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6D9BE5" w14:textId="404733A7" w:rsidR="008B6C80" w:rsidRPr="00D51551" w:rsidRDefault="00490805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E5FBC" w:rsidRPr="00DE5F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DE5FBC" w:rsidRPr="00DE5F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29083" w14:textId="64996A1A" w:rsidR="008B6C80" w:rsidRPr="00D51551" w:rsidRDefault="00490805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F0236" w:rsidRPr="00D51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="00AF0236" w:rsidRPr="00D51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</w:tbl>
    <w:p w14:paraId="4C5A5C5B" w14:textId="77777777" w:rsidR="00773ADA" w:rsidRPr="00D51551" w:rsidRDefault="00773ADA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9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D51551" w14:paraId="2CEF89EE" w14:textId="77777777" w:rsidTr="00DE1186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4195DA96" w14:textId="6286782E" w:rsidR="00767150" w:rsidRPr="00D51551" w:rsidRDefault="0049080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4" w:name="OLE_LINK9"/>
            <w:r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6115ED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115ED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7C8B3657" w14:textId="77777777" w:rsidR="005F05DA" w:rsidRPr="00D51551" w:rsidRDefault="005F05DA" w:rsidP="00A365CC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03B0A15E" w14:textId="77777777" w:rsidR="00DF78BD" w:rsidRPr="00D51551" w:rsidRDefault="00DF78BD" w:rsidP="00A365CC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รายการเคลื่อนไหวของภาระผูกพันผลประโยชน์พนักงาน</w:t>
      </w:r>
      <w:r w:rsidR="008B6C80"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ที่กำหนดไว้ระหว่างปี</w:t>
      </w:r>
      <w:r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มีดังนี้</w:t>
      </w:r>
    </w:p>
    <w:p w14:paraId="2A2B4D12" w14:textId="77777777" w:rsidR="003036D8" w:rsidRPr="00D51551" w:rsidRDefault="003036D8" w:rsidP="00A365CC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519"/>
        <w:gridCol w:w="1242"/>
        <w:gridCol w:w="1219"/>
        <w:gridCol w:w="1295"/>
        <w:gridCol w:w="1295"/>
      </w:tblGrid>
      <w:tr w:rsidR="00C22CAB" w:rsidRPr="00D51551" w14:paraId="551BB10E" w14:textId="77777777" w:rsidTr="006115ED">
        <w:trPr>
          <w:cantSplit/>
        </w:trPr>
        <w:tc>
          <w:tcPr>
            <w:tcW w:w="4519" w:type="dxa"/>
            <w:vAlign w:val="bottom"/>
          </w:tcPr>
          <w:p w14:paraId="5A386EAC" w14:textId="77777777" w:rsidR="008A7F60" w:rsidRPr="00D51551" w:rsidRDefault="008A7F60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4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FAB319" w14:textId="77777777" w:rsidR="008A7F60" w:rsidRPr="00D51551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9B58E2A" w14:textId="77777777" w:rsidR="008A7F60" w:rsidRPr="00D51551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86AF0" w:rsidRPr="00D51551" w14:paraId="1339DCC6" w14:textId="77777777" w:rsidTr="006115ED">
        <w:trPr>
          <w:cantSplit/>
        </w:trPr>
        <w:tc>
          <w:tcPr>
            <w:tcW w:w="4519" w:type="dxa"/>
            <w:vAlign w:val="bottom"/>
          </w:tcPr>
          <w:p w14:paraId="22645116" w14:textId="77777777" w:rsidR="00686AF0" w:rsidRPr="00D51551" w:rsidRDefault="00686AF0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D877B27" w14:textId="3E78E735" w:rsidR="00686AF0" w:rsidRPr="00D51551" w:rsidRDefault="00686AF0" w:rsidP="00A365CC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518C6FEB" w14:textId="321892CB" w:rsidR="00686AF0" w:rsidRPr="00D51551" w:rsidRDefault="00686AF0" w:rsidP="00A365CC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13AE61D1" w14:textId="4D75DBEE" w:rsidR="00686AF0" w:rsidRPr="00D51551" w:rsidRDefault="00686AF0" w:rsidP="00A365CC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23EB416E" w14:textId="6A48AE78" w:rsidR="00686AF0" w:rsidRPr="00D51551" w:rsidRDefault="00686AF0" w:rsidP="00A365CC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70BFE" w:rsidRPr="00D51551" w14:paraId="487180CD" w14:textId="77777777" w:rsidTr="006115ED">
        <w:trPr>
          <w:cantSplit/>
        </w:trPr>
        <w:tc>
          <w:tcPr>
            <w:tcW w:w="4519" w:type="dxa"/>
            <w:vAlign w:val="bottom"/>
          </w:tcPr>
          <w:p w14:paraId="2DD75A2B" w14:textId="77777777" w:rsidR="00C70BFE" w:rsidRPr="00D51551" w:rsidRDefault="00C70BFE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  <w:hideMark/>
          </w:tcPr>
          <w:p w14:paraId="39AAECFA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  <w:hideMark/>
          </w:tcPr>
          <w:p w14:paraId="6D5205FD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EBCAC93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735725F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70BFE" w:rsidRPr="00D51551" w14:paraId="407048F7" w14:textId="77777777" w:rsidTr="006115ED">
        <w:trPr>
          <w:cantSplit/>
        </w:trPr>
        <w:tc>
          <w:tcPr>
            <w:tcW w:w="4519" w:type="dxa"/>
            <w:vAlign w:val="bottom"/>
          </w:tcPr>
          <w:p w14:paraId="45670D97" w14:textId="77777777" w:rsidR="00C70BFE" w:rsidRPr="00D51551" w:rsidRDefault="00C70BFE" w:rsidP="00A365CC">
            <w:pPr>
              <w:ind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140E2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02A2EE94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75A64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24371C5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A3CA7" w:rsidRPr="00D51551" w14:paraId="17931559" w14:textId="77777777" w:rsidTr="006115ED">
        <w:trPr>
          <w:cantSplit/>
        </w:trPr>
        <w:tc>
          <w:tcPr>
            <w:tcW w:w="4519" w:type="dxa"/>
            <w:hideMark/>
          </w:tcPr>
          <w:p w14:paraId="2EAC00A0" w14:textId="57A7AC17" w:rsidR="005A3CA7" w:rsidRPr="00D51551" w:rsidRDefault="005A3CA7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17A0CC40" w14:textId="2A5DB2AC" w:rsidR="005A3CA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5A3CA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5A3CA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19" w:type="dxa"/>
            <w:vAlign w:val="bottom"/>
          </w:tcPr>
          <w:p w14:paraId="0EC869BA" w14:textId="6D66F72A" w:rsidR="005A3CA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5A3CA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5A3CA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98CBA12" w14:textId="7F5C26B8" w:rsidR="005A3CA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5A3CA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5A3CA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5" w:type="dxa"/>
            <w:vAlign w:val="bottom"/>
          </w:tcPr>
          <w:p w14:paraId="66CB128A" w14:textId="6075F623" w:rsidR="005A3CA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5A3CA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="005A3CA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</w:tr>
      <w:tr w:rsidR="005A3CA7" w:rsidRPr="00D51551" w14:paraId="7C03EECA" w14:textId="77777777" w:rsidTr="006115ED">
        <w:trPr>
          <w:cantSplit/>
        </w:trPr>
        <w:tc>
          <w:tcPr>
            <w:tcW w:w="4519" w:type="dxa"/>
            <w:hideMark/>
          </w:tcPr>
          <w:p w14:paraId="00A6A950" w14:textId="77777777" w:rsidR="005A3CA7" w:rsidRPr="00D51551" w:rsidRDefault="005A3CA7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42" w:type="dxa"/>
            <w:shd w:val="clear" w:color="auto" w:fill="FAFAFA"/>
          </w:tcPr>
          <w:p w14:paraId="14BA1B76" w14:textId="6DC67D33" w:rsidR="005A3CA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A3CA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5A3CA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19" w:type="dxa"/>
          </w:tcPr>
          <w:p w14:paraId="42BC3697" w14:textId="2ECDE21A" w:rsidR="005A3CA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C35F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4C35F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5" w:type="dxa"/>
            <w:shd w:val="clear" w:color="auto" w:fill="FAFAFA"/>
          </w:tcPr>
          <w:p w14:paraId="49871117" w14:textId="17647D54" w:rsidR="005A3CA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A3CA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5A3CA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5" w:type="dxa"/>
          </w:tcPr>
          <w:p w14:paraId="5DA7736C" w14:textId="69814462" w:rsidR="005A3CA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A3CA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="005A3CA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</w:p>
        </w:tc>
      </w:tr>
      <w:tr w:rsidR="005A3CA7" w:rsidRPr="00D51551" w14:paraId="3E5C896E" w14:textId="77777777" w:rsidTr="006115ED">
        <w:trPr>
          <w:cantSplit/>
        </w:trPr>
        <w:tc>
          <w:tcPr>
            <w:tcW w:w="4519" w:type="dxa"/>
            <w:hideMark/>
          </w:tcPr>
          <w:p w14:paraId="3DECC58D" w14:textId="77777777" w:rsidR="005A3CA7" w:rsidRPr="00D51551" w:rsidRDefault="005A3CA7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42" w:type="dxa"/>
            <w:shd w:val="clear" w:color="auto" w:fill="FAFAFA"/>
          </w:tcPr>
          <w:p w14:paraId="3F6389F7" w14:textId="0F404608" w:rsidR="005A3CA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5A3CA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19" w:type="dxa"/>
          </w:tcPr>
          <w:p w14:paraId="68B0971A" w14:textId="06FFB996" w:rsidR="005A3CA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4C35F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5" w:type="dxa"/>
            <w:shd w:val="clear" w:color="auto" w:fill="FAFAFA"/>
          </w:tcPr>
          <w:p w14:paraId="59A1C07F" w14:textId="28652EC6" w:rsidR="005A3CA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5A3CA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5" w:type="dxa"/>
          </w:tcPr>
          <w:p w14:paraId="2D62B23D" w14:textId="7F7DA75A" w:rsidR="005A3CA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5A3CA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</w:p>
        </w:tc>
      </w:tr>
      <w:tr w:rsidR="005A3CA7" w:rsidRPr="00D51551" w14:paraId="2D99816E" w14:textId="77777777" w:rsidTr="006115ED">
        <w:trPr>
          <w:cantSplit/>
        </w:trPr>
        <w:tc>
          <w:tcPr>
            <w:tcW w:w="4519" w:type="dxa"/>
          </w:tcPr>
          <w:p w14:paraId="7F110E6F" w14:textId="77777777" w:rsidR="005A3CA7" w:rsidRPr="00D51551" w:rsidRDefault="005A3CA7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42" w:type="dxa"/>
            <w:shd w:val="clear" w:color="auto" w:fill="FAFAFA"/>
          </w:tcPr>
          <w:p w14:paraId="4C63B17C" w14:textId="77777777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9" w:type="dxa"/>
          </w:tcPr>
          <w:p w14:paraId="279CB0F3" w14:textId="01B6F4CD" w:rsidR="005A3CA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C35F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4C35F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5" w:type="dxa"/>
            <w:shd w:val="clear" w:color="auto" w:fill="FAFAFA"/>
          </w:tcPr>
          <w:p w14:paraId="413D1805" w14:textId="77777777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</w:tcPr>
          <w:p w14:paraId="5FCF4511" w14:textId="60AE8574" w:rsidR="005A3CA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A3CA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="005A3CA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</w:tr>
      <w:tr w:rsidR="005A3CA7" w:rsidRPr="00D51551" w14:paraId="29DB3D2F" w14:textId="77777777" w:rsidTr="006115ED">
        <w:trPr>
          <w:cantSplit/>
        </w:trPr>
        <w:tc>
          <w:tcPr>
            <w:tcW w:w="4519" w:type="dxa"/>
          </w:tcPr>
          <w:p w14:paraId="75073425" w14:textId="77777777" w:rsidR="005A3CA7" w:rsidRPr="00D51551" w:rsidRDefault="005A3CA7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42" w:type="dxa"/>
            <w:shd w:val="clear" w:color="auto" w:fill="FAFAFA"/>
          </w:tcPr>
          <w:p w14:paraId="306871D1" w14:textId="77777777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9" w:type="dxa"/>
          </w:tcPr>
          <w:p w14:paraId="31E33ADD" w14:textId="77777777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</w:tcPr>
          <w:p w14:paraId="75560540" w14:textId="77777777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001467B5" w14:textId="77777777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A3CA7" w:rsidRPr="00D51551" w14:paraId="38A9A727" w14:textId="77777777" w:rsidTr="006115ED">
        <w:trPr>
          <w:cantSplit/>
        </w:trPr>
        <w:tc>
          <w:tcPr>
            <w:tcW w:w="4519" w:type="dxa"/>
          </w:tcPr>
          <w:p w14:paraId="5AC6F0EB" w14:textId="77777777" w:rsidR="005A3CA7" w:rsidRPr="00D51551" w:rsidRDefault="005A3CA7" w:rsidP="00A365CC">
            <w:pPr>
              <w:tabs>
                <w:tab w:val="left" w:pos="36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D51551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กำไร</w:t>
            </w:r>
            <w:r w:rsidRPr="00D51551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ที่เกิดจากการเปลี่ยนแปลงข้อสมมติฐาน</w:t>
            </w:r>
          </w:p>
        </w:tc>
        <w:tc>
          <w:tcPr>
            <w:tcW w:w="1242" w:type="dxa"/>
            <w:shd w:val="clear" w:color="auto" w:fill="FAFAFA"/>
          </w:tcPr>
          <w:p w14:paraId="1D153B5E" w14:textId="77777777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9" w:type="dxa"/>
          </w:tcPr>
          <w:p w14:paraId="52935060" w14:textId="77777777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</w:tcPr>
          <w:p w14:paraId="787F5ACC" w14:textId="77777777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48CB41D7" w14:textId="77777777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A3CA7" w:rsidRPr="00D51551" w14:paraId="4DD5ADF7" w14:textId="77777777" w:rsidTr="006115ED">
        <w:trPr>
          <w:cantSplit/>
        </w:trPr>
        <w:tc>
          <w:tcPr>
            <w:tcW w:w="4519" w:type="dxa"/>
          </w:tcPr>
          <w:p w14:paraId="5F7E5909" w14:textId="77777777" w:rsidR="005A3CA7" w:rsidRPr="00D51551" w:rsidRDefault="005A3CA7" w:rsidP="00A365CC">
            <w:pPr>
              <w:tabs>
                <w:tab w:val="left" w:pos="36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   ในการประมาณการตามหลักคณิตศาสตร์</w:t>
            </w:r>
          </w:p>
        </w:tc>
        <w:tc>
          <w:tcPr>
            <w:tcW w:w="1242" w:type="dxa"/>
            <w:shd w:val="clear" w:color="auto" w:fill="FAFAFA"/>
          </w:tcPr>
          <w:p w14:paraId="0D2A8E42" w14:textId="77777777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9" w:type="dxa"/>
          </w:tcPr>
          <w:p w14:paraId="34A0213D" w14:textId="77777777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</w:tcPr>
          <w:p w14:paraId="7E2801E4" w14:textId="77777777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5FDD74C6" w14:textId="77777777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A3CA7" w:rsidRPr="00D51551" w14:paraId="7B83B521" w14:textId="77777777" w:rsidTr="005A3CA7">
        <w:trPr>
          <w:cantSplit/>
        </w:trPr>
        <w:tc>
          <w:tcPr>
            <w:tcW w:w="4519" w:type="dxa"/>
          </w:tcPr>
          <w:p w14:paraId="197FB500" w14:textId="6FC2585C" w:rsidR="005A3CA7" w:rsidRPr="00D51551" w:rsidRDefault="005A3CA7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   ประกันภัย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42" w:type="dxa"/>
            <w:shd w:val="clear" w:color="auto" w:fill="FAFAFA"/>
          </w:tcPr>
          <w:p w14:paraId="534F736D" w14:textId="77777777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9" w:type="dxa"/>
          </w:tcPr>
          <w:p w14:paraId="2A0BFFCE" w14:textId="56D94EF1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FAFAFA"/>
          </w:tcPr>
          <w:p w14:paraId="29614832" w14:textId="77777777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</w:tcPr>
          <w:p w14:paraId="141B6F26" w14:textId="137B9337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A3CA7" w:rsidRPr="00D51551" w14:paraId="2D6B00CB" w14:textId="77777777" w:rsidTr="005A3CA7">
        <w:trPr>
          <w:cantSplit/>
        </w:trPr>
        <w:tc>
          <w:tcPr>
            <w:tcW w:w="4519" w:type="dxa"/>
          </w:tcPr>
          <w:p w14:paraId="06C8B943" w14:textId="77777777" w:rsidR="005A3CA7" w:rsidRPr="00D51551" w:rsidRDefault="005A3CA7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หนี้สินเพิ่มขึ้นจากการรับโอนพนักงานจากบริษัทย่อย</w:t>
            </w:r>
          </w:p>
        </w:tc>
        <w:tc>
          <w:tcPr>
            <w:tcW w:w="1242" w:type="dxa"/>
            <w:shd w:val="clear" w:color="auto" w:fill="FAFAFA"/>
          </w:tcPr>
          <w:p w14:paraId="5D7805FF" w14:textId="77777777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9" w:type="dxa"/>
          </w:tcPr>
          <w:p w14:paraId="608AEC7D" w14:textId="7A90AF6A" w:rsidR="005A3CA7" w:rsidRPr="00D51551" w:rsidRDefault="004C35FF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</w:tcPr>
          <w:p w14:paraId="4C9F63FB" w14:textId="77777777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</w:tcPr>
          <w:p w14:paraId="19CB7598" w14:textId="474D996C" w:rsidR="005A3CA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5A3CA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</w:tr>
      <w:tr w:rsidR="005A3CA7" w:rsidRPr="00D51551" w14:paraId="580F9756" w14:textId="77777777" w:rsidTr="005A3CA7">
        <w:trPr>
          <w:cantSplit/>
        </w:trPr>
        <w:tc>
          <w:tcPr>
            <w:tcW w:w="4519" w:type="dxa"/>
          </w:tcPr>
          <w:p w14:paraId="7D0A248A" w14:textId="77777777" w:rsidR="005A3CA7" w:rsidRPr="00D51551" w:rsidRDefault="005A3CA7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</w:tcPr>
          <w:p w14:paraId="0928B633" w14:textId="5128CB00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79E283F0" w14:textId="77777777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01EC7DFC" w14:textId="22226B38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68A9E052" w14:textId="77777777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A3CA7" w:rsidRPr="00D51551" w14:paraId="53E257DE" w14:textId="77777777" w:rsidTr="006115ED">
        <w:trPr>
          <w:cantSplit/>
        </w:trPr>
        <w:tc>
          <w:tcPr>
            <w:tcW w:w="4519" w:type="dxa"/>
            <w:hideMark/>
          </w:tcPr>
          <w:p w14:paraId="692D9E26" w14:textId="21784E54" w:rsidR="005A3CA7" w:rsidRPr="00D51551" w:rsidRDefault="005A3CA7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1904D4" w14:textId="052EC0A9" w:rsidR="005A3CA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5A3CA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="005A3CA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58DAF781" w14:textId="453ACD94" w:rsidR="005A3CA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5A3CA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5A3CA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55FC6F" w14:textId="1122EFA3" w:rsidR="005A3CA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5A3CA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="005A3CA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74C20FBA" w14:textId="5F0D0744" w:rsidR="005A3CA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5A3CA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5A3CA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</w:tr>
    </w:tbl>
    <w:p w14:paraId="2D51BEE2" w14:textId="77777777" w:rsidR="00C57B89" w:rsidRPr="00D51551" w:rsidRDefault="00C57B89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14B8C6" w14:textId="77777777" w:rsidR="008A7F60" w:rsidRPr="00D51551" w:rsidRDefault="008A7F60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ข้อสมมติฐาน</w:t>
      </w:r>
      <w:r w:rsidR="006B447D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หลักในการประมาณการ</w:t>
      </w:r>
      <w:r w:rsidR="00AD7B70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ตามหลักคณิตศาสตร์ประกันภัยที่ใช้เป็นดังนี้</w:t>
      </w:r>
    </w:p>
    <w:p w14:paraId="1A014126" w14:textId="77777777" w:rsidR="001B123F" w:rsidRPr="00D51551" w:rsidRDefault="001B123F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574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84"/>
        <w:gridCol w:w="1295"/>
        <w:gridCol w:w="1295"/>
      </w:tblGrid>
      <w:tr w:rsidR="00C22CAB" w:rsidRPr="00D51551" w14:paraId="02F54AFF" w14:textId="77777777" w:rsidTr="006115ED">
        <w:trPr>
          <w:cantSplit/>
        </w:trPr>
        <w:tc>
          <w:tcPr>
            <w:tcW w:w="6984" w:type="dxa"/>
            <w:vAlign w:val="bottom"/>
          </w:tcPr>
          <w:p w14:paraId="3D2D11A4" w14:textId="77777777" w:rsidR="00AD7B70" w:rsidRPr="00D51551" w:rsidRDefault="00AD7B70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050A9B52" w14:textId="222E0A40" w:rsidR="00AD7B70" w:rsidRPr="00D51551" w:rsidRDefault="00AD7B70" w:rsidP="00A365CC">
            <w:pPr>
              <w:pStyle w:val="Heading2"/>
              <w:tabs>
                <w:tab w:val="left" w:pos="360"/>
              </w:tabs>
              <w:ind w:left="187" w:right="-72" w:hanging="18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E2340F"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</w:p>
        </w:tc>
      </w:tr>
      <w:tr w:rsidR="00AD7B70" w:rsidRPr="00D51551" w14:paraId="5C879C7C" w14:textId="77777777" w:rsidTr="006115ED">
        <w:trPr>
          <w:cantSplit/>
        </w:trPr>
        <w:tc>
          <w:tcPr>
            <w:tcW w:w="6984" w:type="dxa"/>
            <w:vAlign w:val="bottom"/>
          </w:tcPr>
          <w:p w14:paraId="174AC094" w14:textId="77777777" w:rsidR="00AD7B70" w:rsidRPr="00D51551" w:rsidRDefault="00AD7B70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</w:tcPr>
          <w:p w14:paraId="29CA9A21" w14:textId="16CF1A3B" w:rsidR="00AD7B70" w:rsidRPr="00D51551" w:rsidRDefault="00AD7B70" w:rsidP="00A365CC">
            <w:pPr>
              <w:pStyle w:val="Heading2"/>
              <w:tabs>
                <w:tab w:val="left" w:pos="360"/>
              </w:tabs>
              <w:ind w:left="187" w:right="-72" w:hanging="18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41C2C" w:rsidRPr="00D51551" w14:paraId="47703593" w14:textId="77777777" w:rsidTr="006115ED">
        <w:trPr>
          <w:cantSplit/>
        </w:trPr>
        <w:tc>
          <w:tcPr>
            <w:tcW w:w="6984" w:type="dxa"/>
            <w:vAlign w:val="bottom"/>
          </w:tcPr>
          <w:p w14:paraId="598B193C" w14:textId="77777777" w:rsidR="00241C2C" w:rsidRPr="00D51551" w:rsidRDefault="00241C2C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8540AFB" w14:textId="73B7446B" w:rsidR="00241C2C" w:rsidRPr="00D51551" w:rsidRDefault="00490805" w:rsidP="00A365CC">
            <w:pPr>
              <w:pStyle w:val="Heading2"/>
              <w:ind w:left="187" w:right="-72" w:hanging="1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41C2C"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B362682" w14:textId="2786199A" w:rsidR="00241C2C" w:rsidRPr="00D51551" w:rsidRDefault="00490805" w:rsidP="00A365CC">
            <w:pPr>
              <w:pStyle w:val="Heading2"/>
              <w:tabs>
                <w:tab w:val="left" w:pos="360"/>
              </w:tabs>
              <w:ind w:left="187" w:right="-72" w:hanging="1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41C2C"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8A7F60" w:rsidRPr="00D51551" w14:paraId="78CC92B7" w14:textId="77777777" w:rsidTr="006115ED">
        <w:trPr>
          <w:cantSplit/>
        </w:trPr>
        <w:tc>
          <w:tcPr>
            <w:tcW w:w="6984" w:type="dxa"/>
            <w:vAlign w:val="bottom"/>
          </w:tcPr>
          <w:p w14:paraId="36C414E8" w14:textId="77777777" w:rsidR="008A7F60" w:rsidRPr="00D51551" w:rsidRDefault="008A7F60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1B62CD38" w14:textId="3B66A409" w:rsidR="008A7F60" w:rsidRPr="00D51551" w:rsidRDefault="008A7F60" w:rsidP="00A365CC">
            <w:pPr>
              <w:pStyle w:val="Heading2"/>
              <w:ind w:left="187" w:right="-72" w:hanging="1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8679504" w14:textId="4E0F5607" w:rsidR="008A7F60" w:rsidRPr="00D51551" w:rsidRDefault="008A7F60" w:rsidP="00A365CC">
            <w:pPr>
              <w:pStyle w:val="Heading2"/>
              <w:tabs>
                <w:tab w:val="left" w:pos="360"/>
              </w:tabs>
              <w:ind w:left="187" w:right="-72" w:hanging="187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A7F60" w:rsidRPr="00D51551" w14:paraId="28F84C12" w14:textId="77777777" w:rsidTr="006115ED">
        <w:trPr>
          <w:cantSplit/>
        </w:trPr>
        <w:tc>
          <w:tcPr>
            <w:tcW w:w="6984" w:type="dxa"/>
            <w:vAlign w:val="bottom"/>
          </w:tcPr>
          <w:p w14:paraId="5B2575A2" w14:textId="77777777" w:rsidR="008A7F60" w:rsidRPr="00D51551" w:rsidRDefault="008A7F60" w:rsidP="00A365CC">
            <w:pPr>
              <w:ind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1EAB22" w14:textId="77777777" w:rsidR="008A7F60" w:rsidRPr="00D51551" w:rsidRDefault="008A7F6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E9804AD" w14:textId="77777777" w:rsidR="008A7F60" w:rsidRPr="00D51551" w:rsidRDefault="008A7F6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A3CA7" w:rsidRPr="00D51551" w14:paraId="25A88646" w14:textId="77777777" w:rsidTr="006115ED">
        <w:trPr>
          <w:cantSplit/>
        </w:trPr>
        <w:tc>
          <w:tcPr>
            <w:tcW w:w="6984" w:type="dxa"/>
            <w:vAlign w:val="center"/>
            <w:hideMark/>
          </w:tcPr>
          <w:p w14:paraId="588B25AE" w14:textId="77777777" w:rsidR="005A3CA7" w:rsidRPr="00D51551" w:rsidRDefault="005A3CA7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295" w:type="dxa"/>
            <w:shd w:val="clear" w:color="auto" w:fill="FAFAFA"/>
          </w:tcPr>
          <w:p w14:paraId="6D316790" w14:textId="650EEAB3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</w:p>
        </w:tc>
        <w:tc>
          <w:tcPr>
            <w:tcW w:w="1295" w:type="dxa"/>
          </w:tcPr>
          <w:p w14:paraId="1B5EF9F9" w14:textId="5237970A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</w:p>
        </w:tc>
      </w:tr>
      <w:tr w:rsidR="005A3CA7" w:rsidRPr="00D51551" w14:paraId="40BCF280" w14:textId="77777777" w:rsidTr="006115ED">
        <w:trPr>
          <w:cantSplit/>
        </w:trPr>
        <w:tc>
          <w:tcPr>
            <w:tcW w:w="6984" w:type="dxa"/>
            <w:vAlign w:val="center"/>
            <w:hideMark/>
          </w:tcPr>
          <w:p w14:paraId="4D33E37A" w14:textId="77777777" w:rsidR="005A3CA7" w:rsidRPr="00D51551" w:rsidRDefault="005A3CA7" w:rsidP="00A365CC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อัตราการเพิ่มขึ้นของเงินเดือน</w:t>
            </w:r>
          </w:p>
        </w:tc>
        <w:tc>
          <w:tcPr>
            <w:tcW w:w="1295" w:type="dxa"/>
            <w:shd w:val="clear" w:color="auto" w:fill="FAFAFA"/>
          </w:tcPr>
          <w:p w14:paraId="5AAA9410" w14:textId="384EFCE6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295" w:type="dxa"/>
          </w:tcPr>
          <w:p w14:paraId="5CFF145C" w14:textId="0B39FF2D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5A3CA7" w:rsidRPr="00D51551" w14:paraId="2FB742BF" w14:textId="77777777" w:rsidTr="006115ED">
        <w:trPr>
          <w:cantSplit/>
        </w:trPr>
        <w:tc>
          <w:tcPr>
            <w:tcW w:w="6984" w:type="dxa"/>
            <w:vAlign w:val="center"/>
          </w:tcPr>
          <w:p w14:paraId="2BAFF39D" w14:textId="77777777" w:rsidR="005A3CA7" w:rsidRPr="00D51551" w:rsidRDefault="005A3CA7" w:rsidP="00A365CC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อัตราการลาออก</w:t>
            </w:r>
          </w:p>
        </w:tc>
        <w:tc>
          <w:tcPr>
            <w:tcW w:w="1295" w:type="dxa"/>
            <w:shd w:val="clear" w:color="auto" w:fill="FAFAFA"/>
          </w:tcPr>
          <w:p w14:paraId="1821A315" w14:textId="77777777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</w:tcPr>
          <w:p w14:paraId="5D7A1652" w14:textId="77777777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A3CA7" w:rsidRPr="00D51551" w14:paraId="51B2633C" w14:textId="77777777" w:rsidTr="006115ED">
        <w:trPr>
          <w:cantSplit/>
        </w:trPr>
        <w:tc>
          <w:tcPr>
            <w:tcW w:w="6984" w:type="dxa"/>
            <w:vAlign w:val="center"/>
          </w:tcPr>
          <w:p w14:paraId="24887600" w14:textId="4E8D5C8C" w:rsidR="005A3CA7" w:rsidRPr="00D51551" w:rsidRDefault="005A3CA7" w:rsidP="00A365CC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อายุน้อยกว่า </w:t>
            </w:r>
            <w:r w:rsidR="00490805" w:rsidRPr="004908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D5155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5" w:type="dxa"/>
            <w:shd w:val="clear" w:color="auto" w:fill="FAFAFA"/>
          </w:tcPr>
          <w:p w14:paraId="2223A4F6" w14:textId="2931EBF1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5" w:type="dxa"/>
          </w:tcPr>
          <w:p w14:paraId="4C7C255E" w14:textId="4845CBBE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</w:p>
        </w:tc>
      </w:tr>
      <w:tr w:rsidR="005A3CA7" w:rsidRPr="00D51551" w14:paraId="34F48552" w14:textId="77777777" w:rsidTr="006115ED">
        <w:trPr>
          <w:cantSplit/>
        </w:trPr>
        <w:tc>
          <w:tcPr>
            <w:tcW w:w="6984" w:type="dxa"/>
            <w:vAlign w:val="center"/>
          </w:tcPr>
          <w:p w14:paraId="4395D7B4" w14:textId="501F297A" w:rsidR="005A3CA7" w:rsidRPr="00D51551" w:rsidRDefault="005A3CA7" w:rsidP="00A365CC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ตั้งแต่ </w:t>
            </w:r>
            <w:r w:rsidR="00490805" w:rsidRPr="004908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D5155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 ถึง </w:t>
            </w:r>
            <w:r w:rsidR="00490805" w:rsidRPr="004908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Pr="00D5155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5" w:type="dxa"/>
            <w:shd w:val="clear" w:color="auto" w:fill="FAFAFA"/>
          </w:tcPr>
          <w:p w14:paraId="6680E53C" w14:textId="61DA6332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</w:p>
        </w:tc>
        <w:tc>
          <w:tcPr>
            <w:tcW w:w="1295" w:type="dxa"/>
          </w:tcPr>
          <w:p w14:paraId="79E72E9F" w14:textId="65D5AB17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</w:p>
        </w:tc>
      </w:tr>
      <w:tr w:rsidR="005A3CA7" w:rsidRPr="00D51551" w14:paraId="0A3379AE" w14:textId="77777777" w:rsidTr="006115ED">
        <w:trPr>
          <w:cantSplit/>
        </w:trPr>
        <w:tc>
          <w:tcPr>
            <w:tcW w:w="6984" w:type="dxa"/>
            <w:vAlign w:val="center"/>
          </w:tcPr>
          <w:p w14:paraId="23AB627F" w14:textId="39A313BC" w:rsidR="005A3CA7" w:rsidRPr="00D51551" w:rsidRDefault="005A3CA7" w:rsidP="00A365CC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ตั้งแต่ </w:t>
            </w:r>
            <w:r w:rsidR="00490805" w:rsidRPr="004908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Pr="00D5155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 ถึง </w:t>
            </w:r>
            <w:r w:rsidR="00490805" w:rsidRPr="004908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Pr="00D5155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5" w:type="dxa"/>
            <w:shd w:val="clear" w:color="auto" w:fill="FAFAFA"/>
          </w:tcPr>
          <w:p w14:paraId="00EE7576" w14:textId="22520A85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295" w:type="dxa"/>
          </w:tcPr>
          <w:p w14:paraId="571CE2BE" w14:textId="49D3FC1B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</w:tr>
      <w:tr w:rsidR="005A3CA7" w:rsidRPr="00D51551" w14:paraId="4D4BC51E" w14:textId="77777777" w:rsidTr="006115ED">
        <w:trPr>
          <w:cantSplit/>
        </w:trPr>
        <w:tc>
          <w:tcPr>
            <w:tcW w:w="6984" w:type="dxa"/>
            <w:vAlign w:val="center"/>
          </w:tcPr>
          <w:p w14:paraId="73CFC14E" w14:textId="62756ED1" w:rsidR="005A3CA7" w:rsidRPr="00D51551" w:rsidRDefault="005A3CA7" w:rsidP="00A365CC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อายุ </w:t>
            </w:r>
            <w:r w:rsidR="00490805" w:rsidRPr="0049080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Pr="00D5155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 ขึ้นไป</w:t>
            </w:r>
          </w:p>
        </w:tc>
        <w:tc>
          <w:tcPr>
            <w:tcW w:w="1295" w:type="dxa"/>
            <w:shd w:val="clear" w:color="auto" w:fill="FAFAFA"/>
          </w:tcPr>
          <w:p w14:paraId="0437B6EA" w14:textId="0EC01B3B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</w:p>
        </w:tc>
        <w:tc>
          <w:tcPr>
            <w:tcW w:w="1295" w:type="dxa"/>
          </w:tcPr>
          <w:p w14:paraId="6870DFEF" w14:textId="31153EE6" w:rsidR="005A3CA7" w:rsidRPr="00D51551" w:rsidRDefault="005A3CA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</w:p>
        </w:tc>
      </w:tr>
      <w:tr w:rsidR="005A3CA7" w:rsidRPr="00D51551" w14:paraId="42E98EB9" w14:textId="77777777" w:rsidTr="006115ED">
        <w:trPr>
          <w:cantSplit/>
        </w:trPr>
        <w:tc>
          <w:tcPr>
            <w:tcW w:w="6984" w:type="dxa"/>
            <w:vAlign w:val="center"/>
          </w:tcPr>
          <w:p w14:paraId="6ED5DBF3" w14:textId="77777777" w:rsidR="005A3CA7" w:rsidRPr="00D51551" w:rsidRDefault="005A3CA7" w:rsidP="00A365CC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155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อายุเกษียณ</w:t>
            </w:r>
          </w:p>
        </w:tc>
        <w:tc>
          <w:tcPr>
            <w:tcW w:w="1295" w:type="dxa"/>
            <w:shd w:val="clear" w:color="auto" w:fill="FAFAFA"/>
          </w:tcPr>
          <w:p w14:paraId="1D63E121" w14:textId="48EDF194" w:rsidR="005A3CA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5A3CA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5" w:type="dxa"/>
          </w:tcPr>
          <w:p w14:paraId="1BC07F8A" w14:textId="689AF97A" w:rsidR="005A3CA7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5A3CA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bookmarkEnd w:id="34"/>
    </w:tbl>
    <w:p w14:paraId="151534E3" w14:textId="77777777" w:rsidR="00773ADA" w:rsidRPr="00D51551" w:rsidRDefault="00AD7B70" w:rsidP="00A365CC">
      <w:pPr>
        <w:ind w:left="540" w:hanging="540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br w:type="page"/>
      </w:r>
    </w:p>
    <w:p w14:paraId="699AAE98" w14:textId="77777777" w:rsidR="00C8023A" w:rsidRPr="00D51551" w:rsidRDefault="00C8023A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การวิเคราะห์ความอ่อนไหวของข้อสมมติ</w:t>
      </w:r>
      <w:r w:rsidR="004B4F9A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ฐาน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หลักในการประมาณการตามหลักคณิตศาสตร์ประกันภัยเป็นดังต่อไปนี้</w:t>
      </w:r>
    </w:p>
    <w:p w14:paraId="6E28FE05" w14:textId="77777777" w:rsidR="00C8023A" w:rsidRPr="00D51551" w:rsidRDefault="00C8023A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70"/>
        <w:gridCol w:w="1354"/>
        <w:gridCol w:w="1512"/>
        <w:gridCol w:w="1512"/>
        <w:gridCol w:w="1512"/>
        <w:gridCol w:w="1512"/>
      </w:tblGrid>
      <w:tr w:rsidR="00C22CAB" w:rsidRPr="00D51551" w14:paraId="22D5369B" w14:textId="77777777" w:rsidTr="006115ED">
        <w:tc>
          <w:tcPr>
            <w:tcW w:w="2070" w:type="dxa"/>
          </w:tcPr>
          <w:p w14:paraId="35A5E8DF" w14:textId="77777777" w:rsidR="00C8023A" w:rsidRPr="00D51551" w:rsidRDefault="00C8023A" w:rsidP="00A365CC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4" w:type="dxa"/>
          </w:tcPr>
          <w:p w14:paraId="38E391F2" w14:textId="77777777" w:rsidR="00C8023A" w:rsidRPr="00D51551" w:rsidRDefault="00C8023A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D62D014" w14:textId="77777777" w:rsidR="00C8023A" w:rsidRPr="00D51551" w:rsidRDefault="00C8023A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C8023A" w:rsidRPr="00D51551" w14:paraId="3341F40A" w14:textId="77777777" w:rsidTr="006115ED">
        <w:tc>
          <w:tcPr>
            <w:tcW w:w="2070" w:type="dxa"/>
          </w:tcPr>
          <w:p w14:paraId="689C99A5" w14:textId="77777777" w:rsidR="00C8023A" w:rsidRPr="00D51551" w:rsidRDefault="00C8023A" w:rsidP="00A365CC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4" w:type="dxa"/>
          </w:tcPr>
          <w:p w14:paraId="5ABF37C4" w14:textId="77777777" w:rsidR="00C8023A" w:rsidRPr="00D51551" w:rsidRDefault="00C8023A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4CB3876" w14:textId="77777777" w:rsidR="00C8023A" w:rsidRPr="00D51551" w:rsidRDefault="0007472E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ผลกระทบต่อภาระผู</w:t>
            </w:r>
            <w:r w:rsidR="00C8023A"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กพันโครงการผลประโยชน์ที่กำหนดไว้</w:t>
            </w:r>
          </w:p>
        </w:tc>
      </w:tr>
      <w:tr w:rsidR="00C8023A" w:rsidRPr="00D51551" w14:paraId="60142DCD" w14:textId="77777777" w:rsidTr="006115ED">
        <w:tc>
          <w:tcPr>
            <w:tcW w:w="2070" w:type="dxa"/>
          </w:tcPr>
          <w:p w14:paraId="043BF023" w14:textId="77777777" w:rsidR="00C8023A" w:rsidRPr="00D51551" w:rsidRDefault="00C8023A" w:rsidP="00A365CC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4" w:type="dxa"/>
          </w:tcPr>
          <w:p w14:paraId="0A7833A7" w14:textId="77777777" w:rsidR="00C8023A" w:rsidRPr="00D51551" w:rsidRDefault="00C8023A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624557" w14:textId="77777777" w:rsidR="00C8023A" w:rsidRPr="00D51551" w:rsidRDefault="00C8023A" w:rsidP="00A365CC">
            <w:pPr>
              <w:pStyle w:val="Heading2"/>
              <w:tabs>
                <w:tab w:val="clear" w:pos="540"/>
              </w:tabs>
              <w:ind w:left="-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การเพิ่มขึ้นของข้อสมมติ</w:t>
            </w:r>
            <w:r w:rsidR="004B4F9A"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ฐาน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0AF2E0" w14:textId="77777777" w:rsidR="00C8023A" w:rsidRPr="00D51551" w:rsidRDefault="00C8023A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การลดลงของข้อสมมติ</w:t>
            </w:r>
            <w:r w:rsidR="004B4F9A"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ฐาน</w:t>
            </w:r>
          </w:p>
        </w:tc>
      </w:tr>
      <w:tr w:rsidR="005A3CA7" w:rsidRPr="00D51551" w14:paraId="2ACDC564" w14:textId="77777777" w:rsidTr="006115ED">
        <w:tc>
          <w:tcPr>
            <w:tcW w:w="2070" w:type="dxa"/>
          </w:tcPr>
          <w:p w14:paraId="012DF4AF" w14:textId="77777777" w:rsidR="005A3CA7" w:rsidRPr="00D51551" w:rsidRDefault="005A3CA7" w:rsidP="00A365CC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5B107D91" w14:textId="54D4D4B8" w:rsidR="005A3CA7" w:rsidRPr="00D51551" w:rsidRDefault="005A3CA7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ในข้อสมมติ</w:t>
            </w:r>
            <w:r w:rsidR="008C0DE7"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ฐาน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2AE1306" w14:textId="724CBBBD" w:rsidR="005A3CA7" w:rsidRPr="00D51551" w:rsidRDefault="005A3CA7" w:rsidP="00A365CC">
            <w:pPr>
              <w:pStyle w:val="Heading2"/>
              <w:tabs>
                <w:tab w:val="clear" w:pos="540"/>
              </w:tabs>
              <w:ind w:left="-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B1C88FA" w14:textId="0265E729" w:rsidR="005A3CA7" w:rsidRPr="00D51551" w:rsidRDefault="005A3CA7" w:rsidP="00A365CC">
            <w:pPr>
              <w:pStyle w:val="Heading2"/>
              <w:tabs>
                <w:tab w:val="clear" w:pos="540"/>
              </w:tabs>
              <w:ind w:left="-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0BF9059" w14:textId="32D04DDA" w:rsidR="005A3CA7" w:rsidRPr="00D51551" w:rsidRDefault="005A3CA7" w:rsidP="00A365CC">
            <w:pPr>
              <w:pStyle w:val="Heading2"/>
              <w:tabs>
                <w:tab w:val="clear" w:pos="540"/>
              </w:tabs>
              <w:ind w:left="-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01182A5" w14:textId="5C7EBF2A" w:rsidR="005A3CA7" w:rsidRPr="00D51551" w:rsidRDefault="005A3CA7" w:rsidP="00A365CC">
            <w:pPr>
              <w:pStyle w:val="Heading2"/>
              <w:tabs>
                <w:tab w:val="clear" w:pos="540"/>
              </w:tabs>
              <w:ind w:left="-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C8023A" w:rsidRPr="00D51551" w14:paraId="62BD8950" w14:textId="77777777" w:rsidTr="006115ED">
        <w:tc>
          <w:tcPr>
            <w:tcW w:w="2070" w:type="dxa"/>
          </w:tcPr>
          <w:p w14:paraId="331A51D0" w14:textId="77777777" w:rsidR="00C8023A" w:rsidRPr="00D51551" w:rsidRDefault="00C8023A" w:rsidP="00A365CC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3C17327" w14:textId="77777777" w:rsidR="00C8023A" w:rsidRPr="00D51551" w:rsidRDefault="00C8023A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F6B69CB" w14:textId="77777777" w:rsidR="00C8023A" w:rsidRPr="00D51551" w:rsidRDefault="00C8023A" w:rsidP="00A365CC">
            <w:pPr>
              <w:pStyle w:val="Heading2"/>
              <w:tabs>
                <w:tab w:val="clear" w:pos="540"/>
              </w:tabs>
              <w:ind w:left="-4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6C68DA7" w14:textId="77777777" w:rsidR="00C8023A" w:rsidRPr="00D51551" w:rsidRDefault="00C8023A" w:rsidP="00A365CC">
            <w:pPr>
              <w:pStyle w:val="Heading2"/>
              <w:tabs>
                <w:tab w:val="clear" w:pos="540"/>
              </w:tabs>
              <w:ind w:left="-4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A3511B8" w14:textId="77777777" w:rsidR="00C8023A" w:rsidRPr="00D51551" w:rsidRDefault="00C8023A" w:rsidP="00A365CC">
            <w:pPr>
              <w:pStyle w:val="Heading2"/>
              <w:tabs>
                <w:tab w:val="clear" w:pos="540"/>
              </w:tabs>
              <w:ind w:left="-4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0F56F5A" w14:textId="77777777" w:rsidR="00C8023A" w:rsidRPr="00D51551" w:rsidRDefault="00C8023A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5A3CA7" w:rsidRPr="00D51551" w14:paraId="6119E465" w14:textId="77777777" w:rsidTr="006115ED">
        <w:tc>
          <w:tcPr>
            <w:tcW w:w="2070" w:type="dxa"/>
          </w:tcPr>
          <w:p w14:paraId="1C49B60E" w14:textId="77777777" w:rsidR="005A3CA7" w:rsidRPr="00D51551" w:rsidRDefault="005A3CA7" w:rsidP="00A365CC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อัตราคิดลด</w:t>
            </w:r>
          </w:p>
        </w:tc>
        <w:tc>
          <w:tcPr>
            <w:tcW w:w="1354" w:type="dxa"/>
          </w:tcPr>
          <w:p w14:paraId="52D9FCEB" w14:textId="1F13281E" w:rsidR="005A3CA7" w:rsidRPr="00D51551" w:rsidRDefault="005A3CA7" w:rsidP="00A365CC">
            <w:pPr>
              <w:pStyle w:val="Heading2"/>
              <w:tabs>
                <w:tab w:val="clear" w:pos="540"/>
              </w:tabs>
              <w:ind w:left="0" w:right="-74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512" w:type="dxa"/>
            <w:shd w:val="clear" w:color="auto" w:fill="FAFAFA"/>
          </w:tcPr>
          <w:p w14:paraId="0FC8A84E" w14:textId="0B45F78C" w:rsidR="005A3CA7" w:rsidRPr="00D51551" w:rsidRDefault="005A3CA7" w:rsidP="00A365CC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</w:t>
            </w:r>
          </w:p>
        </w:tc>
        <w:tc>
          <w:tcPr>
            <w:tcW w:w="1512" w:type="dxa"/>
          </w:tcPr>
          <w:p w14:paraId="1FED5F27" w14:textId="251FB7F6" w:rsidR="005A3CA7" w:rsidRPr="00D51551" w:rsidRDefault="005A3CA7" w:rsidP="00A365CC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</w:t>
            </w:r>
          </w:p>
        </w:tc>
        <w:tc>
          <w:tcPr>
            <w:tcW w:w="1512" w:type="dxa"/>
            <w:shd w:val="clear" w:color="auto" w:fill="FAFAFA"/>
          </w:tcPr>
          <w:p w14:paraId="70681216" w14:textId="6A4E684A" w:rsidR="005A3CA7" w:rsidRPr="00D51551" w:rsidRDefault="005A3CA7" w:rsidP="00A365CC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</w:t>
            </w:r>
          </w:p>
        </w:tc>
        <w:tc>
          <w:tcPr>
            <w:tcW w:w="1512" w:type="dxa"/>
          </w:tcPr>
          <w:p w14:paraId="638ADBAA" w14:textId="43477FA1" w:rsidR="005A3CA7" w:rsidRPr="00D51551" w:rsidRDefault="005A3CA7" w:rsidP="00A365CC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</w:p>
        </w:tc>
      </w:tr>
      <w:tr w:rsidR="005A3CA7" w:rsidRPr="00D51551" w14:paraId="24F53130" w14:textId="77777777" w:rsidTr="006115ED">
        <w:tc>
          <w:tcPr>
            <w:tcW w:w="2070" w:type="dxa"/>
          </w:tcPr>
          <w:p w14:paraId="395BD627" w14:textId="77777777" w:rsidR="005A3CA7" w:rsidRPr="00D51551" w:rsidRDefault="005A3CA7" w:rsidP="00A365CC">
            <w:pPr>
              <w:ind w:left="-100" w:right="-13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354" w:type="dxa"/>
          </w:tcPr>
          <w:p w14:paraId="13335962" w14:textId="64D692D1" w:rsidR="005A3CA7" w:rsidRPr="00D51551" w:rsidRDefault="005A3CA7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512" w:type="dxa"/>
            <w:shd w:val="clear" w:color="auto" w:fill="FAFAFA"/>
          </w:tcPr>
          <w:p w14:paraId="33F8B575" w14:textId="4093787E" w:rsidR="005A3CA7" w:rsidRPr="00D51551" w:rsidRDefault="005A3CA7" w:rsidP="00A365CC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เพิ่มขึ้นร้อยละ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</w:t>
            </w:r>
          </w:p>
        </w:tc>
        <w:tc>
          <w:tcPr>
            <w:tcW w:w="1512" w:type="dxa"/>
          </w:tcPr>
          <w:p w14:paraId="67560D76" w14:textId="4AF2A6D8" w:rsidR="005A3CA7" w:rsidRPr="00D51551" w:rsidRDefault="005A3CA7" w:rsidP="00A365CC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เพิ่มขึ้นร้อยละ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512" w:type="dxa"/>
            <w:shd w:val="clear" w:color="auto" w:fill="FAFAFA"/>
          </w:tcPr>
          <w:p w14:paraId="6B4F5E67" w14:textId="3EE73874" w:rsidR="005A3CA7" w:rsidRPr="00D51551" w:rsidRDefault="005A3CA7" w:rsidP="00A365CC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</w:t>
            </w:r>
          </w:p>
        </w:tc>
        <w:tc>
          <w:tcPr>
            <w:tcW w:w="1512" w:type="dxa"/>
          </w:tcPr>
          <w:p w14:paraId="5EE57CE4" w14:textId="5A164B40" w:rsidR="005A3CA7" w:rsidRPr="00D51551" w:rsidRDefault="005A3CA7" w:rsidP="00A365CC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</w:p>
        </w:tc>
      </w:tr>
      <w:tr w:rsidR="005A3CA7" w:rsidRPr="00D51551" w14:paraId="69F899C6" w14:textId="77777777" w:rsidTr="006115ED">
        <w:tc>
          <w:tcPr>
            <w:tcW w:w="2070" w:type="dxa"/>
          </w:tcPr>
          <w:p w14:paraId="6D6CC9AA" w14:textId="77777777" w:rsidR="005A3CA7" w:rsidRPr="00D51551" w:rsidRDefault="005A3CA7" w:rsidP="00A365CC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อัตราการลาออก</w:t>
            </w:r>
          </w:p>
        </w:tc>
        <w:tc>
          <w:tcPr>
            <w:tcW w:w="1354" w:type="dxa"/>
          </w:tcPr>
          <w:p w14:paraId="018166B0" w14:textId="2BAD8A75" w:rsidR="005A3CA7" w:rsidRPr="00D51551" w:rsidRDefault="005A3CA7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512" w:type="dxa"/>
            <w:shd w:val="clear" w:color="auto" w:fill="FAFAFA"/>
          </w:tcPr>
          <w:p w14:paraId="5C4D1F04" w14:textId="75A1028B" w:rsidR="005A3CA7" w:rsidRPr="00D51551" w:rsidRDefault="005A3CA7" w:rsidP="00A365CC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</w:t>
            </w:r>
          </w:p>
        </w:tc>
        <w:tc>
          <w:tcPr>
            <w:tcW w:w="1512" w:type="dxa"/>
          </w:tcPr>
          <w:p w14:paraId="15ABB552" w14:textId="5F74DCBC" w:rsidR="005A3CA7" w:rsidRPr="00D51551" w:rsidRDefault="005A3CA7" w:rsidP="00A365CC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</w:t>
            </w:r>
          </w:p>
        </w:tc>
        <w:tc>
          <w:tcPr>
            <w:tcW w:w="1512" w:type="dxa"/>
            <w:shd w:val="clear" w:color="auto" w:fill="FAFAFA"/>
          </w:tcPr>
          <w:p w14:paraId="7757DA0F" w14:textId="6E2FB69A" w:rsidR="005A3CA7" w:rsidRPr="00D51551" w:rsidRDefault="005A3CA7" w:rsidP="00A365CC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</w:t>
            </w:r>
          </w:p>
        </w:tc>
        <w:tc>
          <w:tcPr>
            <w:tcW w:w="1512" w:type="dxa"/>
          </w:tcPr>
          <w:p w14:paraId="00557866" w14:textId="48F520C8" w:rsidR="005A3CA7" w:rsidRPr="00D51551" w:rsidRDefault="005A3CA7" w:rsidP="00A365CC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</w:p>
        </w:tc>
      </w:tr>
      <w:tr w:rsidR="005A3CA7" w:rsidRPr="00D51551" w14:paraId="118B174A" w14:textId="77777777" w:rsidTr="006115ED">
        <w:tc>
          <w:tcPr>
            <w:tcW w:w="2070" w:type="dxa"/>
          </w:tcPr>
          <w:p w14:paraId="01302E08" w14:textId="77777777" w:rsidR="005A3CA7" w:rsidRPr="00D51551" w:rsidRDefault="005A3CA7" w:rsidP="00A365CC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อายุการตาย</w:t>
            </w:r>
          </w:p>
        </w:tc>
        <w:tc>
          <w:tcPr>
            <w:tcW w:w="1354" w:type="dxa"/>
          </w:tcPr>
          <w:p w14:paraId="30629664" w14:textId="562F5F86" w:rsidR="005A3CA7" w:rsidRPr="00D51551" w:rsidRDefault="00490805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A3CA7" w:rsidRPr="00D5155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  <w:r w:rsidR="005A3CA7"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12" w:type="dxa"/>
            <w:shd w:val="clear" w:color="auto" w:fill="FAFAFA"/>
          </w:tcPr>
          <w:p w14:paraId="5130379F" w14:textId="244C5EB5" w:rsidR="005A3CA7" w:rsidRPr="00D51551" w:rsidRDefault="005A3CA7" w:rsidP="00A365CC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</w:t>
            </w:r>
          </w:p>
        </w:tc>
        <w:tc>
          <w:tcPr>
            <w:tcW w:w="1512" w:type="dxa"/>
          </w:tcPr>
          <w:p w14:paraId="41D2A411" w14:textId="7B95D7A3" w:rsidR="005A3CA7" w:rsidRPr="00D51551" w:rsidRDefault="005A3CA7" w:rsidP="00A365CC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</w:p>
        </w:tc>
        <w:tc>
          <w:tcPr>
            <w:tcW w:w="1512" w:type="dxa"/>
            <w:shd w:val="clear" w:color="auto" w:fill="FAFAFA"/>
          </w:tcPr>
          <w:p w14:paraId="48ED057B" w14:textId="230C58B8" w:rsidR="005A3CA7" w:rsidRPr="00D51551" w:rsidRDefault="005A3CA7" w:rsidP="00A365CC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</w:p>
        </w:tc>
        <w:tc>
          <w:tcPr>
            <w:tcW w:w="1512" w:type="dxa"/>
          </w:tcPr>
          <w:p w14:paraId="47F80957" w14:textId="3D5FFA9B" w:rsidR="005A3CA7" w:rsidRPr="00D51551" w:rsidRDefault="005A3CA7" w:rsidP="00A365CC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D5155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490805" w:rsidRPr="004908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</w:p>
        </w:tc>
      </w:tr>
    </w:tbl>
    <w:p w14:paraId="20092CB4" w14:textId="77777777" w:rsidR="00C8023A" w:rsidRPr="00D51551" w:rsidRDefault="00C8023A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04BF6C" w14:textId="77777777" w:rsidR="00C8023A" w:rsidRPr="00D51551" w:rsidRDefault="00C8023A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</w:t>
      </w:r>
      <w:r w:rsidR="004B4F9A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ฐาน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หนึ่ง ขณะที่ให้ข้อสมมติ</w:t>
      </w:r>
      <w:r w:rsidR="004B4F9A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ฐาน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อื่นคงที่ ในทางปฏิบัติสถานการณ์ดังกล่าวยากที่จะเกิดขึ้น และการเปลี่ยนแปลงในข้อสมมติ</w:t>
      </w:r>
      <w:r w:rsidR="004B4F9A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ฐาน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บางเรื่องอาจมีความสัมพันธ์กัน ในการคำนวณ</w:t>
      </w:r>
      <w:r w:rsidR="008B6C80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การวิเคราะห์ความอ่อนไหวของภาระผูกพัน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ผลประโยชน์ที่กำหนดไว้ที่มีต่อการเปลี่ยนแปลงในข้อสมมติ</w:t>
      </w:r>
      <w:r w:rsidR="004B4F9A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ฐาน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หลักได้ใช้วิธีเดียว</w:t>
      </w:r>
      <w:r w:rsidR="008B6C80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กับ</w:t>
      </w:r>
      <w:r w:rsidR="008B6C80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การคำนวณหนี้สิน</w:t>
      </w:r>
      <w:r w:rsidR="00AD7B70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ผลประโยชน์เมื่อเกษียณอายุ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ที่รับรู้ในงบแสดงฐานะการเงิน</w:t>
      </w:r>
    </w:p>
    <w:p w14:paraId="20305765" w14:textId="77777777" w:rsidR="0007472E" w:rsidRPr="00D51551" w:rsidRDefault="0007472E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958A44" w14:textId="77777777" w:rsidR="00266E5A" w:rsidRPr="00D51551" w:rsidRDefault="00266E5A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วิธีการและประเภทของข้อสมมติ</w:t>
      </w:r>
      <w:r w:rsidR="004B4F9A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ฐาน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ที่ใช้ในการจัดทำการวิเคราะห์ความอ่อนไหวไม่ได้เปลี่ยนแปลงจากปีก่อน</w:t>
      </w:r>
    </w:p>
    <w:p w14:paraId="78E644F7" w14:textId="77777777" w:rsidR="00266E5A" w:rsidRPr="00D51551" w:rsidRDefault="00266E5A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F0B815" w14:textId="48ADC517" w:rsidR="0007472E" w:rsidRPr="00D51551" w:rsidRDefault="0007472E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กลุ่มกิจการมีความเสี่ยงที่เกี่ยวข้องกับโครงการผลประโยชน์เมื่อเกษียณอายุที่กำหนดไว้ โดยความเสี่ยงที่มีนัยสำคัญมีดังนี้</w:t>
      </w:r>
    </w:p>
    <w:p w14:paraId="11D2DD51" w14:textId="77777777" w:rsidR="0007472E" w:rsidRPr="00D51551" w:rsidRDefault="0007472E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811E2D" w14:textId="77777777" w:rsidR="0007472E" w:rsidRPr="00D51551" w:rsidRDefault="0007472E" w:rsidP="00A365CC">
      <w:pPr>
        <w:jc w:val="thaiDistribute"/>
        <w:rPr>
          <w:rFonts w:ascii="Browallia New" w:eastAsia="Arial Unicode MS" w:hAnsi="Browallia New" w:cs="Browallia New"/>
          <w:i/>
          <w:iCs/>
          <w:color w:val="ED7D31"/>
          <w:sz w:val="26"/>
          <w:szCs w:val="26"/>
        </w:rPr>
      </w:pPr>
      <w:r w:rsidRPr="00D51551">
        <w:rPr>
          <w:rFonts w:ascii="Browallia New" w:eastAsia="Arial Unicode MS" w:hAnsi="Browallia New" w:cs="Browallia New"/>
          <w:i/>
          <w:iCs/>
          <w:color w:val="ED7D31"/>
          <w:sz w:val="26"/>
          <w:szCs w:val="26"/>
          <w:cs/>
        </w:rPr>
        <w:t>การเปลี่ยนแปลงในอัตราผลตอบแทนที่แท้จริงของพันธบัตร</w:t>
      </w:r>
    </w:p>
    <w:p w14:paraId="316F9591" w14:textId="77777777" w:rsidR="00D150B8" w:rsidRPr="00D51551" w:rsidRDefault="00D150B8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C9A0C3" w14:textId="77777777" w:rsidR="00020BC8" w:rsidRPr="00D51551" w:rsidRDefault="00D150B8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</w:t>
      </w:r>
      <w:r w:rsidR="00020BC8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ถึงแม้ว่าการเพิ่มมูลค่าของพันธบัตรที่โครงการได้ถือไว้จะชดเชยได้บางส่วน</w:t>
      </w:r>
    </w:p>
    <w:p w14:paraId="72291E72" w14:textId="77777777" w:rsidR="00D150B8" w:rsidRPr="00D51551" w:rsidRDefault="00D150B8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81F1CD" w14:textId="3491B1FB" w:rsidR="00D150B8" w:rsidRPr="00D51551" w:rsidRDefault="00D150B8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ระยะเวลาถัวเฉลี่ยถ่วงน้ำหนักของภาระผูกพันตามโครงการผลประโยชน์ของกลุ่มกิจการ</w:t>
      </w:r>
      <w:r w:rsidR="007B6AE8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คือ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8C0DE7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67</w:t>
      </w:r>
      <w:r w:rsidR="007B6AE8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</w:p>
    <w:p w14:paraId="4A261F03" w14:textId="77777777" w:rsidR="00D150B8" w:rsidRPr="00D51551" w:rsidRDefault="00D150B8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809241" w14:textId="77777777" w:rsidR="00D150B8" w:rsidRPr="00D51551" w:rsidRDefault="00D150B8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กลุ่มกิจการใช้กระแสเงินสดจากกิจกรรมดำเนินงานมาจ่ายผลประโยชน์เมื่อเกษียณอายุ</w:t>
      </w:r>
    </w:p>
    <w:p w14:paraId="66778B1F" w14:textId="77777777" w:rsidR="00020BC8" w:rsidRPr="00D51551" w:rsidRDefault="00020BC8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21175B" w14:textId="1985AB7E" w:rsidR="00D150B8" w:rsidRPr="00D51551" w:rsidRDefault="00D150B8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</w:t>
      </w:r>
      <w:r w:rsidR="008B6C80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ไม่มีการคิดลด</w:t>
      </w:r>
      <w:r w:rsidR="00CE2054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เป็นดังต่อไปนี้</w:t>
      </w:r>
    </w:p>
    <w:p w14:paraId="7789B188" w14:textId="77777777" w:rsidR="00595C68" w:rsidRPr="00FD3A09" w:rsidRDefault="00595C68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D51551" w14:paraId="485C1246" w14:textId="77777777" w:rsidTr="008C0DE7">
        <w:trPr>
          <w:cantSplit/>
        </w:trPr>
        <w:tc>
          <w:tcPr>
            <w:tcW w:w="4390" w:type="dxa"/>
            <w:vAlign w:val="bottom"/>
          </w:tcPr>
          <w:p w14:paraId="786CA670" w14:textId="77777777" w:rsidR="00595C68" w:rsidRPr="00D51551" w:rsidRDefault="00595C68" w:rsidP="00A365CC">
            <w:pPr>
              <w:ind w:left="-14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14:paraId="7B3A1696" w14:textId="57F31C0C" w:rsidR="00595C68" w:rsidRPr="00D51551" w:rsidRDefault="00595C68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BCCAA9C" w14:textId="77777777" w:rsidR="008C0DE7" w:rsidRPr="00D51551" w:rsidRDefault="008C0DE7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7E817B17" w14:textId="1B92DA48" w:rsidR="00595C68" w:rsidRPr="00D51551" w:rsidRDefault="00595C68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17388" w:rsidRPr="00D51551" w14:paraId="2F3EA29C" w14:textId="77777777" w:rsidTr="008C0DE7">
        <w:trPr>
          <w:cantSplit/>
        </w:trPr>
        <w:tc>
          <w:tcPr>
            <w:tcW w:w="4390" w:type="dxa"/>
            <w:vAlign w:val="bottom"/>
          </w:tcPr>
          <w:p w14:paraId="0F35D715" w14:textId="77777777" w:rsidR="00A17388" w:rsidRPr="00D51551" w:rsidRDefault="00A17388" w:rsidP="00A365CC">
            <w:pPr>
              <w:ind w:left="-14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1F88F754" w14:textId="0D801332" w:rsidR="00A17388" w:rsidRPr="00D51551" w:rsidRDefault="00A17388" w:rsidP="00A365CC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64851BEB" w14:textId="2487EC47" w:rsidR="00A17388" w:rsidRPr="00D51551" w:rsidRDefault="00A17388" w:rsidP="00A365CC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618CEE5F" w14:textId="03029C3A" w:rsidR="00A17388" w:rsidRPr="00D51551" w:rsidRDefault="00A17388" w:rsidP="00A365CC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76A190D8" w14:textId="4A76995F" w:rsidR="00A17388" w:rsidRPr="00D51551" w:rsidRDefault="00A17388" w:rsidP="00A365CC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70BFE" w:rsidRPr="00D51551" w14:paraId="2EF983FD" w14:textId="77777777" w:rsidTr="008C0DE7">
        <w:trPr>
          <w:cantSplit/>
        </w:trPr>
        <w:tc>
          <w:tcPr>
            <w:tcW w:w="4390" w:type="dxa"/>
            <w:vAlign w:val="bottom"/>
          </w:tcPr>
          <w:p w14:paraId="10F10321" w14:textId="77777777" w:rsidR="00C70BFE" w:rsidRPr="00D51551" w:rsidRDefault="00C70BFE" w:rsidP="00A365CC">
            <w:pPr>
              <w:ind w:left="-14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911D545" w14:textId="48D23529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C2F6819" w14:textId="056D2FDF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1B94B1F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0C83950B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70BFE" w:rsidRPr="00D51551" w14:paraId="11DAA1AE" w14:textId="77777777" w:rsidTr="008C0DE7">
        <w:trPr>
          <w:cantSplit/>
        </w:trPr>
        <w:tc>
          <w:tcPr>
            <w:tcW w:w="4390" w:type="dxa"/>
          </w:tcPr>
          <w:p w14:paraId="35495535" w14:textId="77777777" w:rsidR="00C70BFE" w:rsidRPr="00D51551" w:rsidRDefault="00C70BFE" w:rsidP="00A365CC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95692FE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951F1B6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2D259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23C6424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17388" w:rsidRPr="00D51551" w14:paraId="50992F9F" w14:textId="77777777" w:rsidTr="008C0DE7">
        <w:trPr>
          <w:cantSplit/>
        </w:trPr>
        <w:tc>
          <w:tcPr>
            <w:tcW w:w="4390" w:type="dxa"/>
          </w:tcPr>
          <w:p w14:paraId="0B795992" w14:textId="64995178" w:rsidR="00A17388" w:rsidRPr="00D51551" w:rsidRDefault="00A17388" w:rsidP="00A365CC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-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น้อยกว่า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5" w:type="dxa"/>
            <w:shd w:val="clear" w:color="auto" w:fill="auto"/>
          </w:tcPr>
          <w:p w14:paraId="496DE2D9" w14:textId="2A23F5AA" w:rsidR="00A17388" w:rsidRPr="00D51551" w:rsidRDefault="00A173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17A46A23" w14:textId="434E33BF" w:rsidR="00A17388" w:rsidRPr="00D51551" w:rsidRDefault="00A173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</w:tcPr>
          <w:p w14:paraId="19888940" w14:textId="70414CF8" w:rsidR="00A173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931B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A931B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5" w:type="dxa"/>
            <w:vAlign w:val="bottom"/>
          </w:tcPr>
          <w:p w14:paraId="26060922" w14:textId="7853415B" w:rsidR="00A173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173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A173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</w:p>
        </w:tc>
      </w:tr>
      <w:tr w:rsidR="00A17388" w:rsidRPr="00D51551" w14:paraId="30E66C6F" w14:textId="77777777" w:rsidTr="008C0DE7">
        <w:trPr>
          <w:cantSplit/>
        </w:trPr>
        <w:tc>
          <w:tcPr>
            <w:tcW w:w="4390" w:type="dxa"/>
          </w:tcPr>
          <w:p w14:paraId="1FC4D189" w14:textId="301050C0" w:rsidR="00A17388" w:rsidRPr="00D51551" w:rsidRDefault="00A17388" w:rsidP="00A365CC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-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ระหว่าง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 ถึง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5" w:type="dxa"/>
            <w:shd w:val="clear" w:color="auto" w:fill="auto"/>
          </w:tcPr>
          <w:p w14:paraId="5CA74863" w14:textId="10C139D5" w:rsidR="00A17388" w:rsidRPr="00D51551" w:rsidRDefault="00A173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1890F315" w14:textId="409434FA" w:rsidR="00A17388" w:rsidRPr="00D51551" w:rsidRDefault="00A173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</w:tcPr>
          <w:p w14:paraId="0BCA1C70" w14:textId="57D83615" w:rsidR="00A173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A173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A173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5" w:type="dxa"/>
          </w:tcPr>
          <w:p w14:paraId="63B1A3D1" w14:textId="438B49B2" w:rsidR="00A173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A173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A173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</w:tr>
      <w:tr w:rsidR="00A17388" w:rsidRPr="00D51551" w14:paraId="27DAC150" w14:textId="77777777" w:rsidTr="008C0DE7">
        <w:trPr>
          <w:cantSplit/>
        </w:trPr>
        <w:tc>
          <w:tcPr>
            <w:tcW w:w="4390" w:type="dxa"/>
          </w:tcPr>
          <w:p w14:paraId="12DA9A32" w14:textId="0475650E" w:rsidR="00A17388" w:rsidRPr="00D51551" w:rsidRDefault="00A17388" w:rsidP="00A365CC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-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เกินกว่า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5" w:type="dxa"/>
            <w:shd w:val="clear" w:color="auto" w:fill="auto"/>
          </w:tcPr>
          <w:p w14:paraId="675A28A8" w14:textId="71793505" w:rsidR="00A17388" w:rsidRPr="00D51551" w:rsidRDefault="00A173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08D6B397" w14:textId="5FD46024" w:rsidR="00A17388" w:rsidRPr="00D51551" w:rsidRDefault="00A173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2FB45351" w14:textId="34266239" w:rsidR="00A173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A173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="00A173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3ED0B64" w14:textId="016D9E60" w:rsidR="00A173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A173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="00A173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</w:tr>
      <w:tr w:rsidR="00A17388" w:rsidRPr="00D51551" w14:paraId="66874A67" w14:textId="77777777" w:rsidTr="008C0DE7">
        <w:trPr>
          <w:cantSplit/>
        </w:trPr>
        <w:tc>
          <w:tcPr>
            <w:tcW w:w="4390" w:type="dxa"/>
          </w:tcPr>
          <w:p w14:paraId="0E36E691" w14:textId="77777777" w:rsidR="00A17388" w:rsidRPr="00D51551" w:rsidRDefault="00A17388" w:rsidP="00A365CC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</w:tcPr>
          <w:p w14:paraId="6B380D9C" w14:textId="153A5836" w:rsidR="00A17388" w:rsidRPr="00D51551" w:rsidRDefault="00A173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606EF7B5" w14:textId="51F3E8E4" w:rsidR="00A17388" w:rsidRPr="00D51551" w:rsidRDefault="00A173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1B319" w14:textId="3314F007" w:rsidR="00A17388" w:rsidRPr="00D51551" w:rsidRDefault="00A931B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162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220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828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53E07F7A" w14:textId="6182E484" w:rsidR="00A173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A173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A173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</w:tr>
    </w:tbl>
    <w:p w14:paraId="6F3E3E83" w14:textId="77777777" w:rsidR="008B6C80" w:rsidRPr="00D51551" w:rsidRDefault="00773ADA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D51551" w14:paraId="58828BAB" w14:textId="7777777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41F11369" w14:textId="212F02EE" w:rsidR="00767150" w:rsidRPr="00D51551" w:rsidRDefault="0049080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6115ED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115ED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  <w:r w:rsidR="00A931B7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</w:tbl>
    <w:p w14:paraId="233507DF" w14:textId="77777777" w:rsidR="006F3050" w:rsidRPr="00D51551" w:rsidRDefault="006F3050" w:rsidP="00A365CC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47BCD4E" w14:textId="182EE901" w:rsidR="00A17388" w:rsidRPr="00D51551" w:rsidRDefault="00A17388" w:rsidP="00A365CC">
      <w:pPr>
        <w:tabs>
          <w:tab w:val="left" w:pos="900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ที่ประชุมสามัญผู้ถือหุ้นประจําปี พ.ศ.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เมื่อวันที่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22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เมษายน พ.ศ.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ได้มีมติอนุมัติการจ่ายเงินปันผลสําหรับปี พ.ศ.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แก่ผู้ถือหุ้น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สามัญทั้งหมดจํานวน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430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ล้านหุ้น ในอัตราหุ้นละ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รวมเป็นเงินทั้งสิ้น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43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อย่างไรก็ตาม บริษัทได้จ่ายเงินปันผลระหว่างกาลไปแล้วในอัตราหุ้นละ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05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รวมเป็นเงินจำนวน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เมื่อวันที่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และได้จ่ายเงินปันผลส่วนที่เหลืออีกจำนวน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ในวันที่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พฤษภาคม 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</w:p>
    <w:p w14:paraId="5C7FF443" w14:textId="77777777" w:rsidR="00236D13" w:rsidRPr="00D51551" w:rsidRDefault="00236D13" w:rsidP="00A365CC">
      <w:pPr>
        <w:tabs>
          <w:tab w:val="left" w:pos="900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3CAA0C2" w14:textId="4FFB6C57" w:rsidR="00236D13" w:rsidRPr="00D51551" w:rsidRDefault="00A931B7" w:rsidP="00A365CC">
      <w:pPr>
        <w:tabs>
          <w:tab w:val="left" w:pos="900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ตามมติ</w:t>
      </w:r>
      <w:r w:rsidR="00236D13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236D13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="00236D13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เมื่อวันที่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236D13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17388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สิงหาคม</w:t>
      </w:r>
      <w:r w:rsidR="00236D13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="00236D13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คณะกรรมการบริษัท</w:t>
      </w:r>
      <w:r w:rsidR="00E2340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ไ</w:t>
      </w:r>
      <w:r w:rsidR="00236D13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ด้อนุมัติให้จ่ายเงินปันผลระหว่างกาลจาก</w:t>
      </w:r>
      <w:r w:rsidR="00236D13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ผลการดำเนินงานสำหรับงวด</w:t>
      </w:r>
      <w:r w:rsidR="006E2E5F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="006E2E5F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E2E5F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="00236D13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236D13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E2E5F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มิถุนา</w:t>
      </w:r>
      <w:r w:rsidR="00236D13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ยน พ.ศ.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="00236D13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36D13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ในอัตราหุ้นละ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236D13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05</w:t>
      </w:r>
      <w:r w:rsidR="00236D13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36D13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บาท รวมเป็นเงินทั้งสิ้น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21</w:t>
      </w:r>
      <w:r w:rsidR="00236D13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="00236D13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36D13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="00F82A72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บริษัทได้จ่ายเงินปันผลดังกล่าว</w:t>
      </w:r>
      <w:r w:rsidR="00236D13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ให้แก่ผู้ถือหุ้นแล้วเมื่อวันที่</w:t>
      </w:r>
      <w:r w:rsidR="00236D13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236D13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E2E5F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236D13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14:paraId="7F85F3F6" w14:textId="77777777" w:rsidR="00236D13" w:rsidRPr="00D51551" w:rsidRDefault="00236D13" w:rsidP="00A365CC">
      <w:pPr>
        <w:tabs>
          <w:tab w:val="left" w:pos="900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D51551" w14:paraId="33369715" w14:textId="7777777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50ED1B21" w14:textId="4D8B855B" w:rsidR="00767150" w:rsidRPr="00D51551" w:rsidRDefault="0049080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F40F55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0F55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504ECF27" w14:textId="77777777" w:rsidR="006F3050" w:rsidRPr="00D51551" w:rsidRDefault="006F3050" w:rsidP="00A365CC">
      <w:pPr>
        <w:tabs>
          <w:tab w:val="left" w:pos="900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4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58"/>
        <w:gridCol w:w="1295"/>
        <w:gridCol w:w="1295"/>
      </w:tblGrid>
      <w:tr w:rsidR="00C22CAB" w:rsidRPr="00D51551" w14:paraId="4149F17A" w14:textId="77777777" w:rsidTr="00F40F55">
        <w:trPr>
          <w:cantSplit/>
        </w:trPr>
        <w:tc>
          <w:tcPr>
            <w:tcW w:w="6958" w:type="dxa"/>
            <w:vAlign w:val="bottom"/>
          </w:tcPr>
          <w:p w14:paraId="7A6DF2CA" w14:textId="77777777" w:rsidR="006F3050" w:rsidRPr="00D51551" w:rsidRDefault="006F3050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6708379A" w14:textId="0C6C2483" w:rsidR="006F3050" w:rsidRPr="00D51551" w:rsidRDefault="006F3050" w:rsidP="00A365CC">
            <w:pPr>
              <w:pStyle w:val="Heading2"/>
              <w:tabs>
                <w:tab w:val="left" w:pos="360"/>
              </w:tabs>
              <w:ind w:left="187" w:right="-72" w:hanging="18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BC3E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</w:p>
        </w:tc>
      </w:tr>
      <w:tr w:rsidR="006F3050" w:rsidRPr="00D51551" w14:paraId="22BB270D" w14:textId="77777777" w:rsidTr="00F40F55">
        <w:trPr>
          <w:cantSplit/>
        </w:trPr>
        <w:tc>
          <w:tcPr>
            <w:tcW w:w="6958" w:type="dxa"/>
            <w:vAlign w:val="bottom"/>
          </w:tcPr>
          <w:p w14:paraId="4CC1A9B0" w14:textId="77777777" w:rsidR="006F3050" w:rsidRPr="00D51551" w:rsidRDefault="006F3050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</w:tcPr>
          <w:p w14:paraId="3C97B302" w14:textId="0E1A1384" w:rsidR="006F3050" w:rsidRPr="00D51551" w:rsidRDefault="006F3050" w:rsidP="00A365CC">
            <w:pPr>
              <w:pStyle w:val="Heading2"/>
              <w:tabs>
                <w:tab w:val="left" w:pos="360"/>
              </w:tabs>
              <w:ind w:left="187" w:right="-72" w:hanging="18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F3050" w:rsidRPr="00D51551" w14:paraId="1C70B37A" w14:textId="77777777" w:rsidTr="00F40F55">
        <w:trPr>
          <w:cantSplit/>
        </w:trPr>
        <w:tc>
          <w:tcPr>
            <w:tcW w:w="6958" w:type="dxa"/>
            <w:vAlign w:val="bottom"/>
          </w:tcPr>
          <w:p w14:paraId="00D5D09A" w14:textId="77777777" w:rsidR="006F3050" w:rsidRPr="00D51551" w:rsidRDefault="006F3050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25B0643C" w14:textId="2E753CB8" w:rsidR="006F3050" w:rsidRPr="00D51551" w:rsidRDefault="006F3050" w:rsidP="00A365CC">
            <w:pPr>
              <w:pStyle w:val="Heading2"/>
              <w:ind w:left="187" w:right="-72" w:hanging="1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7B0225CA" w14:textId="40E38987" w:rsidR="006F3050" w:rsidRPr="00D51551" w:rsidRDefault="006F3050" w:rsidP="00A365CC">
            <w:pPr>
              <w:pStyle w:val="Heading2"/>
              <w:tabs>
                <w:tab w:val="left" w:pos="360"/>
              </w:tabs>
              <w:ind w:left="187" w:right="-72" w:hanging="187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F3050" w:rsidRPr="00D51551" w14:paraId="0E22F773" w14:textId="77777777" w:rsidTr="00F37F9C">
        <w:trPr>
          <w:cantSplit/>
        </w:trPr>
        <w:tc>
          <w:tcPr>
            <w:tcW w:w="6958" w:type="dxa"/>
            <w:vAlign w:val="bottom"/>
          </w:tcPr>
          <w:p w14:paraId="2AA21F92" w14:textId="77777777" w:rsidR="006F3050" w:rsidRPr="00D51551" w:rsidRDefault="006F3050" w:rsidP="00A365CC">
            <w:pPr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1EC1F" w14:textId="77777777" w:rsidR="006F3050" w:rsidRPr="00D51551" w:rsidRDefault="006F305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6EC310F" w14:textId="77777777" w:rsidR="006F3050" w:rsidRPr="00D51551" w:rsidRDefault="006F305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AF0236" w:rsidRPr="00D51551" w14:paraId="01A07E5B" w14:textId="77777777" w:rsidTr="00F37F9C">
        <w:trPr>
          <w:cantSplit/>
        </w:trPr>
        <w:tc>
          <w:tcPr>
            <w:tcW w:w="6958" w:type="dxa"/>
            <w:vAlign w:val="center"/>
          </w:tcPr>
          <w:p w14:paraId="6E7BB8F0" w14:textId="0DA29BAF" w:rsidR="00AF0236" w:rsidRPr="00D51551" w:rsidRDefault="00AF0236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5" w:type="dxa"/>
            <w:shd w:val="clear" w:color="auto" w:fill="FAFAFA"/>
          </w:tcPr>
          <w:p w14:paraId="1B72B7F1" w14:textId="4130C2E2" w:rsidR="00AF02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</w:tcPr>
          <w:p w14:paraId="1B0749A2" w14:textId="58BB865E" w:rsidR="00AF02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F0236" w:rsidRPr="00D51551" w14:paraId="27A52CA0" w14:textId="77777777" w:rsidTr="00F37F9C">
        <w:trPr>
          <w:cantSplit/>
        </w:trPr>
        <w:tc>
          <w:tcPr>
            <w:tcW w:w="6958" w:type="dxa"/>
            <w:vAlign w:val="center"/>
          </w:tcPr>
          <w:p w14:paraId="051C2CDF" w14:textId="77777777" w:rsidR="00AF0236" w:rsidRPr="00D51551" w:rsidRDefault="00AF0236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24F22940" w14:textId="0EDBC7FA" w:rsidR="00AF02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9255119" w14:textId="77777777" w:rsidR="00AF0236" w:rsidRPr="00D51551" w:rsidRDefault="00AF0236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F0236" w:rsidRPr="00D51551" w14:paraId="5818C68E" w14:textId="77777777" w:rsidTr="00F37F9C">
        <w:trPr>
          <w:cantSplit/>
        </w:trPr>
        <w:tc>
          <w:tcPr>
            <w:tcW w:w="6958" w:type="dxa"/>
            <w:vAlign w:val="center"/>
          </w:tcPr>
          <w:p w14:paraId="06ADADA7" w14:textId="5254C231" w:rsidR="00AF0236" w:rsidRPr="00D51551" w:rsidRDefault="00AF0236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EB83A2" w14:textId="09AB6F94" w:rsidR="00AF02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1925BEE3" w14:textId="1E64584F" w:rsidR="00AF02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4986295A" w14:textId="77777777" w:rsidR="006F3050" w:rsidRPr="00D51551" w:rsidRDefault="006F3050" w:rsidP="00A365CC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AED2D86" w14:textId="6CC44FE0" w:rsidR="006F3050" w:rsidRPr="00D51551" w:rsidRDefault="006F3050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2535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บริษัทต้องสำรองตามกฎหมายอย่างน้อยร้อยละ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ของกำไรสุทธิหลังจาก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  <w:t xml:space="preserve">หักส่วนของขาดทุนสะสมยกมา (ถ้ามี) จนกว่าสำรองนี้จะมีมูลค่าไม่น้อยกว่าร้อยละ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ของทุนจดทะเบียน สำรองนี้ไม่สามารถนำไปจ่ายเงินปันผลได้</w:t>
      </w:r>
    </w:p>
    <w:p w14:paraId="37F840A0" w14:textId="77777777" w:rsidR="00767150" w:rsidRPr="00D51551" w:rsidRDefault="00767150" w:rsidP="00A365CC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D51551" w14:paraId="687ED75B" w14:textId="7777777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49D416E3" w14:textId="1F3D272A" w:rsidR="00767150" w:rsidRPr="00D51551" w:rsidRDefault="005045C9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F40F55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0F55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องค์ประกอบของกำไร(ขาดทุน)เบ็ดเสร็จอื่น</w:t>
            </w:r>
          </w:p>
        </w:tc>
      </w:tr>
    </w:tbl>
    <w:p w14:paraId="6518B68B" w14:textId="77777777" w:rsidR="00E55CF6" w:rsidRPr="00D51551" w:rsidRDefault="00E55CF6" w:rsidP="00A365CC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4515B2" w:rsidRPr="00D51551" w14:paraId="253DFFC7" w14:textId="77777777" w:rsidTr="004515B2">
        <w:trPr>
          <w:cantSplit/>
        </w:trPr>
        <w:tc>
          <w:tcPr>
            <w:tcW w:w="4390" w:type="dxa"/>
            <w:vAlign w:val="bottom"/>
          </w:tcPr>
          <w:p w14:paraId="001FCF56" w14:textId="77777777" w:rsidR="004515B2" w:rsidRPr="00D51551" w:rsidRDefault="004515B2" w:rsidP="004515B2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14:paraId="5F61CBBD" w14:textId="1FD62011" w:rsidR="004515B2" w:rsidRPr="00D51551" w:rsidRDefault="004515B2" w:rsidP="00451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  <w:hideMark/>
          </w:tcPr>
          <w:p w14:paraId="45D20606" w14:textId="4DA6ACCF" w:rsidR="004515B2" w:rsidRPr="00D51551" w:rsidRDefault="004515B2" w:rsidP="00451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220548"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</w:p>
        </w:tc>
      </w:tr>
      <w:tr w:rsidR="004515B2" w:rsidRPr="00D51551" w14:paraId="529E07F3" w14:textId="77777777" w:rsidTr="004515B2">
        <w:trPr>
          <w:cantSplit/>
        </w:trPr>
        <w:tc>
          <w:tcPr>
            <w:tcW w:w="4390" w:type="dxa"/>
            <w:vAlign w:val="bottom"/>
          </w:tcPr>
          <w:p w14:paraId="69543A8F" w14:textId="77777777" w:rsidR="004515B2" w:rsidRPr="00D51551" w:rsidRDefault="004515B2" w:rsidP="004515B2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14:paraId="5F578086" w14:textId="77777777" w:rsidR="004515B2" w:rsidRPr="00D51551" w:rsidRDefault="004515B2" w:rsidP="00451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</w:tcPr>
          <w:p w14:paraId="3AEA8932" w14:textId="6611A2FD" w:rsidR="004515B2" w:rsidRPr="00D51551" w:rsidRDefault="004515B2" w:rsidP="00451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515B2" w:rsidRPr="00D51551" w14:paraId="37123B57" w14:textId="77777777" w:rsidTr="00C67337">
        <w:trPr>
          <w:cantSplit/>
        </w:trPr>
        <w:tc>
          <w:tcPr>
            <w:tcW w:w="4390" w:type="dxa"/>
            <w:vAlign w:val="bottom"/>
          </w:tcPr>
          <w:p w14:paraId="568A48D6" w14:textId="77777777" w:rsidR="004515B2" w:rsidRPr="00D51551" w:rsidRDefault="004515B2" w:rsidP="004515B2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121927E4" w14:textId="299D6643" w:rsidR="004515B2" w:rsidRPr="00D51551" w:rsidRDefault="004515B2" w:rsidP="004515B2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6A1C09C0" w14:textId="7498EBDD" w:rsidR="004515B2" w:rsidRPr="00D51551" w:rsidRDefault="004515B2" w:rsidP="004515B2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0AF063B" w14:textId="03BA5301" w:rsidR="004515B2" w:rsidRPr="00D51551" w:rsidRDefault="004515B2" w:rsidP="004515B2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658EEC75" w14:textId="3F8096B6" w:rsidR="004515B2" w:rsidRPr="00D51551" w:rsidRDefault="004515B2" w:rsidP="004515B2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515B2" w:rsidRPr="00D51551" w14:paraId="3955FA9D" w14:textId="77777777" w:rsidTr="00C67337">
        <w:trPr>
          <w:cantSplit/>
        </w:trPr>
        <w:tc>
          <w:tcPr>
            <w:tcW w:w="4390" w:type="dxa"/>
            <w:vAlign w:val="bottom"/>
          </w:tcPr>
          <w:p w14:paraId="517B5597" w14:textId="77777777" w:rsidR="004515B2" w:rsidRPr="00D51551" w:rsidRDefault="004515B2" w:rsidP="004515B2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38F6BA9" w14:textId="502302C8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021D1CA" w14:textId="1668DE40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C7A1058" w14:textId="77777777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1D1D145" w14:textId="77777777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515B2" w:rsidRPr="00D51551" w14:paraId="33E2EB27" w14:textId="77777777" w:rsidTr="00C67337">
        <w:trPr>
          <w:cantSplit/>
        </w:trPr>
        <w:tc>
          <w:tcPr>
            <w:tcW w:w="4390" w:type="dxa"/>
            <w:vAlign w:val="bottom"/>
          </w:tcPr>
          <w:p w14:paraId="327C3BDE" w14:textId="77777777" w:rsidR="004515B2" w:rsidRPr="00D51551" w:rsidRDefault="004515B2" w:rsidP="004515B2">
            <w:pPr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3117D87" w14:textId="77777777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10981A1" w14:textId="77777777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BED24E" w14:textId="77777777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796EBDA" w14:textId="77777777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4515B2" w:rsidRPr="00D51551" w14:paraId="67A2EBCC" w14:textId="77777777" w:rsidTr="00C67337">
        <w:trPr>
          <w:cantSplit/>
        </w:trPr>
        <w:tc>
          <w:tcPr>
            <w:tcW w:w="4390" w:type="dxa"/>
            <w:vAlign w:val="center"/>
          </w:tcPr>
          <w:p w14:paraId="236412A8" w14:textId="77777777" w:rsidR="004515B2" w:rsidRPr="00D51551" w:rsidRDefault="004515B2" w:rsidP="004515B2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กำไร(ขาดทุน)เบ็ดเสร็จอื่น 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12C888D" w14:textId="77777777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47F7B0A" w14:textId="77777777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9A0051A" w14:textId="77777777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2AF08173" w14:textId="77777777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515B2" w:rsidRPr="00D51551" w14:paraId="6A2B6C06" w14:textId="77777777" w:rsidTr="00C67337">
        <w:trPr>
          <w:cantSplit/>
        </w:trPr>
        <w:tc>
          <w:tcPr>
            <w:tcW w:w="4390" w:type="dxa"/>
            <w:vAlign w:val="center"/>
          </w:tcPr>
          <w:p w14:paraId="703CD4D6" w14:textId="77777777" w:rsidR="004515B2" w:rsidRPr="00D51551" w:rsidRDefault="004515B2" w:rsidP="004515B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การวัดมูลค่าใหม่ของภาระผูกพัน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8BE0CE0" w14:textId="77777777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E00E662" w14:textId="77777777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39324DA" w14:textId="77777777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1EF9A493" w14:textId="77777777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515B2" w:rsidRPr="00D51551" w14:paraId="75D7F231" w14:textId="77777777" w:rsidTr="00C67337">
        <w:trPr>
          <w:cantSplit/>
        </w:trPr>
        <w:tc>
          <w:tcPr>
            <w:tcW w:w="4390" w:type="dxa"/>
            <w:vAlign w:val="center"/>
          </w:tcPr>
          <w:p w14:paraId="1EDC0D1B" w14:textId="2FAF0289" w:rsidR="004515B2" w:rsidRPr="00D51551" w:rsidRDefault="004515B2" w:rsidP="004515B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ผลประโยชน์พนักงาน (หมายเหตุข้อ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AEF8000" w14:textId="1A0C9091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10E6CDF" w14:textId="6A2EA213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737E01" w14:textId="77777777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6B5C1C8" w14:textId="6A3F5F98" w:rsidR="004515B2" w:rsidRPr="00D51551" w:rsidRDefault="00490805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515B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="004515B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</w:tr>
      <w:tr w:rsidR="004515B2" w:rsidRPr="00D51551" w14:paraId="0F3B0A0B" w14:textId="77777777" w:rsidTr="00C67337">
        <w:trPr>
          <w:cantSplit/>
        </w:trPr>
        <w:tc>
          <w:tcPr>
            <w:tcW w:w="4390" w:type="dxa"/>
            <w:vAlign w:val="center"/>
          </w:tcPr>
          <w:p w14:paraId="78732826" w14:textId="77777777" w:rsidR="004515B2" w:rsidRPr="00D51551" w:rsidRDefault="004515B2" w:rsidP="004515B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กำไร(ขาดทุน)เบ็ดเสร็จอื่นรวม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4D83ECD" w14:textId="3D606C7A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6EE2833" w14:textId="6F12C019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88EB65" w14:textId="77777777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4BB4461" w14:textId="5CD59F8B" w:rsidR="004515B2" w:rsidRPr="00D51551" w:rsidRDefault="00490805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515B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="004515B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</w:tr>
      <w:tr w:rsidR="004515B2" w:rsidRPr="00D51551" w14:paraId="70A1EE52" w14:textId="77777777" w:rsidTr="00C67337">
        <w:trPr>
          <w:cantSplit/>
        </w:trPr>
        <w:tc>
          <w:tcPr>
            <w:tcW w:w="4390" w:type="dxa"/>
            <w:vAlign w:val="center"/>
          </w:tcPr>
          <w:p w14:paraId="66FD0270" w14:textId="77777777" w:rsidR="004515B2" w:rsidRPr="00D51551" w:rsidRDefault="004515B2" w:rsidP="004515B2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ภาษีเงินได้เกี่ยวกับองค์ประกอบ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353769B" w14:textId="77777777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3F9CBB7" w14:textId="77777777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108CFD3" w14:textId="77777777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6A1988CC" w14:textId="77777777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515B2" w:rsidRPr="00D51551" w14:paraId="32DF1016" w14:textId="77777777" w:rsidTr="00C67337">
        <w:trPr>
          <w:cantSplit/>
        </w:trPr>
        <w:tc>
          <w:tcPr>
            <w:tcW w:w="4390" w:type="dxa"/>
            <w:vAlign w:val="center"/>
          </w:tcPr>
          <w:p w14:paraId="0F40B56E" w14:textId="77777777" w:rsidR="004515B2" w:rsidRPr="00D51551" w:rsidRDefault="004515B2" w:rsidP="004515B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ของกำไรขาดทุนเบ็ดเสร็จอื่น</w:t>
            </w:r>
          </w:p>
        </w:tc>
        <w:tc>
          <w:tcPr>
            <w:tcW w:w="1295" w:type="dxa"/>
            <w:shd w:val="clear" w:color="auto" w:fill="auto"/>
          </w:tcPr>
          <w:p w14:paraId="407CF755" w14:textId="09FE8FA3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15293E77" w14:textId="372E65A7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6A4E12C0" w14:textId="77777777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50324071" w14:textId="171B0D23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515B2" w:rsidRPr="00D51551" w14:paraId="51103557" w14:textId="77777777" w:rsidTr="00C67337">
        <w:trPr>
          <w:cantSplit/>
        </w:trPr>
        <w:tc>
          <w:tcPr>
            <w:tcW w:w="4390" w:type="dxa"/>
            <w:vAlign w:val="center"/>
          </w:tcPr>
          <w:p w14:paraId="3278D816" w14:textId="77777777" w:rsidR="004515B2" w:rsidRPr="00D51551" w:rsidRDefault="004515B2" w:rsidP="004515B2">
            <w:pPr>
              <w:ind w:right="-228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กำไร(ขาดทุน)เบ็ดเสร็จอื่นสำหรับปี - สุทธิจากภาษี</w:t>
            </w:r>
          </w:p>
        </w:tc>
        <w:tc>
          <w:tcPr>
            <w:tcW w:w="1295" w:type="dxa"/>
            <w:shd w:val="clear" w:color="auto" w:fill="auto"/>
          </w:tcPr>
          <w:p w14:paraId="61069164" w14:textId="753F6EAD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</w:tcPr>
          <w:p w14:paraId="54049B85" w14:textId="05D91D23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F1043" w14:textId="77777777" w:rsidR="004515B2" w:rsidRPr="00D51551" w:rsidRDefault="004515B2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55AFB71A" w14:textId="34183D5C" w:rsidR="004515B2" w:rsidRPr="00D51551" w:rsidRDefault="00490805" w:rsidP="004515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515B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4515B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</w:tr>
    </w:tbl>
    <w:p w14:paraId="75DB1CB9" w14:textId="77777777" w:rsidR="002146CF" w:rsidRPr="00D51551" w:rsidRDefault="00852268" w:rsidP="00A365C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D51551" w14:paraId="3585B9B8" w14:textId="7777777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71E9E867" w14:textId="326634FC" w:rsidR="00767150" w:rsidRPr="00D51551" w:rsidRDefault="00B338D4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F40F55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0F55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66329CE3" w14:textId="77777777" w:rsidR="00C33ACD" w:rsidRPr="00E44F4A" w:rsidRDefault="00C33ACD" w:rsidP="00A365CC">
      <w:pPr>
        <w:rPr>
          <w:rFonts w:ascii="Browallia New" w:eastAsia="Arial Unicode MS" w:hAnsi="Browallia New" w:cs="Browallia New"/>
          <w:color w:val="000000"/>
          <w:sz w:val="10"/>
          <w:szCs w:val="10"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D51551" w14:paraId="3BE1DFF4" w14:textId="77777777" w:rsidTr="00F40F55">
        <w:trPr>
          <w:cantSplit/>
        </w:trPr>
        <w:tc>
          <w:tcPr>
            <w:tcW w:w="4390" w:type="dxa"/>
            <w:vAlign w:val="bottom"/>
          </w:tcPr>
          <w:p w14:paraId="3EB99086" w14:textId="77777777" w:rsidR="00D63FD5" w:rsidRPr="00D51551" w:rsidRDefault="00D63FD5" w:rsidP="00E44F4A">
            <w:pPr>
              <w:spacing w:line="320" w:lineRule="exact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EA3945" w14:textId="77777777" w:rsidR="00D63FD5" w:rsidRPr="00D51551" w:rsidRDefault="00D63FD5" w:rsidP="00E44F4A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7A40F0B" w14:textId="77777777" w:rsidR="00D63FD5" w:rsidRPr="00D51551" w:rsidRDefault="00D63FD5" w:rsidP="00E44F4A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F0236" w:rsidRPr="00D51551" w14:paraId="22F55818" w14:textId="77777777" w:rsidTr="00F40F55">
        <w:trPr>
          <w:cantSplit/>
        </w:trPr>
        <w:tc>
          <w:tcPr>
            <w:tcW w:w="4390" w:type="dxa"/>
            <w:vAlign w:val="bottom"/>
          </w:tcPr>
          <w:p w14:paraId="63596E01" w14:textId="77777777" w:rsidR="00AF0236" w:rsidRPr="00D51551" w:rsidRDefault="00AF0236" w:rsidP="00E44F4A">
            <w:pPr>
              <w:spacing w:line="320" w:lineRule="exact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78DDF872" w14:textId="7ACE0BBB" w:rsidR="00AF0236" w:rsidRPr="00D51551" w:rsidRDefault="00AF0236" w:rsidP="00E44F4A">
            <w:pPr>
              <w:pStyle w:val="Heading2"/>
              <w:spacing w:line="320" w:lineRule="exact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769136AE" w14:textId="4B928631" w:rsidR="00AF0236" w:rsidRPr="00D51551" w:rsidRDefault="00AF0236" w:rsidP="00E44F4A">
            <w:pPr>
              <w:pStyle w:val="Heading2"/>
              <w:tabs>
                <w:tab w:val="left" w:pos="360"/>
              </w:tabs>
              <w:spacing w:line="320" w:lineRule="exact"/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3BEBA86C" w14:textId="6BE01D96" w:rsidR="00AF0236" w:rsidRPr="00D51551" w:rsidRDefault="00AF0236" w:rsidP="00E44F4A">
            <w:pPr>
              <w:pStyle w:val="Heading2"/>
              <w:spacing w:line="320" w:lineRule="exact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AA910C6" w14:textId="04E0085A" w:rsidR="00AF0236" w:rsidRPr="00D51551" w:rsidRDefault="00AF0236" w:rsidP="00E44F4A">
            <w:pPr>
              <w:pStyle w:val="Heading2"/>
              <w:tabs>
                <w:tab w:val="left" w:pos="360"/>
              </w:tabs>
              <w:spacing w:line="320" w:lineRule="exact"/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70BFE" w:rsidRPr="00D51551" w14:paraId="5E54BD45" w14:textId="77777777" w:rsidTr="00F40F55">
        <w:trPr>
          <w:cantSplit/>
        </w:trPr>
        <w:tc>
          <w:tcPr>
            <w:tcW w:w="4390" w:type="dxa"/>
            <w:vAlign w:val="bottom"/>
          </w:tcPr>
          <w:p w14:paraId="3941543B" w14:textId="77777777" w:rsidR="00C70BFE" w:rsidRPr="00D51551" w:rsidRDefault="00C70BFE" w:rsidP="00E44F4A">
            <w:pPr>
              <w:spacing w:line="320" w:lineRule="exact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A49282A" w14:textId="77777777" w:rsidR="00C70BFE" w:rsidRPr="00D51551" w:rsidRDefault="00C70BFE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039686BD" w14:textId="77777777" w:rsidR="00C70BFE" w:rsidRPr="00D51551" w:rsidRDefault="00C70BFE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0BBABF8" w14:textId="77777777" w:rsidR="00C70BFE" w:rsidRPr="00D51551" w:rsidRDefault="00C70BFE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AC1227B" w14:textId="77777777" w:rsidR="00C70BFE" w:rsidRPr="00D51551" w:rsidRDefault="00C70BFE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70BFE" w:rsidRPr="00D51551" w14:paraId="084A5EE2" w14:textId="77777777" w:rsidTr="00F40F55">
        <w:trPr>
          <w:cantSplit/>
        </w:trPr>
        <w:tc>
          <w:tcPr>
            <w:tcW w:w="4390" w:type="dxa"/>
            <w:vAlign w:val="bottom"/>
          </w:tcPr>
          <w:p w14:paraId="73EDF22E" w14:textId="77777777" w:rsidR="00C70BFE" w:rsidRPr="00D51551" w:rsidRDefault="00C70BFE" w:rsidP="00E44F4A">
            <w:pPr>
              <w:spacing w:line="120" w:lineRule="exact"/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0C10E" w14:textId="77777777" w:rsidR="00C70BFE" w:rsidRPr="00D51551" w:rsidRDefault="00C70BFE" w:rsidP="00E44F4A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2AAF0C2" w14:textId="77777777" w:rsidR="00C70BFE" w:rsidRPr="00D51551" w:rsidRDefault="00C70BFE" w:rsidP="00E44F4A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2FE92" w14:textId="77777777" w:rsidR="00C70BFE" w:rsidRPr="00D51551" w:rsidRDefault="00C70BFE" w:rsidP="00E44F4A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94CF471" w14:textId="77777777" w:rsidR="00C70BFE" w:rsidRPr="00D51551" w:rsidRDefault="00C70BFE" w:rsidP="00E44F4A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AF0236" w:rsidRPr="00D51551" w14:paraId="3C22F785" w14:textId="77777777" w:rsidTr="00F40F55">
        <w:trPr>
          <w:cantSplit/>
        </w:trPr>
        <w:tc>
          <w:tcPr>
            <w:tcW w:w="4390" w:type="dxa"/>
          </w:tcPr>
          <w:p w14:paraId="2826B0B0" w14:textId="77777777" w:rsidR="00AF0236" w:rsidRPr="00D51551" w:rsidRDefault="00AF0236" w:rsidP="00E44F4A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F550655" w14:textId="11042C45" w:rsidR="00AF0236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5" w:type="dxa"/>
            <w:vAlign w:val="center"/>
          </w:tcPr>
          <w:p w14:paraId="2BE0E623" w14:textId="23208FC6" w:rsidR="00AF0236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DE99EE9" w14:textId="6E6EB986" w:rsidR="00AF0236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5" w:type="dxa"/>
            <w:vAlign w:val="center"/>
          </w:tcPr>
          <w:p w14:paraId="36823473" w14:textId="59A5FA82" w:rsidR="00AF0236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  <w:r w:rsidR="00AF02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</w:tr>
      <w:tr w:rsidR="00220548" w:rsidRPr="00D51551" w14:paraId="52F101B5" w14:textId="77777777" w:rsidTr="00F40F55">
        <w:trPr>
          <w:cantSplit/>
        </w:trPr>
        <w:tc>
          <w:tcPr>
            <w:tcW w:w="4390" w:type="dxa"/>
          </w:tcPr>
          <w:p w14:paraId="7F9AAF64" w14:textId="710ACC12" w:rsidR="00220548" w:rsidRPr="00D51551" w:rsidRDefault="00220548" w:rsidP="00E44F4A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รายได้จากการขายเศษวัสดุ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C47888F" w14:textId="34699332" w:rsidR="00220548" w:rsidRPr="00A927DA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2205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5" w:type="dxa"/>
            <w:vAlign w:val="center"/>
          </w:tcPr>
          <w:p w14:paraId="0F4ED242" w14:textId="398536B6" w:rsidR="00220548" w:rsidRPr="00A927DA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205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="002205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5DE4EEA3" w14:textId="39B1B33A" w:rsidR="00220548" w:rsidRPr="00A927DA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2205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5" w:type="dxa"/>
            <w:vAlign w:val="center"/>
          </w:tcPr>
          <w:p w14:paraId="32A3DA0D" w14:textId="30C396F4" w:rsidR="00220548" w:rsidRPr="00A927DA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205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="002205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</w:p>
        </w:tc>
      </w:tr>
      <w:tr w:rsidR="00220548" w:rsidRPr="00D51551" w14:paraId="74A13B0F" w14:textId="77777777" w:rsidTr="00F40F55">
        <w:trPr>
          <w:cantSplit/>
        </w:trPr>
        <w:tc>
          <w:tcPr>
            <w:tcW w:w="4390" w:type="dxa"/>
          </w:tcPr>
          <w:p w14:paraId="6B604FCE" w14:textId="017BDEBA" w:rsidR="00220548" w:rsidRPr="00D51551" w:rsidRDefault="00220548" w:rsidP="00E44F4A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8E27603" w14:textId="699699F1" w:rsidR="00220548" w:rsidRPr="00A927DA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2205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5" w:type="dxa"/>
            <w:vAlign w:val="center"/>
          </w:tcPr>
          <w:p w14:paraId="52D64BBF" w14:textId="39A473D4" w:rsidR="00220548" w:rsidRPr="00A927DA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2205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224C57E" w14:textId="0132426E" w:rsidR="00220548" w:rsidRPr="00A927DA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2205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5" w:type="dxa"/>
            <w:vAlign w:val="center"/>
          </w:tcPr>
          <w:p w14:paraId="57B923DA" w14:textId="29098AB7" w:rsidR="00220548" w:rsidRPr="00A927DA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2205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220548" w:rsidRPr="00D51551" w14:paraId="6A4405A8" w14:textId="77777777" w:rsidTr="00F40F55">
        <w:trPr>
          <w:cantSplit/>
        </w:trPr>
        <w:tc>
          <w:tcPr>
            <w:tcW w:w="4390" w:type="dxa"/>
          </w:tcPr>
          <w:p w14:paraId="37BE1ABA" w14:textId="5B3E7207" w:rsidR="00220548" w:rsidRPr="00D51551" w:rsidRDefault="00220548" w:rsidP="00E44F4A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รายได้จากการขายเครื่องแบบพนักงาน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3141A67" w14:textId="22E2CC7D" w:rsidR="00220548" w:rsidRPr="00A927DA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2205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5" w:type="dxa"/>
            <w:vAlign w:val="center"/>
          </w:tcPr>
          <w:p w14:paraId="0545AA2D" w14:textId="0BF663B1" w:rsidR="00220548" w:rsidRPr="00A927DA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2205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5C9E4222" w14:textId="28655A98" w:rsidR="00220548" w:rsidRPr="00A927DA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2205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5" w:type="dxa"/>
            <w:vAlign w:val="center"/>
          </w:tcPr>
          <w:p w14:paraId="3E5BFEA0" w14:textId="43C37F1F" w:rsidR="00220548" w:rsidRPr="00A927DA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2205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220548" w:rsidRPr="00D51551" w14:paraId="67CE761B" w14:textId="77777777" w:rsidTr="00F40F55">
        <w:trPr>
          <w:cantSplit/>
        </w:trPr>
        <w:tc>
          <w:tcPr>
            <w:tcW w:w="4390" w:type="dxa"/>
          </w:tcPr>
          <w:p w14:paraId="2283EAE5" w14:textId="1E344803" w:rsidR="00220548" w:rsidRPr="00D51551" w:rsidRDefault="00220548" w:rsidP="00E44F4A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รายได้ค่าชดเชยสินค้าเสียหาย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9D71D5F" w14:textId="721A360D" w:rsidR="00220548" w:rsidRPr="00A927DA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2205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5" w:type="dxa"/>
            <w:vAlign w:val="center"/>
          </w:tcPr>
          <w:p w14:paraId="0C8E989C" w14:textId="138DF79B" w:rsidR="00220548" w:rsidRPr="00A927DA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  <w:r w:rsidR="002205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55815D01" w14:textId="5DC99636" w:rsidR="00220548" w:rsidRPr="00A927DA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2205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5" w:type="dxa"/>
            <w:vAlign w:val="center"/>
          </w:tcPr>
          <w:p w14:paraId="5ED9E260" w14:textId="3E507EFC" w:rsidR="00220548" w:rsidRPr="00A927DA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  <w:r w:rsidR="002205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</w:tr>
      <w:tr w:rsidR="00220548" w:rsidRPr="00D51551" w14:paraId="16DEC45A" w14:textId="77777777" w:rsidTr="00F40F55">
        <w:trPr>
          <w:cantSplit/>
        </w:trPr>
        <w:tc>
          <w:tcPr>
            <w:tcW w:w="4390" w:type="dxa"/>
            <w:hideMark/>
          </w:tcPr>
          <w:p w14:paraId="247E77B2" w14:textId="77777777" w:rsidR="00220548" w:rsidRPr="00D51551" w:rsidRDefault="00220548" w:rsidP="00E44F4A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C29AFE" w14:textId="0F242B2C" w:rsidR="00220548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249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C249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EC0C603" w14:textId="09CD89AE" w:rsidR="00220548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249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C249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791C5B" w14:textId="5B3F478F" w:rsidR="00220548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249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  <w:r w:rsidR="00C249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541C2E7" w14:textId="6ABA5CE9" w:rsidR="00220548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249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C249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</w:tr>
      <w:tr w:rsidR="00220548" w:rsidRPr="00D51551" w14:paraId="696FF599" w14:textId="77777777" w:rsidTr="00F40F55">
        <w:trPr>
          <w:cantSplit/>
        </w:trPr>
        <w:tc>
          <w:tcPr>
            <w:tcW w:w="4390" w:type="dxa"/>
            <w:hideMark/>
          </w:tcPr>
          <w:p w14:paraId="7B1F7F84" w14:textId="77777777" w:rsidR="00220548" w:rsidRPr="00D51551" w:rsidRDefault="00220548" w:rsidP="00E44F4A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6BEE75" w14:textId="648FE68A" w:rsidR="00220548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2054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22054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7A998" w14:textId="5C4B1838" w:rsidR="00220548" w:rsidRPr="00D51551" w:rsidRDefault="00220548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738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718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21CA58" w14:textId="41C2A31D" w:rsidR="00220548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2054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="0022054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C5D30" w14:textId="6DE125B3" w:rsidR="00220548" w:rsidRPr="00D51551" w:rsidRDefault="00220548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791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080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</w:tbl>
    <w:p w14:paraId="072DE7F8" w14:textId="77777777" w:rsidR="00B338D4" w:rsidRPr="00E44F4A" w:rsidRDefault="00B338D4" w:rsidP="00A365CC">
      <w:pPr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D51551" w14:paraId="441EC9A4" w14:textId="7777777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0728D277" w14:textId="2822B0BF" w:rsidR="00767150" w:rsidRPr="00D51551" w:rsidRDefault="0049080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F40F55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0F55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6C2A6B12" w14:textId="77777777" w:rsidR="00C33ACD" w:rsidRPr="00E44F4A" w:rsidRDefault="00C33ACD" w:rsidP="00A365CC">
      <w:pPr>
        <w:rPr>
          <w:rFonts w:ascii="Browallia New" w:eastAsia="Arial Unicode MS" w:hAnsi="Browallia New" w:cs="Browallia New"/>
          <w:color w:val="000000"/>
          <w:sz w:val="10"/>
          <w:szCs w:val="10"/>
          <w:cs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D51551" w14:paraId="045252E5" w14:textId="77777777" w:rsidTr="00F40F55">
        <w:trPr>
          <w:cantSplit/>
        </w:trPr>
        <w:tc>
          <w:tcPr>
            <w:tcW w:w="4390" w:type="dxa"/>
            <w:vAlign w:val="bottom"/>
          </w:tcPr>
          <w:p w14:paraId="325A9138" w14:textId="77777777" w:rsidR="00D63FD5" w:rsidRPr="00D51551" w:rsidRDefault="00D63FD5" w:rsidP="00E44F4A">
            <w:pPr>
              <w:spacing w:line="320" w:lineRule="exact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781D899" w14:textId="77777777" w:rsidR="00D63FD5" w:rsidRPr="00D51551" w:rsidRDefault="00D63FD5" w:rsidP="00E44F4A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B5F5BD2" w14:textId="77777777" w:rsidR="00D63FD5" w:rsidRPr="00D51551" w:rsidRDefault="00D63FD5" w:rsidP="00E44F4A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41DD7" w:rsidRPr="00D51551" w14:paraId="6F8A96FD" w14:textId="77777777" w:rsidTr="00F40F55">
        <w:trPr>
          <w:cantSplit/>
        </w:trPr>
        <w:tc>
          <w:tcPr>
            <w:tcW w:w="4390" w:type="dxa"/>
            <w:vAlign w:val="bottom"/>
          </w:tcPr>
          <w:p w14:paraId="6542D93B" w14:textId="77777777" w:rsidR="00041DD7" w:rsidRPr="00D51551" w:rsidRDefault="00041DD7" w:rsidP="00E44F4A">
            <w:pPr>
              <w:spacing w:line="320" w:lineRule="exact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094958F" w14:textId="25FD0774" w:rsidR="00041DD7" w:rsidRPr="00D51551" w:rsidRDefault="00041DD7" w:rsidP="00E44F4A">
            <w:pPr>
              <w:pStyle w:val="Heading2"/>
              <w:spacing w:line="320" w:lineRule="exact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6F3A62B7" w14:textId="4B21AFBD" w:rsidR="00041DD7" w:rsidRPr="00D51551" w:rsidRDefault="00041DD7" w:rsidP="00E44F4A">
            <w:pPr>
              <w:pStyle w:val="Heading2"/>
              <w:tabs>
                <w:tab w:val="left" w:pos="360"/>
              </w:tabs>
              <w:spacing w:line="320" w:lineRule="exact"/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2DEA0988" w14:textId="005F78E7" w:rsidR="00041DD7" w:rsidRPr="00D51551" w:rsidRDefault="00041DD7" w:rsidP="00E44F4A">
            <w:pPr>
              <w:pStyle w:val="Heading2"/>
              <w:spacing w:line="320" w:lineRule="exact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067C7469" w14:textId="50135709" w:rsidR="00041DD7" w:rsidRPr="00D51551" w:rsidRDefault="00041DD7" w:rsidP="00E44F4A">
            <w:pPr>
              <w:pStyle w:val="Heading2"/>
              <w:tabs>
                <w:tab w:val="left" w:pos="360"/>
              </w:tabs>
              <w:spacing w:line="320" w:lineRule="exact"/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70BFE" w:rsidRPr="00D51551" w14:paraId="373120F7" w14:textId="77777777" w:rsidTr="00F40F55">
        <w:trPr>
          <w:cantSplit/>
        </w:trPr>
        <w:tc>
          <w:tcPr>
            <w:tcW w:w="4390" w:type="dxa"/>
            <w:vAlign w:val="bottom"/>
          </w:tcPr>
          <w:p w14:paraId="32CF669D" w14:textId="77777777" w:rsidR="00C70BFE" w:rsidRPr="00D51551" w:rsidRDefault="00C70BFE" w:rsidP="00E44F4A">
            <w:pPr>
              <w:spacing w:line="320" w:lineRule="exact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9A074DE" w14:textId="77777777" w:rsidR="00C70BFE" w:rsidRPr="00D51551" w:rsidRDefault="00C70BFE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BB04EB3" w14:textId="77777777" w:rsidR="00C70BFE" w:rsidRPr="00D51551" w:rsidRDefault="00C70BFE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5C81201" w14:textId="77777777" w:rsidR="00C70BFE" w:rsidRPr="00D51551" w:rsidRDefault="00C70BFE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7677645" w14:textId="77777777" w:rsidR="00C70BFE" w:rsidRPr="00D51551" w:rsidRDefault="00C70BFE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70BFE" w:rsidRPr="00E44F4A" w14:paraId="6F639988" w14:textId="77777777" w:rsidTr="00F40F55">
        <w:trPr>
          <w:cantSplit/>
        </w:trPr>
        <w:tc>
          <w:tcPr>
            <w:tcW w:w="4390" w:type="dxa"/>
            <w:vAlign w:val="bottom"/>
          </w:tcPr>
          <w:p w14:paraId="72CA6CC8" w14:textId="77777777" w:rsidR="00C70BFE" w:rsidRPr="00D51551" w:rsidRDefault="00C70BFE" w:rsidP="00E44F4A">
            <w:pPr>
              <w:spacing w:line="120" w:lineRule="exact"/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C38AE" w14:textId="77777777" w:rsidR="00C70BFE" w:rsidRPr="00D51551" w:rsidRDefault="00C70BFE" w:rsidP="00E44F4A">
            <w:pPr>
              <w:spacing w:line="120" w:lineRule="exact"/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1D74727" w14:textId="77777777" w:rsidR="00C70BFE" w:rsidRPr="00D51551" w:rsidRDefault="00C70BFE" w:rsidP="00E44F4A">
            <w:pPr>
              <w:spacing w:line="120" w:lineRule="exact"/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151C6" w14:textId="77777777" w:rsidR="00C70BFE" w:rsidRPr="00D51551" w:rsidRDefault="00C70BFE" w:rsidP="00E44F4A">
            <w:pPr>
              <w:spacing w:line="120" w:lineRule="exact"/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B3AF206" w14:textId="77777777" w:rsidR="00C70BFE" w:rsidRPr="00D51551" w:rsidRDefault="00C70BFE" w:rsidP="00E44F4A">
            <w:pPr>
              <w:spacing w:line="120" w:lineRule="exact"/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041DD7" w:rsidRPr="00D51551" w14:paraId="1EB83F7E" w14:textId="77777777" w:rsidTr="00F40F55">
        <w:trPr>
          <w:cantSplit/>
        </w:trPr>
        <w:tc>
          <w:tcPr>
            <w:tcW w:w="4390" w:type="dxa"/>
          </w:tcPr>
          <w:p w14:paraId="5B05EFF0" w14:textId="77777777" w:rsidR="00041DD7" w:rsidRPr="00D51551" w:rsidRDefault="00041DD7" w:rsidP="00E44F4A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ดอกเบี้ยจ่าย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เงินกู้ยืมจากสถาบันการเงิน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DD2BC02" w14:textId="7B74D77D" w:rsidR="00041DD7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041DD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5" w:type="dxa"/>
            <w:vAlign w:val="center"/>
          </w:tcPr>
          <w:p w14:paraId="688348D4" w14:textId="39A9511E" w:rsidR="00041DD7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41DD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="00041DD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F8DDE63" w14:textId="42B4BB83" w:rsidR="00041DD7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041DD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5" w:type="dxa"/>
            <w:vAlign w:val="center"/>
          </w:tcPr>
          <w:p w14:paraId="5099289F" w14:textId="0E818E4C" w:rsidR="00041DD7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41DD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041DD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</w:tr>
      <w:tr w:rsidR="00041DD7" w:rsidRPr="00D51551" w14:paraId="5F15588B" w14:textId="77777777" w:rsidTr="00B45638">
        <w:trPr>
          <w:cantSplit/>
        </w:trPr>
        <w:tc>
          <w:tcPr>
            <w:tcW w:w="4390" w:type="dxa"/>
          </w:tcPr>
          <w:p w14:paraId="1D68958C" w14:textId="77777777" w:rsidR="00041DD7" w:rsidRPr="00D51551" w:rsidRDefault="00041DD7" w:rsidP="00E44F4A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ดอกเบี้ยจ่าย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สัญญาเช่า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3DEE5B" w14:textId="00842548" w:rsidR="00041DD7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041DD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72EDF25F" w14:textId="6B2C9E28" w:rsidR="00041DD7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41DD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="00041DD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781422" w14:textId="3A773D39" w:rsidR="00041DD7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041DD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72A92C4C" w14:textId="73C68A30" w:rsidR="00041DD7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41DD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="00041DD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</w:tr>
      <w:tr w:rsidR="00041DD7" w:rsidRPr="00D51551" w14:paraId="47C21A63" w14:textId="77777777" w:rsidTr="00B45638">
        <w:trPr>
          <w:cantSplit/>
        </w:trPr>
        <w:tc>
          <w:tcPr>
            <w:tcW w:w="4390" w:type="dxa"/>
          </w:tcPr>
          <w:p w14:paraId="50F2ACEE" w14:textId="77777777" w:rsidR="00041DD7" w:rsidRPr="00D51551" w:rsidRDefault="00041DD7" w:rsidP="00E44F4A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E0F789" w14:textId="2B47E2F3" w:rsidR="00041DD7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41DD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041DD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50AC7" w14:textId="5DC13958" w:rsidR="00041DD7" w:rsidRPr="00D51551" w:rsidRDefault="00041DD7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745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058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FB3D20" w14:textId="1EFE225A" w:rsidR="00041DD7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41DD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041DD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4BD62" w14:textId="1E797D94" w:rsidR="00041DD7" w:rsidRPr="00D51551" w:rsidRDefault="00041DD7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743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482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7C7B343C" w14:textId="77777777" w:rsidR="00B338D4" w:rsidRPr="00E44F4A" w:rsidRDefault="00B338D4" w:rsidP="00A365C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12"/>
          <w:szCs w:val="12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D51551" w14:paraId="30D2EEB8" w14:textId="7777777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1D8FCDB2" w14:textId="1623F083" w:rsidR="00767150" w:rsidRPr="00D51551" w:rsidRDefault="0049080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F40F55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0F55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271CE682" w14:textId="77777777" w:rsidR="00D63FD5" w:rsidRPr="00E44F4A" w:rsidRDefault="00D63FD5" w:rsidP="00A365C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10"/>
          <w:szCs w:val="10"/>
          <w:lang w:val="en-GB"/>
        </w:rPr>
      </w:pPr>
    </w:p>
    <w:tbl>
      <w:tblPr>
        <w:tblW w:w="957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30"/>
        <w:gridCol w:w="1305"/>
        <w:gridCol w:w="1305"/>
        <w:gridCol w:w="1287"/>
        <w:gridCol w:w="1345"/>
      </w:tblGrid>
      <w:tr w:rsidR="00C22CAB" w:rsidRPr="00D51551" w14:paraId="1588B064" w14:textId="77777777" w:rsidTr="00F40F55">
        <w:trPr>
          <w:cantSplit/>
        </w:trPr>
        <w:tc>
          <w:tcPr>
            <w:tcW w:w="4330" w:type="dxa"/>
            <w:vAlign w:val="bottom"/>
          </w:tcPr>
          <w:p w14:paraId="1AC3BEA7" w14:textId="77777777" w:rsidR="009D0467" w:rsidRPr="00D51551" w:rsidRDefault="009D0467" w:rsidP="00E44F4A">
            <w:pPr>
              <w:spacing w:line="320" w:lineRule="exact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275D3B3" w14:textId="77777777" w:rsidR="009D0467" w:rsidRPr="00D51551" w:rsidRDefault="009D0467" w:rsidP="00E44F4A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475B5C" w14:textId="77777777" w:rsidR="009D0467" w:rsidRPr="00D51551" w:rsidRDefault="009D0467" w:rsidP="00E44F4A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C0F52" w:rsidRPr="00D51551" w14:paraId="52CB1CED" w14:textId="77777777" w:rsidTr="00F40F55">
        <w:trPr>
          <w:cantSplit/>
        </w:trPr>
        <w:tc>
          <w:tcPr>
            <w:tcW w:w="4330" w:type="dxa"/>
            <w:vAlign w:val="bottom"/>
          </w:tcPr>
          <w:p w14:paraId="37E3A93F" w14:textId="77777777" w:rsidR="008C0F52" w:rsidRPr="00D51551" w:rsidRDefault="008C0F52" w:rsidP="00E44F4A">
            <w:pPr>
              <w:spacing w:line="320" w:lineRule="exact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33E0A337" w14:textId="24E03D17" w:rsidR="008C0F52" w:rsidRPr="00D51551" w:rsidRDefault="008C0F52" w:rsidP="00E44F4A">
            <w:pPr>
              <w:pStyle w:val="Heading2"/>
              <w:spacing w:line="320" w:lineRule="exact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4BE239D7" w14:textId="5B925CAD" w:rsidR="008C0F52" w:rsidRPr="00D51551" w:rsidRDefault="008C0F52" w:rsidP="00E44F4A">
            <w:pPr>
              <w:pStyle w:val="Heading2"/>
              <w:tabs>
                <w:tab w:val="left" w:pos="360"/>
              </w:tabs>
              <w:spacing w:line="320" w:lineRule="exact"/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40D1C42C" w14:textId="53CA60D7" w:rsidR="008C0F52" w:rsidRPr="00D51551" w:rsidRDefault="008C0F52" w:rsidP="00E44F4A">
            <w:pPr>
              <w:pStyle w:val="Heading2"/>
              <w:spacing w:line="320" w:lineRule="exact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4A5FA85F" w14:textId="7C6E9302" w:rsidR="008C0F52" w:rsidRPr="00D51551" w:rsidRDefault="008C0F52" w:rsidP="00E44F4A">
            <w:pPr>
              <w:pStyle w:val="Heading2"/>
              <w:tabs>
                <w:tab w:val="left" w:pos="360"/>
              </w:tabs>
              <w:spacing w:line="320" w:lineRule="exact"/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70BFE" w:rsidRPr="00D51551" w14:paraId="2489DC1A" w14:textId="77777777" w:rsidTr="00F40F55">
        <w:trPr>
          <w:cantSplit/>
        </w:trPr>
        <w:tc>
          <w:tcPr>
            <w:tcW w:w="4330" w:type="dxa"/>
            <w:vAlign w:val="bottom"/>
          </w:tcPr>
          <w:p w14:paraId="552196D3" w14:textId="77777777" w:rsidR="00C70BFE" w:rsidRPr="00D51551" w:rsidRDefault="00C70BFE" w:rsidP="00E44F4A">
            <w:pPr>
              <w:spacing w:line="320" w:lineRule="exact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04A3F79F" w14:textId="77777777" w:rsidR="00C70BFE" w:rsidRPr="00D51551" w:rsidRDefault="00C70BFE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215F2F82" w14:textId="77777777" w:rsidR="00C70BFE" w:rsidRPr="00D51551" w:rsidRDefault="00C70BFE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  <w:hideMark/>
          </w:tcPr>
          <w:p w14:paraId="5BAE5029" w14:textId="77777777" w:rsidR="00C70BFE" w:rsidRPr="00D51551" w:rsidRDefault="00C70BFE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  <w:hideMark/>
          </w:tcPr>
          <w:p w14:paraId="49462F1A" w14:textId="77777777" w:rsidR="00C70BFE" w:rsidRPr="00D51551" w:rsidRDefault="00C70BFE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70BFE" w:rsidRPr="00E44F4A" w14:paraId="1FAF359C" w14:textId="77777777" w:rsidTr="00F40F55">
        <w:trPr>
          <w:cantSplit/>
        </w:trPr>
        <w:tc>
          <w:tcPr>
            <w:tcW w:w="4330" w:type="dxa"/>
            <w:vAlign w:val="bottom"/>
          </w:tcPr>
          <w:p w14:paraId="57CD9B40" w14:textId="77777777" w:rsidR="00C70BFE" w:rsidRPr="00D51551" w:rsidRDefault="00C70BFE" w:rsidP="00E44F4A">
            <w:pPr>
              <w:spacing w:line="120" w:lineRule="exact"/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9BCDF" w14:textId="77777777" w:rsidR="00C70BFE" w:rsidRPr="00D51551" w:rsidRDefault="00C70BFE" w:rsidP="00E44F4A">
            <w:pPr>
              <w:spacing w:line="120" w:lineRule="exact"/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275F6997" w14:textId="77777777" w:rsidR="00C70BFE" w:rsidRPr="00D51551" w:rsidRDefault="00C70BFE" w:rsidP="00E44F4A">
            <w:pPr>
              <w:spacing w:line="120" w:lineRule="exact"/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6290A3" w14:textId="77777777" w:rsidR="00C70BFE" w:rsidRPr="00D51551" w:rsidRDefault="00C70BFE" w:rsidP="00E44F4A">
            <w:pPr>
              <w:spacing w:line="120" w:lineRule="exact"/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6A537B54" w14:textId="77777777" w:rsidR="00C70BFE" w:rsidRPr="00D51551" w:rsidRDefault="00C70BFE" w:rsidP="00E44F4A">
            <w:pPr>
              <w:spacing w:line="120" w:lineRule="exact"/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8C0F52" w:rsidRPr="00D51551" w14:paraId="26C0F602" w14:textId="77777777" w:rsidTr="00F40F55">
        <w:trPr>
          <w:cantSplit/>
        </w:trPr>
        <w:tc>
          <w:tcPr>
            <w:tcW w:w="4330" w:type="dxa"/>
            <w:hideMark/>
          </w:tcPr>
          <w:p w14:paraId="1FA87153" w14:textId="77777777" w:rsidR="008C0F52" w:rsidRPr="00D51551" w:rsidRDefault="008C0F52" w:rsidP="00E44F4A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ค่าใช้จ่ายในการซื้อวัตถุดิบ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033DA" w14:textId="54D97AE4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539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832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792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1FC9A" w14:textId="2D90E2A9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116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858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795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46195" w14:textId="3850FBA9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539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832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792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06F77" w14:textId="69D0CC98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116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858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795</w:t>
            </w:r>
          </w:p>
        </w:tc>
      </w:tr>
      <w:tr w:rsidR="008C0F52" w:rsidRPr="00D51551" w14:paraId="49A80323" w14:textId="77777777" w:rsidTr="00F40F55">
        <w:trPr>
          <w:cantSplit/>
        </w:trPr>
        <w:tc>
          <w:tcPr>
            <w:tcW w:w="4330" w:type="dxa"/>
            <w:hideMark/>
          </w:tcPr>
          <w:p w14:paraId="53AA7308" w14:textId="77777777" w:rsidR="008C0F52" w:rsidRPr="00D51551" w:rsidRDefault="008C0F52" w:rsidP="00E44F4A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การเปลี่ยนแปลงในงานระหว่างทำและสินค้าสำเร็จรูป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4D0BDE9C" w14:textId="3C7C76CB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94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679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380</w:t>
            </w:r>
          </w:p>
        </w:tc>
        <w:tc>
          <w:tcPr>
            <w:tcW w:w="1305" w:type="dxa"/>
            <w:vAlign w:val="bottom"/>
          </w:tcPr>
          <w:p w14:paraId="5B67E54E" w14:textId="4FC7F07C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175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204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951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3BD4CAFC" w14:textId="625C2382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94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679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380</w:t>
            </w:r>
          </w:p>
        </w:tc>
        <w:tc>
          <w:tcPr>
            <w:tcW w:w="1345" w:type="dxa"/>
            <w:vAlign w:val="bottom"/>
          </w:tcPr>
          <w:p w14:paraId="6D7C03BB" w14:textId="4D217FF3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175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199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384</w:t>
            </w:r>
          </w:p>
        </w:tc>
      </w:tr>
      <w:tr w:rsidR="008C0F52" w:rsidRPr="00D51551" w14:paraId="26F8DB12" w14:textId="77777777" w:rsidTr="00591E88">
        <w:trPr>
          <w:cantSplit/>
        </w:trPr>
        <w:tc>
          <w:tcPr>
            <w:tcW w:w="4330" w:type="dxa"/>
            <w:hideMark/>
          </w:tcPr>
          <w:p w14:paraId="4D8D2643" w14:textId="77777777" w:rsidR="008C0F52" w:rsidRPr="00D51551" w:rsidRDefault="008C0F52" w:rsidP="00E44F4A">
            <w:pPr>
              <w:tabs>
                <w:tab w:val="left" w:pos="2634"/>
              </w:tabs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3B01BC4B" w14:textId="6C879FEC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311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527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006</w:t>
            </w:r>
          </w:p>
        </w:tc>
        <w:tc>
          <w:tcPr>
            <w:tcW w:w="1305" w:type="dxa"/>
            <w:vAlign w:val="bottom"/>
          </w:tcPr>
          <w:p w14:paraId="4CA16EEC" w14:textId="594F425A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269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650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218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6829403A" w14:textId="3BC297D6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311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368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557</w:t>
            </w:r>
          </w:p>
        </w:tc>
        <w:tc>
          <w:tcPr>
            <w:tcW w:w="1345" w:type="dxa"/>
            <w:vAlign w:val="bottom"/>
          </w:tcPr>
          <w:p w14:paraId="1191F1E0" w14:textId="1191B754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269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139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998</w:t>
            </w:r>
          </w:p>
        </w:tc>
      </w:tr>
      <w:tr w:rsidR="008C0F52" w:rsidRPr="00D51551" w14:paraId="7421636C" w14:textId="77777777" w:rsidTr="00591E88">
        <w:trPr>
          <w:cantSplit/>
        </w:trPr>
        <w:tc>
          <w:tcPr>
            <w:tcW w:w="4330" w:type="dxa"/>
            <w:hideMark/>
          </w:tcPr>
          <w:p w14:paraId="33F8F9F6" w14:textId="77777777" w:rsidR="008C0F52" w:rsidRPr="00D51551" w:rsidRDefault="008C0F52" w:rsidP="00E44F4A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ค่าขนส่งสินค้า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719A2396" w14:textId="1FB2F3CE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152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766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509</w:t>
            </w:r>
          </w:p>
        </w:tc>
        <w:tc>
          <w:tcPr>
            <w:tcW w:w="1305" w:type="dxa"/>
            <w:vAlign w:val="bottom"/>
          </w:tcPr>
          <w:p w14:paraId="41542DCC" w14:textId="648A7016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121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111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530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556DD223" w14:textId="33A1BCAC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151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716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130</w:t>
            </w:r>
          </w:p>
        </w:tc>
        <w:tc>
          <w:tcPr>
            <w:tcW w:w="1345" w:type="dxa"/>
            <w:vAlign w:val="bottom"/>
          </w:tcPr>
          <w:p w14:paraId="7123592F" w14:textId="431E3A17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120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139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488</w:t>
            </w:r>
          </w:p>
        </w:tc>
      </w:tr>
      <w:tr w:rsidR="008C0F52" w:rsidRPr="00D51551" w14:paraId="3AA0BFF1" w14:textId="77777777" w:rsidTr="00591E88">
        <w:trPr>
          <w:cantSplit/>
        </w:trPr>
        <w:tc>
          <w:tcPr>
            <w:tcW w:w="4330" w:type="dxa"/>
            <w:hideMark/>
          </w:tcPr>
          <w:p w14:paraId="3FF0101C" w14:textId="77777777" w:rsidR="008C0F52" w:rsidRPr="00D51551" w:rsidRDefault="008C0F52" w:rsidP="00E44F4A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77A6CEF8" w14:textId="1414CBAF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72</w:t>
            </w:r>
            <w:r w:rsidR="00623E71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426</w:t>
            </w:r>
            <w:r w:rsidR="00623E71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399</w:t>
            </w:r>
          </w:p>
        </w:tc>
        <w:tc>
          <w:tcPr>
            <w:tcW w:w="1305" w:type="dxa"/>
            <w:vAlign w:val="bottom"/>
          </w:tcPr>
          <w:p w14:paraId="555F0743" w14:textId="568CD29D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64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902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275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39A68941" w14:textId="1EFDC141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72</w:t>
            </w:r>
            <w:r w:rsidR="00623E71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420</w:t>
            </w:r>
            <w:r w:rsidR="00623E71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514</w:t>
            </w:r>
          </w:p>
        </w:tc>
        <w:tc>
          <w:tcPr>
            <w:tcW w:w="1345" w:type="dxa"/>
            <w:vAlign w:val="bottom"/>
          </w:tcPr>
          <w:p w14:paraId="44EC5C61" w14:textId="7706A7A1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64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492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138</w:t>
            </w:r>
          </w:p>
        </w:tc>
      </w:tr>
      <w:tr w:rsidR="008C0F52" w:rsidRPr="00D51551" w14:paraId="5158B5C7" w14:textId="77777777" w:rsidTr="00591E88">
        <w:trPr>
          <w:cantSplit/>
        </w:trPr>
        <w:tc>
          <w:tcPr>
            <w:tcW w:w="4330" w:type="dxa"/>
          </w:tcPr>
          <w:p w14:paraId="43F05E10" w14:textId="77777777" w:rsidR="008C0F52" w:rsidRPr="00D51551" w:rsidRDefault="008C0F52" w:rsidP="00E44F4A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775559A9" w14:textId="32B076B3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47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939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525</w:t>
            </w:r>
          </w:p>
        </w:tc>
        <w:tc>
          <w:tcPr>
            <w:tcW w:w="1305" w:type="dxa"/>
            <w:vAlign w:val="bottom"/>
          </w:tcPr>
          <w:p w14:paraId="205D9E09" w14:textId="76520047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40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730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195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428479A4" w14:textId="3E9ACA70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47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939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375</w:t>
            </w:r>
          </w:p>
        </w:tc>
        <w:tc>
          <w:tcPr>
            <w:tcW w:w="1345" w:type="dxa"/>
            <w:vAlign w:val="bottom"/>
          </w:tcPr>
          <w:p w14:paraId="6F3B4F28" w14:textId="1340242D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40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729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950</w:t>
            </w:r>
          </w:p>
        </w:tc>
      </w:tr>
      <w:tr w:rsidR="008C0F52" w:rsidRPr="00D51551" w14:paraId="1357EEDB" w14:textId="77777777" w:rsidTr="00F40F55">
        <w:trPr>
          <w:cantSplit/>
        </w:trPr>
        <w:tc>
          <w:tcPr>
            <w:tcW w:w="4330" w:type="dxa"/>
          </w:tcPr>
          <w:p w14:paraId="5342840F" w14:textId="77777777" w:rsidR="008C0F52" w:rsidRPr="00D51551" w:rsidRDefault="008C0F52" w:rsidP="00E44F4A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ค่าใช้จ่ายในการส่งเสริมการปลูก</w:t>
            </w:r>
          </w:p>
        </w:tc>
        <w:tc>
          <w:tcPr>
            <w:tcW w:w="1305" w:type="dxa"/>
            <w:shd w:val="clear" w:color="auto" w:fill="FAFAFA"/>
          </w:tcPr>
          <w:p w14:paraId="39D11B73" w14:textId="2AE0FF92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41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965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334</w:t>
            </w:r>
          </w:p>
        </w:tc>
        <w:tc>
          <w:tcPr>
            <w:tcW w:w="1305" w:type="dxa"/>
          </w:tcPr>
          <w:p w14:paraId="2616E91D" w14:textId="292303ED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32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936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798</w:t>
            </w:r>
          </w:p>
        </w:tc>
        <w:tc>
          <w:tcPr>
            <w:tcW w:w="1287" w:type="dxa"/>
            <w:shd w:val="clear" w:color="auto" w:fill="FAFAFA"/>
          </w:tcPr>
          <w:p w14:paraId="57F9CB4F" w14:textId="0BDA91A6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41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965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334</w:t>
            </w:r>
          </w:p>
        </w:tc>
        <w:tc>
          <w:tcPr>
            <w:tcW w:w="1345" w:type="dxa"/>
          </w:tcPr>
          <w:p w14:paraId="24F9845F" w14:textId="6652CBA7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32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936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798</w:t>
            </w:r>
          </w:p>
        </w:tc>
      </w:tr>
      <w:tr w:rsidR="008C0F52" w:rsidRPr="00D51551" w14:paraId="3DD7B259" w14:textId="77777777" w:rsidTr="00591E88">
        <w:trPr>
          <w:cantSplit/>
        </w:trPr>
        <w:tc>
          <w:tcPr>
            <w:tcW w:w="4330" w:type="dxa"/>
          </w:tcPr>
          <w:p w14:paraId="2F72FFD5" w14:textId="77777777" w:rsidR="008C0F52" w:rsidRPr="00D51551" w:rsidRDefault="008C0F52" w:rsidP="00E44F4A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ค่าเช่าจ่าย</w:t>
            </w:r>
          </w:p>
        </w:tc>
        <w:tc>
          <w:tcPr>
            <w:tcW w:w="1305" w:type="dxa"/>
            <w:shd w:val="clear" w:color="auto" w:fill="FAFAFA"/>
          </w:tcPr>
          <w:p w14:paraId="69CD51AA" w14:textId="4E436046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</w:t>
            </w:r>
            <w:r w:rsidR="00623E71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493</w:t>
            </w:r>
            <w:r w:rsidR="00623E71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690</w:t>
            </w:r>
          </w:p>
        </w:tc>
        <w:tc>
          <w:tcPr>
            <w:tcW w:w="1305" w:type="dxa"/>
          </w:tcPr>
          <w:p w14:paraId="04C2C4F2" w14:textId="41DF4423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26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440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146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3F0A37C1" w14:textId="367EBF3B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</w:t>
            </w:r>
            <w:r w:rsidR="00623E71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793</w:t>
            </w:r>
            <w:r w:rsidR="00623E71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690</w:t>
            </w:r>
          </w:p>
        </w:tc>
        <w:tc>
          <w:tcPr>
            <w:tcW w:w="1345" w:type="dxa"/>
            <w:vAlign w:val="bottom"/>
          </w:tcPr>
          <w:p w14:paraId="0609B7AA" w14:textId="473963C4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26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740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146</w:t>
            </w:r>
          </w:p>
        </w:tc>
      </w:tr>
      <w:tr w:rsidR="008C0F52" w:rsidRPr="00D51551" w14:paraId="7BF6F4D8" w14:textId="77777777" w:rsidTr="00591E88">
        <w:trPr>
          <w:cantSplit/>
        </w:trPr>
        <w:tc>
          <w:tcPr>
            <w:tcW w:w="4330" w:type="dxa"/>
            <w:vAlign w:val="bottom"/>
          </w:tcPr>
          <w:p w14:paraId="16E1E603" w14:textId="77777777" w:rsidR="008C0F52" w:rsidRPr="00D51551" w:rsidRDefault="008C0F52" w:rsidP="00E44F4A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ค่าจ้างและค่าแรงเหมา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7341C738" w14:textId="5BB34C12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165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865</w:t>
            </w:r>
          </w:p>
        </w:tc>
        <w:tc>
          <w:tcPr>
            <w:tcW w:w="1305" w:type="dxa"/>
            <w:vAlign w:val="bottom"/>
          </w:tcPr>
          <w:p w14:paraId="3D84B025" w14:textId="66677F8D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15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740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604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26665E93" w14:textId="5A66DA4F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133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365</w:t>
            </w:r>
          </w:p>
        </w:tc>
        <w:tc>
          <w:tcPr>
            <w:tcW w:w="1345" w:type="dxa"/>
            <w:vAlign w:val="bottom"/>
          </w:tcPr>
          <w:p w14:paraId="4046ECCB" w14:textId="16527396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15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740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604</w:t>
            </w:r>
          </w:p>
        </w:tc>
      </w:tr>
      <w:tr w:rsidR="008C0F52" w:rsidRPr="00D51551" w14:paraId="176275A4" w14:textId="77777777" w:rsidTr="00591E88">
        <w:trPr>
          <w:cantSplit/>
        </w:trPr>
        <w:tc>
          <w:tcPr>
            <w:tcW w:w="4330" w:type="dxa"/>
            <w:hideMark/>
          </w:tcPr>
          <w:p w14:paraId="4C1BFF26" w14:textId="77777777" w:rsidR="008C0F52" w:rsidRPr="00D51551" w:rsidRDefault="008C0F52" w:rsidP="00E44F4A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ค่าซ่อมแซมและบำรุงรักษา</w:t>
            </w:r>
          </w:p>
        </w:tc>
        <w:tc>
          <w:tcPr>
            <w:tcW w:w="1305" w:type="dxa"/>
            <w:shd w:val="clear" w:color="auto" w:fill="FAFAFA"/>
          </w:tcPr>
          <w:p w14:paraId="6918383B" w14:textId="055B8EE9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19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121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450</w:t>
            </w:r>
          </w:p>
        </w:tc>
        <w:tc>
          <w:tcPr>
            <w:tcW w:w="1305" w:type="dxa"/>
          </w:tcPr>
          <w:p w14:paraId="6132310F" w14:textId="4C05F55F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14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593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158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5D90EF6E" w14:textId="5CE2F0EC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19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105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687</w:t>
            </w:r>
          </w:p>
        </w:tc>
        <w:tc>
          <w:tcPr>
            <w:tcW w:w="1345" w:type="dxa"/>
            <w:vAlign w:val="bottom"/>
          </w:tcPr>
          <w:p w14:paraId="1C3E26C8" w14:textId="312036AF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14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593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158</w:t>
            </w:r>
          </w:p>
        </w:tc>
      </w:tr>
      <w:tr w:rsidR="008C0F52" w:rsidRPr="00D51551" w14:paraId="2A798C4D" w14:textId="77777777" w:rsidTr="00591E88">
        <w:trPr>
          <w:cantSplit/>
        </w:trPr>
        <w:tc>
          <w:tcPr>
            <w:tcW w:w="4330" w:type="dxa"/>
          </w:tcPr>
          <w:p w14:paraId="3747C3C9" w14:textId="77777777" w:rsidR="008C0F52" w:rsidRPr="00D51551" w:rsidRDefault="008C0F52" w:rsidP="00E44F4A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ค่าโฆษณาและส่งเสริมการขาย</w:t>
            </w:r>
          </w:p>
        </w:tc>
        <w:tc>
          <w:tcPr>
            <w:tcW w:w="1305" w:type="dxa"/>
            <w:shd w:val="clear" w:color="auto" w:fill="FAFAFA"/>
          </w:tcPr>
          <w:p w14:paraId="572EBA21" w14:textId="21B906E7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534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255</w:t>
            </w:r>
          </w:p>
        </w:tc>
        <w:tc>
          <w:tcPr>
            <w:tcW w:w="1305" w:type="dxa"/>
          </w:tcPr>
          <w:p w14:paraId="36A76219" w14:textId="652A10A4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804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229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4E6B3851" w14:textId="13E59F3D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522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45" w:type="dxa"/>
            <w:vAlign w:val="bottom"/>
          </w:tcPr>
          <w:p w14:paraId="025C5019" w14:textId="74188841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804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229</w:t>
            </w:r>
          </w:p>
        </w:tc>
      </w:tr>
      <w:tr w:rsidR="008C0F52" w:rsidRPr="00D51551" w14:paraId="477BD292" w14:textId="77777777" w:rsidTr="00591E88">
        <w:trPr>
          <w:cantSplit/>
        </w:trPr>
        <w:tc>
          <w:tcPr>
            <w:tcW w:w="4330" w:type="dxa"/>
            <w:vAlign w:val="bottom"/>
          </w:tcPr>
          <w:p w14:paraId="140828D0" w14:textId="77777777" w:rsidR="008C0F52" w:rsidRPr="00D51551" w:rsidRDefault="008C0F52" w:rsidP="00E44F4A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ค่าใช้จ่ายโรงงานและสำนักงาน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18127EF1" w14:textId="2C771FDC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345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368</w:t>
            </w:r>
          </w:p>
        </w:tc>
        <w:tc>
          <w:tcPr>
            <w:tcW w:w="1305" w:type="dxa"/>
            <w:vAlign w:val="bottom"/>
          </w:tcPr>
          <w:p w14:paraId="189CB30D" w14:textId="41D82A30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436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347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4E8DC8D9" w14:textId="0A99F005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345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368</w:t>
            </w:r>
          </w:p>
        </w:tc>
        <w:tc>
          <w:tcPr>
            <w:tcW w:w="1345" w:type="dxa"/>
            <w:vAlign w:val="bottom"/>
          </w:tcPr>
          <w:p w14:paraId="305EFF7B" w14:textId="78B2738D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436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347</w:t>
            </w:r>
          </w:p>
        </w:tc>
      </w:tr>
      <w:tr w:rsidR="008C0F52" w:rsidRPr="00D51551" w14:paraId="60E9F4F8" w14:textId="77777777" w:rsidTr="00591E88">
        <w:trPr>
          <w:cantSplit/>
        </w:trPr>
        <w:tc>
          <w:tcPr>
            <w:tcW w:w="4330" w:type="dxa"/>
          </w:tcPr>
          <w:p w14:paraId="744A106A" w14:textId="77777777" w:rsidR="008C0F52" w:rsidRPr="00D51551" w:rsidRDefault="008C0F52" w:rsidP="00E44F4A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ค่านายหน้าและค่าตอบแทน</w:t>
            </w:r>
          </w:p>
        </w:tc>
        <w:tc>
          <w:tcPr>
            <w:tcW w:w="1305" w:type="dxa"/>
            <w:shd w:val="clear" w:color="auto" w:fill="FAFAFA"/>
          </w:tcPr>
          <w:p w14:paraId="5864A97E" w14:textId="147F9BEB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813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218</w:t>
            </w:r>
          </w:p>
        </w:tc>
        <w:tc>
          <w:tcPr>
            <w:tcW w:w="1305" w:type="dxa"/>
          </w:tcPr>
          <w:p w14:paraId="28C731B3" w14:textId="0A42217A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222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398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7CCA5B38" w14:textId="6C7CA483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813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218</w:t>
            </w:r>
          </w:p>
        </w:tc>
        <w:tc>
          <w:tcPr>
            <w:tcW w:w="1345" w:type="dxa"/>
            <w:vAlign w:val="bottom"/>
          </w:tcPr>
          <w:p w14:paraId="7A1A6036" w14:textId="0F7E6A32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211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689</w:t>
            </w:r>
          </w:p>
        </w:tc>
      </w:tr>
      <w:tr w:rsidR="008C0F52" w:rsidRPr="00D51551" w14:paraId="577298DD" w14:textId="77777777" w:rsidTr="00591E88">
        <w:trPr>
          <w:cantSplit/>
        </w:trPr>
        <w:tc>
          <w:tcPr>
            <w:tcW w:w="4330" w:type="dxa"/>
            <w:hideMark/>
          </w:tcPr>
          <w:p w14:paraId="0A67C9F4" w14:textId="77777777" w:rsidR="008C0F52" w:rsidRPr="00D51551" w:rsidRDefault="008C0F52" w:rsidP="00E44F4A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ค่าบริการและค่าที่ปรึกษา</w:t>
            </w:r>
          </w:p>
        </w:tc>
        <w:tc>
          <w:tcPr>
            <w:tcW w:w="1305" w:type="dxa"/>
            <w:shd w:val="clear" w:color="auto" w:fill="FAFAFA"/>
          </w:tcPr>
          <w:p w14:paraId="4ABB52C8" w14:textId="0772132A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615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296</w:t>
            </w:r>
          </w:p>
        </w:tc>
        <w:tc>
          <w:tcPr>
            <w:tcW w:w="1305" w:type="dxa"/>
          </w:tcPr>
          <w:p w14:paraId="0F63A4E4" w14:textId="0135A525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115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967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7CB97752" w14:textId="6E7CAF9E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399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696</w:t>
            </w:r>
          </w:p>
        </w:tc>
        <w:tc>
          <w:tcPr>
            <w:tcW w:w="1345" w:type="dxa"/>
            <w:vAlign w:val="bottom"/>
          </w:tcPr>
          <w:p w14:paraId="72238357" w14:textId="458B1925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896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167</w:t>
            </w:r>
          </w:p>
        </w:tc>
      </w:tr>
      <w:tr w:rsidR="008C0F52" w:rsidRPr="00D51551" w14:paraId="184D08E3" w14:textId="77777777" w:rsidTr="00591E88">
        <w:trPr>
          <w:cantSplit/>
        </w:trPr>
        <w:tc>
          <w:tcPr>
            <w:tcW w:w="4330" w:type="dxa"/>
          </w:tcPr>
          <w:p w14:paraId="625F44A7" w14:textId="77777777" w:rsidR="008C0F52" w:rsidRPr="00D51551" w:rsidRDefault="008C0F52" w:rsidP="00E44F4A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ค่าเดินทางและค่ารับรอง</w:t>
            </w:r>
          </w:p>
        </w:tc>
        <w:tc>
          <w:tcPr>
            <w:tcW w:w="1305" w:type="dxa"/>
            <w:shd w:val="clear" w:color="auto" w:fill="FAFAFA"/>
          </w:tcPr>
          <w:p w14:paraId="7BD9A9DC" w14:textId="1FA37FFE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197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144</w:t>
            </w:r>
          </w:p>
        </w:tc>
        <w:tc>
          <w:tcPr>
            <w:tcW w:w="1305" w:type="dxa"/>
          </w:tcPr>
          <w:p w14:paraId="68564C0A" w14:textId="0B5C9B57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354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275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51B003DB" w14:textId="558564B4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079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616</w:t>
            </w:r>
          </w:p>
        </w:tc>
        <w:tc>
          <w:tcPr>
            <w:tcW w:w="1345" w:type="dxa"/>
            <w:vAlign w:val="bottom"/>
          </w:tcPr>
          <w:p w14:paraId="6890DBCC" w14:textId="5969DE34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163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085</w:t>
            </w:r>
          </w:p>
        </w:tc>
      </w:tr>
      <w:tr w:rsidR="008C0F52" w:rsidRPr="00D51551" w14:paraId="088F96B5" w14:textId="77777777" w:rsidTr="00591E88">
        <w:trPr>
          <w:cantSplit/>
        </w:trPr>
        <w:tc>
          <w:tcPr>
            <w:tcW w:w="4330" w:type="dxa"/>
          </w:tcPr>
          <w:p w14:paraId="5E5AB5E5" w14:textId="77777777" w:rsidR="008C0F52" w:rsidRPr="00D51551" w:rsidRDefault="008C0F52" w:rsidP="00E44F4A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>ขาดทุนจากการด้อยค่าของสินทรัพย์</w:t>
            </w:r>
          </w:p>
        </w:tc>
        <w:tc>
          <w:tcPr>
            <w:tcW w:w="1305" w:type="dxa"/>
            <w:shd w:val="clear" w:color="auto" w:fill="FAFAFA"/>
          </w:tcPr>
          <w:p w14:paraId="5900EC54" w14:textId="0050A1C2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871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373</w:t>
            </w:r>
          </w:p>
        </w:tc>
        <w:tc>
          <w:tcPr>
            <w:tcW w:w="1305" w:type="dxa"/>
          </w:tcPr>
          <w:p w14:paraId="13774010" w14:textId="10600C7C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78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300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60E16EB7" w14:textId="513FE830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871</w:t>
            </w:r>
            <w:r w:rsidR="002813D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373</w:t>
            </w:r>
          </w:p>
        </w:tc>
        <w:tc>
          <w:tcPr>
            <w:tcW w:w="1345" w:type="dxa"/>
            <w:vAlign w:val="bottom"/>
          </w:tcPr>
          <w:p w14:paraId="43615891" w14:textId="7F3C9C85" w:rsidR="008C0F52" w:rsidRPr="00D51551" w:rsidRDefault="00490805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78</w:t>
            </w:r>
            <w:r w:rsidR="008C0F5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300</w:t>
            </w:r>
          </w:p>
        </w:tc>
      </w:tr>
    </w:tbl>
    <w:p w14:paraId="0795640A" w14:textId="77777777" w:rsidR="001D11DF" w:rsidRPr="00D51551" w:rsidRDefault="00852268" w:rsidP="00A365C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</w:pPr>
      <w:r w:rsidRPr="00D51551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D51551" w14:paraId="6818B5C1" w14:textId="7777777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092B95A6" w14:textId="6F02E10A" w:rsidR="00767150" w:rsidRPr="00D51551" w:rsidRDefault="001D11DF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</w:rPr>
              <w:br w:type="page"/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F40F55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0F55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17018CA6" w14:textId="77777777" w:rsidR="00B15C99" w:rsidRPr="00D51551" w:rsidRDefault="00B15C99" w:rsidP="00A365C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p w14:paraId="317D867C" w14:textId="77777777" w:rsidR="0090699C" w:rsidRPr="00D51551" w:rsidRDefault="0090699C" w:rsidP="00A365C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379D1625" w14:textId="77777777" w:rsidR="0090699C" w:rsidRPr="00D51551" w:rsidRDefault="0090699C" w:rsidP="00A365C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D51551" w14:paraId="3F8C81D0" w14:textId="77777777" w:rsidTr="00F40F55">
        <w:trPr>
          <w:cantSplit/>
        </w:trPr>
        <w:tc>
          <w:tcPr>
            <w:tcW w:w="4390" w:type="dxa"/>
            <w:vAlign w:val="bottom"/>
          </w:tcPr>
          <w:p w14:paraId="20674DC7" w14:textId="77777777" w:rsidR="008B4326" w:rsidRPr="00D51551" w:rsidRDefault="008B4326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1F97F2" w14:textId="77777777" w:rsidR="008B4326" w:rsidRPr="00D51551" w:rsidRDefault="008B432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514F1C8" w14:textId="77777777" w:rsidR="008B4326" w:rsidRPr="00D51551" w:rsidRDefault="008B432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2425E" w:rsidRPr="00D51551" w14:paraId="3AA0955F" w14:textId="77777777" w:rsidTr="00F40F55">
        <w:trPr>
          <w:cantSplit/>
        </w:trPr>
        <w:tc>
          <w:tcPr>
            <w:tcW w:w="4390" w:type="dxa"/>
            <w:vAlign w:val="bottom"/>
          </w:tcPr>
          <w:p w14:paraId="0C5CE1A8" w14:textId="77777777" w:rsidR="00D2425E" w:rsidRPr="00D51551" w:rsidRDefault="00D2425E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62499C62" w14:textId="1DA4622C" w:rsidR="00D2425E" w:rsidRPr="00D51551" w:rsidRDefault="00D2425E" w:rsidP="00A365CC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3D0137D7" w14:textId="101AC11E" w:rsidR="00D2425E" w:rsidRPr="00D51551" w:rsidRDefault="00D2425E" w:rsidP="00A365CC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72C7FD95" w14:textId="6441B0A7" w:rsidR="00D2425E" w:rsidRPr="00D51551" w:rsidRDefault="00D2425E" w:rsidP="00A365CC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7D582C18" w14:textId="23431C3D" w:rsidR="00D2425E" w:rsidRPr="00D51551" w:rsidRDefault="00D2425E" w:rsidP="00A365CC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70BFE" w:rsidRPr="00D51551" w14:paraId="78001733" w14:textId="77777777" w:rsidTr="00F40F55">
        <w:trPr>
          <w:cantSplit/>
        </w:trPr>
        <w:tc>
          <w:tcPr>
            <w:tcW w:w="4390" w:type="dxa"/>
            <w:vAlign w:val="bottom"/>
          </w:tcPr>
          <w:p w14:paraId="3D8F32B5" w14:textId="77777777" w:rsidR="00C70BFE" w:rsidRPr="00D51551" w:rsidRDefault="00C70BFE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9991163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03CCF51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7EA33C9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ED18C4B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60FA0" w:rsidRPr="00D51551" w14:paraId="37DA8A45" w14:textId="77777777" w:rsidTr="00F40F55">
        <w:trPr>
          <w:cantSplit/>
        </w:trPr>
        <w:tc>
          <w:tcPr>
            <w:tcW w:w="4390" w:type="dxa"/>
            <w:hideMark/>
          </w:tcPr>
          <w:p w14:paraId="3686E668" w14:textId="77777777" w:rsidR="00960FA0" w:rsidRPr="00D51551" w:rsidRDefault="00960FA0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ภาษีเงินได้ปีปัจจุบัน</w:t>
            </w:r>
            <w:r w:rsidR="0090699C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041E664" w14:textId="77777777" w:rsidR="00960FA0" w:rsidRPr="00D51551" w:rsidRDefault="00960FA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2B307687" w14:textId="77777777" w:rsidR="00960FA0" w:rsidRPr="00D51551" w:rsidRDefault="00960FA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D3FD79B" w14:textId="77777777" w:rsidR="00960FA0" w:rsidRPr="00D51551" w:rsidRDefault="00960FA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153F48DA" w14:textId="77777777" w:rsidR="00960FA0" w:rsidRPr="00D51551" w:rsidRDefault="00960FA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D2425E" w:rsidRPr="00D51551" w14:paraId="48D5F675" w14:textId="77777777" w:rsidTr="0090699C">
        <w:trPr>
          <w:cantSplit/>
        </w:trPr>
        <w:tc>
          <w:tcPr>
            <w:tcW w:w="4390" w:type="dxa"/>
          </w:tcPr>
          <w:p w14:paraId="55F73FF3" w14:textId="77777777" w:rsidR="00D2425E" w:rsidRPr="00D51551" w:rsidRDefault="00D2425E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ภาษีเงินได้งวดปัจจุบันสำหรับกำไรทางภาษีสำหรับปี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95D20AD" w14:textId="16DCBFA1" w:rsidR="00D2425E" w:rsidRPr="00D51551" w:rsidRDefault="001B4B16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822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428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295" w:type="dxa"/>
            <w:vAlign w:val="bottom"/>
          </w:tcPr>
          <w:p w14:paraId="54BB46B1" w14:textId="1D5800A7" w:rsidR="00D2425E" w:rsidRPr="00D51551" w:rsidRDefault="00D2425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135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295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F93D6D5" w14:textId="5DA0C33C" w:rsidR="00D2425E" w:rsidRPr="00D51551" w:rsidRDefault="001B4B16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787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vAlign w:val="bottom"/>
          </w:tcPr>
          <w:p w14:paraId="55A57DBF" w14:textId="77777777" w:rsidR="00D2425E" w:rsidRPr="00D51551" w:rsidRDefault="00D2425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D2425E" w:rsidRPr="00D51551" w14:paraId="2089E99E" w14:textId="77777777" w:rsidTr="0090699C">
        <w:trPr>
          <w:cantSplit/>
        </w:trPr>
        <w:tc>
          <w:tcPr>
            <w:tcW w:w="4390" w:type="dxa"/>
          </w:tcPr>
          <w:p w14:paraId="535CB9D3" w14:textId="77777777" w:rsidR="00D2425E" w:rsidRPr="00D51551" w:rsidRDefault="00D2425E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การปรับปรุงจากงวดก่อน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51ACE5" w14:textId="77777777" w:rsidR="00D2425E" w:rsidRPr="00D51551" w:rsidRDefault="001B4B16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3628D7C" w14:textId="63676FC5" w:rsidR="00D2425E" w:rsidRPr="00D51551" w:rsidRDefault="00D2425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816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734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A7BAD" w14:textId="77777777" w:rsidR="00D2425E" w:rsidRPr="00D51551" w:rsidRDefault="001B4B16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6C78D71" w14:textId="7EAFC6D8" w:rsidR="00D2425E" w:rsidRPr="00D51551" w:rsidRDefault="00D2425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816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734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D2425E" w:rsidRPr="00D51551" w14:paraId="60074577" w14:textId="77777777" w:rsidTr="0090699C">
        <w:trPr>
          <w:cantSplit/>
        </w:trPr>
        <w:tc>
          <w:tcPr>
            <w:tcW w:w="4390" w:type="dxa"/>
          </w:tcPr>
          <w:p w14:paraId="65D40366" w14:textId="77777777" w:rsidR="00D2425E" w:rsidRPr="00D51551" w:rsidRDefault="00D2425E" w:rsidP="00A365C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935851" w14:textId="6BA85781" w:rsidR="00D2425E" w:rsidRPr="00D51551" w:rsidRDefault="005D45C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822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428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FE35B" w14:textId="114790E8" w:rsidR="00D2425E" w:rsidRPr="00D51551" w:rsidRDefault="00D2425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952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029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B20248" w14:textId="763622FF" w:rsidR="00D2425E" w:rsidRPr="00D51551" w:rsidRDefault="005D45C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787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E7765" w14:textId="3D3270BF" w:rsidR="00D2425E" w:rsidRPr="00D51551" w:rsidRDefault="00D2425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816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734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90699C" w:rsidRPr="00D51551" w14:paraId="10619142" w14:textId="77777777" w:rsidTr="0090699C">
        <w:trPr>
          <w:cantSplit/>
        </w:trPr>
        <w:tc>
          <w:tcPr>
            <w:tcW w:w="4390" w:type="dxa"/>
          </w:tcPr>
          <w:p w14:paraId="1200D607" w14:textId="77777777" w:rsidR="0090699C" w:rsidRPr="00D51551" w:rsidRDefault="0090699C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F7E52" w14:textId="77777777" w:rsidR="0090699C" w:rsidRPr="00D51551" w:rsidRDefault="0090699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43DD6F8" w14:textId="77777777" w:rsidR="0090699C" w:rsidRPr="00D51551" w:rsidRDefault="0090699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CD75D" w14:textId="77777777" w:rsidR="0090699C" w:rsidRPr="00D51551" w:rsidRDefault="0090699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18EDA82" w14:textId="77777777" w:rsidR="0090699C" w:rsidRPr="00D51551" w:rsidRDefault="0090699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90699C" w:rsidRPr="00D51551" w14:paraId="665860D1" w14:textId="77777777" w:rsidTr="00F40F55">
        <w:trPr>
          <w:cantSplit/>
        </w:trPr>
        <w:tc>
          <w:tcPr>
            <w:tcW w:w="4390" w:type="dxa"/>
          </w:tcPr>
          <w:p w14:paraId="0A0E5756" w14:textId="77777777" w:rsidR="0090699C" w:rsidRPr="00D51551" w:rsidRDefault="0090699C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3394738" w14:textId="77777777" w:rsidR="0090699C" w:rsidRPr="00D51551" w:rsidRDefault="0090699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276E2C67" w14:textId="77777777" w:rsidR="0090699C" w:rsidRPr="00D51551" w:rsidRDefault="0090699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8AA24F6" w14:textId="77777777" w:rsidR="0090699C" w:rsidRPr="00D51551" w:rsidRDefault="0090699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4258DE63" w14:textId="77777777" w:rsidR="0090699C" w:rsidRPr="00D51551" w:rsidRDefault="0090699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90699C" w:rsidRPr="00D51551" w14:paraId="591B2024" w14:textId="77777777" w:rsidTr="00F40F55">
        <w:trPr>
          <w:cantSplit/>
        </w:trPr>
        <w:tc>
          <w:tcPr>
            <w:tcW w:w="4390" w:type="dxa"/>
          </w:tcPr>
          <w:p w14:paraId="67871E7F" w14:textId="77777777" w:rsidR="0090699C" w:rsidRPr="00D51551" w:rsidRDefault="004F5D90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90699C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เพิ่ม(ลด)ในสินทรัพย์ภาษีเงินได้รอการตัดบัญชี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5A9CF8B" w14:textId="77777777" w:rsidR="0090699C" w:rsidRPr="00D51551" w:rsidRDefault="0090699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1E8BE66F" w14:textId="77777777" w:rsidR="0090699C" w:rsidRPr="00D51551" w:rsidRDefault="0090699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813E91E" w14:textId="77777777" w:rsidR="0090699C" w:rsidRPr="00D51551" w:rsidRDefault="0090699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2EE317F7" w14:textId="77777777" w:rsidR="0090699C" w:rsidRPr="00D51551" w:rsidRDefault="0090699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D2425E" w:rsidRPr="00D51551" w14:paraId="153309D0" w14:textId="77777777" w:rsidTr="0090699C">
        <w:trPr>
          <w:cantSplit/>
        </w:trPr>
        <w:tc>
          <w:tcPr>
            <w:tcW w:w="4390" w:type="dxa"/>
          </w:tcPr>
          <w:p w14:paraId="00ACF4E0" w14:textId="64A228BC" w:rsidR="00D2425E" w:rsidRPr="00D51551" w:rsidRDefault="00D2425E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(หมายเหต</w:t>
            </w:r>
            <w:r w:rsidR="00DA62EA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ุ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ข้อ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63AE928" w14:textId="78D119F9" w:rsidR="00D2425E" w:rsidRPr="00D51551" w:rsidRDefault="00C47B4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582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075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vAlign w:val="bottom"/>
          </w:tcPr>
          <w:p w14:paraId="1D0F445A" w14:textId="7F2DC2C1" w:rsidR="00D2425E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</w:t>
            </w:r>
            <w:r w:rsidR="00D2425E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139</w:t>
            </w:r>
            <w:r w:rsidR="00D2425E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091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DBE0518" w14:textId="11E23601" w:rsidR="00D2425E" w:rsidRPr="00D51551" w:rsidRDefault="009D7FB2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583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898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vAlign w:val="bottom"/>
          </w:tcPr>
          <w:p w14:paraId="2DD666D0" w14:textId="2D1DE990" w:rsidR="00D2425E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</w:t>
            </w:r>
            <w:r w:rsidR="00D2425E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140</w:t>
            </w:r>
            <w:r w:rsidR="00D2425E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48</w:t>
            </w:r>
            <w:r w:rsidRPr="0049080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eastAsia="zh-CN"/>
              </w:rPr>
              <w:t>9</w:t>
            </w:r>
          </w:p>
        </w:tc>
      </w:tr>
      <w:tr w:rsidR="00D2425E" w:rsidRPr="00D51551" w14:paraId="5BB689AF" w14:textId="77777777" w:rsidTr="00B04519">
        <w:trPr>
          <w:cantSplit/>
        </w:trPr>
        <w:tc>
          <w:tcPr>
            <w:tcW w:w="4390" w:type="dxa"/>
          </w:tcPr>
          <w:p w14:paraId="620C38A4" w14:textId="77777777" w:rsidR="00D2425E" w:rsidRPr="00D51551" w:rsidRDefault="00D2425E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(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ลดในหนี้สินภาษีเงินได้รอการตัดบัญชี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9E5E1BE" w14:textId="77777777" w:rsidR="00D2425E" w:rsidRPr="00D51551" w:rsidRDefault="00D2425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5311FAA8" w14:textId="77777777" w:rsidR="00D2425E" w:rsidRPr="00D51551" w:rsidRDefault="00D2425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3C9E78E" w14:textId="77777777" w:rsidR="00D2425E" w:rsidRPr="00D51551" w:rsidRDefault="00D2425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23C51B56" w14:textId="77777777" w:rsidR="00D2425E" w:rsidRPr="00D51551" w:rsidRDefault="00D2425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D2425E" w:rsidRPr="00D51551" w14:paraId="12C8C15B" w14:textId="77777777" w:rsidTr="00B04519">
        <w:trPr>
          <w:cantSplit/>
        </w:trPr>
        <w:tc>
          <w:tcPr>
            <w:tcW w:w="4390" w:type="dxa"/>
          </w:tcPr>
          <w:p w14:paraId="04CCD771" w14:textId="465964EC" w:rsidR="00D2425E" w:rsidRPr="00D51551" w:rsidRDefault="00D2425E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(หมายเหตุข้อ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171CDDC" w14:textId="53E040C7" w:rsidR="00D2425E" w:rsidRPr="00D51551" w:rsidRDefault="00C47B4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585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522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vAlign w:val="bottom"/>
          </w:tcPr>
          <w:p w14:paraId="45F35986" w14:textId="6B32F34B" w:rsidR="00D2425E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497</w:t>
            </w:r>
            <w:r w:rsidR="00D2425E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370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3BE3309" w14:textId="7D4C5967" w:rsidR="00D2425E" w:rsidRPr="00D51551" w:rsidRDefault="009D7FB2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585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522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vAlign w:val="bottom"/>
          </w:tcPr>
          <w:p w14:paraId="52B8B370" w14:textId="218FFF75" w:rsidR="00D2425E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497</w:t>
            </w:r>
            <w:r w:rsidR="00D2425E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370</w:t>
            </w:r>
          </w:p>
        </w:tc>
      </w:tr>
      <w:tr w:rsidR="00B04519" w:rsidRPr="00D51551" w14:paraId="006D268F" w14:textId="77777777" w:rsidTr="00B04519">
        <w:trPr>
          <w:cantSplit/>
        </w:trPr>
        <w:tc>
          <w:tcPr>
            <w:tcW w:w="4390" w:type="dxa"/>
          </w:tcPr>
          <w:p w14:paraId="382A2374" w14:textId="77777777" w:rsidR="00E44F4A" w:rsidRDefault="00B04519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รายการปรับปรุงจากการ</w:t>
            </w:r>
            <w:r w:rsidR="00E44F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นำมาตรฐานการรายงานทาง</w:t>
            </w:r>
          </w:p>
          <w:p w14:paraId="42F5541E" w14:textId="6B035DC3" w:rsidR="00B04519" w:rsidRPr="00D51551" w:rsidRDefault="00E44F4A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การเงินใหม่มาปฏิบัติแ</w:t>
            </w:r>
            <w:r w:rsidR="00E2707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ละ</w:t>
            </w:r>
            <w:r w:rsidR="00B0451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เปลี่ยนแปลงนโยบายการบัญชี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8A8E0B5" w14:textId="77777777" w:rsidR="00B04519" w:rsidRPr="00D51551" w:rsidRDefault="00B0451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61C1697A" w14:textId="77777777" w:rsidR="00B04519" w:rsidRPr="00D51551" w:rsidRDefault="00B0451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3F85279" w14:textId="77777777" w:rsidR="00B04519" w:rsidRPr="00D51551" w:rsidRDefault="00B0451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7880CE09" w14:textId="77777777" w:rsidR="00B04519" w:rsidRPr="00D51551" w:rsidRDefault="00B0451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B04519" w:rsidRPr="00D51551" w14:paraId="0A3274AA" w14:textId="77777777" w:rsidTr="00B04519">
        <w:trPr>
          <w:cantSplit/>
        </w:trPr>
        <w:tc>
          <w:tcPr>
            <w:tcW w:w="4390" w:type="dxa"/>
          </w:tcPr>
          <w:p w14:paraId="35AA835D" w14:textId="54F88D59" w:rsidR="00B04519" w:rsidRPr="00D51551" w:rsidRDefault="00B04519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(หมายเหตุข้อ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7E5C6D" w14:textId="60860D57" w:rsidR="00B0451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50</w:t>
            </w:r>
            <w:r w:rsidR="004748F3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997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FACB30A" w14:textId="46D33BFE" w:rsidR="00B04519" w:rsidRPr="00D51551" w:rsidRDefault="004748F3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D60A0" w14:textId="18964670" w:rsidR="00B04519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50</w:t>
            </w:r>
            <w:r w:rsidR="004748F3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997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C509360" w14:textId="27579CF4" w:rsidR="00B04519" w:rsidRPr="00D51551" w:rsidRDefault="004748F3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-</w:t>
            </w:r>
          </w:p>
        </w:tc>
      </w:tr>
      <w:tr w:rsidR="00D2425E" w:rsidRPr="00D51551" w14:paraId="1612F78D" w14:textId="77777777" w:rsidTr="0090699C">
        <w:trPr>
          <w:cantSplit/>
        </w:trPr>
        <w:tc>
          <w:tcPr>
            <w:tcW w:w="4390" w:type="dxa"/>
          </w:tcPr>
          <w:p w14:paraId="3AAE8897" w14:textId="77777777" w:rsidR="00D2425E" w:rsidRPr="00D51551" w:rsidRDefault="00D2425E" w:rsidP="00A365C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BADC1A" w14:textId="5DB92624" w:rsidR="00D2425E" w:rsidRPr="00D51551" w:rsidRDefault="005D45C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600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AA3B8" w14:textId="36602967" w:rsidR="00D2425E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</w:t>
            </w:r>
            <w:r w:rsidR="00D2425E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636</w:t>
            </w:r>
            <w:r w:rsidR="00D2425E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461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878E42" w14:textId="522F7E5E" w:rsidR="00D2425E" w:rsidRPr="00D51551" w:rsidRDefault="005D45C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423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9273D" w14:textId="516001F6" w:rsidR="00D2425E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</w:t>
            </w:r>
            <w:r w:rsidR="00D2425E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637</w:t>
            </w:r>
            <w:r w:rsidR="00D2425E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859</w:t>
            </w:r>
          </w:p>
        </w:tc>
      </w:tr>
      <w:tr w:rsidR="00D2425E" w:rsidRPr="00D51551" w14:paraId="63CEF381" w14:textId="77777777" w:rsidTr="0090699C">
        <w:trPr>
          <w:cantSplit/>
        </w:trPr>
        <w:tc>
          <w:tcPr>
            <w:tcW w:w="4390" w:type="dxa"/>
            <w:hideMark/>
          </w:tcPr>
          <w:p w14:paraId="70AF8C06" w14:textId="77777777" w:rsidR="00D2425E" w:rsidRPr="00D51551" w:rsidRDefault="00D2425E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9BBE0A" w14:textId="77777777" w:rsidR="00D2425E" w:rsidRPr="00D51551" w:rsidRDefault="00D2425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6D642DA" w14:textId="77777777" w:rsidR="00D2425E" w:rsidRPr="00D51551" w:rsidRDefault="00D2425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CF6808" w14:textId="77777777" w:rsidR="00D2425E" w:rsidRPr="00D51551" w:rsidRDefault="00D2425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3D6D5A6" w14:textId="77777777" w:rsidR="00D2425E" w:rsidRPr="00D51551" w:rsidRDefault="00D2425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D2425E" w:rsidRPr="00D51551" w14:paraId="7172AD26" w14:textId="77777777" w:rsidTr="0090699C">
        <w:trPr>
          <w:cantSplit/>
        </w:trPr>
        <w:tc>
          <w:tcPr>
            <w:tcW w:w="4390" w:type="dxa"/>
            <w:hideMark/>
          </w:tcPr>
          <w:p w14:paraId="15609088" w14:textId="21C2CB5B" w:rsidR="00D2425E" w:rsidRPr="00D51551" w:rsidRDefault="00D2425E" w:rsidP="00A365C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955DC4" w14:textId="646A20EE" w:rsidR="00D2425E" w:rsidRPr="00D51551" w:rsidRDefault="005D45C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939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028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13AF00F" w14:textId="40F5A7A0" w:rsidR="00D2425E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</w:t>
            </w:r>
            <w:r w:rsidR="00D2425E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684</w:t>
            </w:r>
            <w:r w:rsidR="00D2425E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432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850B5" w14:textId="66F285AC" w:rsidR="00D2425E" w:rsidRPr="00D51551" w:rsidRDefault="005D45C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905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430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8DD00C1" w14:textId="54E6507D" w:rsidR="00D2425E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</w:t>
            </w:r>
            <w:r w:rsidR="00D2425E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821</w:t>
            </w:r>
            <w:r w:rsidR="00D2425E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125</w:t>
            </w:r>
          </w:p>
        </w:tc>
      </w:tr>
    </w:tbl>
    <w:p w14:paraId="57697E1E" w14:textId="77777777" w:rsidR="008B4326" w:rsidRPr="00D51551" w:rsidRDefault="008B4326" w:rsidP="00A365C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9570"/>
      </w:tblGrid>
      <w:tr w:rsidR="007453EE" w:rsidRPr="00D51551" w14:paraId="0D6223D1" w14:textId="77777777" w:rsidTr="007453EE">
        <w:trPr>
          <w:cantSplit/>
        </w:trPr>
        <w:tc>
          <w:tcPr>
            <w:tcW w:w="9570" w:type="dxa"/>
          </w:tcPr>
          <w:p w14:paraId="3742812B" w14:textId="54A39505" w:rsidR="007453EE" w:rsidRPr="00D51551" w:rsidRDefault="008B4326" w:rsidP="007453EE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ภาษีเงินได้ที่แสดงในงบกำไรขาดทุนรวมคำนวณจากกำไรสุทธิทางภาษีของ</w:t>
            </w:r>
            <w:r w:rsidR="00047B51" w:rsidRPr="00D515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กลุ่ม</w:t>
            </w:r>
            <w:r w:rsidR="00CD4D43" w:rsidRPr="00D515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กิจการ</w:t>
            </w:r>
            <w:r w:rsidRPr="00D515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ในอัตราร้อยละ</w:t>
            </w:r>
            <w:r w:rsidR="00DC0441" w:rsidRPr="00D515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9</w:t>
            </w:r>
            <w:r w:rsidRPr="00D515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="00D07B27" w:rsidRPr="00D515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(พ.ศ.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2562</w:t>
            </w:r>
            <w:r w:rsidR="00D07B27" w:rsidRPr="00D515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:</w:t>
            </w:r>
            <w:r w:rsidR="00D07B27" w:rsidRPr="00D515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="00362226" w:rsidRPr="00D515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อัตราร้อยละ</w:t>
            </w:r>
            <w:r w:rsidR="00E44F4A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19</w:t>
            </w:r>
            <w:r w:rsidR="00362226" w:rsidRPr="00D515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)</w:t>
            </w:r>
            <w:r w:rsidR="007453EE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อัตราภาษีเงินได้</w:t>
            </w:r>
            <w:r w:rsidR="002A562D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>ที่ลดลง</w:t>
            </w:r>
            <w:r w:rsidR="007453EE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>ในปีปัจจุบันเกิดจาก</w:t>
            </w:r>
            <w:r w:rsidR="007453EE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ผลกระทบจากการลดหย่อนภาษีเงินได้ภายใต้สิทธิประโยชน์จากการส่งเสริมการลงทุน</w:t>
            </w:r>
          </w:p>
        </w:tc>
      </w:tr>
    </w:tbl>
    <w:p w14:paraId="051833B9" w14:textId="4A9271F0" w:rsidR="008B4326" w:rsidRPr="00D51551" w:rsidRDefault="008B4326" w:rsidP="00A365CC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p w14:paraId="617D09A7" w14:textId="77777777" w:rsidR="009D7F27" w:rsidRPr="00D51551" w:rsidRDefault="009D7F27" w:rsidP="00A365CC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ภาษีเงินได้ที่เพิ่ม</w:t>
      </w:r>
      <w:r w:rsidRPr="00D515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(</w:t>
      </w:r>
      <w:r w:rsidRPr="00D515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ลด</w:t>
      </w:r>
      <w:r w:rsidRPr="00D515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)</w:t>
      </w:r>
      <w:r w:rsidRPr="00D515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ที่เกี่ยวข้องกับองค์ประกอบในกำไรขาดทุนเบ็ดเสร็จอื่น มีดังนี้</w:t>
      </w:r>
    </w:p>
    <w:p w14:paraId="14E83612" w14:textId="77777777" w:rsidR="009D7F27" w:rsidRPr="00D51551" w:rsidRDefault="009D7F27" w:rsidP="00A365CC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</w:pPr>
    </w:p>
    <w:tbl>
      <w:tblPr>
        <w:tblW w:w="957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2664"/>
        <w:gridCol w:w="1152"/>
        <w:gridCol w:w="1152"/>
        <w:gridCol w:w="1152"/>
        <w:gridCol w:w="1152"/>
        <w:gridCol w:w="1152"/>
        <w:gridCol w:w="1152"/>
      </w:tblGrid>
      <w:tr w:rsidR="00BF3C95" w:rsidRPr="00D51551" w14:paraId="770AC3F3" w14:textId="77777777" w:rsidTr="00EF6965">
        <w:trPr>
          <w:cantSplit/>
        </w:trPr>
        <w:tc>
          <w:tcPr>
            <w:tcW w:w="2664" w:type="dxa"/>
            <w:vAlign w:val="bottom"/>
          </w:tcPr>
          <w:p w14:paraId="2B6F0152" w14:textId="77777777" w:rsidR="00BF3C95" w:rsidRPr="00D51551" w:rsidRDefault="00BF3C95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</w:tcBorders>
          </w:tcPr>
          <w:p w14:paraId="5C9263C7" w14:textId="0328BC3C" w:rsidR="00BF3C95" w:rsidRPr="00D51551" w:rsidRDefault="00BF3C95" w:rsidP="00A365CC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F96C86"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และงบการเงิน</w:t>
            </w:r>
            <w:r w:rsidR="00F96C86"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D6462" w:rsidRPr="00D51551" w14:paraId="141986F3" w14:textId="77777777" w:rsidTr="000D6462">
        <w:trPr>
          <w:cantSplit/>
        </w:trPr>
        <w:tc>
          <w:tcPr>
            <w:tcW w:w="2664" w:type="dxa"/>
            <w:vAlign w:val="bottom"/>
          </w:tcPr>
          <w:p w14:paraId="730C2860" w14:textId="77777777" w:rsidR="000D6462" w:rsidRPr="00D51551" w:rsidRDefault="000D6462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</w:tcBorders>
          </w:tcPr>
          <w:p w14:paraId="3475E8AE" w14:textId="34332283" w:rsidR="000D6462" w:rsidRPr="00D51551" w:rsidRDefault="000D6462" w:rsidP="00A365CC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</w:tcBorders>
          </w:tcPr>
          <w:p w14:paraId="2A6C3427" w14:textId="60BF61E7" w:rsidR="000D6462" w:rsidRPr="00D51551" w:rsidRDefault="000D6462" w:rsidP="00A365CC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0D6462" w:rsidRPr="00D51551" w14:paraId="6C755E51" w14:textId="77777777" w:rsidTr="000C7947">
        <w:trPr>
          <w:cantSplit/>
        </w:trPr>
        <w:tc>
          <w:tcPr>
            <w:tcW w:w="2664" w:type="dxa"/>
            <w:vAlign w:val="bottom"/>
          </w:tcPr>
          <w:p w14:paraId="325AD665" w14:textId="77777777" w:rsidR="000D6462" w:rsidRPr="00D51551" w:rsidRDefault="000D6462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DFAA6B" w14:textId="77777777" w:rsidR="000D6462" w:rsidRPr="00D51551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C99C0E2" w14:textId="77777777" w:rsidR="000D6462" w:rsidRPr="00D51551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1897B2A" w14:textId="77777777" w:rsidR="000D6462" w:rsidRPr="00D51551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46C4A9" w14:textId="77777777" w:rsidR="000D6462" w:rsidRPr="00D51551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FF36F65" w14:textId="77777777" w:rsidR="000D6462" w:rsidRPr="00D51551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9055407" w14:textId="77777777" w:rsidR="000D6462" w:rsidRPr="00D51551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</w:tr>
      <w:tr w:rsidR="000D6462" w:rsidRPr="00D51551" w14:paraId="00C5D9AC" w14:textId="77777777" w:rsidTr="000C7947">
        <w:trPr>
          <w:cantSplit/>
        </w:trPr>
        <w:tc>
          <w:tcPr>
            <w:tcW w:w="2664" w:type="dxa"/>
            <w:vAlign w:val="bottom"/>
          </w:tcPr>
          <w:p w14:paraId="6DB03818" w14:textId="77777777" w:rsidR="000D6462" w:rsidRPr="00D51551" w:rsidRDefault="000D6462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1C64D580" w14:textId="77777777" w:rsidR="000D6462" w:rsidRPr="00D51551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35F4ED0" w14:textId="77777777" w:rsidR="000D6462" w:rsidRPr="00D51551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A5F6E0F" w14:textId="77777777" w:rsidR="000D6462" w:rsidRPr="00D51551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1A0E0FE4" w14:textId="77777777" w:rsidR="000D6462" w:rsidRPr="00D51551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28845A86" w14:textId="77777777" w:rsidR="000D6462" w:rsidRPr="00D51551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78917F19" w14:textId="77777777" w:rsidR="000D6462" w:rsidRPr="00D51551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D6462" w:rsidRPr="00D51551" w14:paraId="372F6E6C" w14:textId="77777777" w:rsidTr="00842B19">
        <w:trPr>
          <w:cantSplit/>
        </w:trPr>
        <w:tc>
          <w:tcPr>
            <w:tcW w:w="2664" w:type="dxa"/>
            <w:shd w:val="clear" w:color="auto" w:fill="auto"/>
          </w:tcPr>
          <w:p w14:paraId="413C4B10" w14:textId="77777777" w:rsidR="000D6462" w:rsidRPr="00D51551" w:rsidRDefault="000D6462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188BC4" w14:textId="77777777" w:rsidR="000D6462" w:rsidRPr="00D51551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65B6B32B" w14:textId="77777777" w:rsidR="000D6462" w:rsidRPr="00D51551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2D047813" w14:textId="77777777" w:rsidR="000D6462" w:rsidRPr="00D51551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7F499F" w14:textId="77777777" w:rsidR="000D6462" w:rsidRPr="00D51551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380EA2" w14:textId="77777777" w:rsidR="000D6462" w:rsidRPr="00D51551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964DB2" w14:textId="77777777" w:rsidR="000D6462" w:rsidRPr="00D51551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D45C8" w:rsidRPr="00D51551" w14:paraId="769B22A5" w14:textId="77777777" w:rsidTr="00842B19">
        <w:trPr>
          <w:cantSplit/>
        </w:trPr>
        <w:tc>
          <w:tcPr>
            <w:tcW w:w="2664" w:type="dxa"/>
            <w:shd w:val="clear" w:color="auto" w:fill="auto"/>
          </w:tcPr>
          <w:p w14:paraId="31ABE706" w14:textId="77777777" w:rsidR="005D45C8" w:rsidRPr="00D51551" w:rsidRDefault="005D45C8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A9717" w14:textId="77777777" w:rsidR="005D45C8" w:rsidRPr="00D51551" w:rsidRDefault="005D45C8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91312E4" w14:textId="77777777" w:rsidR="005D45C8" w:rsidRPr="00D51551" w:rsidRDefault="005D45C8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BC87DE3" w14:textId="77777777" w:rsidR="005D45C8" w:rsidRPr="00D51551" w:rsidRDefault="005D45C8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224C3" w14:textId="5976E29B" w:rsidR="005D45C8" w:rsidRPr="00D51551" w:rsidRDefault="00490805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D45C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="005D45C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29928A1" w14:textId="7960F3F1" w:rsidR="005D45C8" w:rsidRPr="00D51551" w:rsidRDefault="005D45C8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8B86F86" w14:textId="4AC8F2C8" w:rsidR="005D45C8" w:rsidRPr="00D51551" w:rsidRDefault="00490805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D45C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5D45C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</w:tr>
      <w:tr w:rsidR="005D45C8" w:rsidRPr="00D51551" w14:paraId="27DEBC8B" w14:textId="77777777" w:rsidTr="00591E88">
        <w:trPr>
          <w:cantSplit/>
        </w:trPr>
        <w:tc>
          <w:tcPr>
            <w:tcW w:w="2664" w:type="dxa"/>
            <w:shd w:val="clear" w:color="auto" w:fill="auto"/>
          </w:tcPr>
          <w:p w14:paraId="388D1245" w14:textId="77777777" w:rsidR="005D45C8" w:rsidRPr="00D51551" w:rsidRDefault="005D45C8" w:rsidP="00A365C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02C480" w14:textId="77777777" w:rsidR="005D45C8" w:rsidRPr="00D51551" w:rsidRDefault="005D45C8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391766" w14:textId="77777777" w:rsidR="005D45C8" w:rsidRPr="00D51551" w:rsidRDefault="005D45C8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43870A" w14:textId="77777777" w:rsidR="005D45C8" w:rsidRPr="00D51551" w:rsidRDefault="005D45C8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03C15" w14:textId="74F246FB" w:rsidR="005D45C8" w:rsidRPr="00D51551" w:rsidRDefault="00490805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D45C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="005D45C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DED55" w14:textId="05BD1DD9" w:rsidR="005D45C8" w:rsidRPr="00D51551" w:rsidRDefault="005D45C8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6D1E2" w14:textId="75E27EF4" w:rsidR="005D45C8" w:rsidRPr="00D51551" w:rsidRDefault="00490805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D45C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5D45C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</w:tr>
    </w:tbl>
    <w:p w14:paraId="64C665D5" w14:textId="77777777" w:rsidR="00852268" w:rsidRPr="00D51551" w:rsidRDefault="009D7F27" w:rsidP="00A365C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br w:type="page"/>
      </w:r>
    </w:p>
    <w:p w14:paraId="2A3D8B59" w14:textId="77777777" w:rsidR="008B4326" w:rsidRPr="00D51551" w:rsidRDefault="008B4326" w:rsidP="00A365C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ภาษีเงินได้สำหรับกำไรก่อนหักภาษีเงินได้ของกลุ่มกิจการมียอดจำนวนเงินที่แตกต่างจากการคำนวณกำไรทางบัญชีคูณกับ</w:t>
      </w:r>
      <w:r w:rsidR="00371289" w:rsidRPr="00D51551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อัตรา</w:t>
      </w:r>
      <w:r w:rsidRPr="00D51551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ภาษี โดยมีรายละเอียดดังนี้</w:t>
      </w: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D51551" w14:paraId="473F9879" w14:textId="77777777" w:rsidTr="00F40F55">
        <w:trPr>
          <w:cantSplit/>
        </w:trPr>
        <w:tc>
          <w:tcPr>
            <w:tcW w:w="4390" w:type="dxa"/>
            <w:vAlign w:val="bottom"/>
          </w:tcPr>
          <w:p w14:paraId="1617AF8C" w14:textId="77777777" w:rsidR="008B4326" w:rsidRPr="00D51551" w:rsidRDefault="008B4326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5B65C03" w14:textId="77777777" w:rsidR="008B4326" w:rsidRPr="00D51551" w:rsidRDefault="008B432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F4A3DF" w14:textId="77777777" w:rsidR="008B4326" w:rsidRPr="00D51551" w:rsidRDefault="008B432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91E88" w:rsidRPr="00D51551" w14:paraId="722C4BBD" w14:textId="77777777" w:rsidTr="00F40F55">
        <w:trPr>
          <w:cantSplit/>
        </w:trPr>
        <w:tc>
          <w:tcPr>
            <w:tcW w:w="4390" w:type="dxa"/>
            <w:vAlign w:val="bottom"/>
          </w:tcPr>
          <w:p w14:paraId="6DC93A76" w14:textId="77777777" w:rsidR="00591E88" w:rsidRPr="00D51551" w:rsidRDefault="00591E88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BD4BF45" w14:textId="096CDBC3" w:rsidR="00591E88" w:rsidRPr="00D51551" w:rsidRDefault="00591E88" w:rsidP="00A365CC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0BBAA465" w14:textId="5B1B28C1" w:rsidR="00591E88" w:rsidRPr="00D51551" w:rsidRDefault="00591E88" w:rsidP="00A365CC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12416081" w14:textId="18A1A4E3" w:rsidR="00591E88" w:rsidRPr="00D51551" w:rsidRDefault="00591E88" w:rsidP="00A365CC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711FF5F9" w14:textId="72F5325C" w:rsidR="00591E88" w:rsidRPr="00D51551" w:rsidRDefault="00591E88" w:rsidP="00A365CC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70BFE" w:rsidRPr="00D51551" w14:paraId="7886DCEA" w14:textId="77777777" w:rsidTr="00F40F55">
        <w:trPr>
          <w:cantSplit/>
        </w:trPr>
        <w:tc>
          <w:tcPr>
            <w:tcW w:w="4390" w:type="dxa"/>
            <w:vAlign w:val="bottom"/>
          </w:tcPr>
          <w:p w14:paraId="28627C49" w14:textId="77777777" w:rsidR="00C70BFE" w:rsidRPr="00D51551" w:rsidRDefault="00C70BFE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546C247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697FBC0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FA1EC68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1F7550F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A5A59" w:rsidRPr="00D51551" w14:paraId="0ED7DF73" w14:textId="77777777" w:rsidTr="006A5A59">
        <w:trPr>
          <w:cantSplit/>
        </w:trPr>
        <w:tc>
          <w:tcPr>
            <w:tcW w:w="4390" w:type="dxa"/>
          </w:tcPr>
          <w:p w14:paraId="68D5ED40" w14:textId="77777777" w:rsidR="006A5A59" w:rsidRPr="00D51551" w:rsidRDefault="006A5A59" w:rsidP="00A365CC">
            <w:pPr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1FB8DFC" w14:textId="77777777" w:rsidR="006A5A59" w:rsidRPr="00D51551" w:rsidRDefault="006A5A5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val="en-GB" w:eastAsia="zh-CN"/>
              </w:rPr>
            </w:pPr>
          </w:p>
        </w:tc>
        <w:tc>
          <w:tcPr>
            <w:tcW w:w="1295" w:type="dxa"/>
            <w:vAlign w:val="bottom"/>
          </w:tcPr>
          <w:p w14:paraId="5A82DF4D" w14:textId="77777777" w:rsidR="006A5A59" w:rsidRPr="00D51551" w:rsidRDefault="006A5A5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val="en-GB" w:eastAsia="zh-CN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9BD7665" w14:textId="77777777" w:rsidR="006A5A59" w:rsidRPr="00D51551" w:rsidRDefault="006A5A5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2473F056" w14:textId="77777777" w:rsidR="006A5A59" w:rsidRPr="00D51551" w:rsidRDefault="006A5A5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val="en-GB" w:eastAsia="zh-CN"/>
              </w:rPr>
            </w:pPr>
          </w:p>
        </w:tc>
      </w:tr>
      <w:tr w:rsidR="00591E88" w:rsidRPr="00D51551" w14:paraId="76B2A32F" w14:textId="77777777" w:rsidTr="00F40F55">
        <w:trPr>
          <w:cantSplit/>
        </w:trPr>
        <w:tc>
          <w:tcPr>
            <w:tcW w:w="4390" w:type="dxa"/>
            <w:hideMark/>
          </w:tcPr>
          <w:p w14:paraId="0AA3E7D7" w14:textId="77777777" w:rsidR="00591E88" w:rsidRPr="00D51551" w:rsidRDefault="00591E88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01EB43" w14:textId="74A95AA2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211</w:t>
            </w:r>
            <w:r w:rsidR="00ED0A8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851</w:t>
            </w:r>
            <w:r w:rsidR="00ED0A8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221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5DAB401B" w14:textId="46F7BAF9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563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843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732B0" w14:textId="03BDF5CF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211</w:t>
            </w:r>
            <w:r w:rsidR="00ED0A8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683</w:t>
            </w:r>
            <w:r w:rsidR="00ED0A8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929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DF04C7A" w14:textId="71534886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985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458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591E88" w:rsidRPr="00D51551" w14:paraId="6D296161" w14:textId="77777777" w:rsidTr="00F40F55">
        <w:trPr>
          <w:cantSplit/>
        </w:trPr>
        <w:tc>
          <w:tcPr>
            <w:tcW w:w="4390" w:type="dxa"/>
          </w:tcPr>
          <w:p w14:paraId="3E2B2B20" w14:textId="77777777" w:rsidR="00591E88" w:rsidRPr="00D51551" w:rsidRDefault="00591E88" w:rsidP="00A365CC">
            <w:pPr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19223794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0BAF125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2EC2041D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6424A70C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eastAsia="zh-CN"/>
              </w:rPr>
            </w:pPr>
          </w:p>
        </w:tc>
      </w:tr>
      <w:tr w:rsidR="00591E88" w:rsidRPr="00D51551" w14:paraId="21183654" w14:textId="77777777" w:rsidTr="00F40F55">
        <w:trPr>
          <w:cantSplit/>
        </w:trPr>
        <w:tc>
          <w:tcPr>
            <w:tcW w:w="4390" w:type="dxa"/>
            <w:hideMark/>
          </w:tcPr>
          <w:p w14:paraId="6789C743" w14:textId="42FBC194" w:rsidR="00591E88" w:rsidRPr="00D51551" w:rsidRDefault="00591E88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5" w:type="dxa"/>
            <w:shd w:val="clear" w:color="auto" w:fill="FAFAFA"/>
          </w:tcPr>
          <w:p w14:paraId="2BAE4D74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14:paraId="58DE1522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</w:tcPr>
          <w:p w14:paraId="5ADDA9D1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14:paraId="04C8A96C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591E88" w:rsidRPr="00D51551" w14:paraId="6035C52F" w14:textId="77777777" w:rsidTr="00F40F55">
        <w:trPr>
          <w:cantSplit/>
        </w:trPr>
        <w:tc>
          <w:tcPr>
            <w:tcW w:w="4390" w:type="dxa"/>
            <w:hideMark/>
          </w:tcPr>
          <w:p w14:paraId="38E900CB" w14:textId="1B73CD39" w:rsidR="00591E88" w:rsidRPr="00D51551" w:rsidRDefault="00591E88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DD04223" w14:textId="501897E4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42</w:t>
            </w:r>
            <w:r w:rsidR="00E44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370</w:t>
            </w:r>
            <w:r w:rsidR="00E44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244</w:t>
            </w:r>
          </w:p>
        </w:tc>
        <w:tc>
          <w:tcPr>
            <w:tcW w:w="1295" w:type="dxa"/>
            <w:vAlign w:val="bottom"/>
          </w:tcPr>
          <w:p w14:paraId="1986231E" w14:textId="0CE4A55E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312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769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9FDE6AD" w14:textId="6CFC346C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42</w:t>
            </w:r>
            <w:r w:rsidR="00ED0A8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336</w:t>
            </w:r>
            <w:r w:rsidR="00ED0A8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786</w:t>
            </w:r>
          </w:p>
        </w:tc>
        <w:tc>
          <w:tcPr>
            <w:tcW w:w="1295" w:type="dxa"/>
            <w:vAlign w:val="bottom"/>
          </w:tcPr>
          <w:p w14:paraId="2C875E34" w14:textId="65A8E4CC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397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092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591E88" w:rsidRPr="00D51551" w14:paraId="08F33915" w14:textId="77777777" w:rsidTr="00F40F55">
        <w:trPr>
          <w:cantSplit/>
        </w:trPr>
        <w:tc>
          <w:tcPr>
            <w:tcW w:w="4390" w:type="dxa"/>
            <w:hideMark/>
          </w:tcPr>
          <w:p w14:paraId="09DA832E" w14:textId="77777777" w:rsidR="00591E88" w:rsidRPr="00D51551" w:rsidRDefault="00591E88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ผลกระทบ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95" w:type="dxa"/>
            <w:shd w:val="clear" w:color="auto" w:fill="FAFAFA"/>
          </w:tcPr>
          <w:p w14:paraId="1EE72CCB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14:paraId="25AE1A40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</w:tcPr>
          <w:p w14:paraId="2331CD10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14:paraId="4894A10D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591E88" w:rsidRPr="00D51551" w14:paraId="6CA16587" w14:textId="77777777" w:rsidTr="00F40F55">
        <w:trPr>
          <w:cantSplit/>
        </w:trPr>
        <w:tc>
          <w:tcPr>
            <w:tcW w:w="4390" w:type="dxa"/>
          </w:tcPr>
          <w:p w14:paraId="75E1876F" w14:textId="77777777" w:rsidR="00591E88" w:rsidRPr="00D51551" w:rsidRDefault="00591E88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ผลกระทบจากการลดหย่อนภาษีเงินได้ภายใต้</w:t>
            </w:r>
          </w:p>
        </w:tc>
        <w:tc>
          <w:tcPr>
            <w:tcW w:w="1295" w:type="dxa"/>
            <w:shd w:val="clear" w:color="auto" w:fill="FAFAFA"/>
          </w:tcPr>
          <w:p w14:paraId="68159EFD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14:paraId="20813EE2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</w:tcPr>
          <w:p w14:paraId="195617F4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14:paraId="16E1B9CB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591E88" w:rsidRPr="00D51551" w14:paraId="1FF9CCDD" w14:textId="77777777" w:rsidTr="00F40F55">
        <w:trPr>
          <w:cantSplit/>
        </w:trPr>
        <w:tc>
          <w:tcPr>
            <w:tcW w:w="4390" w:type="dxa"/>
          </w:tcPr>
          <w:p w14:paraId="06C0E282" w14:textId="77777777" w:rsidR="00591E88" w:rsidRPr="00D51551" w:rsidRDefault="00591E88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สิทธิประโยชน์จากการส่งเสริมการลงทุน</w:t>
            </w:r>
          </w:p>
        </w:tc>
        <w:tc>
          <w:tcPr>
            <w:tcW w:w="1295" w:type="dxa"/>
            <w:shd w:val="clear" w:color="auto" w:fill="FAFAFA"/>
          </w:tcPr>
          <w:p w14:paraId="30BE4F72" w14:textId="5AAD1AEA" w:rsidR="00591E88" w:rsidRPr="00D51551" w:rsidRDefault="009F22E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731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478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</w:tcPr>
          <w:p w14:paraId="0FFAA76D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5" w:type="dxa"/>
            <w:shd w:val="clear" w:color="auto" w:fill="FAFAFA"/>
          </w:tcPr>
          <w:p w14:paraId="1DF5C05D" w14:textId="7BB1EAE8" w:rsidR="00591E88" w:rsidRPr="00D51551" w:rsidRDefault="009F22E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731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478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</w:tcPr>
          <w:p w14:paraId="77E1795D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591E88" w:rsidRPr="00D51551" w14:paraId="6105861F" w14:textId="77777777" w:rsidTr="00F40F55">
        <w:trPr>
          <w:cantSplit/>
        </w:trPr>
        <w:tc>
          <w:tcPr>
            <w:tcW w:w="4390" w:type="dxa"/>
            <w:hideMark/>
          </w:tcPr>
          <w:p w14:paraId="4D34F94D" w14:textId="77777777" w:rsidR="00591E88" w:rsidRPr="00D51551" w:rsidRDefault="00591E88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295" w:type="dxa"/>
            <w:shd w:val="clear" w:color="auto" w:fill="FAFAFA"/>
          </w:tcPr>
          <w:p w14:paraId="044CCF99" w14:textId="11C128DB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117</w:t>
            </w:r>
            <w:r w:rsidR="009F22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883</w:t>
            </w:r>
          </w:p>
        </w:tc>
        <w:tc>
          <w:tcPr>
            <w:tcW w:w="1295" w:type="dxa"/>
          </w:tcPr>
          <w:p w14:paraId="11C4E525" w14:textId="0CECFABE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427</w:t>
            </w:r>
            <w:r w:rsidR="00ED0A8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928</w:t>
            </w:r>
          </w:p>
        </w:tc>
        <w:tc>
          <w:tcPr>
            <w:tcW w:w="1295" w:type="dxa"/>
            <w:shd w:val="clear" w:color="auto" w:fill="FAFAFA"/>
          </w:tcPr>
          <w:p w14:paraId="499777A2" w14:textId="48A18C45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117</w:t>
            </w:r>
            <w:r w:rsidR="009F22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743</w:t>
            </w:r>
          </w:p>
        </w:tc>
        <w:tc>
          <w:tcPr>
            <w:tcW w:w="1295" w:type="dxa"/>
          </w:tcPr>
          <w:p w14:paraId="52D56EB9" w14:textId="25C6313C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375</w:t>
            </w:r>
            <w:r w:rsidR="00ED0A8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315</w:t>
            </w:r>
          </w:p>
        </w:tc>
      </w:tr>
      <w:tr w:rsidR="00591E88" w:rsidRPr="00D51551" w14:paraId="27C9E465" w14:textId="77777777" w:rsidTr="00F40F55">
        <w:trPr>
          <w:cantSplit/>
        </w:trPr>
        <w:tc>
          <w:tcPr>
            <w:tcW w:w="4390" w:type="dxa"/>
            <w:hideMark/>
          </w:tcPr>
          <w:p w14:paraId="2BF74814" w14:textId="77777777" w:rsidR="00591E88" w:rsidRPr="00D51551" w:rsidRDefault="00591E88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ค่าใช้จ่ายที่สามารถหักภาษีได้สองเท่า</w:t>
            </w:r>
          </w:p>
        </w:tc>
        <w:tc>
          <w:tcPr>
            <w:tcW w:w="1295" w:type="dxa"/>
            <w:shd w:val="clear" w:color="auto" w:fill="FAFAFA"/>
          </w:tcPr>
          <w:p w14:paraId="4894E18F" w14:textId="60C7D28A" w:rsidR="00591E88" w:rsidRPr="00D51551" w:rsidRDefault="009F22E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655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155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</w:tcPr>
          <w:p w14:paraId="129E10EE" w14:textId="4496CAC6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269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679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shd w:val="clear" w:color="auto" w:fill="FAFAFA"/>
          </w:tcPr>
          <w:p w14:paraId="54FC361A" w14:textId="3ED3E8D7" w:rsidR="00591E88" w:rsidRPr="00D51551" w:rsidRDefault="00855923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559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655</w:t>
            </w:r>
            <w:r w:rsidRPr="008559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155</w:t>
            </w:r>
            <w:r w:rsidRPr="008559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</w:tcPr>
          <w:p w14:paraId="6AB473C3" w14:textId="2C0C8BCF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269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436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591E88" w:rsidRPr="00D51551" w14:paraId="471A0A4D" w14:textId="77777777" w:rsidTr="00F40F55">
        <w:trPr>
          <w:cantSplit/>
        </w:trPr>
        <w:tc>
          <w:tcPr>
            <w:tcW w:w="4390" w:type="dxa"/>
          </w:tcPr>
          <w:p w14:paraId="0A63F60E" w14:textId="660A50CE" w:rsidR="00591E88" w:rsidRPr="00D51551" w:rsidRDefault="00591E88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5155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ขาดทุนทางภาษี</w:t>
            </w:r>
            <w:r w:rsidRPr="00D5155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ที่ผ่านมาซึ่ง</w:t>
            </w:r>
            <w:r w:rsidR="00ED0A8F" w:rsidRPr="00D5155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นำมาลดค่าใช้จ่าย</w:t>
            </w:r>
          </w:p>
        </w:tc>
        <w:tc>
          <w:tcPr>
            <w:tcW w:w="1295" w:type="dxa"/>
            <w:shd w:val="clear" w:color="auto" w:fill="FAFAFA"/>
          </w:tcPr>
          <w:p w14:paraId="37E3264B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14:paraId="2040CF5C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</w:tcPr>
          <w:p w14:paraId="715FB42A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14:paraId="7F8FB4DA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591E88" w:rsidRPr="00D51551" w14:paraId="28C2A19D" w14:textId="77777777" w:rsidTr="00F40F55">
        <w:trPr>
          <w:cantSplit/>
        </w:trPr>
        <w:tc>
          <w:tcPr>
            <w:tcW w:w="4390" w:type="dxa"/>
          </w:tcPr>
          <w:p w14:paraId="4D0A1698" w14:textId="34CADA82" w:rsidR="00591E88" w:rsidRPr="00D51551" w:rsidRDefault="00591E88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ภาษีเงินได้รอการตัดบัญชี</w:t>
            </w:r>
          </w:p>
        </w:tc>
        <w:tc>
          <w:tcPr>
            <w:tcW w:w="1295" w:type="dxa"/>
            <w:shd w:val="clear" w:color="auto" w:fill="FAFAFA"/>
          </w:tcPr>
          <w:p w14:paraId="1711B145" w14:textId="4551B751" w:rsidR="00591E88" w:rsidRPr="00D51551" w:rsidRDefault="009F22E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225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472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</w:tcPr>
          <w:p w14:paraId="1CCA54B3" w14:textId="278C983E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225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350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shd w:val="clear" w:color="auto" w:fill="FAFAFA"/>
          </w:tcPr>
          <w:p w14:paraId="19200616" w14:textId="758BFCE3" w:rsidR="00591E88" w:rsidRPr="00D51551" w:rsidRDefault="009F22E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225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472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</w:tcPr>
          <w:p w14:paraId="7C963029" w14:textId="7FE2FE7C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225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350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591E88" w:rsidRPr="00D51551" w14:paraId="7D4AC74A" w14:textId="77777777" w:rsidTr="00F40F55">
        <w:trPr>
          <w:cantSplit/>
        </w:trPr>
        <w:tc>
          <w:tcPr>
            <w:tcW w:w="4390" w:type="dxa"/>
          </w:tcPr>
          <w:p w14:paraId="4DBEBC4E" w14:textId="77777777" w:rsidR="00591E88" w:rsidRPr="00D51551" w:rsidRDefault="00591E88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ผลแตกต่างชั่วคราวที่ไม่ได้บันทึกเป็นสินทรัพย์</w:t>
            </w:r>
          </w:p>
        </w:tc>
        <w:tc>
          <w:tcPr>
            <w:tcW w:w="1295" w:type="dxa"/>
            <w:shd w:val="clear" w:color="auto" w:fill="FAFAFA"/>
          </w:tcPr>
          <w:p w14:paraId="294AE5FD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14:paraId="3965D2BC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</w:tcPr>
          <w:p w14:paraId="12523624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14:paraId="76F3AD42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591E88" w:rsidRPr="00D51551" w14:paraId="121993C6" w14:textId="77777777" w:rsidTr="00F40F55">
        <w:trPr>
          <w:cantSplit/>
        </w:trPr>
        <w:tc>
          <w:tcPr>
            <w:tcW w:w="4390" w:type="dxa"/>
          </w:tcPr>
          <w:p w14:paraId="38CC6E13" w14:textId="77777777" w:rsidR="00591E88" w:rsidRPr="00D51551" w:rsidRDefault="00591E88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ภาษีเงินได้รอการตัดบัญชี</w:t>
            </w:r>
          </w:p>
        </w:tc>
        <w:tc>
          <w:tcPr>
            <w:tcW w:w="1295" w:type="dxa"/>
            <w:shd w:val="clear" w:color="auto" w:fill="FAFAFA"/>
          </w:tcPr>
          <w:p w14:paraId="15A7A30D" w14:textId="1126D9CD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</w:t>
            </w:r>
            <w:r w:rsidR="009F22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063</w:t>
            </w:r>
            <w:r w:rsidR="009F22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006</w:t>
            </w:r>
          </w:p>
        </w:tc>
        <w:tc>
          <w:tcPr>
            <w:tcW w:w="1295" w:type="dxa"/>
          </w:tcPr>
          <w:p w14:paraId="5B26DC86" w14:textId="79B49103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878</w:t>
            </w:r>
            <w:r w:rsidR="00ED0A8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704</w:t>
            </w:r>
          </w:p>
        </w:tc>
        <w:tc>
          <w:tcPr>
            <w:tcW w:w="1295" w:type="dxa"/>
            <w:shd w:val="clear" w:color="auto" w:fill="FAFAFA"/>
          </w:tcPr>
          <w:p w14:paraId="7CE6E05C" w14:textId="1A83D38F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</w:t>
            </w:r>
            <w:r w:rsidR="009F22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063</w:t>
            </w:r>
            <w:r w:rsidR="009F22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006</w:t>
            </w:r>
          </w:p>
        </w:tc>
        <w:tc>
          <w:tcPr>
            <w:tcW w:w="1295" w:type="dxa"/>
          </w:tcPr>
          <w:p w14:paraId="403A27E7" w14:textId="48028457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878</w:t>
            </w:r>
            <w:r w:rsidR="00ED0A8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704</w:t>
            </w:r>
          </w:p>
        </w:tc>
      </w:tr>
      <w:tr w:rsidR="00591E88" w:rsidRPr="00D51551" w14:paraId="6B41BC22" w14:textId="77777777" w:rsidTr="00A02F35">
        <w:trPr>
          <w:cantSplit/>
        </w:trPr>
        <w:tc>
          <w:tcPr>
            <w:tcW w:w="4390" w:type="dxa"/>
          </w:tcPr>
          <w:p w14:paraId="373CA6E7" w14:textId="38E4F41B" w:rsidR="00591E88" w:rsidRPr="008B28E1" w:rsidRDefault="00591E88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การปรับปรุงจากงวด</w:t>
            </w:r>
            <w:r w:rsidR="008B28E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ก่อน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2CDBCCE0" w14:textId="44BAC08A" w:rsidR="00591E88" w:rsidRPr="00D51551" w:rsidRDefault="009F22E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074F88DE" w14:textId="2D5A19F1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816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734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114257CF" w14:textId="094350AE" w:rsidR="00591E88" w:rsidRPr="00D51551" w:rsidRDefault="009F22E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92F6BA7" w14:textId="03473D9B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816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734</w:t>
            </w:r>
          </w:p>
        </w:tc>
      </w:tr>
      <w:tr w:rsidR="00591E88" w:rsidRPr="00D51551" w14:paraId="0B5D6C5D" w14:textId="77777777" w:rsidTr="00F40F55">
        <w:trPr>
          <w:cantSplit/>
        </w:trPr>
        <w:tc>
          <w:tcPr>
            <w:tcW w:w="4390" w:type="dxa"/>
            <w:hideMark/>
          </w:tcPr>
          <w:p w14:paraId="53DB55B8" w14:textId="77777777" w:rsidR="00591E88" w:rsidRPr="00D51551" w:rsidRDefault="00591E88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7446F1" w14:textId="6A2C9B0C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18</w:t>
            </w:r>
            <w:r w:rsidR="00ED0A8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939</w:t>
            </w:r>
            <w:r w:rsidR="00ED0A8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028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24FE3" w14:textId="0E8A9FAA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684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432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4F841E" w14:textId="085FE281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18</w:t>
            </w:r>
            <w:r w:rsidR="00ED0A8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905</w:t>
            </w:r>
            <w:r w:rsidR="00ED0A8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430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C45C4" w14:textId="31A7B9EF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821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</w:tbl>
    <w:p w14:paraId="5DAA0388" w14:textId="77777777" w:rsidR="00855923" w:rsidRPr="00D51551" w:rsidRDefault="00855923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35" w:name="OLE_LINK7"/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D51551" w14:paraId="6270C2AE" w14:textId="7777777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0EC406F" w14:textId="7AC5D117" w:rsidR="00767150" w:rsidRPr="00D51551" w:rsidRDefault="00B338D4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F40F55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0F55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</w:t>
            </w:r>
            <w:r w:rsidR="009D7F27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(</w:t>
            </w:r>
            <w:r w:rsidR="009D7F27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</w:t>
            </w:r>
            <w:r w:rsidR="009D7F27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)</w:t>
            </w:r>
            <w:r w:rsidR="00F40F55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</w:tbl>
    <w:p w14:paraId="1AE97DAE" w14:textId="77777777" w:rsidR="008B4326" w:rsidRPr="00D51551" w:rsidRDefault="008B432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A874857" w14:textId="77777777" w:rsidR="008B4326" w:rsidRPr="00D51551" w:rsidRDefault="008B432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กำไร</w:t>
      </w:r>
      <w:r w:rsidR="009D7F27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="009D7F27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ขาดทุน</w:t>
      </w:r>
      <w:r w:rsidR="009D7F27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ต่อหุ้นขั้นพื้นฐานคำนวณโดยการหารกำไรสุทธิที่เป็นของผู้ถือหุ้นสามัญ</w:t>
      </w:r>
      <w:r w:rsidR="00023856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ของบริษัทใหญ่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ด้วยจำนวน</w:t>
      </w:r>
      <w:r w:rsidR="00433379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หุ้นสามัญ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ถัวเฉลี่ยถ่วงน้ำหนัก</w:t>
      </w:r>
      <w:r w:rsidR="006B1345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="00023856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ถือโดยผู้ถือหุ้น</w:t>
      </w: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D51551" w14:paraId="6F96ECC9" w14:textId="77777777" w:rsidTr="00F40F55">
        <w:trPr>
          <w:cantSplit/>
        </w:trPr>
        <w:tc>
          <w:tcPr>
            <w:tcW w:w="4390" w:type="dxa"/>
            <w:vAlign w:val="bottom"/>
          </w:tcPr>
          <w:p w14:paraId="02EEFA11" w14:textId="77777777" w:rsidR="008B4326" w:rsidRPr="00D51551" w:rsidRDefault="008B4326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FC0417" w14:textId="77777777" w:rsidR="008B4326" w:rsidRPr="00D51551" w:rsidRDefault="008B432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35BCBF" w14:textId="77777777" w:rsidR="008B4326" w:rsidRPr="00D51551" w:rsidRDefault="008B432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91E88" w:rsidRPr="00D51551" w14:paraId="474DAA85" w14:textId="77777777" w:rsidTr="00F40F55">
        <w:trPr>
          <w:cantSplit/>
        </w:trPr>
        <w:tc>
          <w:tcPr>
            <w:tcW w:w="4390" w:type="dxa"/>
            <w:vAlign w:val="bottom"/>
          </w:tcPr>
          <w:p w14:paraId="0C06CF89" w14:textId="77777777" w:rsidR="00591E88" w:rsidRPr="00D51551" w:rsidRDefault="00591E88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C547FA0" w14:textId="2D0A55A8" w:rsidR="00591E88" w:rsidRPr="00D51551" w:rsidRDefault="00591E88" w:rsidP="00A365CC">
            <w:pPr>
              <w:pStyle w:val="Heading2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0B11A8E" w14:textId="0427FA0D" w:rsidR="00591E88" w:rsidRPr="00D51551" w:rsidRDefault="00591E88" w:rsidP="00A365CC">
            <w:pPr>
              <w:pStyle w:val="Heading2"/>
              <w:tabs>
                <w:tab w:val="left" w:pos="36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5549620" w14:textId="6A6489A8" w:rsidR="00591E88" w:rsidRPr="00D51551" w:rsidRDefault="00591E88" w:rsidP="00A365CC">
            <w:pPr>
              <w:pStyle w:val="Heading2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910099E" w14:textId="1ADB8B5A" w:rsidR="00591E88" w:rsidRPr="00D51551" w:rsidRDefault="00591E88" w:rsidP="00A365CC">
            <w:pPr>
              <w:pStyle w:val="Heading2"/>
              <w:tabs>
                <w:tab w:val="left" w:pos="36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70BFE" w:rsidRPr="00D51551" w14:paraId="1221987B" w14:textId="77777777" w:rsidTr="00936230">
        <w:trPr>
          <w:cantSplit/>
        </w:trPr>
        <w:tc>
          <w:tcPr>
            <w:tcW w:w="4390" w:type="dxa"/>
            <w:vAlign w:val="bottom"/>
          </w:tcPr>
          <w:p w14:paraId="09938C08" w14:textId="77777777" w:rsidR="00C70BFE" w:rsidRPr="00D51551" w:rsidRDefault="00C70BFE" w:rsidP="00A365CC">
            <w:pPr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FCEF7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863E58B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A0399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D18F953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C70BFE" w:rsidRPr="00D51551" w14:paraId="5E993FA8" w14:textId="77777777" w:rsidTr="00936230">
        <w:trPr>
          <w:cantSplit/>
        </w:trPr>
        <w:tc>
          <w:tcPr>
            <w:tcW w:w="4390" w:type="dxa"/>
            <w:hideMark/>
          </w:tcPr>
          <w:p w14:paraId="2DE36A6C" w14:textId="2BA94847" w:rsidR="00C70BFE" w:rsidRPr="00D51551" w:rsidRDefault="00C70BFE" w:rsidP="00A365CC">
            <w:pPr>
              <w:ind w:right="-139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89549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549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="0089549F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ที่เป็น</w:t>
            </w:r>
            <w:r w:rsidR="00BB75BE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ส่วนของผู้ถือหุ้นสามัญของบริษัท</w:t>
            </w:r>
          </w:p>
        </w:tc>
        <w:tc>
          <w:tcPr>
            <w:tcW w:w="1295" w:type="dxa"/>
            <w:shd w:val="clear" w:color="auto" w:fill="FAFAFA"/>
          </w:tcPr>
          <w:p w14:paraId="08766C82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</w:tcPr>
          <w:p w14:paraId="422D5E57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</w:tcPr>
          <w:p w14:paraId="61890266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295" w:type="dxa"/>
          </w:tcPr>
          <w:p w14:paraId="602DF83E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591E88" w:rsidRPr="00D51551" w14:paraId="09B78421" w14:textId="77777777" w:rsidTr="00936230">
        <w:trPr>
          <w:cantSplit/>
        </w:trPr>
        <w:tc>
          <w:tcPr>
            <w:tcW w:w="4390" w:type="dxa"/>
          </w:tcPr>
          <w:p w14:paraId="382C07C4" w14:textId="774D0454" w:rsidR="00591E88" w:rsidRPr="00E44F4A" w:rsidRDefault="00591E88" w:rsidP="00A365CC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44F4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ที่ใช้ในการคำนวณกำไร</w:t>
            </w:r>
            <w:r w:rsidR="00E44F4A" w:rsidRPr="00E44F4A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(ขาดทุน)</w:t>
            </w:r>
            <w:r w:rsidRPr="00E44F4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295" w:type="dxa"/>
            <w:shd w:val="clear" w:color="auto" w:fill="FAFAFA"/>
          </w:tcPr>
          <w:p w14:paraId="0C32CE16" w14:textId="3F6C8650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5" w:type="dxa"/>
          </w:tcPr>
          <w:p w14:paraId="1418DA57" w14:textId="05A4000C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FAFAFA"/>
          </w:tcPr>
          <w:p w14:paraId="187D05DD" w14:textId="38A2D947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5" w:type="dxa"/>
          </w:tcPr>
          <w:p w14:paraId="0F56A2FD" w14:textId="39008DC9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91E88" w:rsidRPr="00D51551" w14:paraId="55F4BB2C" w14:textId="77777777" w:rsidTr="00936230">
        <w:trPr>
          <w:cantSplit/>
        </w:trPr>
        <w:tc>
          <w:tcPr>
            <w:tcW w:w="4390" w:type="dxa"/>
          </w:tcPr>
          <w:p w14:paraId="60548CA6" w14:textId="77777777" w:rsidR="00591E88" w:rsidRPr="00D51551" w:rsidRDefault="00591E88" w:rsidP="00A365CC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95" w:type="dxa"/>
            <w:shd w:val="clear" w:color="auto" w:fill="FAFAFA"/>
          </w:tcPr>
          <w:p w14:paraId="26A4B205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</w:tcPr>
          <w:p w14:paraId="174E2B02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</w:tcPr>
          <w:p w14:paraId="2CD4A041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</w:tcPr>
          <w:p w14:paraId="74149DC0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91E88" w:rsidRPr="00D51551" w14:paraId="4C181080" w14:textId="77777777" w:rsidTr="00936230">
        <w:trPr>
          <w:cantSplit/>
        </w:trPr>
        <w:tc>
          <w:tcPr>
            <w:tcW w:w="4390" w:type="dxa"/>
            <w:hideMark/>
          </w:tcPr>
          <w:p w14:paraId="28BD5A88" w14:textId="77777777" w:rsidR="00591E88" w:rsidRPr="00D51551" w:rsidRDefault="00591E88" w:rsidP="00A365CC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   </w:t>
            </w:r>
            <w:r w:rsidRPr="00D5155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ที่</w:t>
            </w:r>
            <w:r w:rsidRPr="00D5155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ใช้ในการคำนวณกำไร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  <w:r w:rsidRPr="00D5155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ต่อ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หุ้น</w:t>
            </w:r>
            <w:r w:rsidRPr="00D5155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ขั้นพื้นฐาน</w:t>
            </w:r>
            <w:r w:rsidRPr="00D5155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(หุ้น)</w:t>
            </w:r>
          </w:p>
        </w:tc>
        <w:tc>
          <w:tcPr>
            <w:tcW w:w="1295" w:type="dxa"/>
            <w:shd w:val="clear" w:color="auto" w:fill="FAFAFA"/>
          </w:tcPr>
          <w:p w14:paraId="0346DB31" w14:textId="24B94C68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</w:tcPr>
          <w:p w14:paraId="50539ABA" w14:textId="7FE56E76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FAFAFA"/>
          </w:tcPr>
          <w:p w14:paraId="3263A6B1" w14:textId="61F8BBC0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</w:tcPr>
          <w:p w14:paraId="33FEABF8" w14:textId="3D5244B4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91E88" w:rsidRPr="00D51551" w14:paraId="0ACB070E" w14:textId="77777777" w:rsidTr="004B5590">
        <w:trPr>
          <w:cantSplit/>
        </w:trPr>
        <w:tc>
          <w:tcPr>
            <w:tcW w:w="4390" w:type="dxa"/>
          </w:tcPr>
          <w:p w14:paraId="523DDC4F" w14:textId="77777777" w:rsidR="00591E88" w:rsidRPr="00D51551" w:rsidRDefault="00591E88" w:rsidP="00A365CC">
            <w:pPr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2A39AC6D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01989064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54E8080C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64898548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591E88" w:rsidRPr="00D51551" w14:paraId="7BB80A5E" w14:textId="77777777" w:rsidTr="004B5590">
        <w:trPr>
          <w:cantSplit/>
        </w:trPr>
        <w:tc>
          <w:tcPr>
            <w:tcW w:w="4390" w:type="dxa"/>
            <w:hideMark/>
          </w:tcPr>
          <w:p w14:paraId="29DA6D25" w14:textId="77777777" w:rsidR="00591E88" w:rsidRPr="00D51551" w:rsidRDefault="00591E88" w:rsidP="00A365CC">
            <w:pPr>
              <w:ind w:right="-139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กำไร</w:t>
            </w:r>
            <w:r w:rsidRPr="00D5155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Pr="00D5155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ขาดทุน</w:t>
            </w:r>
            <w:r w:rsidRPr="00D5155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  <w:r w:rsidRPr="00D5155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ต่อหุ้นขั้นพื้นฐาน (บาทต่อหุ้น</w:t>
            </w:r>
            <w:r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99DBBD" w14:textId="7A1A2093" w:rsidR="00591E88" w:rsidRPr="00D51551" w:rsidRDefault="00490805" w:rsidP="00A365CC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188FBD73" w14:textId="403F746C" w:rsidR="00591E88" w:rsidRPr="00D51551" w:rsidRDefault="00591E88" w:rsidP="00A365CC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63ABCF" w14:textId="3294B0D9" w:rsidR="00591E88" w:rsidRPr="00D51551" w:rsidRDefault="00490805" w:rsidP="00A365CC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53C30588" w14:textId="1BA1557B" w:rsidR="00591E88" w:rsidRPr="00D51551" w:rsidRDefault="00591E88" w:rsidP="00A365CC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5E72C1CA" w14:textId="77777777" w:rsidR="008B4326" w:rsidRPr="00D51551" w:rsidRDefault="008B432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bookmarkEnd w:id="35"/>
    <w:p w14:paraId="73815625" w14:textId="53CDE4E7" w:rsidR="00A32BE8" w:rsidRPr="00D51551" w:rsidRDefault="009D7F27" w:rsidP="00A365C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</w:pPr>
      <w:r w:rsidRPr="00D51551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บ</w:t>
      </w:r>
      <w:r w:rsidR="00433379" w:rsidRPr="00D51551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ร</w:t>
      </w:r>
      <w:r w:rsidR="00BB75BE" w:rsidRPr="00D51551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ิษัท</w:t>
      </w:r>
      <w:r w:rsidR="008B4326" w:rsidRPr="00D51551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ไม่มีการออกหุ้นสามัญเทียบเท่าปรับลด</w:t>
      </w:r>
      <w:r w:rsidR="00433379" w:rsidRPr="00D51551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ในระหว่าง</w:t>
      </w:r>
      <w:r w:rsidR="008B4326" w:rsidRPr="00D51551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ปี</w:t>
      </w:r>
      <w:r w:rsidR="00B10A0D" w:rsidRPr="00D51551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สิ้นสุดวันที่ </w:t>
      </w:r>
      <w:r w:rsidR="00490805" w:rsidRPr="00490805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31</w:t>
      </w:r>
      <w:r w:rsidR="00C70BFE" w:rsidRPr="00D51551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 xml:space="preserve"> </w:t>
      </w:r>
      <w:r w:rsidR="00C70BFE" w:rsidRPr="00D51551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/>
        </w:rPr>
        <w:t xml:space="preserve">ธันวาคม พ.ศ. </w:t>
      </w:r>
      <w:r w:rsidR="00490805" w:rsidRPr="00490805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2563</w:t>
      </w:r>
      <w:r w:rsidR="00C70BFE" w:rsidRPr="00D51551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 xml:space="preserve"> </w:t>
      </w:r>
      <w:r w:rsidR="00B9461A" w:rsidRPr="00D51551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/>
        </w:rPr>
        <w:t xml:space="preserve">และพ.ศ. </w:t>
      </w:r>
      <w:r w:rsidR="00490805" w:rsidRPr="00490805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2562</w:t>
      </w:r>
      <w:r w:rsidR="00B9461A" w:rsidRPr="00D51551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 xml:space="preserve"> </w:t>
      </w:r>
      <w:r w:rsidR="008B4326" w:rsidRPr="00D51551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ดังนั้นจึงไม่มีการนำเสนอกำไรต่อหุ้นปรับลด</w:t>
      </w:r>
    </w:p>
    <w:p w14:paraId="43D2BBA2" w14:textId="77777777" w:rsidR="00852268" w:rsidRPr="00D51551" w:rsidRDefault="00A32BE8" w:rsidP="00A365C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D51551" w14:paraId="52DF56DF" w14:textId="7777777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067508CD" w14:textId="2C31B74D" w:rsidR="00767150" w:rsidRPr="00D51551" w:rsidRDefault="0049080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936230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36230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</w:t>
            </w:r>
            <w:r w:rsidR="00BB75BE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หรือ</w:t>
            </w:r>
            <w:r w:rsidR="00936230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</w:tbl>
    <w:p w14:paraId="5D147DE7" w14:textId="77777777" w:rsidR="008A7F60" w:rsidRPr="00D51551" w:rsidRDefault="008A7F60" w:rsidP="00A32BE8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</w:p>
    <w:p w14:paraId="762EFF66" w14:textId="77777777" w:rsidR="008A7F60" w:rsidRPr="00D51551" w:rsidRDefault="0002385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บุคคลและ</w:t>
      </w:r>
      <w:r w:rsidR="008A7F60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หรือ</w:t>
      </w:r>
      <w:r w:rsidR="00936230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8A7F60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</w:t>
      </w:r>
      <w:r w:rsidR="00936230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8A7F60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</w:t>
      </w:r>
      <w:r w:rsidR="00BB75BE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B75BE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8A7F60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</w:t>
      </w:r>
      <w:r w:rsidR="00936230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8A7F60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ที่ใกล้ชิดกับบุคคลเหล่านั้น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="008A7F60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D51772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ที่เกี่ยวข้องกับบุคคลเหล่านั้น</w:t>
      </w:r>
      <w:r w:rsidR="008A7F60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ถือเป็นบุคคลหรือกิจการที่เกี่ยวข้องกับบริษัท</w:t>
      </w:r>
    </w:p>
    <w:p w14:paraId="0408EF42" w14:textId="77777777" w:rsidR="00B338D4" w:rsidRPr="00D51551" w:rsidRDefault="00B338D4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5CF6C8C" w14:textId="77777777" w:rsidR="0060052D" w:rsidRPr="00D51551" w:rsidRDefault="0060052D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61843231" w14:textId="77777777" w:rsidR="0060052D" w:rsidRPr="00D51551" w:rsidRDefault="0060052D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p w14:paraId="27865AE4" w14:textId="1E29D612" w:rsidR="008A7F60" w:rsidRPr="00D51551" w:rsidRDefault="008A7F60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ความสัมพันธ์ระหว่างบริษัท</w:t>
      </w:r>
      <w:r w:rsidR="00D51772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กับบุคคลหรือกิจการที่เกี่ยวข้องกัน</w:t>
      </w:r>
      <w:r w:rsidR="003923B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th-TH"/>
        </w:rPr>
        <w:t>มี</w:t>
      </w:r>
      <w:r w:rsidR="00D51772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ดังต่อไปนี้</w:t>
      </w:r>
    </w:p>
    <w:p w14:paraId="6859B58B" w14:textId="77777777" w:rsidR="0071317C" w:rsidRPr="00D51551" w:rsidRDefault="0071317C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30"/>
        <w:gridCol w:w="3492"/>
        <w:gridCol w:w="2655"/>
      </w:tblGrid>
      <w:tr w:rsidR="00C22CAB" w:rsidRPr="00D51551" w14:paraId="39849EC5" w14:textId="77777777" w:rsidTr="005A1CF5"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49671BB" w14:textId="77777777" w:rsidR="008A7F60" w:rsidRPr="00D51551" w:rsidRDefault="008A7F60" w:rsidP="00A365CC">
            <w:pPr>
              <w:ind w:left="17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3492" w:type="dxa"/>
            <w:tcBorders>
              <w:top w:val="single" w:sz="4" w:space="0" w:color="auto"/>
              <w:bottom w:val="single" w:sz="4" w:space="0" w:color="auto"/>
            </w:tcBorders>
          </w:tcPr>
          <w:p w14:paraId="2A9603C7" w14:textId="77777777" w:rsidR="008A7F60" w:rsidRPr="00D51551" w:rsidRDefault="00D51772" w:rsidP="00A365CC">
            <w:pPr>
              <w:ind w:left="162" w:right="-72" w:hanging="16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  <w:tc>
          <w:tcPr>
            <w:tcW w:w="2655" w:type="dxa"/>
            <w:tcBorders>
              <w:top w:val="single" w:sz="4" w:space="0" w:color="auto"/>
              <w:bottom w:val="single" w:sz="4" w:space="0" w:color="auto"/>
            </w:tcBorders>
          </w:tcPr>
          <w:p w14:paraId="581BB1E6" w14:textId="77777777" w:rsidR="008A7F60" w:rsidRPr="00D51551" w:rsidRDefault="00D51772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ลักษณะความสัมพันธ์</w:t>
            </w:r>
          </w:p>
        </w:tc>
      </w:tr>
      <w:tr w:rsidR="008A7F60" w:rsidRPr="00D51551" w14:paraId="09987701" w14:textId="77777777" w:rsidTr="005A1CF5">
        <w:tc>
          <w:tcPr>
            <w:tcW w:w="3330" w:type="dxa"/>
            <w:tcBorders>
              <w:top w:val="single" w:sz="4" w:space="0" w:color="auto"/>
            </w:tcBorders>
          </w:tcPr>
          <w:p w14:paraId="2FCBB9B8" w14:textId="77777777" w:rsidR="008A7F60" w:rsidRPr="00D51551" w:rsidRDefault="008A7F60" w:rsidP="00A365CC">
            <w:pPr>
              <w:ind w:left="17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492" w:type="dxa"/>
            <w:tcBorders>
              <w:top w:val="single" w:sz="4" w:space="0" w:color="auto"/>
            </w:tcBorders>
          </w:tcPr>
          <w:p w14:paraId="35A08CA1" w14:textId="77777777" w:rsidR="008A7F60" w:rsidRPr="00D51551" w:rsidRDefault="008A7F60" w:rsidP="00A365CC">
            <w:pPr>
              <w:ind w:left="162" w:right="-72" w:hanging="16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655" w:type="dxa"/>
            <w:tcBorders>
              <w:top w:val="single" w:sz="4" w:space="0" w:color="auto"/>
            </w:tcBorders>
          </w:tcPr>
          <w:p w14:paraId="6B3FCC96" w14:textId="77777777" w:rsidR="008A7F60" w:rsidRPr="00D51551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D51772" w:rsidRPr="00D51551" w14:paraId="460516EF" w14:textId="77777777" w:rsidTr="005A1CF5">
        <w:tc>
          <w:tcPr>
            <w:tcW w:w="3330" w:type="dxa"/>
          </w:tcPr>
          <w:p w14:paraId="391A130B" w14:textId="77777777" w:rsidR="00D51772" w:rsidRPr="00D51551" w:rsidRDefault="00D51772" w:rsidP="00A365CC">
            <w:pPr>
              <w:ind w:left="170" w:right="-72" w:hanging="270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3492" w:type="dxa"/>
          </w:tcPr>
          <w:p w14:paraId="385950E2" w14:textId="77777777" w:rsidR="00D51772" w:rsidRPr="00D51551" w:rsidRDefault="00D51772" w:rsidP="00A365CC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</w:tcPr>
          <w:p w14:paraId="5580B74E" w14:textId="77777777" w:rsidR="00D51772" w:rsidRPr="00D51551" w:rsidRDefault="00D51772" w:rsidP="00A365CC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D51772" w:rsidRPr="00D51551" w14:paraId="151BFE40" w14:textId="77777777" w:rsidTr="005A1CF5">
        <w:tc>
          <w:tcPr>
            <w:tcW w:w="3330" w:type="dxa"/>
          </w:tcPr>
          <w:p w14:paraId="4C4DA25E" w14:textId="77777777" w:rsidR="00D51772" w:rsidRPr="00D51551" w:rsidRDefault="00452E72" w:rsidP="00A365CC">
            <w:pPr>
              <w:ind w:left="170" w:right="-72" w:hanging="27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ซันสวีท อินเตอร์เนชั่นแ</w:t>
            </w:r>
            <w:r w:rsidR="00D5177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นล จำกัด</w:t>
            </w:r>
          </w:p>
        </w:tc>
        <w:tc>
          <w:tcPr>
            <w:tcW w:w="3492" w:type="dxa"/>
          </w:tcPr>
          <w:p w14:paraId="595ADE4B" w14:textId="77777777" w:rsidR="00936230" w:rsidRPr="00D51551" w:rsidRDefault="00D51772" w:rsidP="00A365CC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จำหน่ายพืชและผลไม้</w:t>
            </w:r>
            <w:r w:rsidR="003C5690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ทางการเกษตร</w:t>
            </w:r>
          </w:p>
          <w:p w14:paraId="0E0EBD8A" w14:textId="77777777" w:rsidR="00D51772" w:rsidRPr="00D51551" w:rsidRDefault="00936230" w:rsidP="00A365CC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2F557C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ทั้งสดและแปรรูป</w:t>
            </w:r>
          </w:p>
        </w:tc>
        <w:tc>
          <w:tcPr>
            <w:tcW w:w="2655" w:type="dxa"/>
          </w:tcPr>
          <w:p w14:paraId="668A05E3" w14:textId="77777777" w:rsidR="00936230" w:rsidRPr="00D51551" w:rsidRDefault="00D51772" w:rsidP="00A365CC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ถือหุ้นทางตรง</w:t>
            </w:r>
            <w:r w:rsidR="002F557C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</w:t>
            </w:r>
          </w:p>
          <w:p w14:paraId="5810BC7D" w14:textId="77777777" w:rsidR="00D51772" w:rsidRPr="00D51551" w:rsidRDefault="00936230" w:rsidP="00A365CC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D5177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</w:tc>
      </w:tr>
      <w:tr w:rsidR="003D347D" w:rsidRPr="00D51551" w14:paraId="60DD87C0" w14:textId="77777777" w:rsidTr="005A1CF5">
        <w:tc>
          <w:tcPr>
            <w:tcW w:w="3330" w:type="dxa"/>
          </w:tcPr>
          <w:p w14:paraId="6DF593DF" w14:textId="77777777" w:rsidR="003D347D" w:rsidRPr="00D51551" w:rsidRDefault="003D347D" w:rsidP="00A365CC">
            <w:pPr>
              <w:ind w:left="170" w:right="-72" w:hanging="270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3492" w:type="dxa"/>
          </w:tcPr>
          <w:p w14:paraId="0136BBD1" w14:textId="77777777" w:rsidR="003D347D" w:rsidRPr="00D51551" w:rsidRDefault="003D347D" w:rsidP="00A365CC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655" w:type="dxa"/>
          </w:tcPr>
          <w:p w14:paraId="2BCFE053" w14:textId="77777777" w:rsidR="003D347D" w:rsidRPr="00D51551" w:rsidRDefault="003D347D" w:rsidP="00A365CC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41A91" w:rsidRPr="00D51551" w14:paraId="58999805" w14:textId="77777777" w:rsidTr="005A1CF5">
        <w:tc>
          <w:tcPr>
            <w:tcW w:w="3330" w:type="dxa"/>
          </w:tcPr>
          <w:p w14:paraId="2DADAD8D" w14:textId="77777777" w:rsidR="00941A91" w:rsidRPr="00D51551" w:rsidRDefault="00941A91" w:rsidP="00A365CC">
            <w:pPr>
              <w:ind w:left="170" w:right="-72" w:hanging="27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ซันสวีท ไบโอ เอ็นเนอยี่ จำกัด</w:t>
            </w:r>
          </w:p>
        </w:tc>
        <w:tc>
          <w:tcPr>
            <w:tcW w:w="3492" w:type="dxa"/>
          </w:tcPr>
          <w:p w14:paraId="7AE7BF74" w14:textId="77777777" w:rsidR="00D303EE" w:rsidRPr="00D51551" w:rsidRDefault="00941A91" w:rsidP="00A365CC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ผลิตและจำหน่ายพลังงานไฟฟ้าและสินค้า</w:t>
            </w:r>
          </w:p>
          <w:p w14:paraId="27A8BF0D" w14:textId="77777777" w:rsidR="00941A91" w:rsidRPr="00D51551" w:rsidRDefault="00D303EE" w:rsidP="00A365CC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941A91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แปรรูปจากวัสดุเหลือใช้ทางการเกษตร</w:t>
            </w:r>
          </w:p>
        </w:tc>
        <w:tc>
          <w:tcPr>
            <w:tcW w:w="2655" w:type="dxa"/>
          </w:tcPr>
          <w:p w14:paraId="0FB61D95" w14:textId="77777777" w:rsidR="00941A91" w:rsidRPr="00D51551" w:rsidRDefault="00941A91" w:rsidP="00A365CC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941A91" w:rsidRPr="00D51551" w14:paraId="4D9E883D" w14:textId="77777777" w:rsidTr="005A1CF5">
        <w:tc>
          <w:tcPr>
            <w:tcW w:w="3330" w:type="dxa"/>
          </w:tcPr>
          <w:p w14:paraId="1769EF2E" w14:textId="77777777" w:rsidR="00941A91" w:rsidRPr="00D51551" w:rsidRDefault="00941A91" w:rsidP="00A365CC">
            <w:pPr>
              <w:ind w:left="170" w:right="-72" w:hanging="27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โซสวีท จำกัด</w:t>
            </w:r>
          </w:p>
        </w:tc>
        <w:tc>
          <w:tcPr>
            <w:tcW w:w="3492" w:type="dxa"/>
          </w:tcPr>
          <w:p w14:paraId="560978BF" w14:textId="77777777" w:rsidR="00D303EE" w:rsidRPr="00D51551" w:rsidRDefault="00941A91" w:rsidP="00A365CC">
            <w:pPr>
              <w:ind w:left="162" w:right="-25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จำหน่ายผลิตภัณฑ์จากข้าวโพดหวาน</w:t>
            </w:r>
          </w:p>
          <w:p w14:paraId="446A2AB4" w14:textId="77777777" w:rsidR="00941A91" w:rsidRPr="00D51551" w:rsidRDefault="00D303EE" w:rsidP="00A365CC">
            <w:pPr>
              <w:ind w:left="162" w:right="-25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941A91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เพื่อธุรกิจร้านค้าปลีกในระบบแฟรนไชส์</w:t>
            </w:r>
          </w:p>
        </w:tc>
        <w:tc>
          <w:tcPr>
            <w:tcW w:w="2655" w:type="dxa"/>
          </w:tcPr>
          <w:p w14:paraId="37F503C6" w14:textId="77777777" w:rsidR="00941A91" w:rsidRPr="00D51551" w:rsidRDefault="00941A91" w:rsidP="00A365CC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1920E9" w:rsidRPr="00D51551" w14:paraId="49C62705" w14:textId="77777777" w:rsidTr="005A1CF5">
        <w:tc>
          <w:tcPr>
            <w:tcW w:w="3330" w:type="dxa"/>
          </w:tcPr>
          <w:p w14:paraId="55DD66AC" w14:textId="77777777" w:rsidR="001920E9" w:rsidRPr="00D51551" w:rsidRDefault="001920E9" w:rsidP="00A365CC">
            <w:pPr>
              <w:ind w:left="170" w:right="-72" w:hanging="27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ซันสวีท อโกรเทค จำกัด</w:t>
            </w:r>
          </w:p>
        </w:tc>
        <w:tc>
          <w:tcPr>
            <w:tcW w:w="3492" w:type="dxa"/>
          </w:tcPr>
          <w:p w14:paraId="29B8BE82" w14:textId="77777777" w:rsidR="00D303EE" w:rsidRPr="00D51551" w:rsidRDefault="001920E9" w:rsidP="00A365CC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ผลิตและจำหน่ายผลไม้กระป๋องและพืชผล</w:t>
            </w:r>
          </w:p>
          <w:p w14:paraId="2F715BE4" w14:textId="77777777" w:rsidR="001920E9" w:rsidRPr="00D51551" w:rsidRDefault="00D303EE" w:rsidP="00A365CC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1920E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ทางการเกษตร</w:t>
            </w:r>
          </w:p>
        </w:tc>
        <w:tc>
          <w:tcPr>
            <w:tcW w:w="2655" w:type="dxa"/>
          </w:tcPr>
          <w:p w14:paraId="2ADF0B6D" w14:textId="77777777" w:rsidR="001920E9" w:rsidRPr="00D51551" w:rsidRDefault="00BB75BE" w:rsidP="00A365CC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1920E9" w:rsidRPr="00D51551" w14:paraId="348352F5" w14:textId="77777777" w:rsidTr="005A1CF5">
        <w:tc>
          <w:tcPr>
            <w:tcW w:w="3330" w:type="dxa"/>
          </w:tcPr>
          <w:p w14:paraId="51D3BD29" w14:textId="77777777" w:rsidR="001920E9" w:rsidRPr="00D51551" w:rsidRDefault="001920E9" w:rsidP="00A365CC">
            <w:pPr>
              <w:ind w:left="170" w:right="-72" w:hanging="27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ซันไชน์ ทราเวล จำกัด</w:t>
            </w:r>
          </w:p>
        </w:tc>
        <w:tc>
          <w:tcPr>
            <w:tcW w:w="3492" w:type="dxa"/>
          </w:tcPr>
          <w:p w14:paraId="430CBFA3" w14:textId="77777777" w:rsidR="00D303EE" w:rsidRPr="00D51551" w:rsidRDefault="001920E9" w:rsidP="00A365CC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ประกอบกิจการดำเนินธุรกิจนำเที่ยวรวมทั้ง</w:t>
            </w:r>
          </w:p>
          <w:p w14:paraId="5B209FB6" w14:textId="77777777" w:rsidR="001920E9" w:rsidRPr="00D51551" w:rsidRDefault="00D303EE" w:rsidP="00A365CC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1920E9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ธุรกิจที่เกี่ยวข้องกับการนำเที่ยวทุกประเภท</w:t>
            </w:r>
          </w:p>
        </w:tc>
        <w:tc>
          <w:tcPr>
            <w:tcW w:w="2655" w:type="dxa"/>
          </w:tcPr>
          <w:p w14:paraId="0D9BFE9C" w14:textId="77777777" w:rsidR="001920E9" w:rsidRPr="00D51551" w:rsidRDefault="00BB75BE" w:rsidP="00A365CC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1920E9" w:rsidRPr="00D51551" w14:paraId="44456E4C" w14:textId="77777777" w:rsidTr="005A1CF5">
        <w:tc>
          <w:tcPr>
            <w:tcW w:w="3330" w:type="dxa"/>
          </w:tcPr>
          <w:p w14:paraId="2D1241E5" w14:textId="77777777" w:rsidR="001920E9" w:rsidRPr="00D51551" w:rsidRDefault="001920E9" w:rsidP="00A365CC">
            <w:pPr>
              <w:ind w:left="170" w:right="-72" w:hanging="27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คอฟฟี่ลิงค์ จำกัด</w:t>
            </w:r>
          </w:p>
        </w:tc>
        <w:tc>
          <w:tcPr>
            <w:tcW w:w="3492" w:type="dxa"/>
          </w:tcPr>
          <w:p w14:paraId="3076AD35" w14:textId="77777777" w:rsidR="00D92432" w:rsidRPr="00D51551" w:rsidRDefault="00D92432" w:rsidP="00A365CC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จำหน่ายอาหารและเครื่องดื่ม</w:t>
            </w:r>
          </w:p>
        </w:tc>
        <w:tc>
          <w:tcPr>
            <w:tcW w:w="2655" w:type="dxa"/>
          </w:tcPr>
          <w:p w14:paraId="53DF9AE0" w14:textId="77777777" w:rsidR="001920E9" w:rsidRPr="00D51551" w:rsidRDefault="00BB75BE" w:rsidP="00A365CC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1920E9" w:rsidRPr="00D51551" w14:paraId="171659BC" w14:textId="77777777" w:rsidTr="005A1CF5">
        <w:tc>
          <w:tcPr>
            <w:tcW w:w="3330" w:type="dxa"/>
          </w:tcPr>
          <w:p w14:paraId="36A53B2B" w14:textId="77777777" w:rsidR="001920E9" w:rsidRPr="00D51551" w:rsidRDefault="001920E9" w:rsidP="00A365CC">
            <w:pPr>
              <w:ind w:left="170" w:right="-72" w:hanging="27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เวียงเจ็ดริน จำกัด</w:t>
            </w:r>
          </w:p>
        </w:tc>
        <w:tc>
          <w:tcPr>
            <w:tcW w:w="3492" w:type="dxa"/>
          </w:tcPr>
          <w:p w14:paraId="7BDBA720" w14:textId="77777777" w:rsidR="001920E9" w:rsidRPr="00D51551" w:rsidRDefault="000B6343" w:rsidP="00A365CC">
            <w:pPr>
              <w:ind w:left="162" w:right="-25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จำหน่ายและเป็นตัวแทนจำหน่ายไอศก</w:t>
            </w:r>
            <w:r w:rsidR="00D92432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รีม</w:t>
            </w:r>
          </w:p>
        </w:tc>
        <w:tc>
          <w:tcPr>
            <w:tcW w:w="2655" w:type="dxa"/>
          </w:tcPr>
          <w:p w14:paraId="34A773E8" w14:textId="77777777" w:rsidR="001920E9" w:rsidRPr="00D51551" w:rsidRDefault="00BB75BE" w:rsidP="00A365CC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1920E9" w:rsidRPr="00D51551" w14:paraId="282C75EC" w14:textId="77777777" w:rsidTr="005A1CF5">
        <w:tc>
          <w:tcPr>
            <w:tcW w:w="3330" w:type="dxa"/>
          </w:tcPr>
          <w:p w14:paraId="4F7D3B97" w14:textId="77777777" w:rsidR="001920E9" w:rsidRPr="00D51551" w:rsidRDefault="00D92432" w:rsidP="00A365CC">
            <w:pPr>
              <w:ind w:left="170" w:right="-72" w:hanging="27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เชียงใหม่วิสาหกิจเพื่อสังคม จำกัด</w:t>
            </w:r>
          </w:p>
        </w:tc>
        <w:tc>
          <w:tcPr>
            <w:tcW w:w="3492" w:type="dxa"/>
          </w:tcPr>
          <w:p w14:paraId="1263F5D6" w14:textId="77777777" w:rsidR="001920E9" w:rsidRPr="00D51551" w:rsidRDefault="00D92432" w:rsidP="00A365CC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ดำเนินธุรกิจเพื่อสังคม</w:t>
            </w:r>
          </w:p>
        </w:tc>
        <w:tc>
          <w:tcPr>
            <w:tcW w:w="2655" w:type="dxa"/>
          </w:tcPr>
          <w:p w14:paraId="1FDACE63" w14:textId="77777777" w:rsidR="001920E9" w:rsidRPr="00D51551" w:rsidRDefault="00BB75BE" w:rsidP="00A365CC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</w:tbl>
    <w:p w14:paraId="4CB49CED" w14:textId="77777777" w:rsidR="00852268" w:rsidRPr="00D51551" w:rsidRDefault="0061217F" w:rsidP="00A365CC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  <w:r w:rsidRPr="00D5155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br w:type="page"/>
      </w:r>
    </w:p>
    <w:p w14:paraId="47F500CC" w14:textId="77777777" w:rsidR="00936230" w:rsidRPr="00D51551" w:rsidRDefault="00936230" w:rsidP="00A365CC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  <w:r w:rsidRPr="00D5155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1D2C5DA4" w14:textId="77777777" w:rsidR="00936230" w:rsidRPr="00D51551" w:rsidRDefault="00936230" w:rsidP="00A365CC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</w:p>
    <w:p w14:paraId="4A1113A6" w14:textId="7E2BEDC7" w:rsidR="00936230" w:rsidRPr="00D51551" w:rsidRDefault="00490805" w:rsidP="00A365C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936230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36230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36230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รายได้จากการขายสินค้าและบริการ</w:t>
      </w:r>
    </w:p>
    <w:p w14:paraId="0C2BB48E" w14:textId="77777777" w:rsidR="00936230" w:rsidRPr="00D51551" w:rsidRDefault="00936230" w:rsidP="00A365CC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</w:p>
    <w:tbl>
      <w:tblPr>
        <w:tblW w:w="957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2"/>
        <w:gridCol w:w="1295"/>
        <w:gridCol w:w="1295"/>
        <w:gridCol w:w="1295"/>
        <w:gridCol w:w="1295"/>
      </w:tblGrid>
      <w:tr w:rsidR="009D7F27" w:rsidRPr="00D51551" w14:paraId="01A2A57B" w14:textId="77777777" w:rsidTr="009D7F27">
        <w:trPr>
          <w:cantSplit/>
        </w:trPr>
        <w:tc>
          <w:tcPr>
            <w:tcW w:w="4392" w:type="dxa"/>
            <w:vAlign w:val="bottom"/>
          </w:tcPr>
          <w:p w14:paraId="03BA589F" w14:textId="77777777" w:rsidR="009D7F27" w:rsidRPr="00D51551" w:rsidRDefault="009D7F27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1EE6859C" w14:textId="77777777" w:rsidR="009D7F27" w:rsidRPr="00D51551" w:rsidRDefault="009D7F27" w:rsidP="00A365CC">
            <w:pPr>
              <w:pStyle w:val="Heading2"/>
              <w:tabs>
                <w:tab w:val="left" w:pos="36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0CA06DD8" w14:textId="77777777" w:rsidR="009D7F27" w:rsidRPr="00D51551" w:rsidRDefault="009D7F27" w:rsidP="00A365CC">
            <w:pPr>
              <w:pStyle w:val="Heading2"/>
              <w:tabs>
                <w:tab w:val="left" w:pos="36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91E88" w:rsidRPr="00D51551" w14:paraId="07057DA1" w14:textId="77777777" w:rsidTr="009D7F27">
        <w:trPr>
          <w:cantSplit/>
        </w:trPr>
        <w:tc>
          <w:tcPr>
            <w:tcW w:w="4392" w:type="dxa"/>
            <w:vAlign w:val="bottom"/>
          </w:tcPr>
          <w:p w14:paraId="57B30107" w14:textId="77777777" w:rsidR="00591E88" w:rsidRPr="00D51551" w:rsidRDefault="00591E88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093B3CDE" w14:textId="7113E2E3" w:rsidR="00591E88" w:rsidRPr="00D51551" w:rsidRDefault="00591E88" w:rsidP="00A365CC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09ACEFD" w14:textId="08FBE6E0" w:rsidR="00591E88" w:rsidRPr="00D51551" w:rsidRDefault="00591E88" w:rsidP="00A365CC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0E039E8C" w14:textId="778A7F4F" w:rsidR="00591E88" w:rsidRPr="00D51551" w:rsidRDefault="00591E88" w:rsidP="00A365CC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3BE62425" w14:textId="7B667388" w:rsidR="00591E88" w:rsidRPr="00D51551" w:rsidRDefault="00591E88" w:rsidP="00A365CC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D7F27" w:rsidRPr="00D51551" w14:paraId="164E3971" w14:textId="77777777" w:rsidTr="009D7F27">
        <w:trPr>
          <w:cantSplit/>
        </w:trPr>
        <w:tc>
          <w:tcPr>
            <w:tcW w:w="4392" w:type="dxa"/>
            <w:vAlign w:val="bottom"/>
          </w:tcPr>
          <w:p w14:paraId="78B14953" w14:textId="77777777" w:rsidR="009D7F27" w:rsidRPr="00D51551" w:rsidRDefault="009D7F27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456EC10" w14:textId="77777777" w:rsidR="009D7F27" w:rsidRPr="00D51551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5AB05D7" w14:textId="77777777" w:rsidR="009D7F27" w:rsidRPr="00D51551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D0BF5C1" w14:textId="77777777" w:rsidR="009D7F27" w:rsidRPr="00D51551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EDFAF1F" w14:textId="77777777" w:rsidR="009D7F27" w:rsidRPr="00D51551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D7F27" w:rsidRPr="00D51551" w14:paraId="5137FDE0" w14:textId="77777777" w:rsidTr="007C3CF7">
        <w:trPr>
          <w:cantSplit/>
        </w:trPr>
        <w:tc>
          <w:tcPr>
            <w:tcW w:w="4392" w:type="dxa"/>
          </w:tcPr>
          <w:p w14:paraId="51FE5D38" w14:textId="77777777" w:rsidR="009D7F27" w:rsidRPr="00D51551" w:rsidRDefault="009D7F27" w:rsidP="00A365CC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รายได้จากการให้บริการ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แก่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64B1DE3" w14:textId="77777777" w:rsidR="009D7F27" w:rsidRPr="00D51551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AC66090" w14:textId="77777777" w:rsidR="009D7F27" w:rsidRPr="00D51551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77338A6" w14:textId="77777777" w:rsidR="009D7F27" w:rsidRPr="00D51551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A5104F5" w14:textId="77777777" w:rsidR="009D7F27" w:rsidRPr="00D51551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91E88" w:rsidRPr="00D51551" w14:paraId="0BE932FA" w14:textId="77777777" w:rsidTr="00591E88">
        <w:trPr>
          <w:cantSplit/>
        </w:trPr>
        <w:tc>
          <w:tcPr>
            <w:tcW w:w="4392" w:type="dxa"/>
          </w:tcPr>
          <w:p w14:paraId="6C13502A" w14:textId="77777777" w:rsidR="00591E88" w:rsidRPr="00D51551" w:rsidRDefault="00591E88" w:rsidP="00A365CC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BF75AA3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1B5CF0F7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794EDB9" w14:textId="07C58090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0770C2AE" w14:textId="7D9C6EAF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91E88" w:rsidRPr="00D51551" w14:paraId="39C4142C" w14:textId="77777777" w:rsidTr="00591E88">
        <w:trPr>
          <w:cantSplit/>
        </w:trPr>
        <w:tc>
          <w:tcPr>
            <w:tcW w:w="4392" w:type="dxa"/>
          </w:tcPr>
          <w:p w14:paraId="0C556948" w14:textId="77777777" w:rsidR="00591E88" w:rsidRPr="00D51551" w:rsidRDefault="00591E88" w:rsidP="00A365CC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B49512" w14:textId="786F4E65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1C7A9EF" w14:textId="0D799172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CEF9DB" w14:textId="636466AE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6544412" w14:textId="060C6AA9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</w:tr>
      <w:tr w:rsidR="00591E88" w:rsidRPr="00D51551" w14:paraId="58DE4696" w14:textId="77777777" w:rsidTr="00591E88">
        <w:trPr>
          <w:cantSplit/>
        </w:trPr>
        <w:tc>
          <w:tcPr>
            <w:tcW w:w="4392" w:type="dxa"/>
            <w:vAlign w:val="bottom"/>
          </w:tcPr>
          <w:p w14:paraId="3246A737" w14:textId="77777777" w:rsidR="00591E88" w:rsidRPr="00D51551" w:rsidRDefault="00591E88" w:rsidP="00A365CC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89AA8B" w14:textId="1DC0FABA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06DDD" w14:textId="5DD33F91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25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107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63892E" w14:textId="2BA33BC8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29800" w14:textId="1A6B122C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</w:tr>
      <w:tr w:rsidR="00591E88" w:rsidRPr="00D51551" w14:paraId="222B25E3" w14:textId="77777777" w:rsidTr="00591E88">
        <w:trPr>
          <w:cantSplit/>
        </w:trPr>
        <w:tc>
          <w:tcPr>
            <w:tcW w:w="4392" w:type="dxa"/>
            <w:vAlign w:val="bottom"/>
          </w:tcPr>
          <w:p w14:paraId="6246DBCE" w14:textId="77777777" w:rsidR="00591E88" w:rsidRPr="00D51551" w:rsidRDefault="00591E88" w:rsidP="00A365CC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6B5C94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8CB8570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CAF434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F07328E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91E88" w:rsidRPr="00D51551" w14:paraId="5B5AE881" w14:textId="77777777" w:rsidTr="007C3CF7">
        <w:trPr>
          <w:cantSplit/>
        </w:trPr>
        <w:tc>
          <w:tcPr>
            <w:tcW w:w="4392" w:type="dxa"/>
          </w:tcPr>
          <w:p w14:paraId="6C59470F" w14:textId="77777777" w:rsidR="00591E88" w:rsidRPr="00D51551" w:rsidRDefault="00591E88" w:rsidP="00A365CC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รายได้ค่าเช่ารับจาก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808033C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670E725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46041D1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BC9E4CB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91E88" w:rsidRPr="00D51551" w14:paraId="0558C2CE" w14:textId="77777777" w:rsidTr="00591E88">
        <w:trPr>
          <w:cantSplit/>
        </w:trPr>
        <w:tc>
          <w:tcPr>
            <w:tcW w:w="4392" w:type="dxa"/>
          </w:tcPr>
          <w:p w14:paraId="499695DF" w14:textId="77777777" w:rsidR="00591E88" w:rsidRPr="00D51551" w:rsidRDefault="00591E88" w:rsidP="00A365CC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1007344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7952B6B7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5388177" w14:textId="556CF435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13CB9D28" w14:textId="1755B30C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91E88" w:rsidRPr="00D51551" w14:paraId="09E6FBA8" w14:textId="77777777" w:rsidTr="00591E88">
        <w:trPr>
          <w:cantSplit/>
        </w:trPr>
        <w:tc>
          <w:tcPr>
            <w:tcW w:w="4392" w:type="dxa"/>
          </w:tcPr>
          <w:p w14:paraId="3935FFF3" w14:textId="77777777" w:rsidR="00591E88" w:rsidRPr="00D51551" w:rsidRDefault="00591E88" w:rsidP="00A365CC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8E012" w14:textId="3A3D1F26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54A907BA" w14:textId="2BD799EB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9A47B4" w14:textId="2CAF1E41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0BDBC21" w14:textId="7A57C599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591E88" w:rsidRPr="00D51551" w14:paraId="2FCDFD52" w14:textId="77777777" w:rsidTr="00591E88">
        <w:trPr>
          <w:cantSplit/>
        </w:trPr>
        <w:tc>
          <w:tcPr>
            <w:tcW w:w="4392" w:type="dxa"/>
            <w:vAlign w:val="bottom"/>
          </w:tcPr>
          <w:p w14:paraId="7D512250" w14:textId="77777777" w:rsidR="00591E88" w:rsidRPr="00D51551" w:rsidRDefault="00591E88" w:rsidP="00A365CC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E4AF1" w14:textId="08C15219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DC2C3" w14:textId="20D72912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628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800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158A0E" w14:textId="72D5406C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E2569" w14:textId="3B82A472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591E88" w:rsidRPr="00D51551" w14:paraId="2815A2EF" w14:textId="77777777" w:rsidTr="00B16FA5">
        <w:trPr>
          <w:cantSplit/>
        </w:trPr>
        <w:tc>
          <w:tcPr>
            <w:tcW w:w="4392" w:type="dxa"/>
            <w:vAlign w:val="bottom"/>
          </w:tcPr>
          <w:p w14:paraId="0C7BF3E8" w14:textId="77777777" w:rsidR="00591E88" w:rsidRPr="00D51551" w:rsidRDefault="00591E88" w:rsidP="00A365CC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8B8D7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2E7D45E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CADFD5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BF9C55F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91E88" w:rsidRPr="00D51551" w14:paraId="682C80AE" w14:textId="77777777" w:rsidTr="00B16FA5">
        <w:trPr>
          <w:cantSplit/>
        </w:trPr>
        <w:tc>
          <w:tcPr>
            <w:tcW w:w="4392" w:type="dxa"/>
            <w:vAlign w:val="bottom"/>
          </w:tcPr>
          <w:p w14:paraId="611860FF" w14:textId="77777777" w:rsidR="00591E88" w:rsidRPr="00D51551" w:rsidRDefault="00591E88" w:rsidP="00A365CC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4DFCFC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DEF5464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5827B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49EB6FCA" w14:textId="026EE587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</w:tr>
    </w:tbl>
    <w:p w14:paraId="0E518D6C" w14:textId="77777777" w:rsidR="0061217F" w:rsidRPr="00D51551" w:rsidRDefault="0061217F" w:rsidP="00A365CC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69AB2586" w14:textId="3A90B8F9" w:rsidR="008A7F60" w:rsidRPr="00D51551" w:rsidRDefault="00490805" w:rsidP="00A365C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3C5690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A7F60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A7F60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การซื้อสินค้าและรับบริการ</w:t>
      </w:r>
    </w:p>
    <w:p w14:paraId="65CB75D8" w14:textId="77777777" w:rsidR="0071317C" w:rsidRPr="00D51551" w:rsidRDefault="0071317C" w:rsidP="00A365CC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957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2"/>
        <w:gridCol w:w="1295"/>
        <w:gridCol w:w="1295"/>
        <w:gridCol w:w="1295"/>
        <w:gridCol w:w="1295"/>
      </w:tblGrid>
      <w:tr w:rsidR="009D7F27" w:rsidRPr="00D51551" w14:paraId="7126813D" w14:textId="77777777" w:rsidTr="009D7F27">
        <w:trPr>
          <w:cantSplit/>
        </w:trPr>
        <w:tc>
          <w:tcPr>
            <w:tcW w:w="4392" w:type="dxa"/>
            <w:vAlign w:val="bottom"/>
          </w:tcPr>
          <w:p w14:paraId="4974DC73" w14:textId="77777777" w:rsidR="009D7F27" w:rsidRPr="00D51551" w:rsidRDefault="009D7F27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36" w:name="_Hlk32389093"/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233A00B8" w14:textId="77777777" w:rsidR="009D7F27" w:rsidRPr="00D51551" w:rsidRDefault="009D7F27" w:rsidP="00A365CC">
            <w:pPr>
              <w:pStyle w:val="Heading2"/>
              <w:tabs>
                <w:tab w:val="left" w:pos="36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033A5DA0" w14:textId="77777777" w:rsidR="009D7F27" w:rsidRPr="00D51551" w:rsidRDefault="009D7F27" w:rsidP="00A365CC">
            <w:pPr>
              <w:pStyle w:val="Heading2"/>
              <w:tabs>
                <w:tab w:val="left" w:pos="36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91E88" w:rsidRPr="00D51551" w14:paraId="1145C113" w14:textId="77777777" w:rsidTr="009D7F27">
        <w:trPr>
          <w:cantSplit/>
        </w:trPr>
        <w:tc>
          <w:tcPr>
            <w:tcW w:w="4392" w:type="dxa"/>
            <w:vAlign w:val="bottom"/>
          </w:tcPr>
          <w:p w14:paraId="6D38F141" w14:textId="77777777" w:rsidR="00591E88" w:rsidRPr="00D51551" w:rsidRDefault="00591E88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3C8C3157" w14:textId="030CF30C" w:rsidR="00591E88" w:rsidRPr="00D51551" w:rsidRDefault="00591E88" w:rsidP="00A365CC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694DB1A4" w14:textId="574FF7C1" w:rsidR="00591E88" w:rsidRPr="00D51551" w:rsidRDefault="00591E88" w:rsidP="00A365CC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64A4D504" w14:textId="0BE56C25" w:rsidR="00591E88" w:rsidRPr="00D51551" w:rsidRDefault="00591E88" w:rsidP="00A365CC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228CDEA2" w14:textId="72C290F4" w:rsidR="00591E88" w:rsidRPr="00D51551" w:rsidRDefault="00591E88" w:rsidP="00A365CC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D7F27" w:rsidRPr="00D51551" w14:paraId="43F3F3F2" w14:textId="77777777" w:rsidTr="009D7F27">
        <w:trPr>
          <w:cantSplit/>
        </w:trPr>
        <w:tc>
          <w:tcPr>
            <w:tcW w:w="4392" w:type="dxa"/>
            <w:vAlign w:val="bottom"/>
          </w:tcPr>
          <w:p w14:paraId="3C0CAFAC" w14:textId="77777777" w:rsidR="009D7F27" w:rsidRPr="00D51551" w:rsidRDefault="009D7F27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DBC350C" w14:textId="77777777" w:rsidR="009D7F27" w:rsidRPr="00D51551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84BE5D9" w14:textId="77777777" w:rsidR="009D7F27" w:rsidRPr="00D51551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2BDA387" w14:textId="77777777" w:rsidR="009D7F27" w:rsidRPr="00D51551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03748E2" w14:textId="77777777" w:rsidR="009D7F27" w:rsidRPr="00D51551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D7F27" w:rsidRPr="00D51551" w14:paraId="56A9A9BD" w14:textId="77777777" w:rsidTr="009D7F27">
        <w:trPr>
          <w:cantSplit/>
        </w:trPr>
        <w:tc>
          <w:tcPr>
            <w:tcW w:w="4392" w:type="dxa"/>
            <w:vAlign w:val="bottom"/>
          </w:tcPr>
          <w:p w14:paraId="00E26FB2" w14:textId="77777777" w:rsidR="009D7F27" w:rsidRPr="00D51551" w:rsidRDefault="009D7F27" w:rsidP="00A365CC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ค่าเช่าจ่ายแก่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9E3BEE8" w14:textId="77777777" w:rsidR="009D7F27" w:rsidRPr="00D51551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11F8973" w14:textId="77777777" w:rsidR="009D7F27" w:rsidRPr="00D51551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1E8C47A" w14:textId="77777777" w:rsidR="009D7F27" w:rsidRPr="00D51551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9C64749" w14:textId="77777777" w:rsidR="009D7F27" w:rsidRPr="00D51551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91E88" w:rsidRPr="00D51551" w14:paraId="1A98681E" w14:textId="77777777" w:rsidTr="009D7F27">
        <w:trPr>
          <w:cantSplit/>
        </w:trPr>
        <w:tc>
          <w:tcPr>
            <w:tcW w:w="4392" w:type="dxa"/>
            <w:vAlign w:val="bottom"/>
          </w:tcPr>
          <w:p w14:paraId="45E198EB" w14:textId="77777777" w:rsidR="00591E88" w:rsidRPr="00D51551" w:rsidRDefault="00591E88" w:rsidP="00A365CC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AB4405E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70163D8C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044172D" w14:textId="01D317CA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6F39E1CD" w14:textId="4A6BCF6F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91E88" w:rsidRPr="00D51551" w14:paraId="1C9B29E4" w14:textId="77777777" w:rsidTr="00591E88">
        <w:trPr>
          <w:cantSplit/>
        </w:trPr>
        <w:tc>
          <w:tcPr>
            <w:tcW w:w="4392" w:type="dxa"/>
            <w:vAlign w:val="bottom"/>
          </w:tcPr>
          <w:p w14:paraId="63DEF713" w14:textId="77777777" w:rsidR="00591E88" w:rsidRPr="00D51551" w:rsidRDefault="00591E88" w:rsidP="00A365CC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B98C3C" w14:textId="29C53B54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845CF10" w14:textId="243D9BF2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556A1" w14:textId="55BEF79A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87932B5" w14:textId="669F6272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</w:tr>
      <w:tr w:rsidR="00591E88" w:rsidRPr="00D51551" w14:paraId="04AC0F11" w14:textId="77777777" w:rsidTr="00591E88">
        <w:trPr>
          <w:cantSplit/>
        </w:trPr>
        <w:tc>
          <w:tcPr>
            <w:tcW w:w="4392" w:type="dxa"/>
          </w:tcPr>
          <w:p w14:paraId="07A2C508" w14:textId="77777777" w:rsidR="00591E88" w:rsidRPr="00D51551" w:rsidRDefault="00591E88" w:rsidP="00A365CC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6D7609" w14:textId="45DF7267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5FE9A" w14:textId="07E7C700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209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760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1530CA" w14:textId="1ACD3BAC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591E8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D7CDD" w14:textId="42B1789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509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760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591E88" w:rsidRPr="00D51551" w14:paraId="3A6F05ED" w14:textId="77777777" w:rsidTr="00B16FA5">
        <w:trPr>
          <w:cantSplit/>
        </w:trPr>
        <w:tc>
          <w:tcPr>
            <w:tcW w:w="4392" w:type="dxa"/>
          </w:tcPr>
          <w:p w14:paraId="57CABE6A" w14:textId="77777777" w:rsidR="00591E88" w:rsidRPr="00D51551" w:rsidRDefault="00591E88" w:rsidP="00A365CC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7CE0A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8A80DD5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2760B3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BB56EF8" w14:textId="77777777" w:rsidR="00591E88" w:rsidRPr="00D51551" w:rsidRDefault="00591E8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91E88" w:rsidRPr="00D51551" w14:paraId="1880F594" w14:textId="77777777" w:rsidTr="00B16FA5">
        <w:trPr>
          <w:cantSplit/>
        </w:trPr>
        <w:tc>
          <w:tcPr>
            <w:tcW w:w="4392" w:type="dxa"/>
            <w:vAlign w:val="bottom"/>
          </w:tcPr>
          <w:p w14:paraId="504319CE" w14:textId="291334E4" w:rsidR="00591E88" w:rsidRPr="00D51551" w:rsidRDefault="00CF4D36" w:rsidP="00A365CC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ค่าใช้จ่ายอื่นจ่ายแก่</w:t>
            </w:r>
            <w:r w:rsidR="00B16FA5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41E354" w14:textId="7F6EE22F" w:rsidR="00591E8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CF4D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FBAF225" w14:textId="77777777" w:rsidR="00591E88" w:rsidRPr="00D51551" w:rsidRDefault="00CF4D36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E84D1C" w14:textId="77777777" w:rsidR="00591E88" w:rsidRPr="00D51551" w:rsidRDefault="00CF4D36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7E2F294" w14:textId="77777777" w:rsidR="00591E88" w:rsidRPr="00D51551" w:rsidRDefault="00CF4D36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bookmarkEnd w:id="36"/>
    </w:tbl>
    <w:p w14:paraId="2659F221" w14:textId="77777777" w:rsidR="0071317C" w:rsidRPr="00D51551" w:rsidRDefault="0071317C" w:rsidP="00A365CC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63AA9AC7" w14:textId="06401ABD" w:rsidR="008A7F60" w:rsidRPr="00D51551" w:rsidRDefault="00490805" w:rsidP="00A365C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8A7F60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8A7F60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14:paraId="2300A660" w14:textId="77777777" w:rsidR="008A7F60" w:rsidRPr="00D51551" w:rsidRDefault="008A7F60" w:rsidP="00A365CC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D51551" w14:paraId="60627C14" w14:textId="77777777" w:rsidTr="00936230">
        <w:trPr>
          <w:cantSplit/>
        </w:trPr>
        <w:tc>
          <w:tcPr>
            <w:tcW w:w="4390" w:type="dxa"/>
            <w:vAlign w:val="bottom"/>
          </w:tcPr>
          <w:p w14:paraId="6AFB81CC" w14:textId="77777777" w:rsidR="008A7F60" w:rsidRPr="00D51551" w:rsidRDefault="008A7F60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DAF4F8B" w14:textId="77777777" w:rsidR="008A7F60" w:rsidRPr="00D51551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1D480EA" w14:textId="77777777" w:rsidR="008A7F60" w:rsidRPr="00D51551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F4D36" w:rsidRPr="00D51551" w14:paraId="0FA16AF7" w14:textId="77777777" w:rsidTr="00936230">
        <w:trPr>
          <w:cantSplit/>
        </w:trPr>
        <w:tc>
          <w:tcPr>
            <w:tcW w:w="4390" w:type="dxa"/>
            <w:vAlign w:val="bottom"/>
          </w:tcPr>
          <w:p w14:paraId="3D3EFAC2" w14:textId="77777777" w:rsidR="00CF4D36" w:rsidRPr="00D51551" w:rsidRDefault="00CF4D36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3426C91B" w14:textId="12B8A128" w:rsidR="00CF4D36" w:rsidRPr="00D51551" w:rsidRDefault="00CF4D36" w:rsidP="00A365CC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EFDE879" w14:textId="59EBBC51" w:rsidR="00CF4D36" w:rsidRPr="00D51551" w:rsidRDefault="00CF4D36" w:rsidP="00A365CC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7DCC57B9" w14:textId="135BC7B1" w:rsidR="00CF4D36" w:rsidRPr="00D51551" w:rsidRDefault="00CF4D36" w:rsidP="00A365CC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234E5862" w14:textId="3CB48B9B" w:rsidR="00CF4D36" w:rsidRPr="00D51551" w:rsidRDefault="00CF4D36" w:rsidP="00A365CC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70BFE" w:rsidRPr="00D51551" w14:paraId="7B2B2DD0" w14:textId="77777777" w:rsidTr="00936230">
        <w:trPr>
          <w:cantSplit/>
        </w:trPr>
        <w:tc>
          <w:tcPr>
            <w:tcW w:w="4390" w:type="dxa"/>
            <w:vAlign w:val="bottom"/>
          </w:tcPr>
          <w:p w14:paraId="3E914485" w14:textId="77777777" w:rsidR="00C70BFE" w:rsidRPr="00D51551" w:rsidRDefault="00C70BFE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5FE8465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02A0DFA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8671041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4E75EC3" w14:textId="77777777" w:rsidR="00C70BFE" w:rsidRPr="00D51551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72FC1" w:rsidRPr="00D51551" w14:paraId="3B5EF25C" w14:textId="77777777" w:rsidTr="00CF4D36">
        <w:trPr>
          <w:cantSplit/>
        </w:trPr>
        <w:tc>
          <w:tcPr>
            <w:tcW w:w="4390" w:type="dxa"/>
          </w:tcPr>
          <w:p w14:paraId="42896FA3" w14:textId="77777777" w:rsidR="00B72FC1" w:rsidRPr="00D51551" w:rsidRDefault="00B72FC1" w:rsidP="00A365CC">
            <w:pPr>
              <w:tabs>
                <w:tab w:val="left" w:pos="1790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D8C896C" w14:textId="77777777" w:rsidR="00B72FC1" w:rsidRPr="00D51551" w:rsidRDefault="00B72FC1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380B979" w14:textId="77777777" w:rsidR="00B72FC1" w:rsidRPr="00D51551" w:rsidRDefault="00B72FC1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C580423" w14:textId="77777777" w:rsidR="00B72FC1" w:rsidRPr="00D51551" w:rsidRDefault="00B72FC1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57A3A0DC" w14:textId="77777777" w:rsidR="00B72FC1" w:rsidRPr="00D51551" w:rsidRDefault="00B72FC1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F4D36" w:rsidRPr="00D51551" w14:paraId="737C1585" w14:textId="77777777" w:rsidTr="00CF4D36">
        <w:trPr>
          <w:cantSplit/>
        </w:trPr>
        <w:tc>
          <w:tcPr>
            <w:tcW w:w="4390" w:type="dxa"/>
          </w:tcPr>
          <w:p w14:paraId="4484967A" w14:textId="77777777" w:rsidR="00CF4D36" w:rsidRPr="00D51551" w:rsidRDefault="00CF4D36" w:rsidP="00A365CC">
            <w:pPr>
              <w:tabs>
                <w:tab w:val="left" w:pos="1790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8DA51B" w14:textId="77777777" w:rsidR="00CF4D36" w:rsidRPr="00D51551" w:rsidRDefault="00CF4D36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E03CE08" w14:textId="77777777" w:rsidR="00CF4D36" w:rsidRPr="00D51551" w:rsidRDefault="00CF4D36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03DED9" w14:textId="77777777" w:rsidR="00CF4D36" w:rsidRPr="00D51551" w:rsidRDefault="00CF4D36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68911C9" w14:textId="3E566AAC" w:rsidR="00CF4D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CF4D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</w:tbl>
    <w:p w14:paraId="7A5296C9" w14:textId="77777777" w:rsidR="00852268" w:rsidRPr="00D51551" w:rsidRDefault="009D7F27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4D6F8671" w14:textId="4CEF14CD" w:rsidR="006647CF" w:rsidRPr="00D51551" w:rsidRDefault="0049080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6647CF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647CF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</w:t>
      </w:r>
      <w:r w:rsidR="00452E72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ยืมระยะสั้น</w:t>
      </w:r>
      <w:r w:rsidR="006647CF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แก่บริษัทย่อย</w:t>
      </w:r>
    </w:p>
    <w:p w14:paraId="4A858CC5" w14:textId="77777777" w:rsidR="00936230" w:rsidRPr="00D51551" w:rsidRDefault="00936230" w:rsidP="00A365C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54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58"/>
        <w:gridCol w:w="1295"/>
        <w:gridCol w:w="1295"/>
      </w:tblGrid>
      <w:tr w:rsidR="00B72FC1" w:rsidRPr="00D51551" w14:paraId="00A22944" w14:textId="77777777" w:rsidTr="00936230">
        <w:trPr>
          <w:cantSplit/>
        </w:trPr>
        <w:tc>
          <w:tcPr>
            <w:tcW w:w="6958" w:type="dxa"/>
            <w:vAlign w:val="bottom"/>
          </w:tcPr>
          <w:p w14:paraId="007634BE" w14:textId="77777777" w:rsidR="00B72FC1" w:rsidRPr="00D51551" w:rsidRDefault="00B72FC1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1D201F6" w14:textId="77777777" w:rsidR="00B72FC1" w:rsidRPr="00D51551" w:rsidRDefault="00B72FC1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72FC1" w:rsidRPr="00D51551" w14:paraId="34C842E4" w14:textId="77777777" w:rsidTr="00936230">
        <w:trPr>
          <w:cantSplit/>
        </w:trPr>
        <w:tc>
          <w:tcPr>
            <w:tcW w:w="6958" w:type="dxa"/>
            <w:vAlign w:val="bottom"/>
          </w:tcPr>
          <w:p w14:paraId="6815CE0C" w14:textId="77777777" w:rsidR="00B72FC1" w:rsidRPr="00D51551" w:rsidRDefault="00B72FC1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278E92FB" w14:textId="7C57C108" w:rsidR="00B72FC1" w:rsidRPr="00D51551" w:rsidRDefault="00B72FC1" w:rsidP="00A365CC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23A9665A" w14:textId="75098A16" w:rsidR="00B72FC1" w:rsidRPr="00D51551" w:rsidRDefault="00B72FC1" w:rsidP="00A365CC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72FC1" w:rsidRPr="00D51551" w14:paraId="65E7DBDE" w14:textId="77777777" w:rsidTr="00936230">
        <w:trPr>
          <w:cantSplit/>
        </w:trPr>
        <w:tc>
          <w:tcPr>
            <w:tcW w:w="6958" w:type="dxa"/>
            <w:vAlign w:val="bottom"/>
          </w:tcPr>
          <w:p w14:paraId="01BB0783" w14:textId="77777777" w:rsidR="00B72FC1" w:rsidRPr="00D51551" w:rsidRDefault="00B72FC1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F1BE887" w14:textId="77777777" w:rsidR="00B72FC1" w:rsidRPr="00D51551" w:rsidRDefault="00B72FC1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CB48F3C" w14:textId="77777777" w:rsidR="00B72FC1" w:rsidRPr="00D51551" w:rsidRDefault="00B72FC1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72FC1" w:rsidRPr="00D51551" w14:paraId="7AC621EA" w14:textId="77777777" w:rsidTr="00936230">
        <w:trPr>
          <w:cantSplit/>
        </w:trPr>
        <w:tc>
          <w:tcPr>
            <w:tcW w:w="6958" w:type="dxa"/>
            <w:vAlign w:val="bottom"/>
          </w:tcPr>
          <w:p w14:paraId="0AEAC338" w14:textId="77777777" w:rsidR="00B72FC1" w:rsidRPr="00D51551" w:rsidRDefault="00B72FC1" w:rsidP="00A365CC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00093" w14:textId="77777777" w:rsidR="00B72FC1" w:rsidRPr="00D51551" w:rsidRDefault="00B72FC1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733014F" w14:textId="77777777" w:rsidR="00B72FC1" w:rsidRPr="00D51551" w:rsidRDefault="00B72FC1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F4D36" w:rsidRPr="00D51551" w14:paraId="6E2F70D2" w14:textId="77777777" w:rsidTr="00936230">
        <w:trPr>
          <w:cantSplit/>
        </w:trPr>
        <w:tc>
          <w:tcPr>
            <w:tcW w:w="6958" w:type="dxa"/>
          </w:tcPr>
          <w:p w14:paraId="1E1015B5" w14:textId="413416B8" w:rsidR="00CF4D36" w:rsidRPr="00D51551" w:rsidRDefault="00CF4D36" w:rsidP="00A365CC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5" w:type="dxa"/>
            <w:shd w:val="clear" w:color="auto" w:fill="FAFAFA"/>
          </w:tcPr>
          <w:p w14:paraId="6A1D726E" w14:textId="77777777" w:rsidR="00CF4D36" w:rsidRPr="00D51551" w:rsidRDefault="00CF4D36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</w:tcPr>
          <w:p w14:paraId="06BBD037" w14:textId="77777777" w:rsidR="00CF4D36" w:rsidRPr="00D51551" w:rsidRDefault="00CF4D36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F4D36" w:rsidRPr="00D51551" w14:paraId="53D84E4D" w14:textId="77777777" w:rsidTr="00936230">
        <w:trPr>
          <w:cantSplit/>
        </w:trPr>
        <w:tc>
          <w:tcPr>
            <w:tcW w:w="6958" w:type="dxa"/>
          </w:tcPr>
          <w:p w14:paraId="2D0813E3" w14:textId="77777777" w:rsidR="00CF4D36" w:rsidRPr="00D51551" w:rsidRDefault="00CF4D36" w:rsidP="00A365CC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ให้กู้ยืมเพิ่มระหว่างปี</w:t>
            </w:r>
          </w:p>
        </w:tc>
        <w:tc>
          <w:tcPr>
            <w:tcW w:w="1295" w:type="dxa"/>
            <w:shd w:val="clear" w:color="auto" w:fill="FAFAFA"/>
          </w:tcPr>
          <w:p w14:paraId="29EFBF03" w14:textId="77777777" w:rsidR="00CF4D36" w:rsidRPr="00D51551" w:rsidRDefault="00CF4D36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</w:tcPr>
          <w:p w14:paraId="6D7F9DDE" w14:textId="6576CF98" w:rsidR="00CF4D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F4D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CF4D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F4D36" w:rsidRPr="00D51551" w14:paraId="5E8FF017" w14:textId="77777777" w:rsidTr="00C4014A">
        <w:trPr>
          <w:cantSplit/>
        </w:trPr>
        <w:tc>
          <w:tcPr>
            <w:tcW w:w="6958" w:type="dxa"/>
          </w:tcPr>
          <w:p w14:paraId="2C40B52B" w14:textId="77777777" w:rsidR="00CF4D36" w:rsidRPr="00D51551" w:rsidRDefault="00CF4D36" w:rsidP="00A365CC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ดอกเบี้ยเพิ่มขึ้นระหว่างปี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972FA41" w14:textId="77777777" w:rsidR="00CF4D36" w:rsidRPr="00D51551" w:rsidRDefault="00CF4D36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5AF75BF7" w14:textId="07028714" w:rsidR="00CF4D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CF4D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</w:tr>
      <w:tr w:rsidR="00CF4D36" w:rsidRPr="00D51551" w14:paraId="7ECABA4F" w14:textId="77777777" w:rsidTr="00C4014A">
        <w:trPr>
          <w:cantSplit/>
        </w:trPr>
        <w:tc>
          <w:tcPr>
            <w:tcW w:w="6958" w:type="dxa"/>
          </w:tcPr>
          <w:p w14:paraId="52FA88A2" w14:textId="77777777" w:rsidR="00CF4D36" w:rsidRPr="00D51551" w:rsidRDefault="00CF4D36" w:rsidP="00A365CC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รับชำระคืนเงินกู้พร้อมดอกเบี้ยระหว่างปี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8865D" w14:textId="77777777" w:rsidR="00CF4D36" w:rsidRPr="00D51551" w:rsidRDefault="00CF4D36" w:rsidP="00C40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F27A3FC" w14:textId="5DDB7D94" w:rsidR="00CF4D36" w:rsidRPr="00D51551" w:rsidRDefault="00CF4D36" w:rsidP="00C40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F4D36" w:rsidRPr="00D51551" w14:paraId="1F2797E5" w14:textId="77777777" w:rsidTr="00C4014A">
        <w:trPr>
          <w:cantSplit/>
        </w:trPr>
        <w:tc>
          <w:tcPr>
            <w:tcW w:w="6958" w:type="dxa"/>
          </w:tcPr>
          <w:p w14:paraId="425A58A4" w14:textId="151907BA" w:rsidR="00CF4D36" w:rsidRPr="00D51551" w:rsidRDefault="00CF4D36" w:rsidP="00A365CC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0773CE" w14:textId="77777777" w:rsidR="00CF4D36" w:rsidRPr="00D51551" w:rsidRDefault="00CF4D36" w:rsidP="00C40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272B6" w14:textId="77777777" w:rsidR="00CF4D36" w:rsidRPr="00D51551" w:rsidRDefault="00CF4D36" w:rsidP="00C40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4CFAF5B2" w14:textId="77777777" w:rsidR="00B92457" w:rsidRPr="00D51551" w:rsidRDefault="00B92457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2B08EC5" w14:textId="25E628C1" w:rsidR="005F6A1D" w:rsidRPr="00D51551" w:rsidRDefault="00331254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ในปี พ.ศ. </w:t>
      </w:r>
      <w:r w:rsidR="00490805" w:rsidRPr="004908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2562</w:t>
      </w:r>
      <w:r w:rsidRPr="00D515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5F6A1D" w:rsidRPr="00D515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เงินให้กู้</w:t>
      </w:r>
      <w:r w:rsidR="00452E72" w:rsidRPr="00D515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ยืมระยะสั้น</w:t>
      </w:r>
      <w:r w:rsidR="005F6A1D" w:rsidRPr="00D515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แก่บริษัทย่อยเป็นไปตามเงื่อนไขทางการค้าในการให้กู้ยืมปกติ</w:t>
      </w:r>
      <w:r w:rsidR="00452E72" w:rsidRPr="00D515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ไ</w:t>
      </w:r>
      <w:r w:rsidR="005F6A1D" w:rsidRPr="00D515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ม่มีหลักประกันการกู้ยืม</w:t>
      </w:r>
      <w:r w:rsidR="006556BC" w:rsidRPr="00D515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935FED" w:rsidRPr="00D515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br/>
      </w:r>
      <w:r w:rsidR="005F6A1D" w:rsidRPr="00D515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มีอัตราดอกเบี้ย</w:t>
      </w:r>
      <w:r w:rsidR="005F6A1D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D11233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="005F6A1D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ต่อปี และ</w:t>
      </w:r>
      <w:r w:rsidR="00457459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ได้รับชำระคืนเงินให้กู้ยืมทั้งจำนวนพร้อมดอกเบี้ยจากบริษัทย่อยแล้ว</w:t>
      </w:r>
      <w:r w:rsidR="005F6A1D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5A6204FD" w14:textId="77777777" w:rsidR="0061217F" w:rsidRPr="00D51551" w:rsidRDefault="0061217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D664D8D" w14:textId="7AEE5818" w:rsidR="008A7F60" w:rsidRPr="00D51551" w:rsidRDefault="00490805" w:rsidP="00A365C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6647CF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A7F60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58BA0CC9" w14:textId="77777777" w:rsidR="008A7F60" w:rsidRPr="00D51551" w:rsidRDefault="008A7F60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48970E1" w14:textId="77777777" w:rsidR="008A7F60" w:rsidRPr="00D51551" w:rsidRDefault="008A7F60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ผู้บริหารสำคัญของบริษัทรวมถึงกรรมการ (ไม่ว่าจะทำหน้าที่ในระดับบริหารหรือไม่) คณะผู้บริหารระดับสูง เลขานุการบริษัท</w:t>
      </w:r>
      <w:r w:rsidR="00DC0441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และหัวหน้าหน่วยงานตรวจสอบภายใน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ค่าตอบแทนที่จ่ายหรือค้างจ่ายสำหรับผู้บริหารสำคัญมีดังนี้</w:t>
      </w:r>
    </w:p>
    <w:p w14:paraId="57BC5D3A" w14:textId="77777777" w:rsidR="008A7F60" w:rsidRPr="00D51551" w:rsidRDefault="008A7F60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57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67"/>
        <w:gridCol w:w="1295"/>
        <w:gridCol w:w="1295"/>
      </w:tblGrid>
      <w:tr w:rsidR="0034284D" w:rsidRPr="00D51551" w14:paraId="69C49380" w14:textId="77777777" w:rsidTr="00936230">
        <w:trPr>
          <w:cantSplit/>
        </w:trPr>
        <w:tc>
          <w:tcPr>
            <w:tcW w:w="6967" w:type="dxa"/>
            <w:vAlign w:val="bottom"/>
          </w:tcPr>
          <w:p w14:paraId="70514CB7" w14:textId="77777777" w:rsidR="0034284D" w:rsidRPr="00D51551" w:rsidRDefault="0034284D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9F8EFBA" w14:textId="77777777" w:rsidR="0034284D" w:rsidRPr="00D51551" w:rsidRDefault="0034284D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5E11BE76" w14:textId="77777777" w:rsidR="0034284D" w:rsidRPr="00D51551" w:rsidRDefault="0034284D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4284D" w:rsidRPr="00D51551" w14:paraId="608D7B15" w14:textId="77777777" w:rsidTr="00936230">
        <w:trPr>
          <w:cantSplit/>
        </w:trPr>
        <w:tc>
          <w:tcPr>
            <w:tcW w:w="6967" w:type="dxa"/>
            <w:vAlign w:val="bottom"/>
          </w:tcPr>
          <w:p w14:paraId="355B7F26" w14:textId="77777777" w:rsidR="0034284D" w:rsidRPr="00D51551" w:rsidRDefault="0034284D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1229B2FE" w14:textId="2D922C96" w:rsidR="0034284D" w:rsidRPr="00D51551" w:rsidRDefault="0034284D" w:rsidP="00A365CC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64C47A1C" w14:textId="3B2C041D" w:rsidR="0034284D" w:rsidRPr="00D51551" w:rsidRDefault="0034284D" w:rsidP="00A365CC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4284D" w:rsidRPr="00D51551" w14:paraId="6A37AF51" w14:textId="77777777" w:rsidTr="00936230">
        <w:trPr>
          <w:cantSplit/>
        </w:trPr>
        <w:tc>
          <w:tcPr>
            <w:tcW w:w="6967" w:type="dxa"/>
            <w:vAlign w:val="bottom"/>
          </w:tcPr>
          <w:p w14:paraId="2EB7B896" w14:textId="77777777" w:rsidR="0034284D" w:rsidRPr="00D51551" w:rsidRDefault="0034284D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93111CE" w14:textId="77777777" w:rsidR="0034284D" w:rsidRPr="00D51551" w:rsidRDefault="0034284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A84F855" w14:textId="77777777" w:rsidR="0034284D" w:rsidRPr="00D51551" w:rsidRDefault="0034284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4284D" w:rsidRPr="00D51551" w14:paraId="671F95BD" w14:textId="77777777" w:rsidTr="00936230">
        <w:trPr>
          <w:cantSplit/>
        </w:trPr>
        <w:tc>
          <w:tcPr>
            <w:tcW w:w="6967" w:type="dxa"/>
            <w:vAlign w:val="bottom"/>
          </w:tcPr>
          <w:p w14:paraId="754D997A" w14:textId="77777777" w:rsidR="0034284D" w:rsidRPr="00D51551" w:rsidRDefault="0034284D" w:rsidP="00A365CC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5E278" w14:textId="77777777" w:rsidR="0034284D" w:rsidRPr="00D51551" w:rsidRDefault="0034284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5CDE6E5" w14:textId="77777777" w:rsidR="0034284D" w:rsidRPr="00D51551" w:rsidRDefault="0034284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F4D36" w:rsidRPr="00D51551" w14:paraId="47C0576F" w14:textId="77777777" w:rsidTr="00936230">
        <w:trPr>
          <w:cantSplit/>
        </w:trPr>
        <w:tc>
          <w:tcPr>
            <w:tcW w:w="6967" w:type="dxa"/>
          </w:tcPr>
          <w:p w14:paraId="41C0567E" w14:textId="77777777" w:rsidR="00CF4D36" w:rsidRPr="00D51551" w:rsidRDefault="00CF4D36" w:rsidP="00A365CC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5" w:type="dxa"/>
            <w:shd w:val="clear" w:color="auto" w:fill="FAFAFA"/>
          </w:tcPr>
          <w:p w14:paraId="0AC2E9A8" w14:textId="2D14F2FC" w:rsidR="00CF4D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6B583B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6B583B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5" w:type="dxa"/>
          </w:tcPr>
          <w:p w14:paraId="728A8940" w14:textId="6B448F16" w:rsidR="00CF4D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CF4D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CF4D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</w:tr>
      <w:tr w:rsidR="00CF4D36" w:rsidRPr="00D51551" w14:paraId="05FA17AF" w14:textId="77777777" w:rsidTr="00936230">
        <w:trPr>
          <w:cantSplit/>
        </w:trPr>
        <w:tc>
          <w:tcPr>
            <w:tcW w:w="6967" w:type="dxa"/>
          </w:tcPr>
          <w:p w14:paraId="38E7087A" w14:textId="77777777" w:rsidR="00CF4D36" w:rsidRPr="00D51551" w:rsidRDefault="00CF4D36" w:rsidP="00A365CC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3D1148" w14:textId="4160D78C" w:rsidR="00CF4D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6B583B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4BCCAC48" w14:textId="600E912C" w:rsidR="00CF4D36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F4D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="00CF4D36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</w:tr>
      <w:tr w:rsidR="00CF4D36" w:rsidRPr="00D51551" w14:paraId="2C0AA4ED" w14:textId="77777777" w:rsidTr="00936230">
        <w:trPr>
          <w:cantSplit/>
        </w:trPr>
        <w:tc>
          <w:tcPr>
            <w:tcW w:w="6967" w:type="dxa"/>
          </w:tcPr>
          <w:p w14:paraId="666B39A9" w14:textId="77777777" w:rsidR="00CF4D36" w:rsidRPr="00D51551" w:rsidRDefault="00CF4D36" w:rsidP="00A365CC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90053A" w14:textId="72CBA8FE" w:rsidR="00CF4D36" w:rsidRPr="00D51551" w:rsidRDefault="006B583B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22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465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846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54D13" w14:textId="5459E1D7" w:rsidR="00CF4D36" w:rsidRPr="00D51551" w:rsidRDefault="00CF4D36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27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134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125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2F65D577" w14:textId="77777777" w:rsidR="00852268" w:rsidRPr="00D51551" w:rsidRDefault="00A32BE8" w:rsidP="00A365CC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D5155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D51551" w14:paraId="520883DC" w14:textId="7777777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70BB0700" w14:textId="02550E3B" w:rsidR="00767150" w:rsidRPr="00D51551" w:rsidRDefault="00D13AD7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936230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36230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2BB76850" w14:textId="77777777" w:rsidR="00721549" w:rsidRPr="00D51551" w:rsidRDefault="00721549" w:rsidP="00A365CC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</w:p>
    <w:p w14:paraId="636E90C9" w14:textId="34E5101B" w:rsidR="001B678D" w:rsidRPr="00D51551" w:rsidRDefault="00490805" w:rsidP="001B678D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1B678D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B678D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1B678D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สัญญาขายเงินตราต่างประเทศล่วงหน้า</w:t>
      </w:r>
    </w:p>
    <w:p w14:paraId="23B55AC5" w14:textId="77777777" w:rsidR="001B678D" w:rsidRPr="00D51551" w:rsidRDefault="001B678D" w:rsidP="001B678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67F2AE" w14:textId="46622F47" w:rsidR="001B678D" w:rsidRPr="00D51551" w:rsidRDefault="001B678D" w:rsidP="001B678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ณ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วันที่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ศ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.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วันครบกำหนดชำระเงินของสัญญาขายเงินตราต่างประเทศล่วงหน้าที่เปิดสถานะไว้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มีอายุ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เดือน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จำนวนเงินและอัตราแลกเปลี่ยนตามสัญญามีดังนี้</w:t>
      </w:r>
    </w:p>
    <w:p w14:paraId="51D6097A" w14:textId="77777777" w:rsidR="001B678D" w:rsidRPr="00D51551" w:rsidRDefault="001B678D" w:rsidP="001B678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627" w:type="pct"/>
        <w:tblInd w:w="648" w:type="dxa"/>
        <w:tblLayout w:type="fixed"/>
        <w:tblLook w:val="04A0" w:firstRow="1" w:lastRow="0" w:firstColumn="1" w:lastColumn="0" w:noHBand="0" w:noVBand="1"/>
      </w:tblPr>
      <w:tblGrid>
        <w:gridCol w:w="2070"/>
        <w:gridCol w:w="1037"/>
        <w:gridCol w:w="1030"/>
        <w:gridCol w:w="1306"/>
        <w:gridCol w:w="1356"/>
        <w:gridCol w:w="1080"/>
        <w:gridCol w:w="1076"/>
      </w:tblGrid>
      <w:tr w:rsidR="001B678D" w:rsidRPr="00D51551" w14:paraId="06B26F52" w14:textId="77777777" w:rsidTr="00425818">
        <w:trPr>
          <w:trHeight w:val="20"/>
        </w:trPr>
        <w:tc>
          <w:tcPr>
            <w:tcW w:w="1156" w:type="pct"/>
            <w:shd w:val="clear" w:color="auto" w:fill="auto"/>
            <w:vAlign w:val="center"/>
          </w:tcPr>
          <w:p w14:paraId="1B36685C" w14:textId="77777777" w:rsidR="001B678D" w:rsidRPr="00D51551" w:rsidRDefault="001B678D" w:rsidP="00425818">
            <w:pPr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3844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E5F80" w14:textId="1A5DC595" w:rsidR="001B678D" w:rsidRPr="00D51551" w:rsidRDefault="001B678D" w:rsidP="004258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1B678D" w:rsidRPr="00D51551" w14:paraId="28E86DE8" w14:textId="77777777" w:rsidTr="00425818">
        <w:trPr>
          <w:trHeight w:val="20"/>
        </w:trPr>
        <w:tc>
          <w:tcPr>
            <w:tcW w:w="1156" w:type="pct"/>
            <w:shd w:val="clear" w:color="auto" w:fill="auto"/>
            <w:vAlign w:val="center"/>
          </w:tcPr>
          <w:p w14:paraId="06654AA6" w14:textId="77777777" w:rsidR="001B678D" w:rsidRPr="00D51551" w:rsidRDefault="001B678D" w:rsidP="00425818">
            <w:pPr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5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D7C12" w14:textId="77777777" w:rsidR="001B678D" w:rsidRPr="00D51551" w:rsidRDefault="001B678D" w:rsidP="004258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4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DC078" w14:textId="77777777" w:rsidR="001B678D" w:rsidRPr="00D51551" w:rsidRDefault="001B678D" w:rsidP="004258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8D6DDE" w14:textId="3F0E33A5" w:rsidR="001B678D" w:rsidRPr="00D51551" w:rsidRDefault="001B678D" w:rsidP="00425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BCD948" w14:textId="17BDAD54" w:rsidR="001B678D" w:rsidRPr="00D51551" w:rsidRDefault="001B678D" w:rsidP="00425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1B678D" w:rsidRPr="00D51551" w14:paraId="72AE6DB2" w14:textId="77777777" w:rsidTr="00425818">
        <w:trPr>
          <w:trHeight w:val="20"/>
        </w:trPr>
        <w:tc>
          <w:tcPr>
            <w:tcW w:w="11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CD3372" w14:textId="77777777" w:rsidR="001B678D" w:rsidRPr="00D51551" w:rsidRDefault="001B678D" w:rsidP="005F00C2">
            <w:pPr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สกุลเงินต่างประเทศ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3B9846" w14:textId="76E65906" w:rsidR="001B678D" w:rsidRPr="00D51551" w:rsidRDefault="001B678D" w:rsidP="00425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4D72A6" w14:textId="50C5F162" w:rsidR="001B678D" w:rsidRPr="00D51551" w:rsidRDefault="001B678D" w:rsidP="00425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340D24" w14:textId="67F9BCA7" w:rsidR="001B678D" w:rsidRPr="00D51551" w:rsidRDefault="001B678D" w:rsidP="00425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E8F8D2" w14:textId="5F8FF70D" w:rsidR="001B678D" w:rsidRPr="00D51551" w:rsidRDefault="001B678D" w:rsidP="00425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E427D" w14:textId="77777777" w:rsidR="001B678D" w:rsidRPr="00D51551" w:rsidRDefault="001B678D" w:rsidP="00425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9AA12" w14:textId="77777777" w:rsidR="001B678D" w:rsidRPr="00D51551" w:rsidRDefault="001B678D" w:rsidP="00425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B678D" w:rsidRPr="00D51551" w14:paraId="7375CDA8" w14:textId="77777777" w:rsidTr="00425818">
        <w:trPr>
          <w:trHeight w:val="77"/>
        </w:trPr>
        <w:tc>
          <w:tcPr>
            <w:tcW w:w="11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B33ADB" w14:textId="77777777" w:rsidR="001B678D" w:rsidRPr="00D51551" w:rsidRDefault="001B678D" w:rsidP="00425818">
            <w:pPr>
              <w:ind w:left="-10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E59A54" w14:textId="77777777" w:rsidR="001B678D" w:rsidRPr="00D51551" w:rsidRDefault="001B678D" w:rsidP="004258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5E8040" w14:textId="77777777" w:rsidR="001B678D" w:rsidRPr="00D51551" w:rsidRDefault="001B678D" w:rsidP="004258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6AFB47" w14:textId="77777777" w:rsidR="001B678D" w:rsidRPr="00D51551" w:rsidRDefault="001B678D" w:rsidP="004258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36BF71" w14:textId="77777777" w:rsidR="001B678D" w:rsidRPr="00D51551" w:rsidRDefault="001B678D" w:rsidP="004258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5B1410" w14:textId="77777777" w:rsidR="001B678D" w:rsidRPr="00D51551" w:rsidRDefault="001B678D" w:rsidP="004258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1D84A0" w14:textId="77777777" w:rsidR="001B678D" w:rsidRPr="00D51551" w:rsidRDefault="001B678D" w:rsidP="004258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1B678D" w:rsidRPr="00D51551" w14:paraId="0EBEF7FD" w14:textId="77777777" w:rsidTr="00425818">
        <w:trPr>
          <w:trHeight w:val="20"/>
        </w:trPr>
        <w:tc>
          <w:tcPr>
            <w:tcW w:w="1156" w:type="pct"/>
            <w:shd w:val="clear" w:color="auto" w:fill="auto"/>
            <w:vAlign w:val="center"/>
          </w:tcPr>
          <w:p w14:paraId="095F9694" w14:textId="77777777" w:rsidR="001B678D" w:rsidRPr="00D51551" w:rsidRDefault="001B678D" w:rsidP="005F00C2">
            <w:pPr>
              <w:ind w:left="-108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579" w:type="pct"/>
            <w:shd w:val="clear" w:color="auto" w:fill="FAFAFA"/>
          </w:tcPr>
          <w:p w14:paraId="332058A6" w14:textId="64AA8145" w:rsidR="001B678D" w:rsidRPr="00D51551" w:rsidRDefault="00490805" w:rsidP="00425818">
            <w:pPr>
              <w:ind w:left="-10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1B678D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736</w:t>
            </w:r>
            <w:r w:rsidR="001B678D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438</w:t>
            </w:r>
          </w:p>
        </w:tc>
        <w:tc>
          <w:tcPr>
            <w:tcW w:w="575" w:type="pct"/>
            <w:shd w:val="clear" w:color="auto" w:fill="auto"/>
          </w:tcPr>
          <w:p w14:paraId="7AF5AA93" w14:textId="3142A205" w:rsidR="001B678D" w:rsidRPr="00D51551" w:rsidRDefault="00490805" w:rsidP="00425818">
            <w:pPr>
              <w:ind w:left="-10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  <w:r w:rsidR="001B678D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082</w:t>
            </w:r>
            <w:r w:rsidR="001B678D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295</w:t>
            </w:r>
          </w:p>
        </w:tc>
        <w:tc>
          <w:tcPr>
            <w:tcW w:w="729" w:type="pct"/>
            <w:shd w:val="clear" w:color="auto" w:fill="FAFAFA"/>
            <w:vAlign w:val="center"/>
          </w:tcPr>
          <w:p w14:paraId="3D9DB42D" w14:textId="3A0D5AAD" w:rsidR="001B678D" w:rsidRPr="00D51551" w:rsidRDefault="00490805" w:rsidP="00425818">
            <w:pPr>
              <w:ind w:left="-12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</w:t>
            </w:r>
            <w:r w:rsidR="001B678D"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="001B678D"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- 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="001B678D"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6615F60A" w14:textId="79896321" w:rsidR="001B678D" w:rsidRPr="00D51551" w:rsidRDefault="00490805" w:rsidP="00425818">
            <w:pPr>
              <w:ind w:left="-12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</w:t>
            </w:r>
            <w:r w:rsidR="001B678D"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</w:t>
            </w:r>
            <w:r w:rsidR="001B678D"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- 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</w:t>
            </w:r>
            <w:r w:rsidR="001B678D"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21</w:t>
            </w:r>
          </w:p>
        </w:tc>
        <w:tc>
          <w:tcPr>
            <w:tcW w:w="603" w:type="pct"/>
            <w:shd w:val="clear" w:color="auto" w:fill="FAFAFA"/>
          </w:tcPr>
          <w:p w14:paraId="738CD9B6" w14:textId="39569DEC" w:rsidR="001B678D" w:rsidRPr="00D51551" w:rsidRDefault="00490805" w:rsidP="00425818">
            <w:pPr>
              <w:ind w:left="-12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54</w:t>
            </w:r>
            <w:r w:rsidR="001B678D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380</w:t>
            </w:r>
            <w:r w:rsidR="001B678D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148</w:t>
            </w:r>
          </w:p>
        </w:tc>
        <w:tc>
          <w:tcPr>
            <w:tcW w:w="602" w:type="pct"/>
            <w:shd w:val="clear" w:color="auto" w:fill="auto"/>
          </w:tcPr>
          <w:p w14:paraId="7D891386" w14:textId="19507AA9" w:rsidR="001B678D" w:rsidRPr="00D51551" w:rsidRDefault="00490805" w:rsidP="00425818">
            <w:pPr>
              <w:ind w:left="-125" w:right="-10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303</w:t>
            </w:r>
            <w:r w:rsidR="001B678D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507</w:t>
            </w:r>
            <w:r w:rsidR="001B678D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929</w:t>
            </w:r>
          </w:p>
        </w:tc>
      </w:tr>
    </w:tbl>
    <w:p w14:paraId="174D8439" w14:textId="4111DA84" w:rsidR="001B678D" w:rsidRDefault="001B678D" w:rsidP="001B678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4627" w:type="pct"/>
        <w:tblInd w:w="648" w:type="dxa"/>
        <w:tblLayout w:type="fixed"/>
        <w:tblLook w:val="04A0" w:firstRow="1" w:lastRow="0" w:firstColumn="1" w:lastColumn="0" w:noHBand="0" w:noVBand="1"/>
      </w:tblPr>
      <w:tblGrid>
        <w:gridCol w:w="2070"/>
        <w:gridCol w:w="1037"/>
        <w:gridCol w:w="1030"/>
        <w:gridCol w:w="1306"/>
        <w:gridCol w:w="1356"/>
        <w:gridCol w:w="1080"/>
        <w:gridCol w:w="1076"/>
      </w:tblGrid>
      <w:tr w:rsidR="00737F71" w:rsidRPr="00D51551" w14:paraId="71DF4108" w14:textId="77777777" w:rsidTr="00A036B2">
        <w:trPr>
          <w:trHeight w:val="20"/>
        </w:trPr>
        <w:tc>
          <w:tcPr>
            <w:tcW w:w="1156" w:type="pct"/>
            <w:shd w:val="clear" w:color="auto" w:fill="auto"/>
            <w:vAlign w:val="center"/>
          </w:tcPr>
          <w:p w14:paraId="73A50120" w14:textId="77777777" w:rsidR="00737F71" w:rsidRPr="00D51551" w:rsidRDefault="00737F71" w:rsidP="00A036B2">
            <w:pPr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3844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9278E" w14:textId="1A719443" w:rsidR="00737F71" w:rsidRPr="00D51551" w:rsidRDefault="00737F71" w:rsidP="00A036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7F71" w:rsidRPr="00D51551" w14:paraId="424AA627" w14:textId="77777777" w:rsidTr="00737F71">
        <w:trPr>
          <w:trHeight w:val="20"/>
        </w:trPr>
        <w:tc>
          <w:tcPr>
            <w:tcW w:w="1156" w:type="pct"/>
            <w:shd w:val="clear" w:color="auto" w:fill="auto"/>
            <w:vAlign w:val="center"/>
          </w:tcPr>
          <w:p w14:paraId="1CCED6EE" w14:textId="77777777" w:rsidR="00737F71" w:rsidRPr="00D51551" w:rsidRDefault="00737F71" w:rsidP="00A036B2">
            <w:pPr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5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8283A" w14:textId="77777777" w:rsidR="00737F71" w:rsidRPr="00D51551" w:rsidRDefault="00737F71" w:rsidP="00A036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4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C02A7" w14:textId="77777777" w:rsidR="00737F71" w:rsidRPr="00D51551" w:rsidRDefault="00737F71" w:rsidP="00A036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8E8261" w14:textId="2DEBB272" w:rsidR="00737F71" w:rsidRPr="00D51551" w:rsidRDefault="00737F71" w:rsidP="00A03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2CA88A" w14:textId="44762975" w:rsidR="00737F71" w:rsidRPr="00D51551" w:rsidRDefault="00737F71" w:rsidP="00A03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737F71" w:rsidRPr="00D51551" w14:paraId="3373C91A" w14:textId="77777777" w:rsidTr="00737F71">
        <w:trPr>
          <w:trHeight w:val="20"/>
        </w:trPr>
        <w:tc>
          <w:tcPr>
            <w:tcW w:w="11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4EEEC" w14:textId="77777777" w:rsidR="00737F71" w:rsidRPr="00D51551" w:rsidRDefault="00737F71" w:rsidP="00A036B2">
            <w:pPr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สกุลเงินต่างประเทศ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DEBBE3" w14:textId="0D5E79C3" w:rsidR="00737F71" w:rsidRPr="00D51551" w:rsidRDefault="00737F71" w:rsidP="00A03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DAB95F" w14:textId="399E1DEC" w:rsidR="00737F71" w:rsidRPr="00D51551" w:rsidRDefault="00737F71" w:rsidP="00A03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065D69" w14:textId="40B7898E" w:rsidR="00737F71" w:rsidRPr="00D51551" w:rsidRDefault="00737F71" w:rsidP="00A03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3A4E33" w14:textId="0F3885CF" w:rsidR="00737F71" w:rsidRPr="00D51551" w:rsidRDefault="00737F71" w:rsidP="00A03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6D831" w14:textId="77777777" w:rsidR="00737F71" w:rsidRPr="00D51551" w:rsidRDefault="00737F71" w:rsidP="00A03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08539" w14:textId="77777777" w:rsidR="00737F71" w:rsidRPr="00D51551" w:rsidRDefault="00737F71" w:rsidP="00A03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37F71" w:rsidRPr="00D51551" w14:paraId="642CE084" w14:textId="77777777" w:rsidTr="00737F71">
        <w:trPr>
          <w:trHeight w:val="77"/>
        </w:trPr>
        <w:tc>
          <w:tcPr>
            <w:tcW w:w="11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F6CBC6" w14:textId="77777777" w:rsidR="00737F71" w:rsidRPr="00D51551" w:rsidRDefault="00737F71" w:rsidP="00A036B2">
            <w:pPr>
              <w:ind w:left="-10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F46942" w14:textId="77777777" w:rsidR="00737F71" w:rsidRPr="00D51551" w:rsidRDefault="00737F71" w:rsidP="00A03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76EC68" w14:textId="77777777" w:rsidR="00737F71" w:rsidRPr="00D51551" w:rsidRDefault="00737F71" w:rsidP="00A03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582D0C" w14:textId="77777777" w:rsidR="00737F71" w:rsidRPr="00D51551" w:rsidRDefault="00737F71" w:rsidP="00A03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C4E1FB" w14:textId="77777777" w:rsidR="00737F71" w:rsidRPr="00D51551" w:rsidRDefault="00737F71" w:rsidP="00A03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1E0BA4" w14:textId="77777777" w:rsidR="00737F71" w:rsidRPr="00D51551" w:rsidRDefault="00737F71" w:rsidP="00A03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14190" w14:textId="77777777" w:rsidR="00737F71" w:rsidRPr="00D51551" w:rsidRDefault="00737F71" w:rsidP="00A03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737F71" w:rsidRPr="00D51551" w14:paraId="512256E1" w14:textId="77777777" w:rsidTr="00737F71">
        <w:trPr>
          <w:trHeight w:val="20"/>
        </w:trPr>
        <w:tc>
          <w:tcPr>
            <w:tcW w:w="1156" w:type="pct"/>
            <w:shd w:val="clear" w:color="auto" w:fill="auto"/>
            <w:vAlign w:val="center"/>
          </w:tcPr>
          <w:p w14:paraId="28AE126E" w14:textId="77777777" w:rsidR="00737F71" w:rsidRPr="00D51551" w:rsidRDefault="00737F71" w:rsidP="00A036B2">
            <w:pPr>
              <w:ind w:left="-108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579" w:type="pct"/>
            <w:shd w:val="clear" w:color="auto" w:fill="FAFAFA"/>
          </w:tcPr>
          <w:p w14:paraId="3905BDB5" w14:textId="3E3F5320" w:rsidR="00737F71" w:rsidRPr="00D51551" w:rsidRDefault="00490805" w:rsidP="00A036B2">
            <w:pPr>
              <w:ind w:left="-10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737F71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703</w:t>
            </w:r>
            <w:r w:rsidR="00737F71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438</w:t>
            </w:r>
          </w:p>
        </w:tc>
        <w:tc>
          <w:tcPr>
            <w:tcW w:w="575" w:type="pct"/>
            <w:shd w:val="clear" w:color="auto" w:fill="auto"/>
          </w:tcPr>
          <w:p w14:paraId="2C4BA7FD" w14:textId="6C46DEA4" w:rsidR="00737F71" w:rsidRPr="00D51551" w:rsidRDefault="00490805" w:rsidP="00A036B2">
            <w:pPr>
              <w:ind w:left="-10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  <w:r w:rsidR="00737F71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082</w:t>
            </w:r>
            <w:r w:rsidR="00737F71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295</w:t>
            </w:r>
          </w:p>
        </w:tc>
        <w:tc>
          <w:tcPr>
            <w:tcW w:w="729" w:type="pct"/>
            <w:shd w:val="clear" w:color="auto" w:fill="FAFAFA"/>
            <w:vAlign w:val="center"/>
          </w:tcPr>
          <w:p w14:paraId="6D786994" w14:textId="18EF0D1D" w:rsidR="00737F71" w:rsidRPr="00D51551" w:rsidRDefault="00490805" w:rsidP="00A036B2">
            <w:pPr>
              <w:ind w:left="-12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="00737F71"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20</w:t>
            </w:r>
            <w:r w:rsidR="00737F71"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- 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="00737F71"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3F773658" w14:textId="2CBDA7A7" w:rsidR="00737F71" w:rsidRPr="00D51551" w:rsidRDefault="00490805" w:rsidP="00A036B2">
            <w:pPr>
              <w:ind w:left="-12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</w:t>
            </w:r>
            <w:r w:rsidR="00737F71"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</w:t>
            </w:r>
            <w:r w:rsidR="00737F71"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- 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</w:t>
            </w:r>
            <w:r w:rsidR="00737F71" w:rsidRPr="00D5155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49080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21</w:t>
            </w:r>
          </w:p>
        </w:tc>
        <w:tc>
          <w:tcPr>
            <w:tcW w:w="603" w:type="pct"/>
            <w:shd w:val="clear" w:color="auto" w:fill="FAFAFA"/>
          </w:tcPr>
          <w:p w14:paraId="5B6CB73E" w14:textId="2E6ABF9B" w:rsidR="00737F71" w:rsidRPr="00D51551" w:rsidRDefault="00490805" w:rsidP="00A036B2">
            <w:pPr>
              <w:ind w:left="-12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53</w:t>
            </w:r>
            <w:r w:rsidR="00737F71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379</w:t>
            </w:r>
            <w:r w:rsidR="00737F71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918</w:t>
            </w:r>
          </w:p>
        </w:tc>
        <w:tc>
          <w:tcPr>
            <w:tcW w:w="601" w:type="pct"/>
            <w:shd w:val="clear" w:color="auto" w:fill="auto"/>
          </w:tcPr>
          <w:p w14:paraId="74BEA73A" w14:textId="5953BB3B" w:rsidR="00737F71" w:rsidRPr="00D51551" w:rsidRDefault="00490805" w:rsidP="00A036B2">
            <w:pPr>
              <w:ind w:left="-125" w:right="-10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303</w:t>
            </w:r>
            <w:r w:rsidR="00737F71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507</w:t>
            </w:r>
            <w:r w:rsidR="00737F71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929</w:t>
            </w:r>
          </w:p>
        </w:tc>
      </w:tr>
    </w:tbl>
    <w:p w14:paraId="4CA511B4" w14:textId="77777777" w:rsidR="00737F71" w:rsidRPr="006A4520" w:rsidRDefault="00737F71" w:rsidP="00EF55FF">
      <w:pPr>
        <w:pStyle w:val="Default"/>
        <w:tabs>
          <w:tab w:val="left" w:pos="567"/>
        </w:tabs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</w:p>
    <w:p w14:paraId="2B4A7D9F" w14:textId="77A33E97" w:rsidR="00EF55FF" w:rsidRPr="006A4520" w:rsidRDefault="00EF55FF" w:rsidP="00EF55FF">
      <w:pPr>
        <w:pStyle w:val="Default"/>
        <w:tabs>
          <w:tab w:val="left" w:pos="567"/>
        </w:tabs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  <w:r w:rsidRPr="006A4520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ab/>
      </w:r>
      <w:r w:rsidRPr="006A4520">
        <w:rPr>
          <w:rFonts w:ascii="Browallia New" w:eastAsia="Arial Unicode MS" w:hAnsi="Browallia New" w:cs="Browallia New"/>
          <w:i/>
          <w:iCs/>
          <w:color w:val="C45911"/>
          <w:sz w:val="26"/>
          <w:szCs w:val="26"/>
          <w:cs/>
        </w:rPr>
        <w:t>มูลค่ายุติธรรม</w:t>
      </w:r>
    </w:p>
    <w:p w14:paraId="63C20969" w14:textId="77777777" w:rsidR="00EF55FF" w:rsidRPr="007242C7" w:rsidRDefault="00EF55FF" w:rsidP="00EF55FF">
      <w:pPr>
        <w:pStyle w:val="Defaul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EFFA61" w14:textId="004CE8EE" w:rsidR="00EF55FF" w:rsidRPr="007242C7" w:rsidRDefault="00EF55FF" w:rsidP="00EF55FF">
      <w:pPr>
        <w:pStyle w:val="Default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มูลค่ายุติธรรมสุทธิของสัญญาขายเงินตราต่างประเทศล่วงหน้า</w:t>
      </w:r>
      <w:r w:rsidRPr="007242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7242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7242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0805" w:rsidRPr="00490805">
        <w:rPr>
          <w:rFonts w:ascii="Browallia New" w:eastAsia="Arial Unicode MS" w:hAnsi="Browallia New" w:cs="Browallia New"/>
          <w:sz w:val="26"/>
          <w:szCs w:val="26"/>
        </w:rPr>
        <w:t>31</w:t>
      </w:r>
      <w:r w:rsidRPr="007242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7242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7242C7">
        <w:rPr>
          <w:rFonts w:ascii="Browallia New" w:eastAsia="Arial Unicode MS" w:hAnsi="Browallia New" w:cs="Browallia New"/>
          <w:sz w:val="26"/>
          <w:szCs w:val="26"/>
        </w:rPr>
        <w:t>.</w:t>
      </w: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7242C7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490805" w:rsidRPr="00490805">
        <w:rPr>
          <w:rFonts w:ascii="Browallia New" w:eastAsia="Arial Unicode MS" w:hAnsi="Browallia New" w:cs="Browallia New"/>
          <w:sz w:val="26"/>
          <w:szCs w:val="26"/>
        </w:rPr>
        <w:t>2563</w:t>
      </w:r>
      <w:r w:rsidRPr="007242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แสดงไว้ในหมายเหตุข้อ</w:t>
      </w:r>
      <w:r w:rsidR="004B3C9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490805" w:rsidRPr="00490805">
        <w:rPr>
          <w:rFonts w:ascii="Browallia New" w:eastAsia="Arial Unicode MS" w:hAnsi="Browallia New" w:cs="Browallia New"/>
          <w:sz w:val="26"/>
          <w:szCs w:val="26"/>
        </w:rPr>
        <w:t>8</w:t>
      </w:r>
      <w:r w:rsidRPr="007242C7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90805" w:rsidRPr="00490805">
        <w:rPr>
          <w:rFonts w:ascii="Browallia New" w:eastAsia="Arial Unicode MS" w:hAnsi="Browallia New" w:cs="Browallia New"/>
          <w:sz w:val="26"/>
          <w:szCs w:val="26"/>
        </w:rPr>
        <w:t>2562</w:t>
      </w:r>
      <w:r w:rsidRPr="007242C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242C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: </w:t>
      </w:r>
      <w:r w:rsidR="004B3C98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ไม่ได้รับรู้ในงบการเงิน</w:t>
      </w:r>
      <w:r w:rsidRPr="007242C7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7F42CF26" w14:textId="087FA803" w:rsidR="005F00C2" w:rsidRDefault="005F00C2" w:rsidP="001B678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81BF16B" w14:textId="1011A58E" w:rsidR="00721549" w:rsidRPr="00D51551" w:rsidRDefault="0049080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FC6DCD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C6DCD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721549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33094826" w14:textId="77777777" w:rsidR="00721549" w:rsidRPr="00D51551" w:rsidRDefault="00721549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621AF14" w14:textId="006CB600" w:rsidR="00721549" w:rsidRPr="00D51551" w:rsidRDefault="00176DE6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</w:t>
      </w:r>
      <w:r w:rsidR="00D053AB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</w:t>
      </w:r>
      <w:r w:rsidR="00721549"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มีหนังสือค้ำประกันจากธนาคาร</w:t>
      </w:r>
      <w:r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ณ วันที่ในงบแสดงฐานะการเงิน</w:t>
      </w:r>
      <w:r w:rsidR="00721549"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เพื่อค้ำประกัน</w:t>
      </w:r>
      <w:r w:rsidR="007C3FA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สำหรับ</w:t>
      </w:r>
      <w:r w:rsidR="00721549"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การดำเนินงาน</w:t>
      </w:r>
      <w:r w:rsidR="00721549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ตามปกติของธุรกิจ </w:t>
      </w:r>
      <w:r w:rsidR="00853883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</w:t>
      </w:r>
      <w:r w:rsidR="00721549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ต่อไปนี้</w:t>
      </w:r>
    </w:p>
    <w:tbl>
      <w:tblPr>
        <w:tblW w:w="9574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84"/>
        <w:gridCol w:w="1295"/>
        <w:gridCol w:w="1295"/>
      </w:tblGrid>
      <w:tr w:rsidR="00C22CAB" w:rsidRPr="00D51551" w14:paraId="09449679" w14:textId="77777777" w:rsidTr="009617F3">
        <w:trPr>
          <w:cantSplit/>
        </w:trPr>
        <w:tc>
          <w:tcPr>
            <w:tcW w:w="6984" w:type="dxa"/>
            <w:vAlign w:val="bottom"/>
          </w:tcPr>
          <w:p w14:paraId="023F2F19" w14:textId="77777777" w:rsidR="00721549" w:rsidRPr="00D51551" w:rsidRDefault="00721549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CFE8974" w14:textId="77777777" w:rsidR="00721549" w:rsidRPr="00D51551" w:rsidRDefault="00721549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5BEC09E6" w14:textId="77777777" w:rsidR="00721549" w:rsidRPr="00D51551" w:rsidRDefault="00721549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1549" w:rsidRPr="00D51551" w14:paraId="47969186" w14:textId="77777777" w:rsidTr="009617F3">
        <w:trPr>
          <w:cantSplit/>
        </w:trPr>
        <w:tc>
          <w:tcPr>
            <w:tcW w:w="6984" w:type="dxa"/>
            <w:vAlign w:val="bottom"/>
          </w:tcPr>
          <w:p w14:paraId="274D523C" w14:textId="77777777" w:rsidR="00721549" w:rsidRPr="00D51551" w:rsidRDefault="00721549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C589D10" w14:textId="3A84ECEC" w:rsidR="00721549" w:rsidRPr="00D51551" w:rsidRDefault="00721549" w:rsidP="00A365CC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E8E63C6" w14:textId="4AB8139A" w:rsidR="00721549" w:rsidRPr="00D51551" w:rsidRDefault="00721549" w:rsidP="00A365CC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21549" w:rsidRPr="00D51551" w14:paraId="3D92377C" w14:textId="77777777" w:rsidTr="009617F3">
        <w:trPr>
          <w:cantSplit/>
        </w:trPr>
        <w:tc>
          <w:tcPr>
            <w:tcW w:w="6984" w:type="dxa"/>
            <w:vAlign w:val="bottom"/>
          </w:tcPr>
          <w:p w14:paraId="76599F69" w14:textId="77777777" w:rsidR="00721549" w:rsidRPr="00D51551" w:rsidRDefault="00721549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7458843" w14:textId="77777777" w:rsidR="00721549" w:rsidRPr="00D51551" w:rsidRDefault="0072154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1895BC3" w14:textId="77777777" w:rsidR="00721549" w:rsidRPr="00D51551" w:rsidRDefault="0072154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21549" w:rsidRPr="00D51551" w14:paraId="1C5C409D" w14:textId="77777777" w:rsidTr="009617F3">
        <w:trPr>
          <w:cantSplit/>
        </w:trPr>
        <w:tc>
          <w:tcPr>
            <w:tcW w:w="6984" w:type="dxa"/>
            <w:vAlign w:val="bottom"/>
          </w:tcPr>
          <w:p w14:paraId="2D675C66" w14:textId="77777777" w:rsidR="00721549" w:rsidRPr="00D51551" w:rsidRDefault="00721549" w:rsidP="00A365CC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0926A" w14:textId="77777777" w:rsidR="00721549" w:rsidRPr="00D51551" w:rsidRDefault="0072154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B0DD2C9" w14:textId="77777777" w:rsidR="00721549" w:rsidRPr="00D51551" w:rsidRDefault="0072154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B2C58" w:rsidRPr="00D51551" w14:paraId="09342B64" w14:textId="77777777" w:rsidTr="009617F3">
        <w:trPr>
          <w:cantSplit/>
        </w:trPr>
        <w:tc>
          <w:tcPr>
            <w:tcW w:w="6984" w:type="dxa"/>
            <w:vAlign w:val="bottom"/>
          </w:tcPr>
          <w:p w14:paraId="1A27877A" w14:textId="77777777" w:rsidR="008B2C58" w:rsidRPr="00D51551" w:rsidRDefault="008B2C58" w:rsidP="00A365CC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เพื่อค้ำประกันการใช้ไฟฟ้า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850EE3" w14:textId="4745E253" w:rsidR="008B2C5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</w:t>
            </w:r>
            <w:r w:rsidR="008B2C5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833</w:t>
            </w:r>
            <w:r w:rsidR="008B2C5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09903D1" w14:textId="16C43ED2" w:rsidR="008B2C5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</w:t>
            </w:r>
            <w:r w:rsidR="008B2C5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554</w:t>
            </w:r>
            <w:r w:rsidR="008B2C5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</w:tbl>
    <w:p w14:paraId="3171533A" w14:textId="2335605A" w:rsidR="0061217F" w:rsidRDefault="0061217F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</w:p>
    <w:p w14:paraId="7F007C77" w14:textId="50B3EAF3" w:rsidR="00EF55FF" w:rsidRDefault="00EF55FF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</w:p>
    <w:p w14:paraId="3793A55C" w14:textId="77777777" w:rsidR="00707FB4" w:rsidRDefault="00707FB4" w:rsidP="00A365C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6392AA61" w14:textId="0B3C0BD9" w:rsidR="007811D2" w:rsidRPr="00D51551" w:rsidRDefault="00490805" w:rsidP="00A365C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7811D2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7811D2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811D2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ภาระผูกพันจากสัญญาที่สำคัญ</w:t>
      </w:r>
    </w:p>
    <w:p w14:paraId="0C9F2651" w14:textId="77777777" w:rsidR="007811D2" w:rsidRPr="00D51551" w:rsidRDefault="007811D2" w:rsidP="00A365C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69CD0D6" w14:textId="34C04CE9" w:rsidR="008B2C58" w:rsidRPr="00D51551" w:rsidRDefault="00405085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กลุ่มกิจการมีภาระผูกพันที่เป็นข้อผูกมัด</w:t>
      </w:r>
      <w:r w:rsidR="006B7BBA"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จากสัญญา</w:t>
      </w:r>
      <w:r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ขายสินค้าล่วงหน้า</w:t>
      </w:r>
      <w:r w:rsidR="006B7BBA"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กับลูกค้า</w:t>
      </w:r>
      <w:r w:rsidR="00DC1488"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ภายในระยะเวลาระหว่าง </w:t>
      </w:r>
      <w:r w:rsidR="00490805" w:rsidRPr="004908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DC1488"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C1488"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เดือน ถึง </w:t>
      </w:r>
      <w:r w:rsidR="00490805" w:rsidRPr="004908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DC1488"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C1488"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ปี </w:t>
      </w:r>
      <w:r w:rsidR="00DC1488"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  <w:t>ซึ่ง</w:t>
      </w:r>
      <w:r w:rsidR="003F4C4E"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ยัง</w:t>
      </w:r>
      <w:r w:rsidRPr="00D515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ไม่ได้รับรู้ในงบการเงิน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ดังต่อไปนี้</w:t>
      </w:r>
    </w:p>
    <w:tbl>
      <w:tblPr>
        <w:tblW w:w="9574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84"/>
        <w:gridCol w:w="1295"/>
        <w:gridCol w:w="1295"/>
      </w:tblGrid>
      <w:tr w:rsidR="00C22CAB" w:rsidRPr="00D51551" w14:paraId="3385284C" w14:textId="77777777" w:rsidTr="009617F3">
        <w:trPr>
          <w:cantSplit/>
        </w:trPr>
        <w:tc>
          <w:tcPr>
            <w:tcW w:w="6984" w:type="dxa"/>
            <w:vAlign w:val="bottom"/>
          </w:tcPr>
          <w:p w14:paraId="29048B65" w14:textId="77777777" w:rsidR="00405085" w:rsidRPr="00D51551" w:rsidRDefault="00405085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E645984" w14:textId="77777777" w:rsidR="00405085" w:rsidRPr="00D51551" w:rsidRDefault="00405085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5ACADCCA" w14:textId="77777777" w:rsidR="00405085" w:rsidRPr="00D51551" w:rsidRDefault="00405085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5085" w:rsidRPr="00D51551" w14:paraId="1EDCD268" w14:textId="77777777" w:rsidTr="009617F3">
        <w:trPr>
          <w:cantSplit/>
        </w:trPr>
        <w:tc>
          <w:tcPr>
            <w:tcW w:w="6984" w:type="dxa"/>
            <w:vAlign w:val="bottom"/>
          </w:tcPr>
          <w:p w14:paraId="1667A934" w14:textId="77777777" w:rsidR="00405085" w:rsidRPr="00D51551" w:rsidRDefault="00405085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21D2EF35" w14:textId="0B2786DB" w:rsidR="00405085" w:rsidRPr="00D51551" w:rsidRDefault="00405085" w:rsidP="00A365CC">
            <w:pPr>
              <w:pStyle w:val="Heading2"/>
              <w:tabs>
                <w:tab w:val="clear" w:pos="540"/>
              </w:tabs>
              <w:ind w:left="2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342F8A63" w14:textId="2922F139" w:rsidR="00405085" w:rsidRPr="00D51551" w:rsidRDefault="00405085" w:rsidP="00A365CC">
            <w:pPr>
              <w:pStyle w:val="Heading2"/>
              <w:tabs>
                <w:tab w:val="clear" w:pos="540"/>
              </w:tabs>
              <w:ind w:left="-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05085" w:rsidRPr="00D51551" w14:paraId="50CC34D4" w14:textId="77777777" w:rsidTr="009617F3">
        <w:trPr>
          <w:cantSplit/>
        </w:trPr>
        <w:tc>
          <w:tcPr>
            <w:tcW w:w="6984" w:type="dxa"/>
            <w:vAlign w:val="bottom"/>
          </w:tcPr>
          <w:p w14:paraId="18809C7A" w14:textId="439CA4A6" w:rsidR="00405085" w:rsidRPr="00D51551" w:rsidRDefault="00F67B0D" w:rsidP="00A365CC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</w:t>
            </w:r>
            <w:r w:rsidR="00405085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ขายสินค้าล่วงหน้า</w:t>
            </w:r>
            <w:r w:rsidR="00263027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ในสกุลเงิน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FACBE" w14:textId="77777777" w:rsidR="00405085" w:rsidRPr="00D51551" w:rsidRDefault="00405085" w:rsidP="00A365CC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392C63F" w14:textId="77777777" w:rsidR="00405085" w:rsidRPr="00D51551" w:rsidRDefault="00405085" w:rsidP="00A365CC">
            <w:pPr>
              <w:ind w:left="-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8B2C58" w:rsidRPr="00D51551" w14:paraId="4D75B55C" w14:textId="77777777" w:rsidTr="009617F3">
        <w:trPr>
          <w:cantSplit/>
        </w:trPr>
        <w:tc>
          <w:tcPr>
            <w:tcW w:w="6984" w:type="dxa"/>
            <w:vAlign w:val="bottom"/>
          </w:tcPr>
          <w:p w14:paraId="45138FF8" w14:textId="77777777" w:rsidR="008B2C58" w:rsidRPr="00D51551" w:rsidRDefault="008B2C58" w:rsidP="00A365CC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บาท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A86E69A" w14:textId="51EE00E1" w:rsidR="008B2C58" w:rsidRPr="00D51551" w:rsidRDefault="00490805" w:rsidP="00A365CC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70</w:t>
            </w:r>
            <w:r w:rsidR="00385E48" w:rsidRPr="00385E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311</w:t>
            </w:r>
            <w:r w:rsidR="00385E48" w:rsidRPr="00385E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160</w:t>
            </w:r>
          </w:p>
        </w:tc>
        <w:tc>
          <w:tcPr>
            <w:tcW w:w="1295" w:type="dxa"/>
            <w:vAlign w:val="bottom"/>
          </w:tcPr>
          <w:p w14:paraId="44495CB0" w14:textId="2DADF428" w:rsidR="008B2C58" w:rsidRPr="00D51551" w:rsidRDefault="00490805" w:rsidP="00A365CC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47</w:t>
            </w:r>
            <w:r w:rsidR="008B2C5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907</w:t>
            </w:r>
            <w:r w:rsidR="008B2C5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940</w:t>
            </w:r>
          </w:p>
        </w:tc>
      </w:tr>
      <w:tr w:rsidR="008B2C58" w:rsidRPr="00D51551" w14:paraId="5A22B3EA" w14:textId="77777777" w:rsidTr="009617F3">
        <w:trPr>
          <w:cantSplit/>
        </w:trPr>
        <w:tc>
          <w:tcPr>
            <w:tcW w:w="6984" w:type="dxa"/>
            <w:vAlign w:val="bottom"/>
          </w:tcPr>
          <w:p w14:paraId="37BB7A11" w14:textId="77777777" w:rsidR="008B2C58" w:rsidRPr="00D51551" w:rsidRDefault="008B2C58" w:rsidP="00A365CC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ดอลลาร์สหรัฐ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E46AA61" w14:textId="5EDCE55C" w:rsidR="008B2C58" w:rsidRPr="00D51551" w:rsidRDefault="00490805" w:rsidP="00A365CC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23</w:t>
            </w:r>
            <w:r w:rsidR="00385E48" w:rsidRPr="00385E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181</w:t>
            </w:r>
            <w:r w:rsidR="00385E48" w:rsidRPr="00385E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641</w:t>
            </w:r>
          </w:p>
        </w:tc>
        <w:tc>
          <w:tcPr>
            <w:tcW w:w="1295" w:type="dxa"/>
            <w:vAlign w:val="bottom"/>
          </w:tcPr>
          <w:p w14:paraId="68031AA9" w14:textId="1FEA7640" w:rsidR="008B2C58" w:rsidRPr="00D51551" w:rsidRDefault="00490805" w:rsidP="00A365CC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17</w:t>
            </w:r>
            <w:r w:rsidR="008B2C5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650</w:t>
            </w:r>
            <w:r w:rsidR="008B2C5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074</w:t>
            </w:r>
          </w:p>
        </w:tc>
      </w:tr>
      <w:tr w:rsidR="008B2C58" w:rsidRPr="00D51551" w14:paraId="6F91B2E6" w14:textId="77777777" w:rsidTr="009617F3">
        <w:trPr>
          <w:cantSplit/>
        </w:trPr>
        <w:tc>
          <w:tcPr>
            <w:tcW w:w="6984" w:type="dxa"/>
            <w:vAlign w:val="bottom"/>
          </w:tcPr>
          <w:p w14:paraId="005CEEC7" w14:textId="77777777" w:rsidR="008B2C58" w:rsidRPr="00D51551" w:rsidRDefault="008B2C58" w:rsidP="00A365CC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เยน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84108CF" w14:textId="5A1FA469" w:rsidR="008B2C58" w:rsidRPr="00D51551" w:rsidRDefault="00490805" w:rsidP="00A365CC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</w:t>
            </w:r>
            <w:r w:rsidR="007C3F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714</w:t>
            </w:r>
            <w:r w:rsidR="007C3F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295" w:type="dxa"/>
            <w:vAlign w:val="bottom"/>
          </w:tcPr>
          <w:p w14:paraId="41FBAFBD" w14:textId="744DDE35" w:rsidR="008B2C58" w:rsidRPr="00D51551" w:rsidRDefault="00490805" w:rsidP="00A365CC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89</w:t>
            </w:r>
            <w:r w:rsidR="008B2C5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423</w:t>
            </w:r>
            <w:r w:rsidR="008B2C5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890</w:t>
            </w:r>
          </w:p>
        </w:tc>
      </w:tr>
      <w:tr w:rsidR="008B2C58" w:rsidRPr="00D51551" w14:paraId="3B4CEB24" w14:textId="77777777" w:rsidTr="009617F3">
        <w:trPr>
          <w:cantSplit/>
        </w:trPr>
        <w:tc>
          <w:tcPr>
            <w:tcW w:w="6984" w:type="dxa"/>
            <w:vAlign w:val="bottom"/>
          </w:tcPr>
          <w:p w14:paraId="43891CE3" w14:textId="77777777" w:rsidR="008B2C58" w:rsidRPr="00D51551" w:rsidRDefault="008B2C58" w:rsidP="00A365CC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ยูโร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E2609B3" w14:textId="4179BC72" w:rsidR="008B2C58" w:rsidRPr="00D51551" w:rsidRDefault="007C3FA5" w:rsidP="00A365CC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295" w:type="dxa"/>
            <w:vAlign w:val="bottom"/>
          </w:tcPr>
          <w:p w14:paraId="144F250C" w14:textId="5B534D78" w:rsidR="008B2C58" w:rsidRPr="00D51551" w:rsidRDefault="00490805" w:rsidP="00A365CC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968</w:t>
            </w:r>
            <w:r w:rsidR="008B2C5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967</w:t>
            </w:r>
          </w:p>
        </w:tc>
      </w:tr>
    </w:tbl>
    <w:p w14:paraId="10E59D3F" w14:textId="4DC4B8CE" w:rsidR="00263027" w:rsidRDefault="00263027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EF2A6A2" w14:textId="7A36244E" w:rsidR="007A22E0" w:rsidRPr="00D51551" w:rsidRDefault="007A22E0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จำนวนเงินที่แสดงอยู่ในตารางข้างต้นแสดงเป็นสกุลเงินตามที่ปรากฎอยู่ในสัญญา ซึ่งอาจแตกต่างจากสิ่งที่เกิดขึ้นจริง</w:t>
      </w:r>
    </w:p>
    <w:p w14:paraId="6B1CC162" w14:textId="2AF2E714" w:rsidR="00405085" w:rsidRPr="00D51551" w:rsidRDefault="00405085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3CE3335" w14:textId="039BB5B3" w:rsidR="00721549" w:rsidRPr="00D51551" w:rsidRDefault="00490805" w:rsidP="00A365C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FC6DCD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C6DCD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721549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สัญญาเช่าดำเนินงาน</w:t>
      </w:r>
      <w:r w:rsidR="00B9194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ที่ยกเลิกไม่ได้</w:t>
      </w:r>
      <w:r w:rsidR="00176DE6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123849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-</w:t>
      </w:r>
      <w:r w:rsidR="00176DE6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176DE6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กรณีกิจการเป็นผู้เช่า</w:t>
      </w:r>
    </w:p>
    <w:p w14:paraId="288F505F" w14:textId="77777777" w:rsidR="00721549" w:rsidRPr="00D51551" w:rsidRDefault="00721549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D0B175E" w14:textId="721250CF" w:rsidR="009D7F27" w:rsidRPr="00D51551" w:rsidRDefault="008B2C58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ลุ่มกิจการได้ทำสัญญาเช่าดำเนินงานที่ยกเลิกไม่ได้เกี่ยวข้องกับการเช่าอุปกรณ์สำนักงานและยานพาหนะ สัญญาเช่าดังกล่าวมีระยะเวลาระหว่าง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ปี</w:t>
      </w:r>
      <w:r w:rsidR="00B9194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ถึง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ปี และสัญญาเช่าส่วนใหญ่สามารถต่ออายุสัญญาเช่าได้ในอัตราตลาด </w:t>
      </w:r>
    </w:p>
    <w:p w14:paraId="4D8C363B" w14:textId="77777777" w:rsidR="008B2C58" w:rsidRPr="00D51551" w:rsidRDefault="008B2C58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17096168" w14:textId="77777777" w:rsidR="00234574" w:rsidRPr="00D51551" w:rsidRDefault="00176DE6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จำนวนเงินขั้นต่ำในการจ่ายค่าเช่าภายใต้สัญญาเช่าดำเนินงานที่ยกเลิกไม่ได้</w:t>
      </w:r>
      <w:r w:rsidR="00123849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มีดังนี้</w:t>
      </w:r>
    </w:p>
    <w:p w14:paraId="5DEAA2CE" w14:textId="77777777" w:rsidR="005261E3" w:rsidRPr="00D51551" w:rsidRDefault="005261E3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56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76"/>
        <w:gridCol w:w="1295"/>
        <w:gridCol w:w="1295"/>
      </w:tblGrid>
      <w:tr w:rsidR="003B292A" w:rsidRPr="00D51551" w14:paraId="1F71002C" w14:textId="77777777" w:rsidTr="009617F3">
        <w:trPr>
          <w:cantSplit/>
        </w:trPr>
        <w:tc>
          <w:tcPr>
            <w:tcW w:w="6976" w:type="dxa"/>
            <w:vAlign w:val="bottom"/>
          </w:tcPr>
          <w:p w14:paraId="0D749261" w14:textId="77777777" w:rsidR="003B292A" w:rsidRPr="00D51551" w:rsidRDefault="003B292A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C204909" w14:textId="77777777" w:rsidR="003B292A" w:rsidRPr="00D51551" w:rsidRDefault="003B292A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0D9EC826" w14:textId="77777777" w:rsidR="003B292A" w:rsidRPr="00D51551" w:rsidRDefault="003B292A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292A" w:rsidRPr="00D51551" w14:paraId="4D04E4FB" w14:textId="77777777" w:rsidTr="009617F3">
        <w:trPr>
          <w:cantSplit/>
        </w:trPr>
        <w:tc>
          <w:tcPr>
            <w:tcW w:w="6976" w:type="dxa"/>
            <w:vAlign w:val="bottom"/>
          </w:tcPr>
          <w:p w14:paraId="4D204B76" w14:textId="77777777" w:rsidR="003B292A" w:rsidRPr="00D51551" w:rsidRDefault="003B292A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6AFBBF89" w14:textId="44A2AC45" w:rsidR="003B292A" w:rsidRPr="00D51551" w:rsidRDefault="003B292A" w:rsidP="00A365CC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6EFEA85" w14:textId="35F5207F" w:rsidR="003B292A" w:rsidRPr="00D51551" w:rsidRDefault="003B292A" w:rsidP="00A365CC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B292A" w:rsidRPr="00D51551" w14:paraId="4C809F74" w14:textId="77777777" w:rsidTr="009617F3">
        <w:trPr>
          <w:cantSplit/>
        </w:trPr>
        <w:tc>
          <w:tcPr>
            <w:tcW w:w="6976" w:type="dxa"/>
            <w:vAlign w:val="bottom"/>
          </w:tcPr>
          <w:p w14:paraId="4FD143E7" w14:textId="77777777" w:rsidR="003B292A" w:rsidRPr="00D51551" w:rsidRDefault="003B292A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A26E324" w14:textId="77777777" w:rsidR="003B292A" w:rsidRPr="00D51551" w:rsidRDefault="003B292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0E496F9" w14:textId="77777777" w:rsidR="003B292A" w:rsidRPr="00D51551" w:rsidRDefault="003B292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B292A" w:rsidRPr="00D51551" w14:paraId="1A73E314" w14:textId="77777777" w:rsidTr="009617F3">
        <w:trPr>
          <w:cantSplit/>
        </w:trPr>
        <w:tc>
          <w:tcPr>
            <w:tcW w:w="6976" w:type="dxa"/>
            <w:vAlign w:val="bottom"/>
          </w:tcPr>
          <w:p w14:paraId="7D720C8A" w14:textId="77777777" w:rsidR="003B292A" w:rsidRPr="00D51551" w:rsidRDefault="003B292A" w:rsidP="00A365CC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7FD73" w14:textId="77777777" w:rsidR="003B292A" w:rsidRPr="00D51551" w:rsidRDefault="003B292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9A2ED3C" w14:textId="77777777" w:rsidR="003B292A" w:rsidRPr="00D51551" w:rsidRDefault="003B292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B2C58" w:rsidRPr="00D51551" w14:paraId="5CF5130F" w14:textId="77777777" w:rsidTr="009617F3">
        <w:trPr>
          <w:cantSplit/>
        </w:trPr>
        <w:tc>
          <w:tcPr>
            <w:tcW w:w="6976" w:type="dxa"/>
            <w:hideMark/>
          </w:tcPr>
          <w:p w14:paraId="6ADB264B" w14:textId="1B04808A" w:rsidR="008B2C58" w:rsidRPr="00D51551" w:rsidRDefault="008B2C58" w:rsidP="00A365CC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ภายใน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5" w:type="dxa"/>
            <w:shd w:val="clear" w:color="auto" w:fill="FAFAFA"/>
          </w:tcPr>
          <w:p w14:paraId="7458F5A4" w14:textId="77777777" w:rsidR="008B2C58" w:rsidRPr="00D51551" w:rsidRDefault="008B2C5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</w:tcPr>
          <w:p w14:paraId="13D49216" w14:textId="27CDDA9B" w:rsidR="008B2C5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8B2C58"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014</w:t>
            </w:r>
            <w:r w:rsidR="008B2C58"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B2C58" w:rsidRPr="00D51551" w14:paraId="169C00E7" w14:textId="77777777" w:rsidTr="009617F3">
        <w:trPr>
          <w:cantSplit/>
        </w:trPr>
        <w:tc>
          <w:tcPr>
            <w:tcW w:w="6976" w:type="dxa"/>
            <w:hideMark/>
          </w:tcPr>
          <w:p w14:paraId="40E901B6" w14:textId="2651D1C7" w:rsidR="008B2C58" w:rsidRPr="00D51551" w:rsidRDefault="008B2C58" w:rsidP="00A365CC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เกินกว่า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ปี  แต่ไม่เกิน </w:t>
            </w:r>
            <w:r w:rsidR="00490805"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45F38619" w14:textId="77777777" w:rsidR="008B2C58" w:rsidRPr="00D51551" w:rsidRDefault="008B2C5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2A6C44E6" w14:textId="31883A7A" w:rsidR="008B2C58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8B2C58"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934</w:t>
            </w:r>
            <w:r w:rsidR="008B2C58"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8B2C58" w:rsidRPr="00D51551" w14:paraId="2550BEF6" w14:textId="77777777" w:rsidTr="009617F3">
        <w:trPr>
          <w:cantSplit/>
        </w:trPr>
        <w:tc>
          <w:tcPr>
            <w:tcW w:w="6976" w:type="dxa"/>
          </w:tcPr>
          <w:p w14:paraId="79DB4D1F" w14:textId="77777777" w:rsidR="008B2C58" w:rsidRPr="00D51551" w:rsidRDefault="008B2C58" w:rsidP="00A365CC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2A88BB" w14:textId="77777777" w:rsidR="008B2C58" w:rsidRPr="00D51551" w:rsidRDefault="008B2C5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13CC727C" w14:textId="51C59419" w:rsidR="008B2C58" w:rsidRPr="00D51551" w:rsidRDefault="008B2C5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instrText xml:space="preserve"> =SUM(ABOVE) </w:instrTex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948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fldChar w:fldCharType="end"/>
            </w:r>
          </w:p>
        </w:tc>
      </w:tr>
    </w:tbl>
    <w:p w14:paraId="07A04FF0" w14:textId="2400A4A0" w:rsidR="00852268" w:rsidRPr="00D51551" w:rsidRDefault="00852268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C2769E1" w14:textId="7BF27686" w:rsidR="00721549" w:rsidRPr="00D51551" w:rsidRDefault="00490805" w:rsidP="00A365C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FC6DCD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C6DCD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176DE6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</w:t>
      </w:r>
      <w:r w:rsidR="00721549" w:rsidRPr="00D515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รายจ่ายฝ่ายทุน</w:t>
      </w:r>
    </w:p>
    <w:p w14:paraId="7F159F59" w14:textId="77777777" w:rsidR="00721549" w:rsidRPr="00D51551" w:rsidRDefault="00721549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7B8F0586" w14:textId="77777777" w:rsidR="00721549" w:rsidRPr="00D51551" w:rsidRDefault="00D50C2D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ภาระผูกพันที่เป็นข้อผู</w:t>
      </w:r>
      <w:r w:rsidR="00D9259C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มัด ณ วันที่</w:t>
      </w:r>
      <w:r w:rsidR="00176DE6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ในงบแสดงฐานะการเงิน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ที่เกี่ยวข้องกับรายจ่ายฝ่ายทุนซึ่งไม่ได้รับรู้ในงบการเงิน มีดัง</w:t>
      </w:r>
      <w:r w:rsidR="00721549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นี้</w:t>
      </w:r>
    </w:p>
    <w:p w14:paraId="38D3F0F9" w14:textId="77777777" w:rsidR="009D7F27" w:rsidRPr="00D51551" w:rsidRDefault="009D7F27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58"/>
        <w:gridCol w:w="1296"/>
        <w:gridCol w:w="1296"/>
      </w:tblGrid>
      <w:tr w:rsidR="00CD15A2" w:rsidRPr="00D51551" w14:paraId="7C59BD04" w14:textId="77777777" w:rsidTr="009617F3">
        <w:trPr>
          <w:cantSplit/>
        </w:trPr>
        <w:tc>
          <w:tcPr>
            <w:tcW w:w="6958" w:type="dxa"/>
            <w:vAlign w:val="bottom"/>
          </w:tcPr>
          <w:p w14:paraId="35D04DB6" w14:textId="77777777" w:rsidR="00CD15A2" w:rsidRPr="00D51551" w:rsidRDefault="00CD15A2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341FD03" w14:textId="77777777" w:rsidR="00CD15A2" w:rsidRPr="00D51551" w:rsidRDefault="00CD15A2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659410EA" w14:textId="77777777" w:rsidR="00CD15A2" w:rsidRPr="00D51551" w:rsidRDefault="00CD15A2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15A2" w:rsidRPr="00D51551" w14:paraId="522C2730" w14:textId="77777777" w:rsidTr="009617F3">
        <w:trPr>
          <w:cantSplit/>
        </w:trPr>
        <w:tc>
          <w:tcPr>
            <w:tcW w:w="6958" w:type="dxa"/>
            <w:vAlign w:val="bottom"/>
          </w:tcPr>
          <w:p w14:paraId="31053064" w14:textId="77777777" w:rsidR="00CD15A2" w:rsidRPr="00D51551" w:rsidRDefault="00CD15A2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F1E3349" w14:textId="08FEB029" w:rsidR="00CD15A2" w:rsidRPr="00D51551" w:rsidRDefault="00CD15A2" w:rsidP="00A365CC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</w:tcPr>
          <w:p w14:paraId="34A251E2" w14:textId="23A1250F" w:rsidR="00CD15A2" w:rsidRPr="00D51551" w:rsidRDefault="00CD15A2" w:rsidP="00A365CC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D15A2" w:rsidRPr="00D51551" w14:paraId="6EB4C286" w14:textId="77777777" w:rsidTr="009617F3">
        <w:trPr>
          <w:cantSplit/>
        </w:trPr>
        <w:tc>
          <w:tcPr>
            <w:tcW w:w="6958" w:type="dxa"/>
            <w:vAlign w:val="bottom"/>
          </w:tcPr>
          <w:p w14:paraId="02E83F59" w14:textId="77777777" w:rsidR="00CD15A2" w:rsidRPr="00D51551" w:rsidRDefault="00CD15A2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2D2E3D2" w14:textId="77777777" w:rsidR="00CD15A2" w:rsidRPr="00D51551" w:rsidRDefault="00CD15A2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F7AA265" w14:textId="77777777" w:rsidR="00CD15A2" w:rsidRPr="00D51551" w:rsidRDefault="00CD15A2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D15A2" w:rsidRPr="00D51551" w14:paraId="1DCDF640" w14:textId="77777777" w:rsidTr="009617F3">
        <w:trPr>
          <w:cantSplit/>
        </w:trPr>
        <w:tc>
          <w:tcPr>
            <w:tcW w:w="6958" w:type="dxa"/>
            <w:vAlign w:val="bottom"/>
          </w:tcPr>
          <w:p w14:paraId="2797739C" w14:textId="77777777" w:rsidR="00CD15A2" w:rsidRPr="00D51551" w:rsidRDefault="00CD15A2" w:rsidP="00A365CC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3AF4EB" w14:textId="77777777" w:rsidR="00CD15A2" w:rsidRPr="00D51551" w:rsidRDefault="00CD15A2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D2E5FE" w14:textId="77777777" w:rsidR="00CD15A2" w:rsidRPr="00D51551" w:rsidRDefault="00CD15A2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D15A2" w:rsidRPr="00D51551" w14:paraId="4F833E4B" w14:textId="77777777" w:rsidTr="009617F3">
        <w:trPr>
          <w:cantSplit/>
        </w:trPr>
        <w:tc>
          <w:tcPr>
            <w:tcW w:w="6958" w:type="dxa"/>
          </w:tcPr>
          <w:p w14:paraId="016CB8D7" w14:textId="77777777" w:rsidR="00CD15A2" w:rsidRPr="00D51551" w:rsidRDefault="00CD15A2" w:rsidP="00A365CC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ที่ดิน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อาคารและอุปกรณ์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FBBD70" w14:textId="68B8F289" w:rsidR="00CD15A2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8B2C5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8B2C5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9F4768" w14:textId="36585623" w:rsidR="00CD15A2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B2C5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8B2C58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</w:tr>
    </w:tbl>
    <w:p w14:paraId="78F99118" w14:textId="43EFC5CF" w:rsidR="00446A40" w:rsidRPr="00D51551" w:rsidRDefault="00446A40" w:rsidP="00A365CC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D51551" w14:paraId="5031F2CA" w14:textId="7777777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19403B5C" w14:textId="2E380A96" w:rsidR="00767150" w:rsidRPr="00D51551" w:rsidRDefault="0049080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9617F3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617F3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สิทธิประโยชน์ตามบัตรส่งเสริมการลงทุน</w:t>
            </w:r>
          </w:p>
        </w:tc>
      </w:tr>
    </w:tbl>
    <w:p w14:paraId="273C1C55" w14:textId="77777777" w:rsidR="00354B23" w:rsidRPr="00D51551" w:rsidRDefault="00354B23" w:rsidP="00A365CC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4817A067" w14:textId="30FDC802" w:rsidR="00231191" w:rsidRPr="00D51551" w:rsidRDefault="00231191" w:rsidP="00A365CC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บริษัทได้รับสิทธิประโยชน์จากคณะกรรมการส่งเสริมการลงทุนตามบัตรส่งเสริม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ฉบับ ดังนี้ </w:t>
      </w:r>
    </w:p>
    <w:p w14:paraId="4D7159BF" w14:textId="77777777" w:rsidR="00231191" w:rsidRPr="00D51551" w:rsidRDefault="00231191" w:rsidP="00A365CC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108CD56C" w14:textId="079DFF8E" w:rsidR="00231191" w:rsidRPr="00D51551" w:rsidRDefault="00231191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เมื่อวันที่ </w:t>
      </w:r>
      <w:r w:rsidR="00490805" w:rsidRPr="0049080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7</w:t>
      </w:r>
      <w:r w:rsidRPr="00D515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พฤษภาคม พ.ศ. </w:t>
      </w:r>
      <w:r w:rsidR="00490805" w:rsidRPr="0049080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2552</w:t>
      </w:r>
      <w:r w:rsidRPr="00D515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บริษัทได้รับการส่งเสริมสำหรับการผลิตไฟฟ้าจากก๊าซชีวภาพ สิทธิพิเศษที่สำคัญได้แก่ การได้รับ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ลดหย่อนอากรขาเข้าสำหรับเครื่องจักร และได้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แปดปี นับแต่วันที่เริ่มมีรายได้จากการประกอบกิจการนั้น ในกรณีที่ประกอบกิจการขาดทุนในระหว่าง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เวลาที่ได้รับยกเว้นภาษีเงินได้นิติบุคคล จะได้รับอนุญาตให้นำผลขาดทุนประจำปีไปหักออกจากกำไรสุทธิที่เกิดขึ้นภายหลังระยะเวลาที่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ได้รับยกเว้นภาษีเงินได้นิติบุคคลโดยมีกำหนดระยะเวลาไม่เกินห้าปีนับแต่วันพ้นกำหนดเวลานั้น และได้รับยกเว้นไม่ต้องนำเงินปันผล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ากกิจการที่ได้รับการส่งเสริม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 และให้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</w:t>
      </w:r>
    </w:p>
    <w:p w14:paraId="05E44C55" w14:textId="6084750F" w:rsidR="00DB018D" w:rsidRPr="00D51551" w:rsidRDefault="00DB018D" w:rsidP="00A365CC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2250FFEB" w14:textId="3F34E1ED" w:rsidR="00231191" w:rsidRPr="00D51551" w:rsidRDefault="00231191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เมื่อวันที่ </w:t>
      </w:r>
      <w:r w:rsidR="00490805" w:rsidRPr="0049080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9</w:t>
      </w:r>
      <w:r w:rsidRPr="00D515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พฤศจิกายน พ.ศ. </w:t>
      </w:r>
      <w:r w:rsidR="00490805" w:rsidRPr="0049080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2553</w:t>
      </w:r>
      <w:r w:rsidRPr="00D515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บริษัทได้รับการส่งเสริมสำหรับการผลิตพืชผักผลไม้แช่แข็ง สิทธิพิเศษที่สำคัญได้แก่ การได้รับ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ลดหย่อนอากรขาเข้าสำหรับเครื่องจักร และได้ยกเว้นภาษีเงินได้นิติบุคคลสำหรับกำไรสุทธิที่ได้จากการประกอบกิจการที่ได้รับ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การส่งเสริม รวมกันไม่เกินร้อยละ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ของเงินลงทุน ไม่รวมค่าที่ดินและทุนหมุนเวียนเป็นระยะเวลาแปดปี นับแต่วันที่เริ่มมีรายได้จากการประกอบกิจการนั้น </w:t>
      </w:r>
      <w:r w:rsidR="009D039D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และแก้ไขสิทธิและประโยชน์เพิ่มเติมเมื่อวันที่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9D039D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กันยายน 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="009D039D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200</w:t>
      </w:r>
      <w:r w:rsidR="009D039D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ของเงินลงทุนไม่รวมค่าที่ดิน และทุนหมุนเวียนมีกำหนดเวลา </w:t>
      </w:r>
      <w:r w:rsidR="009617F3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9D039D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 นับตั้งแต่วันที่เริ่มมีรายได้จากการประกอบกิจการนับตั้งแต่วันที่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="009D039D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มีนาคม 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="009D039D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ในกรณีที่ประกอบกิจการขาดทุนในระหว่างเวลาที่ได้รับยกเว้นภาษีเงินได้นิติบุคคล จะได้รับอนุญาตให้นำผลขาดทุนประจำปีไปหักออกจากกำไรสุทธิที่เกิดขึ้นภายหลังระยะเวลาที่ได้รับยกเว้นภาษีเงินได้นิติบุคคลโดยมีกำหนดระยะเวลาไม่เกินห้าปีนับแต่วันพ้นกำหนดเวลานั้น และได้รับยกเว้นไม่ต้องนำเงินปันผลจากกิจการที่ได้รับการส่งเสริมไปรวมคำนวณเพื่อเสียภาษีเงินได้ตลอดระยะเวลาที่ผู้ได้รับการส่งเสริมไ</w:t>
      </w:r>
      <w:r w:rsidR="00DB018D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ด้รับยกเว้นภาษี</w:t>
      </w:r>
      <w:r w:rsidR="009617F3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DB018D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เงินได้นิติบุคคลนั้น</w:t>
      </w:r>
    </w:p>
    <w:p w14:paraId="1876A634" w14:textId="2C401CBE" w:rsidR="00852268" w:rsidRPr="00D51551" w:rsidRDefault="00852268" w:rsidP="00A365CC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1AD2C57A" w14:textId="47FF3A24" w:rsidR="007105A9" w:rsidRPr="00D51551" w:rsidRDefault="007105A9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="00234C7D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34C7D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ตุลาคม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2559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บริษัทได้รับการส่งเสริมสำหรับการผลิตพืชผัก ผลไม้บรรจุภาชนะผนึก สิทธิพิเศษที่สำคัญได้แก่ </w:t>
      </w:r>
      <w:r w:rsidR="00E5101C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การได้รับลดหย่อนอากรขาเข้าสำหรับเครื่องจักร และได้ยกเว้นภาษีเงินได้นิติบุคคลสำหรับกำไรสุทธิที่ได้จากการประกอบกิจการที่ได้รับการส่งเสริม รวมกันไม่เกินร้อยละ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ของเงินลงทุน ไม่รวมค่าที่ดินและทุนหมุนเวียนเป็นระยะเวลาห้าปี นับแต่วันที่เริ่มมีรายได้จากการประกอบกิจการนั้น</w:t>
      </w:r>
      <w:r w:rsidR="006556BC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556BC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โดยภาษีเงินได้นิติบุคคลที่ได้รับยกเว้นมีมูลค่าไม่เกิน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="006556BC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,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630</w:t>
      </w:r>
      <w:r w:rsidR="006556BC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,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6556BC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D039D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และแก้ไขสิทธิและประโยชน์เพิ่มเติมเมื่อวันที่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9D039D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กันยายน 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="009D039D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ให้ได้รับยกเว้นภาษีเงินได้นิติบุคคลสำหรับกำไรสุทธิที่ได้จากการประ</w:t>
      </w:r>
      <w:r w:rsidR="007A0384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กอบ</w:t>
      </w:r>
      <w:r w:rsidR="009D039D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กิจการที่ได้รับ</w:t>
      </w:r>
      <w:r w:rsidR="00E5101C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9D039D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การส่งเสริมรวมกัน</w:t>
      </w:r>
      <w:r w:rsidR="005D58FB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ไม่เกินร้อยละ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200</w:t>
      </w:r>
      <w:r w:rsidR="005D58FB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ของเงินลงทุนไม่รวมค่าที่ดินและทุนหมุนเวียนมีกำหนดเวลา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5D58FB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 นับตั้งแต่วันที่เริ่มมีรายได้นั้น</w:t>
      </w:r>
      <w:r w:rsidR="009617F3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5D58FB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ตั</w:t>
      </w:r>
      <w:r w:rsidR="003923B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้</w:t>
      </w:r>
      <w:r w:rsidR="005D58FB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งแต่วันที่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="005D58FB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มีนาคม 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="005D58FB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ในกรณีที่ประกอบกิจการขาดทุนในระหว่างเวลาที่ได้รับยกเว้นภาษีเงินได้นิติบุคคล จะได้รับอนุญาตให้นำผลขาดทุนประจำปีไปหักออกจากกำไรสุทธิที่เกิดขึ้นภายหลังระยะเวลาที่ได้รับยกเว้นภาษีเงินได้นิติบุคคลโดยมีกำหนดระยะเวลาไม่เกินห้าปีนับแต่วันพ้นกำหนดเวลานั้น และได้รับยกเว้นไม่ต้องนำเงินปันผลจากกิจการที่ได้รับการส่งเสริม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22EE8FB8" w14:textId="77777777" w:rsidR="0061217F" w:rsidRPr="00D51551" w:rsidRDefault="0061217F" w:rsidP="00A365CC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350C5ABD" w14:textId="673DD16D" w:rsidR="00446A40" w:rsidRPr="00D51551" w:rsidRDefault="00D91B05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กันยายน 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บริษัทได้รับการส่งเสริมสำหรับกิจการผลิตพืชผัก</w:t>
      </w:r>
      <w:r w:rsidR="00B340A0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ผลไม้บรรจุภาชนะผนึก เนื่องจากการปรับเปลี่ยนเครื่องจักรเพื่อเพิ่มประสิทธิภาพการผลิต สิทธิพิเศษที่สำคัญได้แก่ การได้รับลดหย่อนอากรขาเข้าสำหรับเครื่องจักร และได้ยกเว้นภาษีเงินได้นิติบุคคลสำหรับกำไรสุทธิที่ได้จากการประกอบกิจการที่ได้รับการส่งเสริม รวมกันไม่เกินร้อยละ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ของเงินลงทุนเพื่อปรับปรุงประสิทธิภาพการผลิต โดยไม่รวมค่าที่ดินและทุนหมุนเวียนเป็นระยะเวลาสามปี นับแต่วันที่เริ่มมีรายได้จากการประกอบกิจการนั้น โดยภาษีเงินได้นิติบุคคลที่ได้รับยกเว้นมีมูลค่าไม่เกิน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53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055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ในกรณีที่ประกอบกิจการขาดทุนในระหว่างเวลาที่ได้รับยกเว้นภาษีเงินได้นิติบุคคล จะได้รับอนุญาตให้นำผลขาดทุนประจำปีไปหักออกจากกำไรสุทธิที่เกิดขึ้นภายหลังระยะเวลาที่ได้รับยกเว้นภาษีเงินได้นิติบุคคลโดยมีกำหนดระยะเวลาไม่เกินห้าปีนับแต่วันพ้นกำหนดเวลานั้น และได้รับยกเว้นไม่ต้องนำเงินปันผลจากกิจการที่ได้รับการส่งเสริม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 </w:t>
      </w:r>
    </w:p>
    <w:p w14:paraId="0C23699E" w14:textId="77777777" w:rsidR="00D91B05" w:rsidRPr="00D51551" w:rsidRDefault="00446A40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7F99937D" w14:textId="602165B7" w:rsidR="00A33E32" w:rsidRPr="00D51551" w:rsidRDefault="00A33E32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กุมภาพันธ์ 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บริษัทได้รับการส่งเสริมสำหรับการผลิตพืชผัก ผลไม้บรรจุภาชนะผนึก ชนิดผลิตภัณฑ์ พืช ผัก ผลไม้แช่แข็ง  สิทธิพิเศษที่สำคัญได้แก่ การได้รับลดหย่อนอากรขาเข้าสำหรับเครื่องจักร และได้ยกเว้นภาษีเงินได้นิติบุคคลสำหรับกำไรสุทธิที่ได้จากการประกอบกิจการที่ได้รับการส่งเสริม รวมกันไม่เกินร้อยละ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ของเงินลงทุน ไม่รวมค่าที่ดินและทุนหมุนเวียนเป็นระยะเวลาห้าปี นับแต่วันที่เริ่มมีรายได้จากการประกอบกิจการนั้น โดยภาษีเงินได้นิติบุคคลที่ได้รับยกเว้นมีมูลค่าไม่เกิน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146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500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 ในกรณีที่ประกอบกิจการขาดทุนในระหว่างเวลาที่ได้รับยกเว้นภาษีเงินได้นิติบุคคล จะได้รับอนุญาตให้นำ</w:t>
      </w:r>
      <w:r w:rsidR="00A44FAD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ลขาดทุนประจำปีไปหักออกจากกำไรสุทธิที่เกิดขึ้นภายหลังระยะเวลาที่ได้รับยกเว้นภาษีเงินได้นิติบุคคลโดยมีกำหนดระยะเวลา</w:t>
      </w:r>
      <w:r w:rsidR="00A44FAD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ไม่เกินห้าปีนับแต่วันพ้นกำหนดเวลานั้น และได้รับยกเว้นไม่ต้องนำเงินปันผลจากกิจการที่ได้รับการส่งเสริม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41BC24A3" w14:textId="77777777" w:rsidR="00A33E32" w:rsidRPr="00D51551" w:rsidRDefault="00A33E32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9D64F5D" w14:textId="77777777" w:rsidR="00D83C96" w:rsidRPr="00D51551" w:rsidRDefault="00D83C9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ทั้งนี้ บริษัทต้องปฏิบัติตามเงื่อนไขและข้อกำหนดต่าง ๆ ที่ได้กำหนดไว้ในบัตรส่งเสริมการลงทุนเพื่อการได้รับสิทธิและประโยชน์ดังกล่าว</w:t>
      </w:r>
    </w:p>
    <w:p w14:paraId="5DAF8DEE" w14:textId="607C199B" w:rsidR="00DB018D" w:rsidRPr="00D51551" w:rsidRDefault="00DB018D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E4D9EC" w14:textId="567EA3D0" w:rsidR="008B2C58" w:rsidRPr="00D51551" w:rsidRDefault="000E1F44" w:rsidP="00A365C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รายได้จากการขายที่ได้รับการส่งเสริมการลงทุน </w:t>
      </w:r>
      <w:r w:rsidR="00453566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และที่ไม่ได้รับการส่งเสริมการลงทุน</w:t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ที่แสดงในงบกำไรขาดทุนสำหรับปีสิ้นสุด</w:t>
      </w:r>
      <w:r w:rsidR="00453566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C70BFE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70BFE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="00C70BFE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70BFE" w:rsidRPr="00D515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พ.ศ. </w:t>
      </w:r>
      <w:r w:rsidR="00490805" w:rsidRPr="004908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="00453566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แสดงได้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p w14:paraId="5C886041" w14:textId="77777777" w:rsidR="00446A40" w:rsidRPr="00D51551" w:rsidRDefault="00446A40" w:rsidP="00A365C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4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5500"/>
        <w:gridCol w:w="1295"/>
        <w:gridCol w:w="1405"/>
        <w:gridCol w:w="1348"/>
      </w:tblGrid>
      <w:tr w:rsidR="00C22CAB" w:rsidRPr="00D51551" w14:paraId="16DFC390" w14:textId="77777777" w:rsidTr="009617F3">
        <w:trPr>
          <w:cantSplit/>
        </w:trPr>
        <w:tc>
          <w:tcPr>
            <w:tcW w:w="5500" w:type="dxa"/>
            <w:vAlign w:val="bottom"/>
          </w:tcPr>
          <w:p w14:paraId="1089133F" w14:textId="77777777" w:rsidR="000E1F44" w:rsidRPr="00D51551" w:rsidRDefault="000E1F44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0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B40990" w14:textId="77777777" w:rsidR="000E1F44" w:rsidRPr="00D51551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E1F44" w:rsidRPr="00D51551" w14:paraId="7A445F5B" w14:textId="77777777" w:rsidTr="00A44FAD">
        <w:trPr>
          <w:cantSplit/>
        </w:trPr>
        <w:tc>
          <w:tcPr>
            <w:tcW w:w="5500" w:type="dxa"/>
            <w:vAlign w:val="bottom"/>
          </w:tcPr>
          <w:p w14:paraId="215E34AB" w14:textId="77777777" w:rsidR="000E1F44" w:rsidRPr="00D51551" w:rsidRDefault="000E1F44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3617574B" w14:textId="77777777" w:rsidR="000E1F44" w:rsidRPr="00D51551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ส่วนที่ได้รับ</w:t>
            </w: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387CA38D" w14:textId="77777777" w:rsidR="000E1F44" w:rsidRPr="00D51551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ส่วนที่ไม่ได้รับ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209B20C1" w14:textId="77777777" w:rsidR="000E1F44" w:rsidRPr="00D51551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E1F44" w:rsidRPr="00D51551" w14:paraId="2CD7289C" w14:textId="77777777" w:rsidTr="00A44FAD">
        <w:trPr>
          <w:cantSplit/>
        </w:trPr>
        <w:tc>
          <w:tcPr>
            <w:tcW w:w="5500" w:type="dxa"/>
            <w:vAlign w:val="bottom"/>
          </w:tcPr>
          <w:p w14:paraId="2C0B1EB2" w14:textId="77777777" w:rsidR="000E1F44" w:rsidRPr="00D51551" w:rsidRDefault="000E1F44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</w:tcPr>
          <w:p w14:paraId="41A55739" w14:textId="77777777" w:rsidR="000E1F44" w:rsidRPr="00D51551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การส่งเสริม</w:t>
            </w:r>
          </w:p>
        </w:tc>
        <w:tc>
          <w:tcPr>
            <w:tcW w:w="1405" w:type="dxa"/>
          </w:tcPr>
          <w:p w14:paraId="7F100743" w14:textId="77777777" w:rsidR="000E1F44" w:rsidRPr="00D51551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การส่งเสริม</w:t>
            </w:r>
          </w:p>
        </w:tc>
        <w:tc>
          <w:tcPr>
            <w:tcW w:w="1348" w:type="dxa"/>
          </w:tcPr>
          <w:p w14:paraId="24F38236" w14:textId="77777777" w:rsidR="000E1F44" w:rsidRPr="00D51551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E1F44" w:rsidRPr="00D51551" w14:paraId="63D12DE0" w14:textId="77777777" w:rsidTr="00A44FAD">
        <w:trPr>
          <w:cantSplit/>
        </w:trPr>
        <w:tc>
          <w:tcPr>
            <w:tcW w:w="5500" w:type="dxa"/>
            <w:vAlign w:val="bottom"/>
          </w:tcPr>
          <w:p w14:paraId="553DBE17" w14:textId="77777777" w:rsidR="000E1F44" w:rsidRPr="00D51551" w:rsidRDefault="000E1F44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CB254E4" w14:textId="77777777" w:rsidR="000E1F44" w:rsidRPr="00D51551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06F952F" w14:textId="77777777" w:rsidR="000E1F44" w:rsidRPr="00D51551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73BAE431" w14:textId="77777777" w:rsidR="000E1F44" w:rsidRPr="00D51551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E1F44" w:rsidRPr="00D51551" w14:paraId="7A89CA5F" w14:textId="77777777" w:rsidTr="00A44FAD">
        <w:trPr>
          <w:cantSplit/>
        </w:trPr>
        <w:tc>
          <w:tcPr>
            <w:tcW w:w="5500" w:type="dxa"/>
            <w:vAlign w:val="bottom"/>
          </w:tcPr>
          <w:p w14:paraId="6AD9D0CD" w14:textId="77777777" w:rsidR="000E1F44" w:rsidRPr="00D51551" w:rsidRDefault="000E1F44" w:rsidP="00A365CC">
            <w:pPr>
              <w:ind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2C2DED" w14:textId="77777777" w:rsidR="000E1F44" w:rsidRPr="00D51551" w:rsidRDefault="000E1F4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AB4D6" w14:textId="77777777" w:rsidR="000E1F44" w:rsidRPr="00D51551" w:rsidRDefault="000E1F4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86A7C" w14:textId="77777777" w:rsidR="000E1F44" w:rsidRPr="00D51551" w:rsidRDefault="000E1F4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E1F44" w:rsidRPr="00D51551" w14:paraId="1BEE5540" w14:textId="77777777" w:rsidTr="00A44FAD">
        <w:trPr>
          <w:cantSplit/>
        </w:trPr>
        <w:tc>
          <w:tcPr>
            <w:tcW w:w="5500" w:type="dxa"/>
            <w:vAlign w:val="bottom"/>
          </w:tcPr>
          <w:p w14:paraId="1325889D" w14:textId="07D68A82" w:rsidR="000E1F44" w:rsidRPr="00D51551" w:rsidRDefault="000E1F44" w:rsidP="00A365C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1F6AA4E" w14:textId="77777777" w:rsidR="000E1F44" w:rsidRPr="00D51551" w:rsidRDefault="000E1F4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0EF03FD1" w14:textId="77777777" w:rsidR="000E1F44" w:rsidRPr="00D51551" w:rsidRDefault="000E1F4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31CCE15C" w14:textId="77777777" w:rsidR="000E1F44" w:rsidRPr="00D51551" w:rsidRDefault="000E1F4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0E1F44" w:rsidRPr="00D51551" w14:paraId="258DDBCA" w14:textId="77777777" w:rsidTr="00A44FAD">
        <w:trPr>
          <w:cantSplit/>
        </w:trPr>
        <w:tc>
          <w:tcPr>
            <w:tcW w:w="5500" w:type="dxa"/>
            <w:vAlign w:val="bottom"/>
          </w:tcPr>
          <w:p w14:paraId="21492F06" w14:textId="77777777" w:rsidR="000E1F44" w:rsidRPr="00D51551" w:rsidRDefault="000E1F44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รายได้จากการขาย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9DCA8E" w14:textId="72DEB451" w:rsidR="000E1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="002E133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529</w:t>
            </w:r>
            <w:r w:rsidR="002E133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537</w:t>
            </w:r>
            <w:r w:rsidR="002E133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372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0671A" w14:textId="4FAC2D84" w:rsidR="000E1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="002E133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069</w:t>
            </w:r>
            <w:r w:rsidR="002E133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023</w:t>
            </w:r>
            <w:r w:rsidR="002E133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579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302F27" w14:textId="6C15087E" w:rsidR="000E1F4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</w:t>
            </w:r>
            <w:r w:rsidR="002E133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598</w:t>
            </w:r>
            <w:r w:rsidR="002E133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560</w:t>
            </w:r>
            <w:r w:rsidR="002E133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951</w:t>
            </w:r>
          </w:p>
        </w:tc>
      </w:tr>
      <w:tr w:rsidR="00C60AD8" w:rsidRPr="00D51551" w14:paraId="27B7FAA8" w14:textId="77777777" w:rsidTr="00A44FAD">
        <w:trPr>
          <w:cantSplit/>
        </w:trPr>
        <w:tc>
          <w:tcPr>
            <w:tcW w:w="5500" w:type="dxa"/>
            <w:vAlign w:val="bottom"/>
          </w:tcPr>
          <w:p w14:paraId="4E358828" w14:textId="77777777" w:rsidR="00C60AD8" w:rsidRPr="00D51551" w:rsidRDefault="00C60AD8" w:rsidP="00A365CC">
            <w:pPr>
              <w:ind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6B55413" w14:textId="77777777" w:rsidR="00C60AD8" w:rsidRPr="00D51551" w:rsidRDefault="00C60AD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5674C2C" w14:textId="77777777" w:rsidR="00C60AD8" w:rsidRPr="00D51551" w:rsidRDefault="00C60AD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06E203C9" w14:textId="77777777" w:rsidR="00C60AD8" w:rsidRPr="00D51551" w:rsidRDefault="00C60AD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60AD8" w:rsidRPr="00D51551" w14:paraId="68E43D27" w14:textId="77777777" w:rsidTr="00A44FAD">
        <w:trPr>
          <w:cantSplit/>
        </w:trPr>
        <w:tc>
          <w:tcPr>
            <w:tcW w:w="5500" w:type="dxa"/>
            <w:vAlign w:val="bottom"/>
          </w:tcPr>
          <w:p w14:paraId="5817C131" w14:textId="24232D0F" w:rsidR="00C60AD8" w:rsidRPr="00D51551" w:rsidRDefault="00C60AD8" w:rsidP="00A365C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90805" w:rsidRPr="004908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vAlign w:val="bottom"/>
          </w:tcPr>
          <w:p w14:paraId="225B5D8D" w14:textId="77777777" w:rsidR="00C60AD8" w:rsidRPr="00D51551" w:rsidRDefault="00C60AD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405" w:type="dxa"/>
            <w:vAlign w:val="bottom"/>
          </w:tcPr>
          <w:p w14:paraId="2620C184" w14:textId="77777777" w:rsidR="00C60AD8" w:rsidRPr="00D51551" w:rsidRDefault="00C60AD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8" w:type="dxa"/>
            <w:vAlign w:val="bottom"/>
          </w:tcPr>
          <w:p w14:paraId="51ACAFE1" w14:textId="77777777" w:rsidR="00C60AD8" w:rsidRPr="00D51551" w:rsidRDefault="00C60AD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2E1334" w:rsidRPr="00D51551" w14:paraId="370C3B69" w14:textId="77777777" w:rsidTr="00A44FAD">
        <w:trPr>
          <w:cantSplit/>
        </w:trPr>
        <w:tc>
          <w:tcPr>
            <w:tcW w:w="5500" w:type="dxa"/>
            <w:vAlign w:val="bottom"/>
          </w:tcPr>
          <w:p w14:paraId="170AE905" w14:textId="77777777" w:rsidR="002E1334" w:rsidRPr="00D51551" w:rsidRDefault="002E1334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รายได้จากการขาย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89A3538" w14:textId="5016B8C5" w:rsidR="002E133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="002E133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313</w:t>
            </w:r>
            <w:r w:rsidR="002E133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230</w:t>
            </w:r>
            <w:r w:rsidR="002E133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345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6EF854FF" w14:textId="1DDC1360" w:rsidR="002E1334" w:rsidRPr="00D51551" w:rsidRDefault="0049080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591</w:t>
            </w:r>
            <w:r w:rsidR="002E133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669</w:t>
            </w:r>
            <w:r w:rsidR="002E1334"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4908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434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47E1A88E" w14:textId="476CE0C3" w:rsidR="002E1334" w:rsidRPr="00D51551" w:rsidRDefault="002E133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fldChar w:fldCharType="begin"/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instrText xml:space="preserve"> =SUM(LEFT) </w:instrTex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fldChar w:fldCharType="separate"/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zh-CN"/>
              </w:rPr>
              <w:t>1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zh-CN"/>
              </w:rPr>
              <w:t>904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zh-CN"/>
              </w:rPr>
              <w:t>899</w:t>
            </w:r>
            <w:r w:rsidRPr="00D515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zh-CN"/>
              </w:rPr>
              <w:t>,</w:t>
            </w:r>
            <w:r w:rsidR="00490805" w:rsidRPr="0049080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zh-CN"/>
              </w:rPr>
              <w:t>779</w:t>
            </w:r>
            <w:r w:rsidRPr="00D515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fldChar w:fldCharType="end"/>
            </w:r>
          </w:p>
        </w:tc>
      </w:tr>
    </w:tbl>
    <w:p w14:paraId="6DEB91BD" w14:textId="77777777" w:rsidR="00C028EF" w:rsidRPr="00B9194A" w:rsidRDefault="00C028EF" w:rsidP="00B9194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B9194A" w:rsidRPr="00D51551" w14:paraId="2A059A60" w14:textId="77777777" w:rsidTr="00626F8A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58F0D419" w14:textId="702269BE" w:rsidR="00B9194A" w:rsidRPr="00D51551" w:rsidRDefault="00490805" w:rsidP="00626F8A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9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B9194A" w:rsidRPr="00D515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9194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</w:t>
            </w:r>
            <w:r w:rsidR="003923B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การเงิน</w:t>
            </w:r>
          </w:p>
        </w:tc>
      </w:tr>
    </w:tbl>
    <w:p w14:paraId="50507B96" w14:textId="3AA1F7B8" w:rsidR="00B9194A" w:rsidRPr="00B9194A" w:rsidRDefault="00B9194A" w:rsidP="00B9194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2265A6" w14:textId="05CB9AE0" w:rsidR="00626AF5" w:rsidRPr="007C784C" w:rsidRDefault="00626AF5" w:rsidP="00B9194A">
      <w:pPr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  <w:r w:rsidRPr="007C784C">
        <w:rPr>
          <w:rFonts w:ascii="Browallia New" w:eastAsia="Arial Unicode MS" w:hAnsi="Browallia New" w:cs="Browallia New" w:hint="cs"/>
          <w:i/>
          <w:iCs/>
          <w:color w:val="C45911"/>
          <w:sz w:val="26"/>
          <w:szCs w:val="26"/>
          <w:cs/>
        </w:rPr>
        <w:t>การทำรายการซื้อที่ดิน</w:t>
      </w:r>
    </w:p>
    <w:p w14:paraId="6F013FC4" w14:textId="77777777" w:rsidR="00626AF5" w:rsidRPr="007C784C" w:rsidRDefault="00626AF5" w:rsidP="00B9194A">
      <w:pPr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  <w:cs/>
        </w:rPr>
      </w:pPr>
    </w:p>
    <w:p w14:paraId="72A91998" w14:textId="6980B602" w:rsidR="00B9194A" w:rsidRPr="00B9194A" w:rsidRDefault="00B9194A" w:rsidP="00B9194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ตามมติที่ประชุมคณะกรรมการบริษัทครั้งที่ </w:t>
      </w:r>
      <w:r w:rsidR="00490805" w:rsidRPr="00490805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/</w:t>
      </w:r>
      <w:r w:rsidR="00490805" w:rsidRPr="00490805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เมื่อวันที่ </w:t>
      </w:r>
      <w:r w:rsidR="00490805" w:rsidRPr="00490805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13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มกราคม พ.ศ. </w:t>
      </w:r>
      <w:r w:rsidR="00490805" w:rsidRPr="00490805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คณะกรรมการมีมติอนุมัติการทำรายการซื้อที่ดินจำนวน </w:t>
      </w:r>
      <w:r w:rsidR="00490805" w:rsidRPr="00490805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224</w:t>
      </w:r>
      <w:r w:rsidR="006F0B2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แปลง</w:t>
      </w:r>
      <w:r w:rsidR="006F0B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F0B2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ขนาด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6F0B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007</w:t>
      </w:r>
      <w:r w:rsidR="006F0B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F0B2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ไร่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คิดเป็นจำนวนเงินทั้งสิ้น </w:t>
      </w:r>
      <w:r w:rsidR="00490805" w:rsidRPr="00490805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125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สำหรับรองรับการปลูกข้าวโพดหวาน และพืชผลทางการเกษตรอื่น ๆ เพื่อเสริมสร้างความมั่นคงด้านวัตถุดิบของบริษัทและรองรับการดำเนินการพัฒนาเทคโนโลยีทางการเกษตร</w:t>
      </w:r>
    </w:p>
    <w:p w14:paraId="49E2D2DF" w14:textId="77777777" w:rsidR="00C028EF" w:rsidRDefault="00C028EF" w:rsidP="002E67EB">
      <w:pPr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</w:p>
    <w:p w14:paraId="0AC826DE" w14:textId="1355491F" w:rsidR="002E67EB" w:rsidRDefault="002E67EB" w:rsidP="002E67EB">
      <w:pPr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  <w:r>
        <w:rPr>
          <w:rFonts w:ascii="Browallia New" w:eastAsia="Arial Unicode MS" w:hAnsi="Browallia New" w:cs="Browallia New" w:hint="cs"/>
          <w:i/>
          <w:iCs/>
          <w:color w:val="C45911"/>
          <w:sz w:val="26"/>
          <w:szCs w:val="26"/>
          <w:cs/>
        </w:rPr>
        <w:t>การจัดสรรทุนสำรองตามกฎหมาย</w:t>
      </w:r>
    </w:p>
    <w:p w14:paraId="3B87CE4B" w14:textId="77777777" w:rsidR="002E67EB" w:rsidRDefault="002E67EB" w:rsidP="002E67EB">
      <w:pPr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</w:p>
    <w:p w14:paraId="6401DD33" w14:textId="4D8B8F9A" w:rsidR="002E67EB" w:rsidRPr="009A4444" w:rsidRDefault="008041DD" w:rsidP="002E67E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A27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ตามมติที่ประชุมคณะกรรมการบริษัทครั้งที่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A2704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A27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6A27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A27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คณะกรรมการมีมติ</w:t>
      </w:r>
      <w:r w:rsidRPr="006A27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อนุมัติให้เสนอต่อที่ประชุมสามัญผู้ถือหุ้นประจำปี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A27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ซึ่งจะจัดขึ้นในวันที่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6A27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A27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E67EB" w:rsidRPr="006A27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เพื่อพิจารณาการจ</w:t>
      </w:r>
      <w:r w:rsidR="002E67EB" w:rsidRPr="006A270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ัดสรรทุนสำรองตามกฎหมาย</w:t>
      </w:r>
      <w:r w:rsidR="002E3F8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สำหรับปี</w:t>
      </w:r>
      <w:r w:rsidR="002E3F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E3F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E107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</w:t>
      </w:r>
      <w:r w:rsidR="002E67EB" w:rsidRPr="006A270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จำนวน</w:t>
      </w:r>
      <w:r w:rsidR="004E107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</w:t>
      </w:r>
      <w:r w:rsidR="002E67EB" w:rsidRPr="006A270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2E67EB" w:rsidRPr="006A27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67EB" w:rsidRPr="006A270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</w:p>
    <w:p w14:paraId="467B4054" w14:textId="345B85F7" w:rsidR="002E67EB" w:rsidRDefault="002E67EB" w:rsidP="00626AF5">
      <w:pPr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</w:p>
    <w:p w14:paraId="362F1458" w14:textId="4629AEA1" w:rsidR="008041DD" w:rsidRDefault="00490805" w:rsidP="00626AF5">
      <w:pPr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  <w:r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  <w:br w:type="page"/>
      </w:r>
    </w:p>
    <w:p w14:paraId="740AAD6E" w14:textId="5099822E" w:rsidR="00626AF5" w:rsidRDefault="00626AF5" w:rsidP="00626AF5">
      <w:pPr>
        <w:jc w:val="thaiDistribute"/>
        <w:rPr>
          <w:rFonts w:ascii="Browallia New" w:eastAsia="Arial Unicode MS" w:hAnsi="Browallia New" w:cs="Browallia New"/>
          <w:color w:val="C45911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i/>
          <w:iCs/>
          <w:color w:val="C45911"/>
          <w:sz w:val="26"/>
          <w:szCs w:val="26"/>
          <w:cs/>
        </w:rPr>
        <w:t>การ</w:t>
      </w:r>
      <w:r w:rsidR="002E67EB">
        <w:rPr>
          <w:rFonts w:ascii="Browallia New" w:eastAsia="Arial Unicode MS" w:hAnsi="Browallia New" w:cs="Browallia New" w:hint="cs"/>
          <w:i/>
          <w:iCs/>
          <w:color w:val="C45911"/>
          <w:sz w:val="26"/>
          <w:szCs w:val="26"/>
          <w:cs/>
        </w:rPr>
        <w:t>เพิ่มทุน</w:t>
      </w:r>
      <w:r w:rsidR="00390683">
        <w:rPr>
          <w:rFonts w:ascii="Browallia New" w:eastAsia="Arial Unicode MS" w:hAnsi="Browallia New" w:cs="Browallia New" w:hint="cs"/>
          <w:i/>
          <w:iCs/>
          <w:color w:val="C45911"/>
          <w:sz w:val="26"/>
          <w:szCs w:val="26"/>
          <w:cs/>
        </w:rPr>
        <w:t>จดทะเบียน</w:t>
      </w:r>
    </w:p>
    <w:p w14:paraId="3F68420B" w14:textId="6BF67DED" w:rsidR="00D90659" w:rsidRDefault="00D90659" w:rsidP="00626AF5">
      <w:pPr>
        <w:jc w:val="thaiDistribute"/>
        <w:rPr>
          <w:rFonts w:ascii="Browallia New" w:eastAsia="Arial Unicode MS" w:hAnsi="Browallia New" w:cs="Browallia New"/>
          <w:color w:val="C45911"/>
          <w:sz w:val="26"/>
          <w:szCs w:val="26"/>
        </w:rPr>
      </w:pPr>
    </w:p>
    <w:p w14:paraId="155C9E5E" w14:textId="09B7F7D1" w:rsidR="00D90659" w:rsidRDefault="007B2014" w:rsidP="00456BCC">
      <w:pPr>
        <w:jc w:val="thaiDistribute"/>
        <w:rPr>
          <w:rFonts w:ascii="Browallia New" w:eastAsia="Arial Unicode MS" w:hAnsi="Browallia New" w:cs="Browallia New"/>
          <w:color w:val="C45911"/>
          <w:sz w:val="26"/>
          <w:szCs w:val="26"/>
          <w:lang w:val="en-GB"/>
        </w:rPr>
      </w:pPr>
      <w:r w:rsidRPr="006A27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ตามมติที่ประชุมคณะกรรมการบริษัทครั้งที่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A2704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A27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6A27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A27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คณะกรรมการมีมติ</w:t>
      </w:r>
      <w:r w:rsidRPr="006A27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อนุมัติให้เสนอต่อที่ประชุมสามัญผู้ถือหุ้นประจำปี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A27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ซึ่งจะจัดขึ้นในวันที่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6A27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C41B12" w:rsidRPr="006A27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เพื่อพิจารณาการ</w:t>
      </w:r>
      <w:r w:rsidR="00C41B1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เพิ่มทุนจดทะเบียนของบริษัท</w:t>
      </w:r>
      <w:r w:rsidR="0086063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โดยการออกหุ้นสามัญเพิ่มทุน</w:t>
      </w:r>
      <w:r w:rsidR="007E52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ใหม่</w:t>
      </w:r>
      <w:r w:rsidR="0086063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215</w:t>
      </w:r>
      <w:r w:rsidR="0086063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6063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="00456B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หุ้น </w:t>
      </w:r>
      <w:r w:rsidR="00456BCC" w:rsidRPr="00FD450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มูลค่าที่ตราไว้หุ้นละ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456BCC" w:rsidRPr="00FD450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456BCC" w:rsidRPr="00FD45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56BCC" w:rsidRPr="00FD450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="00456B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คิดเป็น</w:t>
      </w:r>
      <w:r w:rsidR="00456BCC" w:rsidRPr="00FD450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จำนวนเงิน</w:t>
      </w:r>
      <w:r w:rsidR="00456B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107</w:t>
      </w:r>
      <w:r w:rsidR="00456BC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456B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56B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7E52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FD450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จากหุ้นสามัญเดิมจำนวน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430</w:t>
      </w:r>
      <w:r w:rsidR="00A904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D450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ล้านหุ้น</w:t>
      </w:r>
      <w:r w:rsidR="00456B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คิดเป็นจำนวนเงิน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215</w:t>
      </w:r>
      <w:r w:rsidR="00456B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56B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FD450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80277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รวม</w:t>
      </w:r>
      <w:r w:rsidR="00FD450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เป็นหุ้นสามัญ</w:t>
      </w:r>
      <w:r w:rsidR="00953B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ทั้งหมด</w:t>
      </w:r>
      <w:r w:rsidR="00FD450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จำนวน</w:t>
      </w:r>
      <w:r w:rsidR="00FD45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645</w:t>
      </w:r>
      <w:r w:rsidR="00FD45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D450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</w:t>
      </w:r>
      <w:r w:rsidR="00FD4503" w:rsidRPr="00FD450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นหุ้น </w:t>
      </w:r>
      <w:r w:rsidR="00456B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คิดเป็นจำนวนเงิน</w:t>
      </w:r>
      <w:r w:rsidR="00C41B1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322</w:t>
      </w:r>
      <w:r w:rsidR="00C41B1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C41B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1B1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86063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7E52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เพื่อรองรับการจ่ายหุ้นปันผลของบริษัท</w:t>
      </w:r>
    </w:p>
    <w:p w14:paraId="28B7254B" w14:textId="77777777" w:rsidR="009A4444" w:rsidRDefault="009A4444" w:rsidP="009A4444">
      <w:pPr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</w:p>
    <w:p w14:paraId="6D4F40DA" w14:textId="3734813D" w:rsidR="009A4444" w:rsidRDefault="00BC59F1" w:rsidP="009A4444">
      <w:pPr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  <w:r>
        <w:rPr>
          <w:rFonts w:ascii="Browallia New" w:eastAsia="Arial Unicode MS" w:hAnsi="Browallia New" w:cs="Browallia New" w:hint="cs"/>
          <w:i/>
          <w:iCs/>
          <w:color w:val="C45911"/>
          <w:sz w:val="26"/>
          <w:szCs w:val="26"/>
          <w:cs/>
        </w:rPr>
        <w:t>การจัดสรรหุ้นสามัญเพิ่มทุนและ</w:t>
      </w:r>
      <w:r w:rsidR="009A4444">
        <w:rPr>
          <w:rFonts w:ascii="Browallia New" w:eastAsia="Arial Unicode MS" w:hAnsi="Browallia New" w:cs="Browallia New" w:hint="cs"/>
          <w:i/>
          <w:iCs/>
          <w:color w:val="C45911"/>
          <w:sz w:val="26"/>
          <w:szCs w:val="26"/>
          <w:cs/>
        </w:rPr>
        <w:t>การจ่ายเงินปันผล</w:t>
      </w:r>
    </w:p>
    <w:p w14:paraId="744EDEE5" w14:textId="77777777" w:rsidR="007E52BC" w:rsidRDefault="007E52BC" w:rsidP="009A4444">
      <w:pPr>
        <w:jc w:val="thaiDistribute"/>
        <w:rPr>
          <w:rFonts w:ascii="Browallia New" w:eastAsia="Arial Unicode MS" w:hAnsi="Browallia New" w:cs="Browallia New"/>
          <w:color w:val="C45911"/>
          <w:sz w:val="26"/>
          <w:szCs w:val="26"/>
          <w:cs/>
        </w:rPr>
      </w:pPr>
    </w:p>
    <w:p w14:paraId="299D07A8" w14:textId="126032AB" w:rsidR="007E52BC" w:rsidRDefault="006A2704" w:rsidP="007E52B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A27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ตามมติที่ประชุมคณะกรรมการบริษัทครั้งที่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A2704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A27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6A27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A27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30E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คณะกรรมการมีมติ</w:t>
      </w:r>
      <w:r w:rsidRPr="006A27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อนุมัติให้เสนอต่อที่ประชุมสามัญผู้ถือหุ้นประจำปี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A27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ซึ่งจะจัดขึ้นในวันที่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6A27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A27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เพื่อพิจารณาการ</w:t>
      </w:r>
      <w:r w:rsidR="007E52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จัดสรรหุ้นสามัญเพิ่มทุนของบริษัทจำนวน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215</w:t>
      </w:r>
      <w:r w:rsidR="007E52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E52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ล้านหุ้น มูลค่าที่ตราไว้หุ้นละ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7E52B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7E52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E52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และพิจารณาการจ่ายปันผลสำหรับผลการดำเนินงานประจำปี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7E52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ในอัตราหุ้นละ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7E52B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7E52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E52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150</w:t>
      </w:r>
      <w:r w:rsidR="007E52B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7E52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E52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</w:t>
      </w:r>
      <w:r w:rsidR="007E52BC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อย่างไรก็ตาม บริษัทได้จ่ายเงินปันผลระหว่างกาลไปแล้วในอัตราหุ้นละ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7E52BC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05</w:t>
      </w:r>
      <w:r w:rsidR="007E52BC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E52BC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</w:t>
      </w:r>
      <w:r w:rsidR="00724DF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7E52BC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รวมเป็นเงินจำนวน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="007E52BC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="007E52BC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E52BC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เมื่อวันที่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7E52BC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E52B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กันยายน</w:t>
      </w:r>
      <w:r w:rsidR="007E52BC"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="007E52BC"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E07C452" w14:textId="77777777" w:rsidR="007E52BC" w:rsidRDefault="007E52BC" w:rsidP="007E52B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EC4FAE5" w14:textId="5072924D" w:rsidR="009A4444" w:rsidRDefault="007E52BC" w:rsidP="007E52B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การ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ปันผล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ประจำปี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ส่วนที่เหลือ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อีกอัตราหุ้นละ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บาท เป็น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จำนวน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เงินทั้งสิ้น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90805" w:rsidRPr="004908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129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515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นั้น บริษัทจะพิจารณาแบ่งจ่ายเป็น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หุ้นปันผลและเงินสด ดังนี้</w:t>
      </w:r>
    </w:p>
    <w:p w14:paraId="2D0575DD" w14:textId="3E0E87D1" w:rsidR="007E52BC" w:rsidRDefault="00F06A46" w:rsidP="007E52BC">
      <w:pPr>
        <w:numPr>
          <w:ilvl w:val="0"/>
          <w:numId w:val="24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จ่ายปันผลเป็นหุ้นสามัญเพิ่มทุนของบริษัท</w:t>
      </w:r>
      <w:r w:rsidR="00061B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จำนวน</w:t>
      </w:r>
      <w:r w:rsidR="009C3F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ไม่เกิน</w:t>
      </w:r>
      <w:r w:rsidR="00061B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215</w:t>
      </w:r>
      <w:r w:rsidR="00061B1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061B1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61B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ล้านหุ้น มูลค่าที่ตราไว้หุ้นละ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061B1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061B1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61B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ให้แก่ผู้ถือหุ้นเดิมของบริษัทในอัตรา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61B1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61B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หุ้นสามัญเดิมต่อ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61B1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61B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หุ้นปันผล รวมเป็น</w:t>
      </w:r>
      <w:r w:rsidR="009B632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จำนวนเงิน</w:t>
      </w:r>
      <w:r w:rsidR="00061B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107</w:t>
      </w:r>
      <w:r w:rsidR="00061B1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061B1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61B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ทั้งนี้ในกรณีที่มีเศษของหุ้นเดิมจากการคำนวณตามอัตราการจ่ายหุ้นปันผลดังกล่าว ให้จ่ายปันผลสำหรับส่วนที่เป็นเศษของหุ้นเป็นเงินสดในอัตราหุ้นละ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061B1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061B1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61B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บาทแทนการจ่ายด้วยหุ้นปันผล</w:t>
      </w:r>
    </w:p>
    <w:p w14:paraId="0AA0A2A7" w14:textId="6F683662" w:rsidR="00061B16" w:rsidRDefault="00061B16" w:rsidP="007E52BC">
      <w:pPr>
        <w:numPr>
          <w:ilvl w:val="0"/>
          <w:numId w:val="24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จ่ายปันผลเป็นเงินสด ในอัตราหุ้นละ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เป็นจำนวนเงิน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ล้านบาท</w:t>
      </w:r>
    </w:p>
    <w:p w14:paraId="729B72D7" w14:textId="51B49E96" w:rsidR="007E52BC" w:rsidRDefault="007E52BC" w:rsidP="007E52B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50342E" w14:textId="01B1FDC4" w:rsidR="00230E4B" w:rsidRDefault="00230E4B" w:rsidP="00230E4B">
      <w:pPr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  <w:r>
        <w:rPr>
          <w:rFonts w:ascii="Browallia New" w:eastAsia="Arial Unicode MS" w:hAnsi="Browallia New" w:cs="Browallia New" w:hint="cs"/>
          <w:i/>
          <w:iCs/>
          <w:color w:val="C45911"/>
          <w:sz w:val="26"/>
          <w:szCs w:val="26"/>
          <w:cs/>
        </w:rPr>
        <w:t>การย้ายหลักทรัพย์จดทะเบียน</w:t>
      </w:r>
    </w:p>
    <w:p w14:paraId="2460E9A0" w14:textId="77777777" w:rsidR="00230E4B" w:rsidRDefault="00230E4B" w:rsidP="00230E4B">
      <w:pPr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</w:p>
    <w:p w14:paraId="52C53EE5" w14:textId="32A63D7E" w:rsidR="00626AF5" w:rsidRPr="00B9194A" w:rsidRDefault="00230E4B" w:rsidP="00B9194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A27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ตามมติที่ประชุมคณะกรรมการบริษัทครั้งที่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A2704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A27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6A27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A27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คณะกรรมการ</w:t>
      </w:r>
      <w:r w:rsidRPr="006A27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ได้อนุมัติให้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ย้าย</w:t>
      </w:r>
      <w:r w:rsidR="000750B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หลักทรัพย์จดทะเบียนของ </w:t>
      </w:r>
      <w:r w:rsidR="000750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SUN </w:t>
      </w:r>
      <w:r w:rsidR="000750B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จากตลาดหลักทรัพย์ เอ็ม เอ ไอ </w:t>
      </w:r>
      <w:r w:rsidR="000750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(MAI) </w:t>
      </w:r>
      <w:r w:rsidR="000750B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เข้าซื้อขายในตลาดหลักทรัพย์แห่งประเทศไทย </w:t>
      </w:r>
      <w:r w:rsidR="000750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(SET) </w:t>
      </w:r>
      <w:r w:rsidR="000750B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โดยมอบหมายให้ฝ่ายบริหารดำเนินการยื่นคำขอเข้าจดทะเบียนหลักทรัพย์กับตลาดหลักทรัพย์แห่งประเทศไทยภายในไตรมาสที่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750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750B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ของปี </w:t>
      </w:r>
      <w:r w:rsidR="00490805" w:rsidRPr="0049080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sectPr w:rsidR="00626AF5" w:rsidRPr="00B9194A" w:rsidSect="00FC6DCD"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53FD5" w14:textId="77777777" w:rsidR="002A7F14" w:rsidRDefault="002A7F14">
      <w:r>
        <w:separator/>
      </w:r>
    </w:p>
  </w:endnote>
  <w:endnote w:type="continuationSeparator" w:id="0">
    <w:p w14:paraId="792F0B64" w14:textId="77777777" w:rsidR="002A7F14" w:rsidRDefault="002A7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ChalalaiClassicas">
    <w:altName w:val="Times New Roman"/>
    <w:charset w:val="01"/>
    <w:family w:val="auto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707DE" w14:textId="77777777" w:rsidR="002A7F14" w:rsidRPr="00205812" w:rsidRDefault="002A7F14" w:rsidP="00E502F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205812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205812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205812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71</w:t>
    </w:r>
    <w:r w:rsidRPr="00205812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C3045" w14:textId="77777777" w:rsidR="002A7F14" w:rsidRPr="003D28D0" w:rsidRDefault="002A7F14" w:rsidP="0044234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sz w:val="28"/>
        <w:szCs w:val="28"/>
        <w:lang w:val="en-GB"/>
      </w:rPr>
    </w:pPr>
    <w:r w:rsidRPr="003D28D0">
      <w:rPr>
        <w:rStyle w:val="PageNumber"/>
        <w:rFonts w:ascii="Angsana New" w:hAnsi="Angsana New"/>
        <w:sz w:val="28"/>
        <w:szCs w:val="28"/>
      </w:rPr>
      <w:fldChar w:fldCharType="begin"/>
    </w:r>
    <w:r w:rsidRPr="003D28D0">
      <w:rPr>
        <w:rStyle w:val="PageNumber"/>
        <w:rFonts w:ascii="Angsana New" w:hAnsi="Angsana New"/>
        <w:sz w:val="28"/>
        <w:szCs w:val="28"/>
        <w:lang w:val="en-GB"/>
      </w:rPr>
      <w:instrText xml:space="preserve"> PAGE </w:instrText>
    </w:r>
    <w:r w:rsidRPr="003D28D0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  <w:lang w:val="en-GB"/>
      </w:rPr>
      <w:t>17</w:t>
    </w:r>
    <w:r w:rsidRPr="003D28D0">
      <w:rPr>
        <w:rStyle w:val="PageNumber"/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42682" w14:textId="77777777" w:rsidR="002A7F14" w:rsidRDefault="002A7F14">
      <w:r>
        <w:separator/>
      </w:r>
    </w:p>
  </w:footnote>
  <w:footnote w:type="continuationSeparator" w:id="0">
    <w:p w14:paraId="2E27B570" w14:textId="77777777" w:rsidR="002A7F14" w:rsidRDefault="002A7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1D64A" w14:textId="77777777" w:rsidR="002A7F14" w:rsidRPr="00205812" w:rsidRDefault="002A7F14" w:rsidP="00205812">
    <w:pPr>
      <w:jc w:val="thaiDistribute"/>
      <w:rPr>
        <w:rFonts w:ascii="Browallia New" w:eastAsia="Arial Unicode MS" w:hAnsi="Browallia New" w:cs="Browallia New"/>
        <w:b/>
        <w:bCs/>
        <w:snapToGrid w:val="0"/>
        <w:color w:val="000000"/>
        <w:sz w:val="26"/>
        <w:szCs w:val="26"/>
        <w:cs/>
        <w:lang w:eastAsia="th-TH"/>
      </w:rPr>
    </w:pPr>
    <w:r w:rsidRPr="00205812">
      <w:rPr>
        <w:rFonts w:ascii="Browallia New" w:eastAsia="Arial Unicode MS" w:hAnsi="Browallia New" w:cs="Browallia New"/>
        <w:b/>
        <w:bCs/>
        <w:snapToGrid w:val="0"/>
        <w:color w:val="000000"/>
        <w:sz w:val="26"/>
        <w:szCs w:val="26"/>
        <w:cs/>
        <w:lang w:eastAsia="th-TH"/>
      </w:rPr>
      <w:t>บริษัท ซันสวีท จำกัด</w:t>
    </w:r>
    <w:r w:rsidRPr="00205812">
      <w:rPr>
        <w:rFonts w:ascii="Browallia New" w:eastAsia="Arial Unicode MS" w:hAnsi="Browallia New" w:cs="Browallia New"/>
        <w:b/>
        <w:bCs/>
        <w:snapToGrid w:val="0"/>
        <w:color w:val="000000"/>
        <w:sz w:val="26"/>
        <w:szCs w:val="26"/>
        <w:lang w:eastAsia="th-TH"/>
      </w:rPr>
      <w:t xml:space="preserve"> </w:t>
    </w:r>
    <w:r w:rsidRPr="00205812">
      <w:rPr>
        <w:rFonts w:ascii="Browallia New" w:eastAsia="Arial Unicode MS" w:hAnsi="Browallia New" w:cs="Browallia New"/>
        <w:b/>
        <w:bCs/>
        <w:snapToGrid w:val="0"/>
        <w:color w:val="000000"/>
        <w:sz w:val="26"/>
        <w:szCs w:val="26"/>
        <w:cs/>
        <w:lang w:eastAsia="th-TH"/>
      </w:rPr>
      <w:t>(มหาชน)</w:t>
    </w:r>
  </w:p>
  <w:p w14:paraId="44569519" w14:textId="77777777" w:rsidR="002A7F14" w:rsidRPr="00205812" w:rsidRDefault="002A7F14" w:rsidP="00205812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sz w:val="26"/>
        <w:szCs w:val="26"/>
      </w:rPr>
    </w:pPr>
    <w:r w:rsidRPr="00205812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8A2AD1C" w14:textId="77777777" w:rsidR="002A7F14" w:rsidRPr="00971A5E" w:rsidRDefault="002A7F14" w:rsidP="00205812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20581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20581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205812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ธันวาคม</w:t>
    </w:r>
    <w:r w:rsidRPr="0020581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20581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84D17E2"/>
    <w:multiLevelType w:val="hybridMultilevel"/>
    <w:tmpl w:val="51CC851C"/>
    <w:lvl w:ilvl="0" w:tplc="E6E471E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BCD6A82"/>
    <w:multiLevelType w:val="hybridMultilevel"/>
    <w:tmpl w:val="843C6A92"/>
    <w:lvl w:ilvl="0" w:tplc="37702294">
      <w:start w:val="1"/>
      <w:numFmt w:val="thaiLetters"/>
      <w:lvlText w:val="%1)"/>
      <w:lvlJc w:val="left"/>
      <w:pPr>
        <w:ind w:left="540" w:hanging="492"/>
      </w:pPr>
      <w:rPr>
        <w:rFonts w:hint="default"/>
      </w:rPr>
    </w:lvl>
    <w:lvl w:ilvl="1" w:tplc="E6E471EC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1848" w:hanging="180"/>
      </w:pPr>
    </w:lvl>
    <w:lvl w:ilvl="3" w:tplc="0809000F" w:tentative="1">
      <w:start w:val="1"/>
      <w:numFmt w:val="decimal"/>
      <w:lvlText w:val="%4."/>
      <w:lvlJc w:val="left"/>
      <w:pPr>
        <w:ind w:left="2568" w:hanging="360"/>
      </w:pPr>
    </w:lvl>
    <w:lvl w:ilvl="4" w:tplc="08090019" w:tentative="1">
      <w:start w:val="1"/>
      <w:numFmt w:val="lowerLetter"/>
      <w:lvlText w:val="%5."/>
      <w:lvlJc w:val="left"/>
      <w:pPr>
        <w:ind w:left="3288" w:hanging="360"/>
      </w:pPr>
    </w:lvl>
    <w:lvl w:ilvl="5" w:tplc="0809001B" w:tentative="1">
      <w:start w:val="1"/>
      <w:numFmt w:val="lowerRoman"/>
      <w:lvlText w:val="%6."/>
      <w:lvlJc w:val="right"/>
      <w:pPr>
        <w:ind w:left="4008" w:hanging="180"/>
      </w:pPr>
    </w:lvl>
    <w:lvl w:ilvl="6" w:tplc="0809000F" w:tentative="1">
      <w:start w:val="1"/>
      <w:numFmt w:val="decimal"/>
      <w:lvlText w:val="%7."/>
      <w:lvlJc w:val="left"/>
      <w:pPr>
        <w:ind w:left="4728" w:hanging="360"/>
      </w:pPr>
    </w:lvl>
    <w:lvl w:ilvl="7" w:tplc="08090019" w:tentative="1">
      <w:start w:val="1"/>
      <w:numFmt w:val="lowerLetter"/>
      <w:lvlText w:val="%8."/>
      <w:lvlJc w:val="left"/>
      <w:pPr>
        <w:ind w:left="5448" w:hanging="360"/>
      </w:pPr>
    </w:lvl>
    <w:lvl w:ilvl="8" w:tplc="08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 w15:restartNumberingAfterBreak="0">
    <w:nsid w:val="0BF32814"/>
    <w:multiLevelType w:val="hybridMultilevel"/>
    <w:tmpl w:val="956278CA"/>
    <w:lvl w:ilvl="0" w:tplc="A6C695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551323"/>
    <w:multiLevelType w:val="hybridMultilevel"/>
    <w:tmpl w:val="0FF69932"/>
    <w:lvl w:ilvl="0" w:tplc="003080C2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446364"/>
    <w:multiLevelType w:val="hybridMultilevel"/>
    <w:tmpl w:val="93ACB864"/>
    <w:lvl w:ilvl="0" w:tplc="003080C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450A6"/>
    <w:multiLevelType w:val="hybridMultilevel"/>
    <w:tmpl w:val="EB90801A"/>
    <w:lvl w:ilvl="0" w:tplc="0E58C9B2">
      <w:start w:val="1"/>
      <w:numFmt w:val="decimal"/>
      <w:lvlText w:val="%1."/>
      <w:lvlJc w:val="left"/>
      <w:pPr>
        <w:ind w:left="9144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9864" w:hanging="360"/>
      </w:pPr>
    </w:lvl>
    <w:lvl w:ilvl="2" w:tplc="0409001B" w:tentative="1">
      <w:start w:val="1"/>
      <w:numFmt w:val="lowerRoman"/>
      <w:lvlText w:val="%3."/>
      <w:lvlJc w:val="right"/>
      <w:pPr>
        <w:ind w:left="10584" w:hanging="180"/>
      </w:pPr>
    </w:lvl>
    <w:lvl w:ilvl="3" w:tplc="0409000F" w:tentative="1">
      <w:start w:val="1"/>
      <w:numFmt w:val="decimal"/>
      <w:lvlText w:val="%4."/>
      <w:lvlJc w:val="left"/>
      <w:pPr>
        <w:ind w:left="11304" w:hanging="360"/>
      </w:pPr>
    </w:lvl>
    <w:lvl w:ilvl="4" w:tplc="04090019" w:tentative="1">
      <w:start w:val="1"/>
      <w:numFmt w:val="lowerLetter"/>
      <w:lvlText w:val="%5."/>
      <w:lvlJc w:val="left"/>
      <w:pPr>
        <w:ind w:left="12024" w:hanging="360"/>
      </w:pPr>
    </w:lvl>
    <w:lvl w:ilvl="5" w:tplc="0409001B" w:tentative="1">
      <w:start w:val="1"/>
      <w:numFmt w:val="lowerRoman"/>
      <w:lvlText w:val="%6."/>
      <w:lvlJc w:val="right"/>
      <w:pPr>
        <w:ind w:left="12744" w:hanging="180"/>
      </w:pPr>
    </w:lvl>
    <w:lvl w:ilvl="6" w:tplc="0409000F" w:tentative="1">
      <w:start w:val="1"/>
      <w:numFmt w:val="decimal"/>
      <w:lvlText w:val="%7."/>
      <w:lvlJc w:val="left"/>
      <w:pPr>
        <w:ind w:left="13464" w:hanging="360"/>
      </w:pPr>
    </w:lvl>
    <w:lvl w:ilvl="7" w:tplc="04090019" w:tentative="1">
      <w:start w:val="1"/>
      <w:numFmt w:val="lowerLetter"/>
      <w:lvlText w:val="%8."/>
      <w:lvlJc w:val="left"/>
      <w:pPr>
        <w:ind w:left="14184" w:hanging="360"/>
      </w:pPr>
    </w:lvl>
    <w:lvl w:ilvl="8" w:tplc="0409001B" w:tentative="1">
      <w:start w:val="1"/>
      <w:numFmt w:val="lowerRoman"/>
      <w:lvlText w:val="%9."/>
      <w:lvlJc w:val="right"/>
      <w:pPr>
        <w:ind w:left="14904" w:hanging="180"/>
      </w:pPr>
    </w:lvl>
  </w:abstractNum>
  <w:abstractNum w:abstractNumId="8" w15:restartNumberingAfterBreak="0">
    <w:nsid w:val="22BA7D94"/>
    <w:multiLevelType w:val="hybridMultilevel"/>
    <w:tmpl w:val="254AE1A0"/>
    <w:lvl w:ilvl="0" w:tplc="37702294">
      <w:start w:val="1"/>
      <w:numFmt w:val="thaiLetters"/>
      <w:lvlText w:val="%1)"/>
      <w:lvlJc w:val="left"/>
      <w:pPr>
        <w:ind w:left="540" w:hanging="492"/>
      </w:pPr>
      <w:rPr>
        <w:rFonts w:hint="default"/>
      </w:rPr>
    </w:lvl>
    <w:lvl w:ilvl="1" w:tplc="4648B0E8">
      <w:numFmt w:val="bullet"/>
      <w:lvlText w:val="•"/>
      <w:lvlJc w:val="left"/>
      <w:pPr>
        <w:ind w:left="1128" w:hanging="360"/>
      </w:pPr>
      <w:rPr>
        <w:rFonts w:ascii="Browallia New" w:eastAsia="Cordia New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1848" w:hanging="180"/>
      </w:pPr>
    </w:lvl>
    <w:lvl w:ilvl="3" w:tplc="0809000F" w:tentative="1">
      <w:start w:val="1"/>
      <w:numFmt w:val="decimal"/>
      <w:lvlText w:val="%4."/>
      <w:lvlJc w:val="left"/>
      <w:pPr>
        <w:ind w:left="2568" w:hanging="360"/>
      </w:pPr>
    </w:lvl>
    <w:lvl w:ilvl="4" w:tplc="08090019" w:tentative="1">
      <w:start w:val="1"/>
      <w:numFmt w:val="lowerLetter"/>
      <w:lvlText w:val="%5."/>
      <w:lvlJc w:val="left"/>
      <w:pPr>
        <w:ind w:left="3288" w:hanging="360"/>
      </w:pPr>
    </w:lvl>
    <w:lvl w:ilvl="5" w:tplc="0809001B" w:tentative="1">
      <w:start w:val="1"/>
      <w:numFmt w:val="lowerRoman"/>
      <w:lvlText w:val="%6."/>
      <w:lvlJc w:val="right"/>
      <w:pPr>
        <w:ind w:left="4008" w:hanging="180"/>
      </w:pPr>
    </w:lvl>
    <w:lvl w:ilvl="6" w:tplc="0809000F" w:tentative="1">
      <w:start w:val="1"/>
      <w:numFmt w:val="decimal"/>
      <w:lvlText w:val="%7."/>
      <w:lvlJc w:val="left"/>
      <w:pPr>
        <w:ind w:left="4728" w:hanging="360"/>
      </w:pPr>
    </w:lvl>
    <w:lvl w:ilvl="7" w:tplc="08090019" w:tentative="1">
      <w:start w:val="1"/>
      <w:numFmt w:val="lowerLetter"/>
      <w:lvlText w:val="%8."/>
      <w:lvlJc w:val="left"/>
      <w:pPr>
        <w:ind w:left="5448" w:hanging="360"/>
      </w:pPr>
    </w:lvl>
    <w:lvl w:ilvl="8" w:tplc="08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348BE"/>
    <w:multiLevelType w:val="hybridMultilevel"/>
    <w:tmpl w:val="642A2900"/>
    <w:lvl w:ilvl="0" w:tplc="44445020">
      <w:start w:val="5"/>
      <w:numFmt w:val="bullet"/>
      <w:lvlText w:val="-"/>
      <w:lvlJc w:val="left"/>
      <w:pPr>
        <w:ind w:left="1146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AB469A5"/>
    <w:multiLevelType w:val="hybridMultilevel"/>
    <w:tmpl w:val="D10A227A"/>
    <w:lvl w:ilvl="0" w:tplc="07F80B5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5" w15:restartNumberingAfterBreak="0">
    <w:nsid w:val="3F846C46"/>
    <w:multiLevelType w:val="hybridMultilevel"/>
    <w:tmpl w:val="1592C0AA"/>
    <w:lvl w:ilvl="0" w:tplc="E3282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D55E0"/>
    <w:multiLevelType w:val="hybridMultilevel"/>
    <w:tmpl w:val="BC70C686"/>
    <w:lvl w:ilvl="0" w:tplc="A6C695A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048F9"/>
    <w:multiLevelType w:val="hybridMultilevel"/>
    <w:tmpl w:val="EF38F7DE"/>
    <w:lvl w:ilvl="0" w:tplc="96360CA4">
      <w:start w:val="1"/>
      <w:numFmt w:val="thaiLetters"/>
      <w:lvlText w:val="%1)"/>
      <w:lvlJc w:val="left"/>
      <w:pPr>
        <w:ind w:left="1080" w:hanging="36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426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146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86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58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0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02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74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46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186" w:hanging="360"/>
      </w:pPr>
      <w:rPr>
        <w:rFonts w:ascii="Wingdings" w:hAnsi="Wingdings" w:hint="default"/>
      </w:rPr>
    </w:lvl>
  </w:abstractNum>
  <w:abstractNum w:abstractNumId="21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F892144"/>
    <w:multiLevelType w:val="hybridMultilevel"/>
    <w:tmpl w:val="2AB6E1FA"/>
    <w:lvl w:ilvl="0" w:tplc="C3BCB32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24933C8"/>
    <w:multiLevelType w:val="hybridMultilevel"/>
    <w:tmpl w:val="EF38F7DE"/>
    <w:lvl w:ilvl="0" w:tplc="96360CA4">
      <w:start w:val="1"/>
      <w:numFmt w:val="thaiLetters"/>
      <w:lvlText w:val="%1)"/>
      <w:lvlJc w:val="left"/>
      <w:pPr>
        <w:ind w:left="1080" w:hanging="36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7"/>
  </w:num>
  <w:num w:numId="3">
    <w:abstractNumId w:val="18"/>
  </w:num>
  <w:num w:numId="4">
    <w:abstractNumId w:val="0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14"/>
  </w:num>
  <w:num w:numId="8">
    <w:abstractNumId w:val="12"/>
  </w:num>
  <w:num w:numId="9">
    <w:abstractNumId w:val="16"/>
  </w:num>
  <w:num w:numId="10">
    <w:abstractNumId w:val="21"/>
  </w:num>
  <w:num w:numId="11">
    <w:abstractNumId w:val="1"/>
  </w:num>
  <w:num w:numId="12">
    <w:abstractNumId w:val="5"/>
  </w:num>
  <w:num w:numId="13">
    <w:abstractNumId w:val="11"/>
  </w:num>
  <w:num w:numId="14">
    <w:abstractNumId w:val="8"/>
  </w:num>
  <w:num w:numId="15">
    <w:abstractNumId w:val="10"/>
  </w:num>
  <w:num w:numId="16">
    <w:abstractNumId w:val="6"/>
  </w:num>
  <w:num w:numId="17">
    <w:abstractNumId w:val="4"/>
  </w:num>
  <w:num w:numId="18">
    <w:abstractNumId w:val="23"/>
  </w:num>
  <w:num w:numId="19">
    <w:abstractNumId w:val="19"/>
  </w:num>
  <w:num w:numId="20">
    <w:abstractNumId w:val="3"/>
  </w:num>
  <w:num w:numId="21">
    <w:abstractNumId w:val="20"/>
  </w:num>
  <w:num w:numId="22">
    <w:abstractNumId w:val="9"/>
  </w:num>
  <w:num w:numId="23">
    <w:abstractNumId w:val="2"/>
  </w:num>
  <w:num w:numId="24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embedSystemFont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10896"/>
    <w:rsid w:val="00000134"/>
    <w:rsid w:val="00000425"/>
    <w:rsid w:val="00000F90"/>
    <w:rsid w:val="000031EC"/>
    <w:rsid w:val="00003694"/>
    <w:rsid w:val="000039CF"/>
    <w:rsid w:val="000040C7"/>
    <w:rsid w:val="00004574"/>
    <w:rsid w:val="0000459A"/>
    <w:rsid w:val="0000666E"/>
    <w:rsid w:val="00006F44"/>
    <w:rsid w:val="00007174"/>
    <w:rsid w:val="00007FC8"/>
    <w:rsid w:val="000102E6"/>
    <w:rsid w:val="000106A6"/>
    <w:rsid w:val="00010959"/>
    <w:rsid w:val="00010E11"/>
    <w:rsid w:val="00011769"/>
    <w:rsid w:val="00011B59"/>
    <w:rsid w:val="00011F0A"/>
    <w:rsid w:val="00012C9D"/>
    <w:rsid w:val="00012E5D"/>
    <w:rsid w:val="00012E7D"/>
    <w:rsid w:val="00014C53"/>
    <w:rsid w:val="00014F62"/>
    <w:rsid w:val="0001606F"/>
    <w:rsid w:val="00016383"/>
    <w:rsid w:val="00016A08"/>
    <w:rsid w:val="00016B9D"/>
    <w:rsid w:val="00017750"/>
    <w:rsid w:val="00017CCF"/>
    <w:rsid w:val="00020BC8"/>
    <w:rsid w:val="00021461"/>
    <w:rsid w:val="0002153D"/>
    <w:rsid w:val="000215D4"/>
    <w:rsid w:val="0002163A"/>
    <w:rsid w:val="00021A7F"/>
    <w:rsid w:val="00021EE2"/>
    <w:rsid w:val="0002256F"/>
    <w:rsid w:val="000226E3"/>
    <w:rsid w:val="00023856"/>
    <w:rsid w:val="00024416"/>
    <w:rsid w:val="0002454D"/>
    <w:rsid w:val="000246F2"/>
    <w:rsid w:val="00025655"/>
    <w:rsid w:val="000256F5"/>
    <w:rsid w:val="00025DE5"/>
    <w:rsid w:val="00026192"/>
    <w:rsid w:val="0002681A"/>
    <w:rsid w:val="00026F66"/>
    <w:rsid w:val="000271CC"/>
    <w:rsid w:val="0002789C"/>
    <w:rsid w:val="00027D97"/>
    <w:rsid w:val="0003075E"/>
    <w:rsid w:val="000313DD"/>
    <w:rsid w:val="000323F2"/>
    <w:rsid w:val="000337B3"/>
    <w:rsid w:val="000345FE"/>
    <w:rsid w:val="00035170"/>
    <w:rsid w:val="00036CFB"/>
    <w:rsid w:val="00036D69"/>
    <w:rsid w:val="00036EE6"/>
    <w:rsid w:val="00037959"/>
    <w:rsid w:val="000379EE"/>
    <w:rsid w:val="00037FB7"/>
    <w:rsid w:val="00041352"/>
    <w:rsid w:val="0004158E"/>
    <w:rsid w:val="0004178F"/>
    <w:rsid w:val="00041DD7"/>
    <w:rsid w:val="000420C9"/>
    <w:rsid w:val="00042129"/>
    <w:rsid w:val="0004235D"/>
    <w:rsid w:val="00042BBB"/>
    <w:rsid w:val="0004338F"/>
    <w:rsid w:val="00043723"/>
    <w:rsid w:val="000438E2"/>
    <w:rsid w:val="000447C4"/>
    <w:rsid w:val="0004491F"/>
    <w:rsid w:val="000452E4"/>
    <w:rsid w:val="00045C48"/>
    <w:rsid w:val="00045DB0"/>
    <w:rsid w:val="00046F0F"/>
    <w:rsid w:val="000473A7"/>
    <w:rsid w:val="00047535"/>
    <w:rsid w:val="00047A05"/>
    <w:rsid w:val="00047A34"/>
    <w:rsid w:val="00047B51"/>
    <w:rsid w:val="00050635"/>
    <w:rsid w:val="000509A2"/>
    <w:rsid w:val="00050C65"/>
    <w:rsid w:val="00050FEB"/>
    <w:rsid w:val="00051507"/>
    <w:rsid w:val="000522C6"/>
    <w:rsid w:val="000527B4"/>
    <w:rsid w:val="00052AB8"/>
    <w:rsid w:val="00052C7B"/>
    <w:rsid w:val="00052E4D"/>
    <w:rsid w:val="00053361"/>
    <w:rsid w:val="000534B4"/>
    <w:rsid w:val="00053D5D"/>
    <w:rsid w:val="000543C2"/>
    <w:rsid w:val="0005442F"/>
    <w:rsid w:val="00054476"/>
    <w:rsid w:val="00055D3D"/>
    <w:rsid w:val="000567E9"/>
    <w:rsid w:val="00057399"/>
    <w:rsid w:val="000578AE"/>
    <w:rsid w:val="00057983"/>
    <w:rsid w:val="00057AC8"/>
    <w:rsid w:val="000601EC"/>
    <w:rsid w:val="00061B16"/>
    <w:rsid w:val="00061C23"/>
    <w:rsid w:val="00062C58"/>
    <w:rsid w:val="00064011"/>
    <w:rsid w:val="00064050"/>
    <w:rsid w:val="000648F0"/>
    <w:rsid w:val="00064CAE"/>
    <w:rsid w:val="00064F2B"/>
    <w:rsid w:val="000659C9"/>
    <w:rsid w:val="00065D11"/>
    <w:rsid w:val="00066033"/>
    <w:rsid w:val="00066321"/>
    <w:rsid w:val="000669D7"/>
    <w:rsid w:val="00066BE4"/>
    <w:rsid w:val="00066DEF"/>
    <w:rsid w:val="00067269"/>
    <w:rsid w:val="000675B7"/>
    <w:rsid w:val="00067AEE"/>
    <w:rsid w:val="00070619"/>
    <w:rsid w:val="000706E8"/>
    <w:rsid w:val="00070B81"/>
    <w:rsid w:val="00070D1A"/>
    <w:rsid w:val="00070D27"/>
    <w:rsid w:val="00070F6D"/>
    <w:rsid w:val="000735C7"/>
    <w:rsid w:val="00073BF2"/>
    <w:rsid w:val="00073EF0"/>
    <w:rsid w:val="0007472E"/>
    <w:rsid w:val="000748E4"/>
    <w:rsid w:val="00074BFF"/>
    <w:rsid w:val="00074D18"/>
    <w:rsid w:val="000750BE"/>
    <w:rsid w:val="00075446"/>
    <w:rsid w:val="000754FC"/>
    <w:rsid w:val="000758B0"/>
    <w:rsid w:val="00075904"/>
    <w:rsid w:val="000764BF"/>
    <w:rsid w:val="00077367"/>
    <w:rsid w:val="00077630"/>
    <w:rsid w:val="00077DA3"/>
    <w:rsid w:val="00080404"/>
    <w:rsid w:val="00081609"/>
    <w:rsid w:val="00082D7A"/>
    <w:rsid w:val="000831EC"/>
    <w:rsid w:val="00083C71"/>
    <w:rsid w:val="00084221"/>
    <w:rsid w:val="00084385"/>
    <w:rsid w:val="00084487"/>
    <w:rsid w:val="000846A5"/>
    <w:rsid w:val="00084FE2"/>
    <w:rsid w:val="00085C89"/>
    <w:rsid w:val="00086102"/>
    <w:rsid w:val="00086906"/>
    <w:rsid w:val="00086952"/>
    <w:rsid w:val="00087227"/>
    <w:rsid w:val="0008753D"/>
    <w:rsid w:val="000878AC"/>
    <w:rsid w:val="00087D63"/>
    <w:rsid w:val="000902FE"/>
    <w:rsid w:val="000908B1"/>
    <w:rsid w:val="00091362"/>
    <w:rsid w:val="00091B18"/>
    <w:rsid w:val="0009208B"/>
    <w:rsid w:val="000939B4"/>
    <w:rsid w:val="000939BC"/>
    <w:rsid w:val="000940D8"/>
    <w:rsid w:val="0009473F"/>
    <w:rsid w:val="0009542A"/>
    <w:rsid w:val="00095AA4"/>
    <w:rsid w:val="00096080"/>
    <w:rsid w:val="00096EFC"/>
    <w:rsid w:val="00097587"/>
    <w:rsid w:val="000A00D7"/>
    <w:rsid w:val="000A0217"/>
    <w:rsid w:val="000A092D"/>
    <w:rsid w:val="000A174D"/>
    <w:rsid w:val="000A2174"/>
    <w:rsid w:val="000A23E1"/>
    <w:rsid w:val="000A2B84"/>
    <w:rsid w:val="000A2C2A"/>
    <w:rsid w:val="000A2FE9"/>
    <w:rsid w:val="000A333F"/>
    <w:rsid w:val="000A4A69"/>
    <w:rsid w:val="000A501F"/>
    <w:rsid w:val="000A5ED6"/>
    <w:rsid w:val="000A63B5"/>
    <w:rsid w:val="000A6B90"/>
    <w:rsid w:val="000A6DA8"/>
    <w:rsid w:val="000A71A0"/>
    <w:rsid w:val="000A7B38"/>
    <w:rsid w:val="000B06AB"/>
    <w:rsid w:val="000B103D"/>
    <w:rsid w:val="000B23C7"/>
    <w:rsid w:val="000B2608"/>
    <w:rsid w:val="000B3B4C"/>
    <w:rsid w:val="000B3B5F"/>
    <w:rsid w:val="000B4A53"/>
    <w:rsid w:val="000B4C94"/>
    <w:rsid w:val="000B4F05"/>
    <w:rsid w:val="000B503C"/>
    <w:rsid w:val="000B55BD"/>
    <w:rsid w:val="000B6343"/>
    <w:rsid w:val="000B721F"/>
    <w:rsid w:val="000B727F"/>
    <w:rsid w:val="000C03C9"/>
    <w:rsid w:val="000C0A4A"/>
    <w:rsid w:val="000C0F94"/>
    <w:rsid w:val="000C1511"/>
    <w:rsid w:val="000C1D46"/>
    <w:rsid w:val="000C235B"/>
    <w:rsid w:val="000C2B7D"/>
    <w:rsid w:val="000C2D07"/>
    <w:rsid w:val="000C3570"/>
    <w:rsid w:val="000C382F"/>
    <w:rsid w:val="000C3DE7"/>
    <w:rsid w:val="000C41DB"/>
    <w:rsid w:val="000C46FD"/>
    <w:rsid w:val="000C4DC1"/>
    <w:rsid w:val="000C5968"/>
    <w:rsid w:val="000C5BDE"/>
    <w:rsid w:val="000C5F6E"/>
    <w:rsid w:val="000C67A8"/>
    <w:rsid w:val="000C6C1E"/>
    <w:rsid w:val="000C6F60"/>
    <w:rsid w:val="000C77D5"/>
    <w:rsid w:val="000C7947"/>
    <w:rsid w:val="000D0355"/>
    <w:rsid w:val="000D0818"/>
    <w:rsid w:val="000D09A8"/>
    <w:rsid w:val="000D0C7E"/>
    <w:rsid w:val="000D0F7F"/>
    <w:rsid w:val="000D1627"/>
    <w:rsid w:val="000D1D6B"/>
    <w:rsid w:val="000D2EE6"/>
    <w:rsid w:val="000D333D"/>
    <w:rsid w:val="000D40BA"/>
    <w:rsid w:val="000D47DA"/>
    <w:rsid w:val="000D57F2"/>
    <w:rsid w:val="000D5E43"/>
    <w:rsid w:val="000D5E92"/>
    <w:rsid w:val="000D6462"/>
    <w:rsid w:val="000D6512"/>
    <w:rsid w:val="000D660A"/>
    <w:rsid w:val="000D6C37"/>
    <w:rsid w:val="000D6E5C"/>
    <w:rsid w:val="000D7631"/>
    <w:rsid w:val="000D76D9"/>
    <w:rsid w:val="000D7BA1"/>
    <w:rsid w:val="000E00B2"/>
    <w:rsid w:val="000E09FB"/>
    <w:rsid w:val="000E0F02"/>
    <w:rsid w:val="000E1F44"/>
    <w:rsid w:val="000E3AA3"/>
    <w:rsid w:val="000E479A"/>
    <w:rsid w:val="000E495C"/>
    <w:rsid w:val="000E4E32"/>
    <w:rsid w:val="000E5860"/>
    <w:rsid w:val="000E60CE"/>
    <w:rsid w:val="000E6103"/>
    <w:rsid w:val="000E67B7"/>
    <w:rsid w:val="000E748D"/>
    <w:rsid w:val="000E7A18"/>
    <w:rsid w:val="000E7F15"/>
    <w:rsid w:val="000F051E"/>
    <w:rsid w:val="000F087A"/>
    <w:rsid w:val="000F0948"/>
    <w:rsid w:val="000F096A"/>
    <w:rsid w:val="000F16B1"/>
    <w:rsid w:val="000F1922"/>
    <w:rsid w:val="000F1CD5"/>
    <w:rsid w:val="000F2B1A"/>
    <w:rsid w:val="000F385F"/>
    <w:rsid w:val="000F4414"/>
    <w:rsid w:val="000F5967"/>
    <w:rsid w:val="000F604D"/>
    <w:rsid w:val="000F60DE"/>
    <w:rsid w:val="000F61B5"/>
    <w:rsid w:val="000F6349"/>
    <w:rsid w:val="000F712E"/>
    <w:rsid w:val="000F7CEA"/>
    <w:rsid w:val="001002BE"/>
    <w:rsid w:val="001008FF"/>
    <w:rsid w:val="00100A6A"/>
    <w:rsid w:val="00100C98"/>
    <w:rsid w:val="00100D5E"/>
    <w:rsid w:val="001010CA"/>
    <w:rsid w:val="001018D4"/>
    <w:rsid w:val="00101E77"/>
    <w:rsid w:val="00101FB8"/>
    <w:rsid w:val="00103983"/>
    <w:rsid w:val="001044CB"/>
    <w:rsid w:val="0010461A"/>
    <w:rsid w:val="00105493"/>
    <w:rsid w:val="00105D11"/>
    <w:rsid w:val="001061BB"/>
    <w:rsid w:val="001063F0"/>
    <w:rsid w:val="0010649B"/>
    <w:rsid w:val="00106948"/>
    <w:rsid w:val="00106DBF"/>
    <w:rsid w:val="00107610"/>
    <w:rsid w:val="00107C0E"/>
    <w:rsid w:val="001102E5"/>
    <w:rsid w:val="00110666"/>
    <w:rsid w:val="0011074F"/>
    <w:rsid w:val="00110B05"/>
    <w:rsid w:val="00110D09"/>
    <w:rsid w:val="00110D7D"/>
    <w:rsid w:val="00111F95"/>
    <w:rsid w:val="00112903"/>
    <w:rsid w:val="0011360E"/>
    <w:rsid w:val="00114BB6"/>
    <w:rsid w:val="001167DE"/>
    <w:rsid w:val="00116BCA"/>
    <w:rsid w:val="00116C57"/>
    <w:rsid w:val="00116C9B"/>
    <w:rsid w:val="00116DE8"/>
    <w:rsid w:val="00117ED6"/>
    <w:rsid w:val="00120B5E"/>
    <w:rsid w:val="00121E83"/>
    <w:rsid w:val="00121EE8"/>
    <w:rsid w:val="00122AC4"/>
    <w:rsid w:val="001236F2"/>
    <w:rsid w:val="00123834"/>
    <w:rsid w:val="00123849"/>
    <w:rsid w:val="00123936"/>
    <w:rsid w:val="00123A18"/>
    <w:rsid w:val="00123B88"/>
    <w:rsid w:val="00124D0A"/>
    <w:rsid w:val="001250B1"/>
    <w:rsid w:val="00125103"/>
    <w:rsid w:val="0012510E"/>
    <w:rsid w:val="001251D6"/>
    <w:rsid w:val="00125A1E"/>
    <w:rsid w:val="00126538"/>
    <w:rsid w:val="001267F6"/>
    <w:rsid w:val="0012698F"/>
    <w:rsid w:val="00126E49"/>
    <w:rsid w:val="001300E3"/>
    <w:rsid w:val="001305B4"/>
    <w:rsid w:val="00131133"/>
    <w:rsid w:val="001318FD"/>
    <w:rsid w:val="00131EA1"/>
    <w:rsid w:val="00132D68"/>
    <w:rsid w:val="0013306A"/>
    <w:rsid w:val="00133B96"/>
    <w:rsid w:val="00134280"/>
    <w:rsid w:val="00134E91"/>
    <w:rsid w:val="0013503B"/>
    <w:rsid w:val="00135C59"/>
    <w:rsid w:val="00135F41"/>
    <w:rsid w:val="00136606"/>
    <w:rsid w:val="00136BF3"/>
    <w:rsid w:val="00136F9A"/>
    <w:rsid w:val="00137016"/>
    <w:rsid w:val="00137BD4"/>
    <w:rsid w:val="00140141"/>
    <w:rsid w:val="00140525"/>
    <w:rsid w:val="00140D06"/>
    <w:rsid w:val="00140E83"/>
    <w:rsid w:val="00141B4A"/>
    <w:rsid w:val="0014202C"/>
    <w:rsid w:val="001421DA"/>
    <w:rsid w:val="001429C8"/>
    <w:rsid w:val="00142A72"/>
    <w:rsid w:val="00142A91"/>
    <w:rsid w:val="00142C55"/>
    <w:rsid w:val="00142CCA"/>
    <w:rsid w:val="00142DAE"/>
    <w:rsid w:val="00144F68"/>
    <w:rsid w:val="00145771"/>
    <w:rsid w:val="001464C4"/>
    <w:rsid w:val="00147B7F"/>
    <w:rsid w:val="00150099"/>
    <w:rsid w:val="00150CEB"/>
    <w:rsid w:val="001515D1"/>
    <w:rsid w:val="001520EF"/>
    <w:rsid w:val="00153297"/>
    <w:rsid w:val="001537E6"/>
    <w:rsid w:val="00153C6C"/>
    <w:rsid w:val="00153F3D"/>
    <w:rsid w:val="00154748"/>
    <w:rsid w:val="00154C8F"/>
    <w:rsid w:val="00155B7A"/>
    <w:rsid w:val="00156313"/>
    <w:rsid w:val="00157C0E"/>
    <w:rsid w:val="00157C72"/>
    <w:rsid w:val="00157FBC"/>
    <w:rsid w:val="00162548"/>
    <w:rsid w:val="00162C1A"/>
    <w:rsid w:val="001633F9"/>
    <w:rsid w:val="0016419B"/>
    <w:rsid w:val="00164770"/>
    <w:rsid w:val="001647FA"/>
    <w:rsid w:val="0016545C"/>
    <w:rsid w:val="00165BB3"/>
    <w:rsid w:val="00165F81"/>
    <w:rsid w:val="0016604D"/>
    <w:rsid w:val="001665B2"/>
    <w:rsid w:val="00166B26"/>
    <w:rsid w:val="00167831"/>
    <w:rsid w:val="00167B0B"/>
    <w:rsid w:val="0017045E"/>
    <w:rsid w:val="00170E0D"/>
    <w:rsid w:val="001719EF"/>
    <w:rsid w:val="00171D75"/>
    <w:rsid w:val="00173197"/>
    <w:rsid w:val="00173597"/>
    <w:rsid w:val="00173623"/>
    <w:rsid w:val="001738FA"/>
    <w:rsid w:val="00173908"/>
    <w:rsid w:val="00173AE1"/>
    <w:rsid w:val="00174032"/>
    <w:rsid w:val="00174606"/>
    <w:rsid w:val="00174913"/>
    <w:rsid w:val="001756E3"/>
    <w:rsid w:val="00175FBB"/>
    <w:rsid w:val="00176008"/>
    <w:rsid w:val="00176489"/>
    <w:rsid w:val="00176D3D"/>
    <w:rsid w:val="00176DE6"/>
    <w:rsid w:val="001771AD"/>
    <w:rsid w:val="001775BF"/>
    <w:rsid w:val="001778F5"/>
    <w:rsid w:val="0018070D"/>
    <w:rsid w:val="00181611"/>
    <w:rsid w:val="00182566"/>
    <w:rsid w:val="001828F6"/>
    <w:rsid w:val="0018290B"/>
    <w:rsid w:val="00182E72"/>
    <w:rsid w:val="00182EAF"/>
    <w:rsid w:val="00183209"/>
    <w:rsid w:val="001833ED"/>
    <w:rsid w:val="00183CA7"/>
    <w:rsid w:val="00183F39"/>
    <w:rsid w:val="00184572"/>
    <w:rsid w:val="00184649"/>
    <w:rsid w:val="0018524A"/>
    <w:rsid w:val="00185525"/>
    <w:rsid w:val="00185835"/>
    <w:rsid w:val="0018584D"/>
    <w:rsid w:val="00185F36"/>
    <w:rsid w:val="00186611"/>
    <w:rsid w:val="00186671"/>
    <w:rsid w:val="00190090"/>
    <w:rsid w:val="00191D22"/>
    <w:rsid w:val="00191DB8"/>
    <w:rsid w:val="001920E9"/>
    <w:rsid w:val="00192E5C"/>
    <w:rsid w:val="00193160"/>
    <w:rsid w:val="0019339C"/>
    <w:rsid w:val="001934D6"/>
    <w:rsid w:val="00194121"/>
    <w:rsid w:val="00195A8F"/>
    <w:rsid w:val="0019643B"/>
    <w:rsid w:val="0019675A"/>
    <w:rsid w:val="00197718"/>
    <w:rsid w:val="001A0253"/>
    <w:rsid w:val="001A0635"/>
    <w:rsid w:val="001A0CC2"/>
    <w:rsid w:val="001A0E3C"/>
    <w:rsid w:val="001A150B"/>
    <w:rsid w:val="001A17A1"/>
    <w:rsid w:val="001A1F02"/>
    <w:rsid w:val="001A20DF"/>
    <w:rsid w:val="001A246C"/>
    <w:rsid w:val="001A2525"/>
    <w:rsid w:val="001A3F64"/>
    <w:rsid w:val="001A4C48"/>
    <w:rsid w:val="001A576A"/>
    <w:rsid w:val="001A5C70"/>
    <w:rsid w:val="001A5D04"/>
    <w:rsid w:val="001A5D38"/>
    <w:rsid w:val="001A5FA3"/>
    <w:rsid w:val="001A7234"/>
    <w:rsid w:val="001B103F"/>
    <w:rsid w:val="001B123F"/>
    <w:rsid w:val="001B15FF"/>
    <w:rsid w:val="001B1BAD"/>
    <w:rsid w:val="001B23FB"/>
    <w:rsid w:val="001B2B7D"/>
    <w:rsid w:val="001B2FCB"/>
    <w:rsid w:val="001B39A9"/>
    <w:rsid w:val="001B4B16"/>
    <w:rsid w:val="001B50AA"/>
    <w:rsid w:val="001B553C"/>
    <w:rsid w:val="001B58A8"/>
    <w:rsid w:val="001B5CB1"/>
    <w:rsid w:val="001B5E49"/>
    <w:rsid w:val="001B61D0"/>
    <w:rsid w:val="001B678D"/>
    <w:rsid w:val="001B7158"/>
    <w:rsid w:val="001C0461"/>
    <w:rsid w:val="001C0725"/>
    <w:rsid w:val="001C0E97"/>
    <w:rsid w:val="001C1056"/>
    <w:rsid w:val="001C1C35"/>
    <w:rsid w:val="001C217D"/>
    <w:rsid w:val="001C22A9"/>
    <w:rsid w:val="001C235B"/>
    <w:rsid w:val="001C291E"/>
    <w:rsid w:val="001C2954"/>
    <w:rsid w:val="001C44EB"/>
    <w:rsid w:val="001C4CF8"/>
    <w:rsid w:val="001C506D"/>
    <w:rsid w:val="001C5BFB"/>
    <w:rsid w:val="001C5C97"/>
    <w:rsid w:val="001C5C9C"/>
    <w:rsid w:val="001C5E45"/>
    <w:rsid w:val="001C6117"/>
    <w:rsid w:val="001C65C9"/>
    <w:rsid w:val="001C6948"/>
    <w:rsid w:val="001C6B0C"/>
    <w:rsid w:val="001C6E32"/>
    <w:rsid w:val="001C72D6"/>
    <w:rsid w:val="001C757B"/>
    <w:rsid w:val="001C75F5"/>
    <w:rsid w:val="001C7B27"/>
    <w:rsid w:val="001D04DF"/>
    <w:rsid w:val="001D0E9C"/>
    <w:rsid w:val="001D11DF"/>
    <w:rsid w:val="001D13EE"/>
    <w:rsid w:val="001D1874"/>
    <w:rsid w:val="001D25B3"/>
    <w:rsid w:val="001D3944"/>
    <w:rsid w:val="001D3ADB"/>
    <w:rsid w:val="001D3CB8"/>
    <w:rsid w:val="001D415E"/>
    <w:rsid w:val="001D421D"/>
    <w:rsid w:val="001D596F"/>
    <w:rsid w:val="001D6650"/>
    <w:rsid w:val="001D7951"/>
    <w:rsid w:val="001D7C3E"/>
    <w:rsid w:val="001D7D6C"/>
    <w:rsid w:val="001E053F"/>
    <w:rsid w:val="001E06CC"/>
    <w:rsid w:val="001E09F8"/>
    <w:rsid w:val="001E2BB9"/>
    <w:rsid w:val="001E35D9"/>
    <w:rsid w:val="001E366D"/>
    <w:rsid w:val="001E3CC4"/>
    <w:rsid w:val="001E45D0"/>
    <w:rsid w:val="001E4AAF"/>
    <w:rsid w:val="001E5A72"/>
    <w:rsid w:val="001E5E64"/>
    <w:rsid w:val="001E5F15"/>
    <w:rsid w:val="001E63A5"/>
    <w:rsid w:val="001E689E"/>
    <w:rsid w:val="001E71B7"/>
    <w:rsid w:val="001E7A18"/>
    <w:rsid w:val="001F052D"/>
    <w:rsid w:val="001F0A6A"/>
    <w:rsid w:val="001F12E1"/>
    <w:rsid w:val="001F19CC"/>
    <w:rsid w:val="001F1C82"/>
    <w:rsid w:val="001F2274"/>
    <w:rsid w:val="001F285B"/>
    <w:rsid w:val="001F2A48"/>
    <w:rsid w:val="001F3CD9"/>
    <w:rsid w:val="001F3E19"/>
    <w:rsid w:val="001F4453"/>
    <w:rsid w:val="001F496E"/>
    <w:rsid w:val="001F67A6"/>
    <w:rsid w:val="001F6B12"/>
    <w:rsid w:val="001F6DCA"/>
    <w:rsid w:val="001F70E1"/>
    <w:rsid w:val="001F720C"/>
    <w:rsid w:val="001F7610"/>
    <w:rsid w:val="001F762C"/>
    <w:rsid w:val="001F777F"/>
    <w:rsid w:val="001F7CBC"/>
    <w:rsid w:val="001F7E5B"/>
    <w:rsid w:val="001F7F50"/>
    <w:rsid w:val="0020102E"/>
    <w:rsid w:val="00201721"/>
    <w:rsid w:val="00203D04"/>
    <w:rsid w:val="00203D29"/>
    <w:rsid w:val="00203F17"/>
    <w:rsid w:val="002048FD"/>
    <w:rsid w:val="0020508A"/>
    <w:rsid w:val="00205305"/>
    <w:rsid w:val="00205812"/>
    <w:rsid w:val="00206389"/>
    <w:rsid w:val="00206EE2"/>
    <w:rsid w:val="002070E9"/>
    <w:rsid w:val="00207534"/>
    <w:rsid w:val="00207A12"/>
    <w:rsid w:val="00207BF6"/>
    <w:rsid w:val="00207E8D"/>
    <w:rsid w:val="00210A35"/>
    <w:rsid w:val="00210A81"/>
    <w:rsid w:val="00210BA6"/>
    <w:rsid w:val="00211168"/>
    <w:rsid w:val="002125DD"/>
    <w:rsid w:val="002127A5"/>
    <w:rsid w:val="00212D20"/>
    <w:rsid w:val="00213871"/>
    <w:rsid w:val="00214302"/>
    <w:rsid w:val="002146CF"/>
    <w:rsid w:val="00214865"/>
    <w:rsid w:val="0021536D"/>
    <w:rsid w:val="00215377"/>
    <w:rsid w:val="0021580C"/>
    <w:rsid w:val="00215D04"/>
    <w:rsid w:val="002161F9"/>
    <w:rsid w:val="00216376"/>
    <w:rsid w:val="00216557"/>
    <w:rsid w:val="00216C37"/>
    <w:rsid w:val="00217B73"/>
    <w:rsid w:val="00217BC6"/>
    <w:rsid w:val="002201D8"/>
    <w:rsid w:val="00220548"/>
    <w:rsid w:val="00220794"/>
    <w:rsid w:val="00220C72"/>
    <w:rsid w:val="00221231"/>
    <w:rsid w:val="0022154C"/>
    <w:rsid w:val="00221885"/>
    <w:rsid w:val="00221A50"/>
    <w:rsid w:val="00222540"/>
    <w:rsid w:val="002226A8"/>
    <w:rsid w:val="00222A9D"/>
    <w:rsid w:val="0022389E"/>
    <w:rsid w:val="00223C53"/>
    <w:rsid w:val="00223FFC"/>
    <w:rsid w:val="0022452B"/>
    <w:rsid w:val="00224738"/>
    <w:rsid w:val="00224DC9"/>
    <w:rsid w:val="0022621C"/>
    <w:rsid w:val="00226C75"/>
    <w:rsid w:val="00226FEC"/>
    <w:rsid w:val="0022770E"/>
    <w:rsid w:val="00227F74"/>
    <w:rsid w:val="00230C56"/>
    <w:rsid w:val="00230E4B"/>
    <w:rsid w:val="00231191"/>
    <w:rsid w:val="00232DD8"/>
    <w:rsid w:val="00233036"/>
    <w:rsid w:val="002338ED"/>
    <w:rsid w:val="00234100"/>
    <w:rsid w:val="002341C9"/>
    <w:rsid w:val="00234574"/>
    <w:rsid w:val="002345F0"/>
    <w:rsid w:val="00234616"/>
    <w:rsid w:val="00234C7D"/>
    <w:rsid w:val="0023501B"/>
    <w:rsid w:val="002351B6"/>
    <w:rsid w:val="002354D0"/>
    <w:rsid w:val="002358A5"/>
    <w:rsid w:val="0023688D"/>
    <w:rsid w:val="00236B0F"/>
    <w:rsid w:val="00236D13"/>
    <w:rsid w:val="00241A51"/>
    <w:rsid w:val="00241C2C"/>
    <w:rsid w:val="00241D67"/>
    <w:rsid w:val="00242016"/>
    <w:rsid w:val="002420B2"/>
    <w:rsid w:val="00242640"/>
    <w:rsid w:val="00242DA0"/>
    <w:rsid w:val="002433AD"/>
    <w:rsid w:val="00243889"/>
    <w:rsid w:val="00243D6C"/>
    <w:rsid w:val="00243F8D"/>
    <w:rsid w:val="00244482"/>
    <w:rsid w:val="002445FC"/>
    <w:rsid w:val="0024477C"/>
    <w:rsid w:val="00244A31"/>
    <w:rsid w:val="0024535E"/>
    <w:rsid w:val="0024603D"/>
    <w:rsid w:val="00246378"/>
    <w:rsid w:val="002466AF"/>
    <w:rsid w:val="00246AC0"/>
    <w:rsid w:val="00246B46"/>
    <w:rsid w:val="00246BE0"/>
    <w:rsid w:val="002470F3"/>
    <w:rsid w:val="00251103"/>
    <w:rsid w:val="0025119E"/>
    <w:rsid w:val="0025189A"/>
    <w:rsid w:val="002525BD"/>
    <w:rsid w:val="00252633"/>
    <w:rsid w:val="00252CE0"/>
    <w:rsid w:val="002535F3"/>
    <w:rsid w:val="0025375F"/>
    <w:rsid w:val="00254C14"/>
    <w:rsid w:val="00254EA5"/>
    <w:rsid w:val="00255FE2"/>
    <w:rsid w:val="002561F6"/>
    <w:rsid w:val="002567C8"/>
    <w:rsid w:val="002578D9"/>
    <w:rsid w:val="002579E9"/>
    <w:rsid w:val="00257AE8"/>
    <w:rsid w:val="00257E05"/>
    <w:rsid w:val="0026010F"/>
    <w:rsid w:val="00260713"/>
    <w:rsid w:val="00261CD5"/>
    <w:rsid w:val="00262232"/>
    <w:rsid w:val="00262514"/>
    <w:rsid w:val="00262D48"/>
    <w:rsid w:val="00262EFF"/>
    <w:rsid w:val="00263027"/>
    <w:rsid w:val="0026380E"/>
    <w:rsid w:val="00263F76"/>
    <w:rsid w:val="002643AC"/>
    <w:rsid w:val="002644D4"/>
    <w:rsid w:val="00264AC4"/>
    <w:rsid w:val="002656D1"/>
    <w:rsid w:val="0026597B"/>
    <w:rsid w:val="00265DBC"/>
    <w:rsid w:val="00266AA8"/>
    <w:rsid w:val="00266E5A"/>
    <w:rsid w:val="00266ECB"/>
    <w:rsid w:val="00267138"/>
    <w:rsid w:val="002704FB"/>
    <w:rsid w:val="00270E05"/>
    <w:rsid w:val="00270EAA"/>
    <w:rsid w:val="00271408"/>
    <w:rsid w:val="00271690"/>
    <w:rsid w:val="002729A2"/>
    <w:rsid w:val="00273447"/>
    <w:rsid w:val="00273509"/>
    <w:rsid w:val="00273753"/>
    <w:rsid w:val="00273A21"/>
    <w:rsid w:val="00273A47"/>
    <w:rsid w:val="00274862"/>
    <w:rsid w:val="0027518E"/>
    <w:rsid w:val="00275396"/>
    <w:rsid w:val="00276109"/>
    <w:rsid w:val="002763DF"/>
    <w:rsid w:val="00276790"/>
    <w:rsid w:val="00276F12"/>
    <w:rsid w:val="00276F73"/>
    <w:rsid w:val="0027785A"/>
    <w:rsid w:val="0028004F"/>
    <w:rsid w:val="00280524"/>
    <w:rsid w:val="002811F9"/>
    <w:rsid w:val="002813D8"/>
    <w:rsid w:val="00281987"/>
    <w:rsid w:val="0028260A"/>
    <w:rsid w:val="00282A22"/>
    <w:rsid w:val="00284333"/>
    <w:rsid w:val="00284856"/>
    <w:rsid w:val="00284A65"/>
    <w:rsid w:val="00284DF8"/>
    <w:rsid w:val="00285D59"/>
    <w:rsid w:val="00286365"/>
    <w:rsid w:val="00286408"/>
    <w:rsid w:val="00286959"/>
    <w:rsid w:val="00286B92"/>
    <w:rsid w:val="0028768C"/>
    <w:rsid w:val="00287B01"/>
    <w:rsid w:val="00287CB5"/>
    <w:rsid w:val="00287E3D"/>
    <w:rsid w:val="00290295"/>
    <w:rsid w:val="0029056F"/>
    <w:rsid w:val="00290C4E"/>
    <w:rsid w:val="00290D6D"/>
    <w:rsid w:val="00291238"/>
    <w:rsid w:val="00292020"/>
    <w:rsid w:val="00292591"/>
    <w:rsid w:val="002927D2"/>
    <w:rsid w:val="00294427"/>
    <w:rsid w:val="002944A0"/>
    <w:rsid w:val="002949C7"/>
    <w:rsid w:val="00295146"/>
    <w:rsid w:val="00295CF9"/>
    <w:rsid w:val="00296C64"/>
    <w:rsid w:val="0029750D"/>
    <w:rsid w:val="0029755B"/>
    <w:rsid w:val="00297725"/>
    <w:rsid w:val="00297CD8"/>
    <w:rsid w:val="002A017C"/>
    <w:rsid w:val="002A0DBF"/>
    <w:rsid w:val="002A150E"/>
    <w:rsid w:val="002A161F"/>
    <w:rsid w:val="002A1B5A"/>
    <w:rsid w:val="002A1DCF"/>
    <w:rsid w:val="002A275D"/>
    <w:rsid w:val="002A27AF"/>
    <w:rsid w:val="002A28BB"/>
    <w:rsid w:val="002A2A38"/>
    <w:rsid w:val="002A43B3"/>
    <w:rsid w:val="002A4476"/>
    <w:rsid w:val="002A4907"/>
    <w:rsid w:val="002A4974"/>
    <w:rsid w:val="002A52B2"/>
    <w:rsid w:val="002A5583"/>
    <w:rsid w:val="002A562D"/>
    <w:rsid w:val="002A6582"/>
    <w:rsid w:val="002A6F7E"/>
    <w:rsid w:val="002A7C5F"/>
    <w:rsid w:val="002A7F14"/>
    <w:rsid w:val="002B0561"/>
    <w:rsid w:val="002B0A8B"/>
    <w:rsid w:val="002B15F5"/>
    <w:rsid w:val="002B252B"/>
    <w:rsid w:val="002B2A8A"/>
    <w:rsid w:val="002B2B47"/>
    <w:rsid w:val="002B360D"/>
    <w:rsid w:val="002B3D96"/>
    <w:rsid w:val="002B3EF8"/>
    <w:rsid w:val="002B48E8"/>
    <w:rsid w:val="002B49F5"/>
    <w:rsid w:val="002B6B8B"/>
    <w:rsid w:val="002C0986"/>
    <w:rsid w:val="002C0A18"/>
    <w:rsid w:val="002C0ED9"/>
    <w:rsid w:val="002C0EED"/>
    <w:rsid w:val="002C0F7C"/>
    <w:rsid w:val="002C1DE6"/>
    <w:rsid w:val="002C2574"/>
    <w:rsid w:val="002C266A"/>
    <w:rsid w:val="002C2823"/>
    <w:rsid w:val="002C2F91"/>
    <w:rsid w:val="002C33BA"/>
    <w:rsid w:val="002C40C3"/>
    <w:rsid w:val="002C5115"/>
    <w:rsid w:val="002C5580"/>
    <w:rsid w:val="002C5F26"/>
    <w:rsid w:val="002C62EF"/>
    <w:rsid w:val="002C6496"/>
    <w:rsid w:val="002C65E0"/>
    <w:rsid w:val="002C6D32"/>
    <w:rsid w:val="002D03A1"/>
    <w:rsid w:val="002D06C9"/>
    <w:rsid w:val="002D0CEF"/>
    <w:rsid w:val="002D1019"/>
    <w:rsid w:val="002D196B"/>
    <w:rsid w:val="002D1B0A"/>
    <w:rsid w:val="002D1FFD"/>
    <w:rsid w:val="002D34AD"/>
    <w:rsid w:val="002D3545"/>
    <w:rsid w:val="002D37ED"/>
    <w:rsid w:val="002D3B14"/>
    <w:rsid w:val="002D3BE0"/>
    <w:rsid w:val="002D3C45"/>
    <w:rsid w:val="002D4112"/>
    <w:rsid w:val="002D43F7"/>
    <w:rsid w:val="002D49AA"/>
    <w:rsid w:val="002D5C6E"/>
    <w:rsid w:val="002D5E45"/>
    <w:rsid w:val="002D6352"/>
    <w:rsid w:val="002D6BCF"/>
    <w:rsid w:val="002D6C21"/>
    <w:rsid w:val="002E0619"/>
    <w:rsid w:val="002E0678"/>
    <w:rsid w:val="002E074E"/>
    <w:rsid w:val="002E07F2"/>
    <w:rsid w:val="002E0D31"/>
    <w:rsid w:val="002E0D70"/>
    <w:rsid w:val="002E12B0"/>
    <w:rsid w:val="002E1334"/>
    <w:rsid w:val="002E2BD6"/>
    <w:rsid w:val="002E2E22"/>
    <w:rsid w:val="002E2E80"/>
    <w:rsid w:val="002E2F7B"/>
    <w:rsid w:val="002E3313"/>
    <w:rsid w:val="002E376A"/>
    <w:rsid w:val="002E3F8E"/>
    <w:rsid w:val="002E4DC1"/>
    <w:rsid w:val="002E4F03"/>
    <w:rsid w:val="002E5EAF"/>
    <w:rsid w:val="002E67EB"/>
    <w:rsid w:val="002E6A60"/>
    <w:rsid w:val="002E7094"/>
    <w:rsid w:val="002E7C01"/>
    <w:rsid w:val="002F0377"/>
    <w:rsid w:val="002F0919"/>
    <w:rsid w:val="002F0E5E"/>
    <w:rsid w:val="002F1095"/>
    <w:rsid w:val="002F13DB"/>
    <w:rsid w:val="002F1885"/>
    <w:rsid w:val="002F1A14"/>
    <w:rsid w:val="002F1CF7"/>
    <w:rsid w:val="002F26D7"/>
    <w:rsid w:val="002F2A10"/>
    <w:rsid w:val="002F2DCF"/>
    <w:rsid w:val="002F46AA"/>
    <w:rsid w:val="002F557C"/>
    <w:rsid w:val="002F573D"/>
    <w:rsid w:val="002F5807"/>
    <w:rsid w:val="002F5975"/>
    <w:rsid w:val="002F5C73"/>
    <w:rsid w:val="002F5E2D"/>
    <w:rsid w:val="002F5E70"/>
    <w:rsid w:val="002F6098"/>
    <w:rsid w:val="002F611B"/>
    <w:rsid w:val="002F6454"/>
    <w:rsid w:val="002F6709"/>
    <w:rsid w:val="002F6745"/>
    <w:rsid w:val="002F67E1"/>
    <w:rsid w:val="002F67F5"/>
    <w:rsid w:val="002F76B3"/>
    <w:rsid w:val="002F7775"/>
    <w:rsid w:val="00300748"/>
    <w:rsid w:val="00300DCC"/>
    <w:rsid w:val="00301131"/>
    <w:rsid w:val="0030163A"/>
    <w:rsid w:val="00302C61"/>
    <w:rsid w:val="00303578"/>
    <w:rsid w:val="003036D8"/>
    <w:rsid w:val="00303E48"/>
    <w:rsid w:val="00303EF0"/>
    <w:rsid w:val="003044E8"/>
    <w:rsid w:val="00304A7E"/>
    <w:rsid w:val="00304ED0"/>
    <w:rsid w:val="00305934"/>
    <w:rsid w:val="003064EB"/>
    <w:rsid w:val="0030673F"/>
    <w:rsid w:val="003068BC"/>
    <w:rsid w:val="003070A5"/>
    <w:rsid w:val="003072AD"/>
    <w:rsid w:val="003078AF"/>
    <w:rsid w:val="00307C9A"/>
    <w:rsid w:val="00310455"/>
    <w:rsid w:val="003114E0"/>
    <w:rsid w:val="00312688"/>
    <w:rsid w:val="0031288E"/>
    <w:rsid w:val="00312929"/>
    <w:rsid w:val="0031332B"/>
    <w:rsid w:val="0031375B"/>
    <w:rsid w:val="00313DF7"/>
    <w:rsid w:val="00314DA7"/>
    <w:rsid w:val="00314EA2"/>
    <w:rsid w:val="003153A8"/>
    <w:rsid w:val="003153EE"/>
    <w:rsid w:val="0031624E"/>
    <w:rsid w:val="00316AFB"/>
    <w:rsid w:val="00317558"/>
    <w:rsid w:val="003175C4"/>
    <w:rsid w:val="003179EA"/>
    <w:rsid w:val="00317EDF"/>
    <w:rsid w:val="003206C8"/>
    <w:rsid w:val="00320CCD"/>
    <w:rsid w:val="00320CD0"/>
    <w:rsid w:val="003216E6"/>
    <w:rsid w:val="00321C3D"/>
    <w:rsid w:val="0032238F"/>
    <w:rsid w:val="00322665"/>
    <w:rsid w:val="00322E28"/>
    <w:rsid w:val="00322F31"/>
    <w:rsid w:val="003233BA"/>
    <w:rsid w:val="00323647"/>
    <w:rsid w:val="00324363"/>
    <w:rsid w:val="0032474D"/>
    <w:rsid w:val="00324872"/>
    <w:rsid w:val="00324A2D"/>
    <w:rsid w:val="00324BDE"/>
    <w:rsid w:val="00325600"/>
    <w:rsid w:val="00325B47"/>
    <w:rsid w:val="00326C56"/>
    <w:rsid w:val="00327882"/>
    <w:rsid w:val="0033082B"/>
    <w:rsid w:val="00330A5F"/>
    <w:rsid w:val="00331254"/>
    <w:rsid w:val="00332241"/>
    <w:rsid w:val="003328E0"/>
    <w:rsid w:val="00332EA0"/>
    <w:rsid w:val="003332AC"/>
    <w:rsid w:val="00334392"/>
    <w:rsid w:val="00335709"/>
    <w:rsid w:val="00335A88"/>
    <w:rsid w:val="00336760"/>
    <w:rsid w:val="00337250"/>
    <w:rsid w:val="00337DD4"/>
    <w:rsid w:val="0034070F"/>
    <w:rsid w:val="00340CAC"/>
    <w:rsid w:val="00342267"/>
    <w:rsid w:val="003422C7"/>
    <w:rsid w:val="0034243E"/>
    <w:rsid w:val="0034284D"/>
    <w:rsid w:val="00343A11"/>
    <w:rsid w:val="00343B98"/>
    <w:rsid w:val="003443F0"/>
    <w:rsid w:val="00344943"/>
    <w:rsid w:val="00345F39"/>
    <w:rsid w:val="0034610E"/>
    <w:rsid w:val="003468AE"/>
    <w:rsid w:val="0034692A"/>
    <w:rsid w:val="00346EE6"/>
    <w:rsid w:val="00347746"/>
    <w:rsid w:val="00347CC5"/>
    <w:rsid w:val="003505DE"/>
    <w:rsid w:val="0035149E"/>
    <w:rsid w:val="00352054"/>
    <w:rsid w:val="003522B1"/>
    <w:rsid w:val="00352FA1"/>
    <w:rsid w:val="00352FAE"/>
    <w:rsid w:val="0035310A"/>
    <w:rsid w:val="003532D5"/>
    <w:rsid w:val="00353FA5"/>
    <w:rsid w:val="00354B23"/>
    <w:rsid w:val="00354E0B"/>
    <w:rsid w:val="003551B1"/>
    <w:rsid w:val="00355CC4"/>
    <w:rsid w:val="00355DCD"/>
    <w:rsid w:val="00356229"/>
    <w:rsid w:val="00356374"/>
    <w:rsid w:val="00356468"/>
    <w:rsid w:val="00356B97"/>
    <w:rsid w:val="00356E56"/>
    <w:rsid w:val="00356F85"/>
    <w:rsid w:val="00357078"/>
    <w:rsid w:val="003573B4"/>
    <w:rsid w:val="00357CA9"/>
    <w:rsid w:val="00360171"/>
    <w:rsid w:val="00360272"/>
    <w:rsid w:val="003602B4"/>
    <w:rsid w:val="003603BA"/>
    <w:rsid w:val="003605AE"/>
    <w:rsid w:val="0036075E"/>
    <w:rsid w:val="003614CD"/>
    <w:rsid w:val="00361C07"/>
    <w:rsid w:val="00361D4F"/>
    <w:rsid w:val="00362226"/>
    <w:rsid w:val="00362D48"/>
    <w:rsid w:val="00362F44"/>
    <w:rsid w:val="00363376"/>
    <w:rsid w:val="003634C1"/>
    <w:rsid w:val="00363C68"/>
    <w:rsid w:val="00363EFF"/>
    <w:rsid w:val="003642FA"/>
    <w:rsid w:val="00364892"/>
    <w:rsid w:val="003648C2"/>
    <w:rsid w:val="00364956"/>
    <w:rsid w:val="003649C5"/>
    <w:rsid w:val="003653D6"/>
    <w:rsid w:val="00366080"/>
    <w:rsid w:val="00366A78"/>
    <w:rsid w:val="00366B79"/>
    <w:rsid w:val="00366FA3"/>
    <w:rsid w:val="00367884"/>
    <w:rsid w:val="003678BE"/>
    <w:rsid w:val="00370887"/>
    <w:rsid w:val="00370A98"/>
    <w:rsid w:val="00371289"/>
    <w:rsid w:val="003717B7"/>
    <w:rsid w:val="0037180E"/>
    <w:rsid w:val="003723DE"/>
    <w:rsid w:val="003732BF"/>
    <w:rsid w:val="00373A1C"/>
    <w:rsid w:val="00373D30"/>
    <w:rsid w:val="00373F5F"/>
    <w:rsid w:val="00375B34"/>
    <w:rsid w:val="00376018"/>
    <w:rsid w:val="0037637C"/>
    <w:rsid w:val="003763A7"/>
    <w:rsid w:val="00376A37"/>
    <w:rsid w:val="00376F04"/>
    <w:rsid w:val="003774A5"/>
    <w:rsid w:val="0038006D"/>
    <w:rsid w:val="00380120"/>
    <w:rsid w:val="00380C0F"/>
    <w:rsid w:val="00380F53"/>
    <w:rsid w:val="003812FA"/>
    <w:rsid w:val="00381754"/>
    <w:rsid w:val="00381F9F"/>
    <w:rsid w:val="00382AC0"/>
    <w:rsid w:val="0038313D"/>
    <w:rsid w:val="00383AB0"/>
    <w:rsid w:val="00383B2E"/>
    <w:rsid w:val="00383C1F"/>
    <w:rsid w:val="003846FA"/>
    <w:rsid w:val="00384C7B"/>
    <w:rsid w:val="00385E48"/>
    <w:rsid w:val="0038621C"/>
    <w:rsid w:val="003865A5"/>
    <w:rsid w:val="00386641"/>
    <w:rsid w:val="003873A3"/>
    <w:rsid w:val="00387CEB"/>
    <w:rsid w:val="00390683"/>
    <w:rsid w:val="00390BDF"/>
    <w:rsid w:val="00390C30"/>
    <w:rsid w:val="00391474"/>
    <w:rsid w:val="00391578"/>
    <w:rsid w:val="003915C5"/>
    <w:rsid w:val="00391600"/>
    <w:rsid w:val="003919B6"/>
    <w:rsid w:val="003923BF"/>
    <w:rsid w:val="0039280B"/>
    <w:rsid w:val="003929A9"/>
    <w:rsid w:val="00392F94"/>
    <w:rsid w:val="0039394D"/>
    <w:rsid w:val="003945D3"/>
    <w:rsid w:val="00394A9A"/>
    <w:rsid w:val="003958CC"/>
    <w:rsid w:val="003960B8"/>
    <w:rsid w:val="003974CF"/>
    <w:rsid w:val="003A03EB"/>
    <w:rsid w:val="003A06C6"/>
    <w:rsid w:val="003A15CB"/>
    <w:rsid w:val="003A1709"/>
    <w:rsid w:val="003A1E7F"/>
    <w:rsid w:val="003A22D6"/>
    <w:rsid w:val="003A2B5F"/>
    <w:rsid w:val="003A2CE0"/>
    <w:rsid w:val="003A3CB2"/>
    <w:rsid w:val="003A4246"/>
    <w:rsid w:val="003A4F2B"/>
    <w:rsid w:val="003A538E"/>
    <w:rsid w:val="003A5593"/>
    <w:rsid w:val="003A58FD"/>
    <w:rsid w:val="003A5D8C"/>
    <w:rsid w:val="003A6371"/>
    <w:rsid w:val="003A69F5"/>
    <w:rsid w:val="003A6DD2"/>
    <w:rsid w:val="003A6F50"/>
    <w:rsid w:val="003A71C3"/>
    <w:rsid w:val="003A71C4"/>
    <w:rsid w:val="003A7643"/>
    <w:rsid w:val="003A7ADC"/>
    <w:rsid w:val="003B0F06"/>
    <w:rsid w:val="003B1081"/>
    <w:rsid w:val="003B1621"/>
    <w:rsid w:val="003B19AB"/>
    <w:rsid w:val="003B1B72"/>
    <w:rsid w:val="003B1C1B"/>
    <w:rsid w:val="003B2606"/>
    <w:rsid w:val="003B27A0"/>
    <w:rsid w:val="003B292A"/>
    <w:rsid w:val="003B3405"/>
    <w:rsid w:val="003B3486"/>
    <w:rsid w:val="003B3EE3"/>
    <w:rsid w:val="003B44EE"/>
    <w:rsid w:val="003B574B"/>
    <w:rsid w:val="003B6141"/>
    <w:rsid w:val="003B6754"/>
    <w:rsid w:val="003B7443"/>
    <w:rsid w:val="003B74E0"/>
    <w:rsid w:val="003C0C25"/>
    <w:rsid w:val="003C0C69"/>
    <w:rsid w:val="003C0E9E"/>
    <w:rsid w:val="003C1094"/>
    <w:rsid w:val="003C10F3"/>
    <w:rsid w:val="003C196F"/>
    <w:rsid w:val="003C1B3F"/>
    <w:rsid w:val="003C21B6"/>
    <w:rsid w:val="003C27B7"/>
    <w:rsid w:val="003C2AE1"/>
    <w:rsid w:val="003C2F09"/>
    <w:rsid w:val="003C3AAD"/>
    <w:rsid w:val="003C409F"/>
    <w:rsid w:val="003C47A3"/>
    <w:rsid w:val="003C5690"/>
    <w:rsid w:val="003C5771"/>
    <w:rsid w:val="003C5905"/>
    <w:rsid w:val="003C5BC0"/>
    <w:rsid w:val="003C5C31"/>
    <w:rsid w:val="003C5F72"/>
    <w:rsid w:val="003C659D"/>
    <w:rsid w:val="003C7747"/>
    <w:rsid w:val="003C7B70"/>
    <w:rsid w:val="003D01AB"/>
    <w:rsid w:val="003D0412"/>
    <w:rsid w:val="003D2527"/>
    <w:rsid w:val="003D28D0"/>
    <w:rsid w:val="003D2DF0"/>
    <w:rsid w:val="003D33E3"/>
    <w:rsid w:val="003D347D"/>
    <w:rsid w:val="003D3612"/>
    <w:rsid w:val="003D3CBA"/>
    <w:rsid w:val="003D53B3"/>
    <w:rsid w:val="003D59A4"/>
    <w:rsid w:val="003D5D8A"/>
    <w:rsid w:val="003D60DC"/>
    <w:rsid w:val="003D6CBD"/>
    <w:rsid w:val="003D72D1"/>
    <w:rsid w:val="003D7D06"/>
    <w:rsid w:val="003D7F3F"/>
    <w:rsid w:val="003D7FD7"/>
    <w:rsid w:val="003E0962"/>
    <w:rsid w:val="003E1356"/>
    <w:rsid w:val="003E173C"/>
    <w:rsid w:val="003E1D9F"/>
    <w:rsid w:val="003E3431"/>
    <w:rsid w:val="003E349A"/>
    <w:rsid w:val="003E34F3"/>
    <w:rsid w:val="003E38F4"/>
    <w:rsid w:val="003E391D"/>
    <w:rsid w:val="003E590B"/>
    <w:rsid w:val="003E5984"/>
    <w:rsid w:val="003E67E4"/>
    <w:rsid w:val="003E7601"/>
    <w:rsid w:val="003E7A29"/>
    <w:rsid w:val="003E7EDB"/>
    <w:rsid w:val="003F0895"/>
    <w:rsid w:val="003F1374"/>
    <w:rsid w:val="003F1C78"/>
    <w:rsid w:val="003F1DF9"/>
    <w:rsid w:val="003F2652"/>
    <w:rsid w:val="003F2719"/>
    <w:rsid w:val="003F3244"/>
    <w:rsid w:val="003F34C4"/>
    <w:rsid w:val="003F36AA"/>
    <w:rsid w:val="003F46AF"/>
    <w:rsid w:val="003F4C4E"/>
    <w:rsid w:val="003F5943"/>
    <w:rsid w:val="003F69DD"/>
    <w:rsid w:val="003F7502"/>
    <w:rsid w:val="003F75DA"/>
    <w:rsid w:val="003F79AD"/>
    <w:rsid w:val="003F7CAE"/>
    <w:rsid w:val="003F7FB5"/>
    <w:rsid w:val="003F7FE5"/>
    <w:rsid w:val="004004D9"/>
    <w:rsid w:val="00400D0D"/>
    <w:rsid w:val="00400D8B"/>
    <w:rsid w:val="00400E8F"/>
    <w:rsid w:val="004013DA"/>
    <w:rsid w:val="004018CA"/>
    <w:rsid w:val="00401BA3"/>
    <w:rsid w:val="00401D7B"/>
    <w:rsid w:val="00402899"/>
    <w:rsid w:val="00402CC5"/>
    <w:rsid w:val="00402FCB"/>
    <w:rsid w:val="0040349E"/>
    <w:rsid w:val="004035DA"/>
    <w:rsid w:val="00404331"/>
    <w:rsid w:val="00404989"/>
    <w:rsid w:val="004049B4"/>
    <w:rsid w:val="00405085"/>
    <w:rsid w:val="0040548F"/>
    <w:rsid w:val="00405FA6"/>
    <w:rsid w:val="0040704E"/>
    <w:rsid w:val="0041064A"/>
    <w:rsid w:val="00411165"/>
    <w:rsid w:val="0041137A"/>
    <w:rsid w:val="004115B9"/>
    <w:rsid w:val="00411A52"/>
    <w:rsid w:val="004120B1"/>
    <w:rsid w:val="00412617"/>
    <w:rsid w:val="00412FFF"/>
    <w:rsid w:val="00413082"/>
    <w:rsid w:val="0041345F"/>
    <w:rsid w:val="00413B71"/>
    <w:rsid w:val="00413BEA"/>
    <w:rsid w:val="00414D7B"/>
    <w:rsid w:val="00415405"/>
    <w:rsid w:val="00415CBD"/>
    <w:rsid w:val="00416025"/>
    <w:rsid w:val="004160A7"/>
    <w:rsid w:val="00416592"/>
    <w:rsid w:val="00416643"/>
    <w:rsid w:val="00417327"/>
    <w:rsid w:val="0041740E"/>
    <w:rsid w:val="004176C5"/>
    <w:rsid w:val="0041780E"/>
    <w:rsid w:val="00420D3F"/>
    <w:rsid w:val="004215B2"/>
    <w:rsid w:val="00423141"/>
    <w:rsid w:val="004233E7"/>
    <w:rsid w:val="00424062"/>
    <w:rsid w:val="00424A6F"/>
    <w:rsid w:val="00424E24"/>
    <w:rsid w:val="00425818"/>
    <w:rsid w:val="00425EA0"/>
    <w:rsid w:val="004267F1"/>
    <w:rsid w:val="00426BFE"/>
    <w:rsid w:val="00426F78"/>
    <w:rsid w:val="0042721D"/>
    <w:rsid w:val="00427388"/>
    <w:rsid w:val="00427547"/>
    <w:rsid w:val="00427D96"/>
    <w:rsid w:val="00430358"/>
    <w:rsid w:val="004306BC"/>
    <w:rsid w:val="00430723"/>
    <w:rsid w:val="00430B1F"/>
    <w:rsid w:val="00430B48"/>
    <w:rsid w:val="00431834"/>
    <w:rsid w:val="00431989"/>
    <w:rsid w:val="00432458"/>
    <w:rsid w:val="004326CB"/>
    <w:rsid w:val="0043274E"/>
    <w:rsid w:val="00432C4E"/>
    <w:rsid w:val="00432DEC"/>
    <w:rsid w:val="00432EEE"/>
    <w:rsid w:val="00432EF2"/>
    <w:rsid w:val="00432F68"/>
    <w:rsid w:val="00433379"/>
    <w:rsid w:val="00433776"/>
    <w:rsid w:val="00433BFD"/>
    <w:rsid w:val="004342FD"/>
    <w:rsid w:val="0043468C"/>
    <w:rsid w:val="004352AA"/>
    <w:rsid w:val="004355F5"/>
    <w:rsid w:val="00435C9E"/>
    <w:rsid w:val="00435D76"/>
    <w:rsid w:val="0043692C"/>
    <w:rsid w:val="004371DD"/>
    <w:rsid w:val="004373E9"/>
    <w:rsid w:val="0043797B"/>
    <w:rsid w:val="00437E1B"/>
    <w:rsid w:val="004401BD"/>
    <w:rsid w:val="00440941"/>
    <w:rsid w:val="00440D09"/>
    <w:rsid w:val="00440F3F"/>
    <w:rsid w:val="00440FEE"/>
    <w:rsid w:val="00441DE7"/>
    <w:rsid w:val="0044234F"/>
    <w:rsid w:val="00442574"/>
    <w:rsid w:val="00442820"/>
    <w:rsid w:val="00442DB6"/>
    <w:rsid w:val="00444A04"/>
    <w:rsid w:val="00444DA6"/>
    <w:rsid w:val="00445551"/>
    <w:rsid w:val="00445BA5"/>
    <w:rsid w:val="00445C72"/>
    <w:rsid w:val="00446620"/>
    <w:rsid w:val="00446A3C"/>
    <w:rsid w:val="00446A40"/>
    <w:rsid w:val="00446F87"/>
    <w:rsid w:val="00447DBE"/>
    <w:rsid w:val="00447DCA"/>
    <w:rsid w:val="00451296"/>
    <w:rsid w:val="00451578"/>
    <w:rsid w:val="004515B2"/>
    <w:rsid w:val="00451AB3"/>
    <w:rsid w:val="00452764"/>
    <w:rsid w:val="00452A96"/>
    <w:rsid w:val="00452E59"/>
    <w:rsid w:val="00452E72"/>
    <w:rsid w:val="00453566"/>
    <w:rsid w:val="004537A5"/>
    <w:rsid w:val="00454706"/>
    <w:rsid w:val="00454BD6"/>
    <w:rsid w:val="00454DC0"/>
    <w:rsid w:val="00454FC2"/>
    <w:rsid w:val="00455365"/>
    <w:rsid w:val="00456518"/>
    <w:rsid w:val="00456BCC"/>
    <w:rsid w:val="00457036"/>
    <w:rsid w:val="00457459"/>
    <w:rsid w:val="00457E63"/>
    <w:rsid w:val="004607AB"/>
    <w:rsid w:val="00460A27"/>
    <w:rsid w:val="00460C79"/>
    <w:rsid w:val="00460CB5"/>
    <w:rsid w:val="0046177A"/>
    <w:rsid w:val="004629AB"/>
    <w:rsid w:val="00462EAA"/>
    <w:rsid w:val="004633B1"/>
    <w:rsid w:val="004638E5"/>
    <w:rsid w:val="00463D8A"/>
    <w:rsid w:val="004640D7"/>
    <w:rsid w:val="004659D1"/>
    <w:rsid w:val="0046713F"/>
    <w:rsid w:val="00467219"/>
    <w:rsid w:val="00467BD1"/>
    <w:rsid w:val="0047060F"/>
    <w:rsid w:val="004707AB"/>
    <w:rsid w:val="00470C16"/>
    <w:rsid w:val="004710A4"/>
    <w:rsid w:val="004715AD"/>
    <w:rsid w:val="00471A65"/>
    <w:rsid w:val="00471A90"/>
    <w:rsid w:val="00471FB6"/>
    <w:rsid w:val="0047224E"/>
    <w:rsid w:val="00472350"/>
    <w:rsid w:val="00472644"/>
    <w:rsid w:val="00472E03"/>
    <w:rsid w:val="00472E7A"/>
    <w:rsid w:val="0047445B"/>
    <w:rsid w:val="004748F3"/>
    <w:rsid w:val="0047554E"/>
    <w:rsid w:val="00480036"/>
    <w:rsid w:val="004801AA"/>
    <w:rsid w:val="0048068E"/>
    <w:rsid w:val="00480969"/>
    <w:rsid w:val="00480BEF"/>
    <w:rsid w:val="00480D05"/>
    <w:rsid w:val="00482205"/>
    <w:rsid w:val="00482750"/>
    <w:rsid w:val="004829F0"/>
    <w:rsid w:val="00482FE7"/>
    <w:rsid w:val="004832BA"/>
    <w:rsid w:val="00484AB3"/>
    <w:rsid w:val="00485D72"/>
    <w:rsid w:val="004866D8"/>
    <w:rsid w:val="00486A85"/>
    <w:rsid w:val="00486D07"/>
    <w:rsid w:val="00486E73"/>
    <w:rsid w:val="004874EA"/>
    <w:rsid w:val="004903DA"/>
    <w:rsid w:val="00490805"/>
    <w:rsid w:val="0049121B"/>
    <w:rsid w:val="0049150B"/>
    <w:rsid w:val="00492B52"/>
    <w:rsid w:val="00492B5D"/>
    <w:rsid w:val="004936F9"/>
    <w:rsid w:val="00493B25"/>
    <w:rsid w:val="00493FAD"/>
    <w:rsid w:val="004954AD"/>
    <w:rsid w:val="00495B4E"/>
    <w:rsid w:val="0049635C"/>
    <w:rsid w:val="00496788"/>
    <w:rsid w:val="00496CA4"/>
    <w:rsid w:val="004976E3"/>
    <w:rsid w:val="004A03C5"/>
    <w:rsid w:val="004A06B3"/>
    <w:rsid w:val="004A1B27"/>
    <w:rsid w:val="004A252C"/>
    <w:rsid w:val="004A2EE8"/>
    <w:rsid w:val="004A3BE5"/>
    <w:rsid w:val="004A3C03"/>
    <w:rsid w:val="004A3F37"/>
    <w:rsid w:val="004A42F4"/>
    <w:rsid w:val="004A4F06"/>
    <w:rsid w:val="004A51DE"/>
    <w:rsid w:val="004A5462"/>
    <w:rsid w:val="004A55DF"/>
    <w:rsid w:val="004A5631"/>
    <w:rsid w:val="004A6FAD"/>
    <w:rsid w:val="004A713F"/>
    <w:rsid w:val="004A77D1"/>
    <w:rsid w:val="004B0186"/>
    <w:rsid w:val="004B1299"/>
    <w:rsid w:val="004B2057"/>
    <w:rsid w:val="004B2D18"/>
    <w:rsid w:val="004B3550"/>
    <w:rsid w:val="004B3C98"/>
    <w:rsid w:val="004B3E6D"/>
    <w:rsid w:val="004B446F"/>
    <w:rsid w:val="004B4BA4"/>
    <w:rsid w:val="004B4EA6"/>
    <w:rsid w:val="004B4ED3"/>
    <w:rsid w:val="004B4F9A"/>
    <w:rsid w:val="004B546B"/>
    <w:rsid w:val="004B5590"/>
    <w:rsid w:val="004B59C1"/>
    <w:rsid w:val="004B5F54"/>
    <w:rsid w:val="004B7136"/>
    <w:rsid w:val="004B728F"/>
    <w:rsid w:val="004B7643"/>
    <w:rsid w:val="004C03BE"/>
    <w:rsid w:val="004C0BB8"/>
    <w:rsid w:val="004C1342"/>
    <w:rsid w:val="004C1B0C"/>
    <w:rsid w:val="004C1CE2"/>
    <w:rsid w:val="004C1EBE"/>
    <w:rsid w:val="004C2838"/>
    <w:rsid w:val="004C2D4E"/>
    <w:rsid w:val="004C2F34"/>
    <w:rsid w:val="004C35FF"/>
    <w:rsid w:val="004C423A"/>
    <w:rsid w:val="004C435B"/>
    <w:rsid w:val="004C5386"/>
    <w:rsid w:val="004C5615"/>
    <w:rsid w:val="004C56A5"/>
    <w:rsid w:val="004C56DF"/>
    <w:rsid w:val="004C572B"/>
    <w:rsid w:val="004C5E51"/>
    <w:rsid w:val="004C651B"/>
    <w:rsid w:val="004C68F4"/>
    <w:rsid w:val="004C6C7F"/>
    <w:rsid w:val="004C6E50"/>
    <w:rsid w:val="004C6FC8"/>
    <w:rsid w:val="004C7016"/>
    <w:rsid w:val="004C70A3"/>
    <w:rsid w:val="004C733F"/>
    <w:rsid w:val="004C745C"/>
    <w:rsid w:val="004D0249"/>
    <w:rsid w:val="004D061E"/>
    <w:rsid w:val="004D082E"/>
    <w:rsid w:val="004D0A4A"/>
    <w:rsid w:val="004D13F9"/>
    <w:rsid w:val="004D2BE5"/>
    <w:rsid w:val="004D3253"/>
    <w:rsid w:val="004D3B52"/>
    <w:rsid w:val="004D3D91"/>
    <w:rsid w:val="004D6263"/>
    <w:rsid w:val="004D65B0"/>
    <w:rsid w:val="004D7222"/>
    <w:rsid w:val="004D7254"/>
    <w:rsid w:val="004D7F4E"/>
    <w:rsid w:val="004E09B6"/>
    <w:rsid w:val="004E107D"/>
    <w:rsid w:val="004E10A0"/>
    <w:rsid w:val="004E14D3"/>
    <w:rsid w:val="004E2580"/>
    <w:rsid w:val="004E2B4E"/>
    <w:rsid w:val="004E2DA6"/>
    <w:rsid w:val="004E32D4"/>
    <w:rsid w:val="004E3D23"/>
    <w:rsid w:val="004E46EB"/>
    <w:rsid w:val="004E4A61"/>
    <w:rsid w:val="004E4D75"/>
    <w:rsid w:val="004E501E"/>
    <w:rsid w:val="004E60BD"/>
    <w:rsid w:val="004E615E"/>
    <w:rsid w:val="004E6DFE"/>
    <w:rsid w:val="004F047F"/>
    <w:rsid w:val="004F06BD"/>
    <w:rsid w:val="004F073D"/>
    <w:rsid w:val="004F0A03"/>
    <w:rsid w:val="004F0EF0"/>
    <w:rsid w:val="004F110D"/>
    <w:rsid w:val="004F17C1"/>
    <w:rsid w:val="004F1AF8"/>
    <w:rsid w:val="004F27E7"/>
    <w:rsid w:val="004F2CBB"/>
    <w:rsid w:val="004F2CDF"/>
    <w:rsid w:val="004F376E"/>
    <w:rsid w:val="004F3CF3"/>
    <w:rsid w:val="004F3D1E"/>
    <w:rsid w:val="004F4CA5"/>
    <w:rsid w:val="004F54AE"/>
    <w:rsid w:val="004F5D90"/>
    <w:rsid w:val="004F6FFF"/>
    <w:rsid w:val="004F7479"/>
    <w:rsid w:val="004F7719"/>
    <w:rsid w:val="004F7EEC"/>
    <w:rsid w:val="005003DF"/>
    <w:rsid w:val="00500F85"/>
    <w:rsid w:val="0050116D"/>
    <w:rsid w:val="005021D1"/>
    <w:rsid w:val="00503DB9"/>
    <w:rsid w:val="00503F4F"/>
    <w:rsid w:val="005045C9"/>
    <w:rsid w:val="0050551D"/>
    <w:rsid w:val="005056D3"/>
    <w:rsid w:val="00505766"/>
    <w:rsid w:val="00505825"/>
    <w:rsid w:val="0050611E"/>
    <w:rsid w:val="005063CE"/>
    <w:rsid w:val="005066B5"/>
    <w:rsid w:val="005067A5"/>
    <w:rsid w:val="005074C7"/>
    <w:rsid w:val="0050797B"/>
    <w:rsid w:val="00507BC7"/>
    <w:rsid w:val="00507CCB"/>
    <w:rsid w:val="005108C8"/>
    <w:rsid w:val="00511075"/>
    <w:rsid w:val="00511D6B"/>
    <w:rsid w:val="00512342"/>
    <w:rsid w:val="0051279B"/>
    <w:rsid w:val="00512808"/>
    <w:rsid w:val="00512ED2"/>
    <w:rsid w:val="00512F72"/>
    <w:rsid w:val="005144FA"/>
    <w:rsid w:val="00514CBF"/>
    <w:rsid w:val="00514E32"/>
    <w:rsid w:val="005152E1"/>
    <w:rsid w:val="00515BE5"/>
    <w:rsid w:val="00516143"/>
    <w:rsid w:val="00516CC7"/>
    <w:rsid w:val="00516E6F"/>
    <w:rsid w:val="00520881"/>
    <w:rsid w:val="00520E21"/>
    <w:rsid w:val="00520F39"/>
    <w:rsid w:val="0052153E"/>
    <w:rsid w:val="00521D07"/>
    <w:rsid w:val="00522475"/>
    <w:rsid w:val="00522D35"/>
    <w:rsid w:val="005230EC"/>
    <w:rsid w:val="005232F9"/>
    <w:rsid w:val="0052366B"/>
    <w:rsid w:val="00524462"/>
    <w:rsid w:val="00524C74"/>
    <w:rsid w:val="00525492"/>
    <w:rsid w:val="0052587D"/>
    <w:rsid w:val="00525AB2"/>
    <w:rsid w:val="00525E7F"/>
    <w:rsid w:val="0052606D"/>
    <w:rsid w:val="005261E3"/>
    <w:rsid w:val="00526A3C"/>
    <w:rsid w:val="00527103"/>
    <w:rsid w:val="00527EC9"/>
    <w:rsid w:val="005302B4"/>
    <w:rsid w:val="00530CFA"/>
    <w:rsid w:val="0053120F"/>
    <w:rsid w:val="00531338"/>
    <w:rsid w:val="00531A93"/>
    <w:rsid w:val="00532DB0"/>
    <w:rsid w:val="00532E12"/>
    <w:rsid w:val="00533B22"/>
    <w:rsid w:val="005348F5"/>
    <w:rsid w:val="005367DA"/>
    <w:rsid w:val="0053683B"/>
    <w:rsid w:val="00536F26"/>
    <w:rsid w:val="005376DE"/>
    <w:rsid w:val="005401A8"/>
    <w:rsid w:val="00541700"/>
    <w:rsid w:val="00541EDE"/>
    <w:rsid w:val="00542089"/>
    <w:rsid w:val="00542857"/>
    <w:rsid w:val="00542A0D"/>
    <w:rsid w:val="0054346A"/>
    <w:rsid w:val="005444F5"/>
    <w:rsid w:val="00544714"/>
    <w:rsid w:val="00544930"/>
    <w:rsid w:val="00544A7E"/>
    <w:rsid w:val="00544E22"/>
    <w:rsid w:val="0054589C"/>
    <w:rsid w:val="00546698"/>
    <w:rsid w:val="00546A97"/>
    <w:rsid w:val="00546D29"/>
    <w:rsid w:val="0055022C"/>
    <w:rsid w:val="0055083E"/>
    <w:rsid w:val="00550BD6"/>
    <w:rsid w:val="00550E4A"/>
    <w:rsid w:val="00551004"/>
    <w:rsid w:val="005516E7"/>
    <w:rsid w:val="005518D7"/>
    <w:rsid w:val="005519D2"/>
    <w:rsid w:val="00551B40"/>
    <w:rsid w:val="00552E66"/>
    <w:rsid w:val="00552F1C"/>
    <w:rsid w:val="00553017"/>
    <w:rsid w:val="005531DC"/>
    <w:rsid w:val="005533AD"/>
    <w:rsid w:val="0055387A"/>
    <w:rsid w:val="00554223"/>
    <w:rsid w:val="0055435D"/>
    <w:rsid w:val="00554367"/>
    <w:rsid w:val="0055450D"/>
    <w:rsid w:val="0055591B"/>
    <w:rsid w:val="00555AC3"/>
    <w:rsid w:val="005561BC"/>
    <w:rsid w:val="00556D96"/>
    <w:rsid w:val="0056040C"/>
    <w:rsid w:val="00560728"/>
    <w:rsid w:val="00560B7A"/>
    <w:rsid w:val="00560F3A"/>
    <w:rsid w:val="00560F89"/>
    <w:rsid w:val="005618B9"/>
    <w:rsid w:val="005619CC"/>
    <w:rsid w:val="00562005"/>
    <w:rsid w:val="00562525"/>
    <w:rsid w:val="005634CA"/>
    <w:rsid w:val="00563A57"/>
    <w:rsid w:val="00563A61"/>
    <w:rsid w:val="00564551"/>
    <w:rsid w:val="00564B7D"/>
    <w:rsid w:val="00565734"/>
    <w:rsid w:val="00566B27"/>
    <w:rsid w:val="005674F9"/>
    <w:rsid w:val="005676D1"/>
    <w:rsid w:val="00567DDB"/>
    <w:rsid w:val="00567FD2"/>
    <w:rsid w:val="00571281"/>
    <w:rsid w:val="00572076"/>
    <w:rsid w:val="00572FDA"/>
    <w:rsid w:val="0057380E"/>
    <w:rsid w:val="00573CFA"/>
    <w:rsid w:val="00574994"/>
    <w:rsid w:val="00574AF8"/>
    <w:rsid w:val="00574ECE"/>
    <w:rsid w:val="00576CCB"/>
    <w:rsid w:val="00580233"/>
    <w:rsid w:val="00580357"/>
    <w:rsid w:val="00581175"/>
    <w:rsid w:val="00581D9A"/>
    <w:rsid w:val="00582027"/>
    <w:rsid w:val="0058257F"/>
    <w:rsid w:val="00583F26"/>
    <w:rsid w:val="00583F54"/>
    <w:rsid w:val="00583F59"/>
    <w:rsid w:val="00584389"/>
    <w:rsid w:val="00584466"/>
    <w:rsid w:val="005847DE"/>
    <w:rsid w:val="005847F7"/>
    <w:rsid w:val="00584975"/>
    <w:rsid w:val="00584C7E"/>
    <w:rsid w:val="00585388"/>
    <w:rsid w:val="00586575"/>
    <w:rsid w:val="005866E5"/>
    <w:rsid w:val="0058695C"/>
    <w:rsid w:val="00586C03"/>
    <w:rsid w:val="00586D7A"/>
    <w:rsid w:val="005907ED"/>
    <w:rsid w:val="00590C97"/>
    <w:rsid w:val="00590CF9"/>
    <w:rsid w:val="00590DBD"/>
    <w:rsid w:val="005913F1"/>
    <w:rsid w:val="00591E88"/>
    <w:rsid w:val="00591EAE"/>
    <w:rsid w:val="00591F7A"/>
    <w:rsid w:val="005920AA"/>
    <w:rsid w:val="00593BC6"/>
    <w:rsid w:val="00593FC5"/>
    <w:rsid w:val="00594102"/>
    <w:rsid w:val="005942D9"/>
    <w:rsid w:val="00594A0F"/>
    <w:rsid w:val="00594F5B"/>
    <w:rsid w:val="00594F81"/>
    <w:rsid w:val="00594FAB"/>
    <w:rsid w:val="00595C68"/>
    <w:rsid w:val="00596DF3"/>
    <w:rsid w:val="00596FB4"/>
    <w:rsid w:val="0059700D"/>
    <w:rsid w:val="00597210"/>
    <w:rsid w:val="005974BE"/>
    <w:rsid w:val="005978C1"/>
    <w:rsid w:val="00597B37"/>
    <w:rsid w:val="00597C61"/>
    <w:rsid w:val="005A0254"/>
    <w:rsid w:val="005A17E5"/>
    <w:rsid w:val="005A1CF5"/>
    <w:rsid w:val="005A2282"/>
    <w:rsid w:val="005A367E"/>
    <w:rsid w:val="005A39A8"/>
    <w:rsid w:val="005A3CA7"/>
    <w:rsid w:val="005A404E"/>
    <w:rsid w:val="005A4449"/>
    <w:rsid w:val="005A45E7"/>
    <w:rsid w:val="005A5274"/>
    <w:rsid w:val="005A5839"/>
    <w:rsid w:val="005A652C"/>
    <w:rsid w:val="005A6747"/>
    <w:rsid w:val="005A6951"/>
    <w:rsid w:val="005A6DF0"/>
    <w:rsid w:val="005A73F9"/>
    <w:rsid w:val="005A7502"/>
    <w:rsid w:val="005B08B8"/>
    <w:rsid w:val="005B12BA"/>
    <w:rsid w:val="005B130F"/>
    <w:rsid w:val="005B22F9"/>
    <w:rsid w:val="005B27E9"/>
    <w:rsid w:val="005B28B7"/>
    <w:rsid w:val="005B2F1D"/>
    <w:rsid w:val="005B3007"/>
    <w:rsid w:val="005B3880"/>
    <w:rsid w:val="005B3E57"/>
    <w:rsid w:val="005B42FA"/>
    <w:rsid w:val="005B4820"/>
    <w:rsid w:val="005B4C9C"/>
    <w:rsid w:val="005B4D3A"/>
    <w:rsid w:val="005B52C5"/>
    <w:rsid w:val="005B5AA6"/>
    <w:rsid w:val="005B608D"/>
    <w:rsid w:val="005B6466"/>
    <w:rsid w:val="005B649A"/>
    <w:rsid w:val="005B6D7D"/>
    <w:rsid w:val="005B7E30"/>
    <w:rsid w:val="005B7EB6"/>
    <w:rsid w:val="005C0A82"/>
    <w:rsid w:val="005C0DE6"/>
    <w:rsid w:val="005C1089"/>
    <w:rsid w:val="005C1927"/>
    <w:rsid w:val="005C2FAC"/>
    <w:rsid w:val="005C3334"/>
    <w:rsid w:val="005C3853"/>
    <w:rsid w:val="005C3A1D"/>
    <w:rsid w:val="005C3FF2"/>
    <w:rsid w:val="005C4111"/>
    <w:rsid w:val="005C453C"/>
    <w:rsid w:val="005C4ACE"/>
    <w:rsid w:val="005C4B43"/>
    <w:rsid w:val="005C54B3"/>
    <w:rsid w:val="005C5BDE"/>
    <w:rsid w:val="005C635D"/>
    <w:rsid w:val="005C6CD7"/>
    <w:rsid w:val="005C6D17"/>
    <w:rsid w:val="005C73EC"/>
    <w:rsid w:val="005C7446"/>
    <w:rsid w:val="005C74BF"/>
    <w:rsid w:val="005C7DFC"/>
    <w:rsid w:val="005D2C7F"/>
    <w:rsid w:val="005D3AFD"/>
    <w:rsid w:val="005D3E40"/>
    <w:rsid w:val="005D45C8"/>
    <w:rsid w:val="005D4A32"/>
    <w:rsid w:val="005D58FB"/>
    <w:rsid w:val="005D5B33"/>
    <w:rsid w:val="005D6764"/>
    <w:rsid w:val="005D6A6F"/>
    <w:rsid w:val="005D7303"/>
    <w:rsid w:val="005D7341"/>
    <w:rsid w:val="005D7ADE"/>
    <w:rsid w:val="005D7E07"/>
    <w:rsid w:val="005E1D61"/>
    <w:rsid w:val="005E27B4"/>
    <w:rsid w:val="005E2A72"/>
    <w:rsid w:val="005E381E"/>
    <w:rsid w:val="005E3B7D"/>
    <w:rsid w:val="005E3C84"/>
    <w:rsid w:val="005E40BF"/>
    <w:rsid w:val="005E4247"/>
    <w:rsid w:val="005E48F9"/>
    <w:rsid w:val="005E4DE1"/>
    <w:rsid w:val="005E6688"/>
    <w:rsid w:val="005E6778"/>
    <w:rsid w:val="005E73C6"/>
    <w:rsid w:val="005E76EE"/>
    <w:rsid w:val="005E77A8"/>
    <w:rsid w:val="005E7FDF"/>
    <w:rsid w:val="005F00C2"/>
    <w:rsid w:val="005F05DA"/>
    <w:rsid w:val="005F0F36"/>
    <w:rsid w:val="005F1102"/>
    <w:rsid w:val="005F285C"/>
    <w:rsid w:val="005F289C"/>
    <w:rsid w:val="005F32AB"/>
    <w:rsid w:val="005F3D35"/>
    <w:rsid w:val="005F3D8C"/>
    <w:rsid w:val="005F4338"/>
    <w:rsid w:val="005F4863"/>
    <w:rsid w:val="005F55A0"/>
    <w:rsid w:val="005F58FD"/>
    <w:rsid w:val="005F60B7"/>
    <w:rsid w:val="005F63EC"/>
    <w:rsid w:val="005F6607"/>
    <w:rsid w:val="005F6A1D"/>
    <w:rsid w:val="005F6B75"/>
    <w:rsid w:val="005F6E79"/>
    <w:rsid w:val="005F6EA5"/>
    <w:rsid w:val="00600207"/>
    <w:rsid w:val="0060052D"/>
    <w:rsid w:val="006007F7"/>
    <w:rsid w:val="006009AB"/>
    <w:rsid w:val="00600A29"/>
    <w:rsid w:val="00600E60"/>
    <w:rsid w:val="0060105F"/>
    <w:rsid w:val="006011A0"/>
    <w:rsid w:val="00601E5E"/>
    <w:rsid w:val="00602185"/>
    <w:rsid w:val="00602E03"/>
    <w:rsid w:val="006032F0"/>
    <w:rsid w:val="006033C0"/>
    <w:rsid w:val="00604129"/>
    <w:rsid w:val="00604E77"/>
    <w:rsid w:val="00605143"/>
    <w:rsid w:val="00606308"/>
    <w:rsid w:val="0060663F"/>
    <w:rsid w:val="00607F8A"/>
    <w:rsid w:val="00607FC7"/>
    <w:rsid w:val="00610686"/>
    <w:rsid w:val="006112E4"/>
    <w:rsid w:val="006115BD"/>
    <w:rsid w:val="006115ED"/>
    <w:rsid w:val="006115F9"/>
    <w:rsid w:val="00611E40"/>
    <w:rsid w:val="00611E7D"/>
    <w:rsid w:val="00612032"/>
    <w:rsid w:val="0061217F"/>
    <w:rsid w:val="006122D2"/>
    <w:rsid w:val="00612329"/>
    <w:rsid w:val="00612D65"/>
    <w:rsid w:val="00613006"/>
    <w:rsid w:val="00613B5F"/>
    <w:rsid w:val="00614460"/>
    <w:rsid w:val="00614492"/>
    <w:rsid w:val="00614703"/>
    <w:rsid w:val="00614ABC"/>
    <w:rsid w:val="00615392"/>
    <w:rsid w:val="006154FC"/>
    <w:rsid w:val="0061630D"/>
    <w:rsid w:val="006166E3"/>
    <w:rsid w:val="0061678C"/>
    <w:rsid w:val="00616912"/>
    <w:rsid w:val="00616C5A"/>
    <w:rsid w:val="00616C6A"/>
    <w:rsid w:val="00617311"/>
    <w:rsid w:val="006177CE"/>
    <w:rsid w:val="00617900"/>
    <w:rsid w:val="0061790F"/>
    <w:rsid w:val="00617FA1"/>
    <w:rsid w:val="00620F85"/>
    <w:rsid w:val="006210A5"/>
    <w:rsid w:val="00621534"/>
    <w:rsid w:val="006215A5"/>
    <w:rsid w:val="0062234F"/>
    <w:rsid w:val="006225BB"/>
    <w:rsid w:val="00623196"/>
    <w:rsid w:val="00623E71"/>
    <w:rsid w:val="00624FC4"/>
    <w:rsid w:val="00625299"/>
    <w:rsid w:val="00625DC5"/>
    <w:rsid w:val="00626719"/>
    <w:rsid w:val="00626AF5"/>
    <w:rsid w:val="00626D18"/>
    <w:rsid w:val="00626F8A"/>
    <w:rsid w:val="00627099"/>
    <w:rsid w:val="0062780F"/>
    <w:rsid w:val="00627898"/>
    <w:rsid w:val="00627AC5"/>
    <w:rsid w:val="00630056"/>
    <w:rsid w:val="00630CA5"/>
    <w:rsid w:val="006312F9"/>
    <w:rsid w:val="00631491"/>
    <w:rsid w:val="006314BD"/>
    <w:rsid w:val="00631D51"/>
    <w:rsid w:val="00631F42"/>
    <w:rsid w:val="00632A8B"/>
    <w:rsid w:val="00632DA3"/>
    <w:rsid w:val="00632F8E"/>
    <w:rsid w:val="006335C2"/>
    <w:rsid w:val="006340C0"/>
    <w:rsid w:val="00635028"/>
    <w:rsid w:val="006351A1"/>
    <w:rsid w:val="006352D9"/>
    <w:rsid w:val="00635A7F"/>
    <w:rsid w:val="00635AC0"/>
    <w:rsid w:val="00635EAD"/>
    <w:rsid w:val="00635F25"/>
    <w:rsid w:val="0063665E"/>
    <w:rsid w:val="00636842"/>
    <w:rsid w:val="00636B2E"/>
    <w:rsid w:val="00636BC6"/>
    <w:rsid w:val="00636BF7"/>
    <w:rsid w:val="006379EB"/>
    <w:rsid w:val="00640CB9"/>
    <w:rsid w:val="00641732"/>
    <w:rsid w:val="00641849"/>
    <w:rsid w:val="00641A18"/>
    <w:rsid w:val="0064214D"/>
    <w:rsid w:val="0064264E"/>
    <w:rsid w:val="00642894"/>
    <w:rsid w:val="006437B5"/>
    <w:rsid w:val="006445F4"/>
    <w:rsid w:val="00644CE6"/>
    <w:rsid w:val="00644EA5"/>
    <w:rsid w:val="00645476"/>
    <w:rsid w:val="00645ABE"/>
    <w:rsid w:val="00645E5E"/>
    <w:rsid w:val="0064670C"/>
    <w:rsid w:val="00650028"/>
    <w:rsid w:val="00650585"/>
    <w:rsid w:val="00650824"/>
    <w:rsid w:val="00650B8C"/>
    <w:rsid w:val="00651B2F"/>
    <w:rsid w:val="00653AB4"/>
    <w:rsid w:val="00653B4F"/>
    <w:rsid w:val="00653BB9"/>
    <w:rsid w:val="0065529D"/>
    <w:rsid w:val="006552EB"/>
    <w:rsid w:val="006556BC"/>
    <w:rsid w:val="00655949"/>
    <w:rsid w:val="0065596E"/>
    <w:rsid w:val="00656230"/>
    <w:rsid w:val="00656F44"/>
    <w:rsid w:val="006613C1"/>
    <w:rsid w:val="006627C4"/>
    <w:rsid w:val="006636F0"/>
    <w:rsid w:val="006639DA"/>
    <w:rsid w:val="006647B8"/>
    <w:rsid w:val="006647CF"/>
    <w:rsid w:val="006653B2"/>
    <w:rsid w:val="00665C1B"/>
    <w:rsid w:val="00665CDE"/>
    <w:rsid w:val="00666123"/>
    <w:rsid w:val="006665D2"/>
    <w:rsid w:val="006669C8"/>
    <w:rsid w:val="006669EE"/>
    <w:rsid w:val="006669F0"/>
    <w:rsid w:val="00667216"/>
    <w:rsid w:val="006674B5"/>
    <w:rsid w:val="0066776F"/>
    <w:rsid w:val="00667DA0"/>
    <w:rsid w:val="0067000B"/>
    <w:rsid w:val="00670193"/>
    <w:rsid w:val="006719BD"/>
    <w:rsid w:val="006735CC"/>
    <w:rsid w:val="0067388B"/>
    <w:rsid w:val="006743FA"/>
    <w:rsid w:val="00674964"/>
    <w:rsid w:val="00674D04"/>
    <w:rsid w:val="006753E7"/>
    <w:rsid w:val="006758A5"/>
    <w:rsid w:val="00675E6A"/>
    <w:rsid w:val="0067605F"/>
    <w:rsid w:val="0067609D"/>
    <w:rsid w:val="00676527"/>
    <w:rsid w:val="006767EA"/>
    <w:rsid w:val="006774F6"/>
    <w:rsid w:val="006776AE"/>
    <w:rsid w:val="00677A7A"/>
    <w:rsid w:val="00680D4C"/>
    <w:rsid w:val="00680ED8"/>
    <w:rsid w:val="00680F64"/>
    <w:rsid w:val="00681A3E"/>
    <w:rsid w:val="006821C0"/>
    <w:rsid w:val="00682FE7"/>
    <w:rsid w:val="00683AA5"/>
    <w:rsid w:val="00683BB0"/>
    <w:rsid w:val="0068442B"/>
    <w:rsid w:val="006848C9"/>
    <w:rsid w:val="00684A07"/>
    <w:rsid w:val="00685C16"/>
    <w:rsid w:val="006863B9"/>
    <w:rsid w:val="006867DA"/>
    <w:rsid w:val="00686850"/>
    <w:rsid w:val="00686AF0"/>
    <w:rsid w:val="00686D7A"/>
    <w:rsid w:val="0068758A"/>
    <w:rsid w:val="006875D3"/>
    <w:rsid w:val="006920BE"/>
    <w:rsid w:val="00692694"/>
    <w:rsid w:val="00692752"/>
    <w:rsid w:val="00692F24"/>
    <w:rsid w:val="00693594"/>
    <w:rsid w:val="00693835"/>
    <w:rsid w:val="00693BD4"/>
    <w:rsid w:val="00693D25"/>
    <w:rsid w:val="0069450C"/>
    <w:rsid w:val="006951BF"/>
    <w:rsid w:val="00696888"/>
    <w:rsid w:val="00696B58"/>
    <w:rsid w:val="006972AE"/>
    <w:rsid w:val="00697491"/>
    <w:rsid w:val="00697DAC"/>
    <w:rsid w:val="006A05A5"/>
    <w:rsid w:val="006A115A"/>
    <w:rsid w:val="006A1A6D"/>
    <w:rsid w:val="006A21E4"/>
    <w:rsid w:val="006A2704"/>
    <w:rsid w:val="006A2822"/>
    <w:rsid w:val="006A2A72"/>
    <w:rsid w:val="006A35FE"/>
    <w:rsid w:val="006A3B98"/>
    <w:rsid w:val="006A4421"/>
    <w:rsid w:val="006A4520"/>
    <w:rsid w:val="006A4592"/>
    <w:rsid w:val="006A4594"/>
    <w:rsid w:val="006A49E1"/>
    <w:rsid w:val="006A517C"/>
    <w:rsid w:val="006A5A59"/>
    <w:rsid w:val="006A71FE"/>
    <w:rsid w:val="006A7CFE"/>
    <w:rsid w:val="006A7D3E"/>
    <w:rsid w:val="006A7ED0"/>
    <w:rsid w:val="006B080E"/>
    <w:rsid w:val="006B0C1B"/>
    <w:rsid w:val="006B0D30"/>
    <w:rsid w:val="006B1345"/>
    <w:rsid w:val="006B2289"/>
    <w:rsid w:val="006B24EE"/>
    <w:rsid w:val="006B3534"/>
    <w:rsid w:val="006B355C"/>
    <w:rsid w:val="006B447D"/>
    <w:rsid w:val="006B48B7"/>
    <w:rsid w:val="006B558E"/>
    <w:rsid w:val="006B583B"/>
    <w:rsid w:val="006B59AB"/>
    <w:rsid w:val="006B62AA"/>
    <w:rsid w:val="006B63FF"/>
    <w:rsid w:val="006B7065"/>
    <w:rsid w:val="006B7BBA"/>
    <w:rsid w:val="006C0A26"/>
    <w:rsid w:val="006C18D2"/>
    <w:rsid w:val="006C1A10"/>
    <w:rsid w:val="006C1BBD"/>
    <w:rsid w:val="006C2ABE"/>
    <w:rsid w:val="006C2B46"/>
    <w:rsid w:val="006C3291"/>
    <w:rsid w:val="006C3705"/>
    <w:rsid w:val="006C467A"/>
    <w:rsid w:val="006C4B2F"/>
    <w:rsid w:val="006C5817"/>
    <w:rsid w:val="006C5A08"/>
    <w:rsid w:val="006C5E0D"/>
    <w:rsid w:val="006C6425"/>
    <w:rsid w:val="006C6B89"/>
    <w:rsid w:val="006C6CFE"/>
    <w:rsid w:val="006C6E97"/>
    <w:rsid w:val="006C777B"/>
    <w:rsid w:val="006C785B"/>
    <w:rsid w:val="006D08DC"/>
    <w:rsid w:val="006D13BB"/>
    <w:rsid w:val="006D1748"/>
    <w:rsid w:val="006D1BF8"/>
    <w:rsid w:val="006D2DE6"/>
    <w:rsid w:val="006D3DC2"/>
    <w:rsid w:val="006D4190"/>
    <w:rsid w:val="006D41E2"/>
    <w:rsid w:val="006D5033"/>
    <w:rsid w:val="006D50D1"/>
    <w:rsid w:val="006D5A39"/>
    <w:rsid w:val="006D6028"/>
    <w:rsid w:val="006D75D2"/>
    <w:rsid w:val="006E0BA4"/>
    <w:rsid w:val="006E1634"/>
    <w:rsid w:val="006E17CC"/>
    <w:rsid w:val="006E2A48"/>
    <w:rsid w:val="006E2E5F"/>
    <w:rsid w:val="006E3167"/>
    <w:rsid w:val="006E31C2"/>
    <w:rsid w:val="006E3B37"/>
    <w:rsid w:val="006E4477"/>
    <w:rsid w:val="006E4886"/>
    <w:rsid w:val="006E4EFD"/>
    <w:rsid w:val="006E4F4C"/>
    <w:rsid w:val="006E66B1"/>
    <w:rsid w:val="006E6812"/>
    <w:rsid w:val="006E6B4E"/>
    <w:rsid w:val="006E70BB"/>
    <w:rsid w:val="006F0B2D"/>
    <w:rsid w:val="006F0DDE"/>
    <w:rsid w:val="006F1151"/>
    <w:rsid w:val="006F17BA"/>
    <w:rsid w:val="006F1DE4"/>
    <w:rsid w:val="006F2F5A"/>
    <w:rsid w:val="006F3050"/>
    <w:rsid w:val="006F47F1"/>
    <w:rsid w:val="006F541A"/>
    <w:rsid w:val="006F6381"/>
    <w:rsid w:val="006F6768"/>
    <w:rsid w:val="006F6C2D"/>
    <w:rsid w:val="006F6F88"/>
    <w:rsid w:val="006F78FB"/>
    <w:rsid w:val="006F7B4B"/>
    <w:rsid w:val="006F7DEF"/>
    <w:rsid w:val="0070027C"/>
    <w:rsid w:val="00700404"/>
    <w:rsid w:val="0070073D"/>
    <w:rsid w:val="0070097E"/>
    <w:rsid w:val="00700BFF"/>
    <w:rsid w:val="00700E13"/>
    <w:rsid w:val="007010DA"/>
    <w:rsid w:val="00701C57"/>
    <w:rsid w:val="007021DF"/>
    <w:rsid w:val="00702BF9"/>
    <w:rsid w:val="0070311C"/>
    <w:rsid w:val="007032B5"/>
    <w:rsid w:val="0070359C"/>
    <w:rsid w:val="007038E9"/>
    <w:rsid w:val="007052B9"/>
    <w:rsid w:val="007052E1"/>
    <w:rsid w:val="0070667D"/>
    <w:rsid w:val="00707453"/>
    <w:rsid w:val="007074F6"/>
    <w:rsid w:val="00707FB4"/>
    <w:rsid w:val="007105A9"/>
    <w:rsid w:val="007109C5"/>
    <w:rsid w:val="00710A9E"/>
    <w:rsid w:val="00711E73"/>
    <w:rsid w:val="0071211B"/>
    <w:rsid w:val="00712148"/>
    <w:rsid w:val="00712502"/>
    <w:rsid w:val="0071291F"/>
    <w:rsid w:val="00712FFC"/>
    <w:rsid w:val="0071317C"/>
    <w:rsid w:val="0071320E"/>
    <w:rsid w:val="00713722"/>
    <w:rsid w:val="00714A41"/>
    <w:rsid w:val="00714A8E"/>
    <w:rsid w:val="007157AF"/>
    <w:rsid w:val="0071580C"/>
    <w:rsid w:val="00715C5D"/>
    <w:rsid w:val="00715F7E"/>
    <w:rsid w:val="007171A7"/>
    <w:rsid w:val="00717AF2"/>
    <w:rsid w:val="00717C76"/>
    <w:rsid w:val="00720351"/>
    <w:rsid w:val="00721292"/>
    <w:rsid w:val="00721549"/>
    <w:rsid w:val="00721586"/>
    <w:rsid w:val="007219C7"/>
    <w:rsid w:val="0072394C"/>
    <w:rsid w:val="00723A5F"/>
    <w:rsid w:val="00723B25"/>
    <w:rsid w:val="007241AD"/>
    <w:rsid w:val="007242C7"/>
    <w:rsid w:val="0072444A"/>
    <w:rsid w:val="007247A3"/>
    <w:rsid w:val="00724D07"/>
    <w:rsid w:val="00724DFC"/>
    <w:rsid w:val="00725968"/>
    <w:rsid w:val="00725C1C"/>
    <w:rsid w:val="00725D64"/>
    <w:rsid w:val="00725D67"/>
    <w:rsid w:val="00726246"/>
    <w:rsid w:val="007266AF"/>
    <w:rsid w:val="00727C70"/>
    <w:rsid w:val="0073113A"/>
    <w:rsid w:val="00731E47"/>
    <w:rsid w:val="00732C00"/>
    <w:rsid w:val="00732C94"/>
    <w:rsid w:val="00732E74"/>
    <w:rsid w:val="0073344C"/>
    <w:rsid w:val="00734AD6"/>
    <w:rsid w:val="0073546C"/>
    <w:rsid w:val="007357E7"/>
    <w:rsid w:val="007361C2"/>
    <w:rsid w:val="007365D1"/>
    <w:rsid w:val="007366A7"/>
    <w:rsid w:val="00736A8E"/>
    <w:rsid w:val="00736DC2"/>
    <w:rsid w:val="007373A2"/>
    <w:rsid w:val="007376AD"/>
    <w:rsid w:val="0073797C"/>
    <w:rsid w:val="00737F71"/>
    <w:rsid w:val="00740061"/>
    <w:rsid w:val="00740168"/>
    <w:rsid w:val="00740B9D"/>
    <w:rsid w:val="00740D3F"/>
    <w:rsid w:val="007416E1"/>
    <w:rsid w:val="00742BE7"/>
    <w:rsid w:val="00742D76"/>
    <w:rsid w:val="00743B6C"/>
    <w:rsid w:val="007440FD"/>
    <w:rsid w:val="00744AF9"/>
    <w:rsid w:val="00745383"/>
    <w:rsid w:val="007453EE"/>
    <w:rsid w:val="007459C4"/>
    <w:rsid w:val="00745E67"/>
    <w:rsid w:val="0074635F"/>
    <w:rsid w:val="007465C8"/>
    <w:rsid w:val="007507FF"/>
    <w:rsid w:val="0075099B"/>
    <w:rsid w:val="00750A6D"/>
    <w:rsid w:val="00750B5B"/>
    <w:rsid w:val="00750B61"/>
    <w:rsid w:val="00750B94"/>
    <w:rsid w:val="007516C6"/>
    <w:rsid w:val="00751B73"/>
    <w:rsid w:val="0075293F"/>
    <w:rsid w:val="00752966"/>
    <w:rsid w:val="0075320C"/>
    <w:rsid w:val="0075415D"/>
    <w:rsid w:val="007541FB"/>
    <w:rsid w:val="00754B81"/>
    <w:rsid w:val="00755753"/>
    <w:rsid w:val="0075616E"/>
    <w:rsid w:val="007563A8"/>
    <w:rsid w:val="0075663F"/>
    <w:rsid w:val="0075680E"/>
    <w:rsid w:val="0075688F"/>
    <w:rsid w:val="00756B6F"/>
    <w:rsid w:val="00756E8A"/>
    <w:rsid w:val="007574AB"/>
    <w:rsid w:val="0075760F"/>
    <w:rsid w:val="00757DE1"/>
    <w:rsid w:val="00760CCC"/>
    <w:rsid w:val="00761256"/>
    <w:rsid w:val="00761ECC"/>
    <w:rsid w:val="007633E7"/>
    <w:rsid w:val="00763C75"/>
    <w:rsid w:val="0076473B"/>
    <w:rsid w:val="0076474B"/>
    <w:rsid w:val="00764ABB"/>
    <w:rsid w:val="00764D09"/>
    <w:rsid w:val="00765658"/>
    <w:rsid w:val="007656FE"/>
    <w:rsid w:val="007658AC"/>
    <w:rsid w:val="00765B9F"/>
    <w:rsid w:val="00766624"/>
    <w:rsid w:val="00766929"/>
    <w:rsid w:val="00767021"/>
    <w:rsid w:val="00767150"/>
    <w:rsid w:val="00770464"/>
    <w:rsid w:val="00770C5C"/>
    <w:rsid w:val="00772440"/>
    <w:rsid w:val="0077308C"/>
    <w:rsid w:val="00773ADA"/>
    <w:rsid w:val="007740CF"/>
    <w:rsid w:val="007756E5"/>
    <w:rsid w:val="007757F2"/>
    <w:rsid w:val="00775CDD"/>
    <w:rsid w:val="00776406"/>
    <w:rsid w:val="00776902"/>
    <w:rsid w:val="00776A20"/>
    <w:rsid w:val="00777C47"/>
    <w:rsid w:val="00780969"/>
    <w:rsid w:val="00780B23"/>
    <w:rsid w:val="007811C3"/>
    <w:rsid w:val="007811D2"/>
    <w:rsid w:val="00781A30"/>
    <w:rsid w:val="007823C9"/>
    <w:rsid w:val="00782A24"/>
    <w:rsid w:val="00783152"/>
    <w:rsid w:val="00783C73"/>
    <w:rsid w:val="00784372"/>
    <w:rsid w:val="007845F8"/>
    <w:rsid w:val="00784B82"/>
    <w:rsid w:val="00785C59"/>
    <w:rsid w:val="00785F43"/>
    <w:rsid w:val="007874DF"/>
    <w:rsid w:val="007875C4"/>
    <w:rsid w:val="0078766F"/>
    <w:rsid w:val="00790296"/>
    <w:rsid w:val="00790CA7"/>
    <w:rsid w:val="00791028"/>
    <w:rsid w:val="007914DB"/>
    <w:rsid w:val="0079220D"/>
    <w:rsid w:val="007929C2"/>
    <w:rsid w:val="007931C8"/>
    <w:rsid w:val="00793488"/>
    <w:rsid w:val="0079349F"/>
    <w:rsid w:val="00793C64"/>
    <w:rsid w:val="00794BFF"/>
    <w:rsid w:val="007951EC"/>
    <w:rsid w:val="00795C48"/>
    <w:rsid w:val="00795DC7"/>
    <w:rsid w:val="00795E73"/>
    <w:rsid w:val="00795F7D"/>
    <w:rsid w:val="00797275"/>
    <w:rsid w:val="007975E0"/>
    <w:rsid w:val="00797971"/>
    <w:rsid w:val="007A0384"/>
    <w:rsid w:val="007A06E9"/>
    <w:rsid w:val="007A0C92"/>
    <w:rsid w:val="007A1716"/>
    <w:rsid w:val="007A1D75"/>
    <w:rsid w:val="007A22E0"/>
    <w:rsid w:val="007A2C67"/>
    <w:rsid w:val="007A3655"/>
    <w:rsid w:val="007A4CCB"/>
    <w:rsid w:val="007A5167"/>
    <w:rsid w:val="007A5787"/>
    <w:rsid w:val="007A6249"/>
    <w:rsid w:val="007A6C43"/>
    <w:rsid w:val="007A78BE"/>
    <w:rsid w:val="007A7B92"/>
    <w:rsid w:val="007A7E89"/>
    <w:rsid w:val="007B0362"/>
    <w:rsid w:val="007B0E10"/>
    <w:rsid w:val="007B1297"/>
    <w:rsid w:val="007B12FD"/>
    <w:rsid w:val="007B167E"/>
    <w:rsid w:val="007B1D2E"/>
    <w:rsid w:val="007B2014"/>
    <w:rsid w:val="007B28A6"/>
    <w:rsid w:val="007B341F"/>
    <w:rsid w:val="007B3600"/>
    <w:rsid w:val="007B441B"/>
    <w:rsid w:val="007B5165"/>
    <w:rsid w:val="007B58FF"/>
    <w:rsid w:val="007B5DEB"/>
    <w:rsid w:val="007B66AA"/>
    <w:rsid w:val="007B6AE8"/>
    <w:rsid w:val="007B6EC5"/>
    <w:rsid w:val="007B771C"/>
    <w:rsid w:val="007C0103"/>
    <w:rsid w:val="007C09F6"/>
    <w:rsid w:val="007C1983"/>
    <w:rsid w:val="007C1A28"/>
    <w:rsid w:val="007C1D05"/>
    <w:rsid w:val="007C2FD0"/>
    <w:rsid w:val="007C3CF7"/>
    <w:rsid w:val="007C3E40"/>
    <w:rsid w:val="007C3FA5"/>
    <w:rsid w:val="007C5439"/>
    <w:rsid w:val="007C565A"/>
    <w:rsid w:val="007C5DF5"/>
    <w:rsid w:val="007C6193"/>
    <w:rsid w:val="007C733F"/>
    <w:rsid w:val="007C784C"/>
    <w:rsid w:val="007C7957"/>
    <w:rsid w:val="007C7C1B"/>
    <w:rsid w:val="007D0228"/>
    <w:rsid w:val="007D0229"/>
    <w:rsid w:val="007D0953"/>
    <w:rsid w:val="007D1A4E"/>
    <w:rsid w:val="007D1B4E"/>
    <w:rsid w:val="007D1FB8"/>
    <w:rsid w:val="007D207C"/>
    <w:rsid w:val="007D2511"/>
    <w:rsid w:val="007D2AA2"/>
    <w:rsid w:val="007D2C47"/>
    <w:rsid w:val="007D369B"/>
    <w:rsid w:val="007D62DC"/>
    <w:rsid w:val="007D644B"/>
    <w:rsid w:val="007D6C8C"/>
    <w:rsid w:val="007D7122"/>
    <w:rsid w:val="007D7513"/>
    <w:rsid w:val="007D7B80"/>
    <w:rsid w:val="007E09E2"/>
    <w:rsid w:val="007E0AC8"/>
    <w:rsid w:val="007E0C9D"/>
    <w:rsid w:val="007E0FAF"/>
    <w:rsid w:val="007E110E"/>
    <w:rsid w:val="007E1396"/>
    <w:rsid w:val="007E1AE1"/>
    <w:rsid w:val="007E2340"/>
    <w:rsid w:val="007E2410"/>
    <w:rsid w:val="007E334A"/>
    <w:rsid w:val="007E52BC"/>
    <w:rsid w:val="007E575E"/>
    <w:rsid w:val="007E5CEA"/>
    <w:rsid w:val="007E5D48"/>
    <w:rsid w:val="007E5FDD"/>
    <w:rsid w:val="007E626A"/>
    <w:rsid w:val="007E6757"/>
    <w:rsid w:val="007E6A1F"/>
    <w:rsid w:val="007E6D8C"/>
    <w:rsid w:val="007E6EA6"/>
    <w:rsid w:val="007E7340"/>
    <w:rsid w:val="007E7C81"/>
    <w:rsid w:val="007F20D3"/>
    <w:rsid w:val="007F251D"/>
    <w:rsid w:val="007F2A79"/>
    <w:rsid w:val="007F2B0C"/>
    <w:rsid w:val="007F2B48"/>
    <w:rsid w:val="007F3603"/>
    <w:rsid w:val="007F3A6A"/>
    <w:rsid w:val="007F3CAB"/>
    <w:rsid w:val="007F46F8"/>
    <w:rsid w:val="007F4B55"/>
    <w:rsid w:val="007F530E"/>
    <w:rsid w:val="007F6086"/>
    <w:rsid w:val="007F6D41"/>
    <w:rsid w:val="007F7051"/>
    <w:rsid w:val="007F7E30"/>
    <w:rsid w:val="008001D1"/>
    <w:rsid w:val="008009DD"/>
    <w:rsid w:val="0080277C"/>
    <w:rsid w:val="00802C2F"/>
    <w:rsid w:val="00802F39"/>
    <w:rsid w:val="00803419"/>
    <w:rsid w:val="008041DD"/>
    <w:rsid w:val="0080438A"/>
    <w:rsid w:val="00804841"/>
    <w:rsid w:val="00805F2C"/>
    <w:rsid w:val="008060B5"/>
    <w:rsid w:val="00806DA6"/>
    <w:rsid w:val="0081037A"/>
    <w:rsid w:val="008108AF"/>
    <w:rsid w:val="0081127D"/>
    <w:rsid w:val="00811922"/>
    <w:rsid w:val="00811C7D"/>
    <w:rsid w:val="00811FB7"/>
    <w:rsid w:val="00812A87"/>
    <w:rsid w:val="00812F19"/>
    <w:rsid w:val="008133FF"/>
    <w:rsid w:val="008138EB"/>
    <w:rsid w:val="00813AD3"/>
    <w:rsid w:val="008148EC"/>
    <w:rsid w:val="0081511B"/>
    <w:rsid w:val="00815927"/>
    <w:rsid w:val="00816C1B"/>
    <w:rsid w:val="00817136"/>
    <w:rsid w:val="008200DB"/>
    <w:rsid w:val="00820F98"/>
    <w:rsid w:val="00821347"/>
    <w:rsid w:val="0082167E"/>
    <w:rsid w:val="0082187D"/>
    <w:rsid w:val="008222D3"/>
    <w:rsid w:val="00822499"/>
    <w:rsid w:val="008225AB"/>
    <w:rsid w:val="0082291F"/>
    <w:rsid w:val="00822AB8"/>
    <w:rsid w:val="008239E1"/>
    <w:rsid w:val="00824D4B"/>
    <w:rsid w:val="00824D8B"/>
    <w:rsid w:val="008255DA"/>
    <w:rsid w:val="00825926"/>
    <w:rsid w:val="00825D82"/>
    <w:rsid w:val="00826031"/>
    <w:rsid w:val="00826EF5"/>
    <w:rsid w:val="00827E13"/>
    <w:rsid w:val="008303F6"/>
    <w:rsid w:val="00830634"/>
    <w:rsid w:val="00830CAF"/>
    <w:rsid w:val="00830F84"/>
    <w:rsid w:val="00831162"/>
    <w:rsid w:val="0083118B"/>
    <w:rsid w:val="00832050"/>
    <w:rsid w:val="00832275"/>
    <w:rsid w:val="00832533"/>
    <w:rsid w:val="0083335B"/>
    <w:rsid w:val="00833851"/>
    <w:rsid w:val="00834C95"/>
    <w:rsid w:val="00834CD2"/>
    <w:rsid w:val="00835C0E"/>
    <w:rsid w:val="00836692"/>
    <w:rsid w:val="00836926"/>
    <w:rsid w:val="008373A3"/>
    <w:rsid w:val="00837A1E"/>
    <w:rsid w:val="00837FAF"/>
    <w:rsid w:val="0084005D"/>
    <w:rsid w:val="008402EE"/>
    <w:rsid w:val="00840413"/>
    <w:rsid w:val="0084077E"/>
    <w:rsid w:val="008409C7"/>
    <w:rsid w:val="00840B24"/>
    <w:rsid w:val="00841BB7"/>
    <w:rsid w:val="00841C22"/>
    <w:rsid w:val="0084207D"/>
    <w:rsid w:val="008424FB"/>
    <w:rsid w:val="0084257A"/>
    <w:rsid w:val="00842A55"/>
    <w:rsid w:val="00842B19"/>
    <w:rsid w:val="00843549"/>
    <w:rsid w:val="00843662"/>
    <w:rsid w:val="00843A0E"/>
    <w:rsid w:val="008442CC"/>
    <w:rsid w:val="008445D1"/>
    <w:rsid w:val="008454BB"/>
    <w:rsid w:val="0084600D"/>
    <w:rsid w:val="00846E97"/>
    <w:rsid w:val="0084793F"/>
    <w:rsid w:val="008479FF"/>
    <w:rsid w:val="00847E99"/>
    <w:rsid w:val="00847EB7"/>
    <w:rsid w:val="00847FC0"/>
    <w:rsid w:val="00850A76"/>
    <w:rsid w:val="00850C28"/>
    <w:rsid w:val="00850FD9"/>
    <w:rsid w:val="00851EBF"/>
    <w:rsid w:val="008520D4"/>
    <w:rsid w:val="00852268"/>
    <w:rsid w:val="0085258E"/>
    <w:rsid w:val="00853281"/>
    <w:rsid w:val="0085368D"/>
    <w:rsid w:val="00853883"/>
    <w:rsid w:val="00854EDB"/>
    <w:rsid w:val="00855923"/>
    <w:rsid w:val="00855E9A"/>
    <w:rsid w:val="00856E52"/>
    <w:rsid w:val="00856EB7"/>
    <w:rsid w:val="0085722D"/>
    <w:rsid w:val="008603E0"/>
    <w:rsid w:val="0086059C"/>
    <w:rsid w:val="00860635"/>
    <w:rsid w:val="00860ACA"/>
    <w:rsid w:val="00860DB0"/>
    <w:rsid w:val="008618BD"/>
    <w:rsid w:val="0086241F"/>
    <w:rsid w:val="00863784"/>
    <w:rsid w:val="0086518D"/>
    <w:rsid w:val="008659EA"/>
    <w:rsid w:val="00865F8C"/>
    <w:rsid w:val="00866E18"/>
    <w:rsid w:val="00867077"/>
    <w:rsid w:val="0086746D"/>
    <w:rsid w:val="00867A97"/>
    <w:rsid w:val="00870452"/>
    <w:rsid w:val="00871425"/>
    <w:rsid w:val="00871C8E"/>
    <w:rsid w:val="008721BA"/>
    <w:rsid w:val="00872E7B"/>
    <w:rsid w:val="0087372E"/>
    <w:rsid w:val="00873798"/>
    <w:rsid w:val="00873B9A"/>
    <w:rsid w:val="00873EA6"/>
    <w:rsid w:val="00873FBF"/>
    <w:rsid w:val="00876373"/>
    <w:rsid w:val="00877D62"/>
    <w:rsid w:val="00877D84"/>
    <w:rsid w:val="00881126"/>
    <w:rsid w:val="00881388"/>
    <w:rsid w:val="00881827"/>
    <w:rsid w:val="00881C30"/>
    <w:rsid w:val="008821AB"/>
    <w:rsid w:val="00882543"/>
    <w:rsid w:val="008825B6"/>
    <w:rsid w:val="008832CB"/>
    <w:rsid w:val="008834DC"/>
    <w:rsid w:val="00883BD4"/>
    <w:rsid w:val="00883BFD"/>
    <w:rsid w:val="00883D23"/>
    <w:rsid w:val="0088418F"/>
    <w:rsid w:val="00884405"/>
    <w:rsid w:val="008844BE"/>
    <w:rsid w:val="00884F1F"/>
    <w:rsid w:val="008856F4"/>
    <w:rsid w:val="008859F2"/>
    <w:rsid w:val="00886512"/>
    <w:rsid w:val="00886C5D"/>
    <w:rsid w:val="00886FF0"/>
    <w:rsid w:val="00887122"/>
    <w:rsid w:val="0088735D"/>
    <w:rsid w:val="008876F7"/>
    <w:rsid w:val="00887BC5"/>
    <w:rsid w:val="008918FA"/>
    <w:rsid w:val="0089199F"/>
    <w:rsid w:val="008919A2"/>
    <w:rsid w:val="00891C6A"/>
    <w:rsid w:val="008923E7"/>
    <w:rsid w:val="0089274E"/>
    <w:rsid w:val="0089278F"/>
    <w:rsid w:val="00892E5B"/>
    <w:rsid w:val="00892E91"/>
    <w:rsid w:val="00892EE3"/>
    <w:rsid w:val="008932D1"/>
    <w:rsid w:val="00893ADA"/>
    <w:rsid w:val="00893BD6"/>
    <w:rsid w:val="00893C94"/>
    <w:rsid w:val="008945B0"/>
    <w:rsid w:val="0089495B"/>
    <w:rsid w:val="0089545B"/>
    <w:rsid w:val="0089549F"/>
    <w:rsid w:val="008958CD"/>
    <w:rsid w:val="00895BBA"/>
    <w:rsid w:val="00896411"/>
    <w:rsid w:val="0089701D"/>
    <w:rsid w:val="00897804"/>
    <w:rsid w:val="008A06A6"/>
    <w:rsid w:val="008A1282"/>
    <w:rsid w:val="008A144C"/>
    <w:rsid w:val="008A1896"/>
    <w:rsid w:val="008A2AA4"/>
    <w:rsid w:val="008A2EAB"/>
    <w:rsid w:val="008A2F98"/>
    <w:rsid w:val="008A3440"/>
    <w:rsid w:val="008A3577"/>
    <w:rsid w:val="008A3CDB"/>
    <w:rsid w:val="008A6601"/>
    <w:rsid w:val="008A7C39"/>
    <w:rsid w:val="008A7C9A"/>
    <w:rsid w:val="008A7F60"/>
    <w:rsid w:val="008B0163"/>
    <w:rsid w:val="008B0914"/>
    <w:rsid w:val="008B1370"/>
    <w:rsid w:val="008B1647"/>
    <w:rsid w:val="008B28E1"/>
    <w:rsid w:val="008B2BA8"/>
    <w:rsid w:val="008B2C58"/>
    <w:rsid w:val="008B3578"/>
    <w:rsid w:val="008B3CEE"/>
    <w:rsid w:val="008B4326"/>
    <w:rsid w:val="008B4E21"/>
    <w:rsid w:val="008B4F6B"/>
    <w:rsid w:val="008B4F74"/>
    <w:rsid w:val="008B5449"/>
    <w:rsid w:val="008B5585"/>
    <w:rsid w:val="008B5A27"/>
    <w:rsid w:val="008B5CC6"/>
    <w:rsid w:val="008B67CA"/>
    <w:rsid w:val="008B6A8B"/>
    <w:rsid w:val="008B6C80"/>
    <w:rsid w:val="008B7080"/>
    <w:rsid w:val="008B7C6C"/>
    <w:rsid w:val="008C0143"/>
    <w:rsid w:val="008C0247"/>
    <w:rsid w:val="008C0256"/>
    <w:rsid w:val="008C02F4"/>
    <w:rsid w:val="008C03B9"/>
    <w:rsid w:val="008C0DE7"/>
    <w:rsid w:val="008C0F52"/>
    <w:rsid w:val="008C0F8C"/>
    <w:rsid w:val="008C248B"/>
    <w:rsid w:val="008C28A1"/>
    <w:rsid w:val="008C3E42"/>
    <w:rsid w:val="008C4F27"/>
    <w:rsid w:val="008C5A09"/>
    <w:rsid w:val="008C714A"/>
    <w:rsid w:val="008C71CE"/>
    <w:rsid w:val="008C79F3"/>
    <w:rsid w:val="008C7CA3"/>
    <w:rsid w:val="008D056E"/>
    <w:rsid w:val="008D0AF2"/>
    <w:rsid w:val="008D10AD"/>
    <w:rsid w:val="008D16CD"/>
    <w:rsid w:val="008D185D"/>
    <w:rsid w:val="008D1A4B"/>
    <w:rsid w:val="008D1AB7"/>
    <w:rsid w:val="008D1D2B"/>
    <w:rsid w:val="008D26EC"/>
    <w:rsid w:val="008D2B77"/>
    <w:rsid w:val="008D32E9"/>
    <w:rsid w:val="008D41C5"/>
    <w:rsid w:val="008D43D6"/>
    <w:rsid w:val="008D491D"/>
    <w:rsid w:val="008D4A23"/>
    <w:rsid w:val="008D4D27"/>
    <w:rsid w:val="008D4EE3"/>
    <w:rsid w:val="008D5461"/>
    <w:rsid w:val="008D6064"/>
    <w:rsid w:val="008D613E"/>
    <w:rsid w:val="008D6A8F"/>
    <w:rsid w:val="008D75B0"/>
    <w:rsid w:val="008D7A3D"/>
    <w:rsid w:val="008E11E5"/>
    <w:rsid w:val="008E1574"/>
    <w:rsid w:val="008E17F2"/>
    <w:rsid w:val="008E1B3A"/>
    <w:rsid w:val="008E235C"/>
    <w:rsid w:val="008E2699"/>
    <w:rsid w:val="008E39A3"/>
    <w:rsid w:val="008E3B77"/>
    <w:rsid w:val="008E3DE6"/>
    <w:rsid w:val="008E416C"/>
    <w:rsid w:val="008E47F2"/>
    <w:rsid w:val="008E4A9C"/>
    <w:rsid w:val="008E4D84"/>
    <w:rsid w:val="008E4FD0"/>
    <w:rsid w:val="008E54E6"/>
    <w:rsid w:val="008E6639"/>
    <w:rsid w:val="008E69AC"/>
    <w:rsid w:val="008E7286"/>
    <w:rsid w:val="008E766A"/>
    <w:rsid w:val="008E7BA3"/>
    <w:rsid w:val="008E7D14"/>
    <w:rsid w:val="008F152F"/>
    <w:rsid w:val="008F2995"/>
    <w:rsid w:val="008F3734"/>
    <w:rsid w:val="008F3B55"/>
    <w:rsid w:val="008F485C"/>
    <w:rsid w:val="008F510C"/>
    <w:rsid w:val="008F5469"/>
    <w:rsid w:val="008F5534"/>
    <w:rsid w:val="008F5CFC"/>
    <w:rsid w:val="008F61F7"/>
    <w:rsid w:val="008F66BE"/>
    <w:rsid w:val="008F6724"/>
    <w:rsid w:val="008F6B7E"/>
    <w:rsid w:val="009000B4"/>
    <w:rsid w:val="0090014B"/>
    <w:rsid w:val="0090021E"/>
    <w:rsid w:val="00900266"/>
    <w:rsid w:val="0090028D"/>
    <w:rsid w:val="00900891"/>
    <w:rsid w:val="00900E27"/>
    <w:rsid w:val="0090262E"/>
    <w:rsid w:val="00902838"/>
    <w:rsid w:val="00902EFF"/>
    <w:rsid w:val="009051BD"/>
    <w:rsid w:val="00905E2D"/>
    <w:rsid w:val="0090699C"/>
    <w:rsid w:val="0090713F"/>
    <w:rsid w:val="00907D3E"/>
    <w:rsid w:val="009109C5"/>
    <w:rsid w:val="00910A5E"/>
    <w:rsid w:val="00910DA8"/>
    <w:rsid w:val="00910FC0"/>
    <w:rsid w:val="0091121A"/>
    <w:rsid w:val="00911739"/>
    <w:rsid w:val="00911AE1"/>
    <w:rsid w:val="009123A1"/>
    <w:rsid w:val="009136C7"/>
    <w:rsid w:val="00913C36"/>
    <w:rsid w:val="00913FC9"/>
    <w:rsid w:val="009143AD"/>
    <w:rsid w:val="00915557"/>
    <w:rsid w:val="00915DD8"/>
    <w:rsid w:val="0091624F"/>
    <w:rsid w:val="00916A85"/>
    <w:rsid w:val="00917714"/>
    <w:rsid w:val="009208A1"/>
    <w:rsid w:val="009208BD"/>
    <w:rsid w:val="00920FF9"/>
    <w:rsid w:val="009213CD"/>
    <w:rsid w:val="00921C09"/>
    <w:rsid w:val="00922A4E"/>
    <w:rsid w:val="009236DF"/>
    <w:rsid w:val="00923CEE"/>
    <w:rsid w:val="009243BF"/>
    <w:rsid w:val="009254B1"/>
    <w:rsid w:val="00925B77"/>
    <w:rsid w:val="00925CA5"/>
    <w:rsid w:val="00925E3C"/>
    <w:rsid w:val="009265E3"/>
    <w:rsid w:val="0092775B"/>
    <w:rsid w:val="00930CFD"/>
    <w:rsid w:val="00931A06"/>
    <w:rsid w:val="00931AC4"/>
    <w:rsid w:val="00931E91"/>
    <w:rsid w:val="00932F9D"/>
    <w:rsid w:val="009339D7"/>
    <w:rsid w:val="00933A76"/>
    <w:rsid w:val="00933E70"/>
    <w:rsid w:val="00934CC1"/>
    <w:rsid w:val="009350C9"/>
    <w:rsid w:val="00935C06"/>
    <w:rsid w:val="00935FED"/>
    <w:rsid w:val="009360C3"/>
    <w:rsid w:val="00936230"/>
    <w:rsid w:val="009371FF"/>
    <w:rsid w:val="00937EBD"/>
    <w:rsid w:val="00940139"/>
    <w:rsid w:val="0094014D"/>
    <w:rsid w:val="0094072F"/>
    <w:rsid w:val="009407B7"/>
    <w:rsid w:val="00941859"/>
    <w:rsid w:val="00941A91"/>
    <w:rsid w:val="00941C75"/>
    <w:rsid w:val="00941FE3"/>
    <w:rsid w:val="009425DE"/>
    <w:rsid w:val="00942829"/>
    <w:rsid w:val="00942BB2"/>
    <w:rsid w:val="009433D8"/>
    <w:rsid w:val="0094373E"/>
    <w:rsid w:val="009438A8"/>
    <w:rsid w:val="00943C79"/>
    <w:rsid w:val="0094450E"/>
    <w:rsid w:val="00944645"/>
    <w:rsid w:val="00944AB2"/>
    <w:rsid w:val="00944B8D"/>
    <w:rsid w:val="00944DF4"/>
    <w:rsid w:val="00944EC1"/>
    <w:rsid w:val="00945210"/>
    <w:rsid w:val="009453F4"/>
    <w:rsid w:val="0094545F"/>
    <w:rsid w:val="0094559F"/>
    <w:rsid w:val="0094761E"/>
    <w:rsid w:val="00947AD7"/>
    <w:rsid w:val="00950846"/>
    <w:rsid w:val="009509BF"/>
    <w:rsid w:val="0095148B"/>
    <w:rsid w:val="009517DA"/>
    <w:rsid w:val="00951B73"/>
    <w:rsid w:val="00952CB9"/>
    <w:rsid w:val="00953218"/>
    <w:rsid w:val="009539D6"/>
    <w:rsid w:val="00953B94"/>
    <w:rsid w:val="00953F53"/>
    <w:rsid w:val="0095419F"/>
    <w:rsid w:val="00954341"/>
    <w:rsid w:val="00956231"/>
    <w:rsid w:val="009565DA"/>
    <w:rsid w:val="00956725"/>
    <w:rsid w:val="00956C79"/>
    <w:rsid w:val="00956F4F"/>
    <w:rsid w:val="00957B25"/>
    <w:rsid w:val="00957B70"/>
    <w:rsid w:val="00957FB9"/>
    <w:rsid w:val="00960A08"/>
    <w:rsid w:val="00960FA0"/>
    <w:rsid w:val="009610A3"/>
    <w:rsid w:val="0096144F"/>
    <w:rsid w:val="009617F3"/>
    <w:rsid w:val="00962036"/>
    <w:rsid w:val="00963273"/>
    <w:rsid w:val="009638B9"/>
    <w:rsid w:val="00963F44"/>
    <w:rsid w:val="00964D2F"/>
    <w:rsid w:val="009653FD"/>
    <w:rsid w:val="00965520"/>
    <w:rsid w:val="00965C03"/>
    <w:rsid w:val="00965CE5"/>
    <w:rsid w:val="00966511"/>
    <w:rsid w:val="0096691E"/>
    <w:rsid w:val="0096693F"/>
    <w:rsid w:val="009671F0"/>
    <w:rsid w:val="00967A35"/>
    <w:rsid w:val="00970166"/>
    <w:rsid w:val="009703CA"/>
    <w:rsid w:val="00971A5E"/>
    <w:rsid w:val="00972753"/>
    <w:rsid w:val="00972811"/>
    <w:rsid w:val="00972AFE"/>
    <w:rsid w:val="0097377C"/>
    <w:rsid w:val="00973FF4"/>
    <w:rsid w:val="009743C9"/>
    <w:rsid w:val="0097445D"/>
    <w:rsid w:val="00975B05"/>
    <w:rsid w:val="00976B5F"/>
    <w:rsid w:val="00980257"/>
    <w:rsid w:val="009803FF"/>
    <w:rsid w:val="0098152F"/>
    <w:rsid w:val="0098228B"/>
    <w:rsid w:val="00983024"/>
    <w:rsid w:val="0098302F"/>
    <w:rsid w:val="009842E9"/>
    <w:rsid w:val="009861B0"/>
    <w:rsid w:val="00987B13"/>
    <w:rsid w:val="009904B1"/>
    <w:rsid w:val="00990AC9"/>
    <w:rsid w:val="00992776"/>
    <w:rsid w:val="009927DA"/>
    <w:rsid w:val="00992ED5"/>
    <w:rsid w:val="00992F2C"/>
    <w:rsid w:val="00994EB5"/>
    <w:rsid w:val="009962B2"/>
    <w:rsid w:val="009962CC"/>
    <w:rsid w:val="009A091D"/>
    <w:rsid w:val="009A0E17"/>
    <w:rsid w:val="009A1382"/>
    <w:rsid w:val="009A2771"/>
    <w:rsid w:val="009A3460"/>
    <w:rsid w:val="009A3B26"/>
    <w:rsid w:val="009A3C02"/>
    <w:rsid w:val="009A4444"/>
    <w:rsid w:val="009A483A"/>
    <w:rsid w:val="009A4DE8"/>
    <w:rsid w:val="009A54AC"/>
    <w:rsid w:val="009A561F"/>
    <w:rsid w:val="009A68F9"/>
    <w:rsid w:val="009A6DEA"/>
    <w:rsid w:val="009A6E1B"/>
    <w:rsid w:val="009A758E"/>
    <w:rsid w:val="009A766D"/>
    <w:rsid w:val="009A7766"/>
    <w:rsid w:val="009A7C0F"/>
    <w:rsid w:val="009A7F1D"/>
    <w:rsid w:val="009B104B"/>
    <w:rsid w:val="009B2234"/>
    <w:rsid w:val="009B36F0"/>
    <w:rsid w:val="009B36F2"/>
    <w:rsid w:val="009B452C"/>
    <w:rsid w:val="009B4A7B"/>
    <w:rsid w:val="009B4E9E"/>
    <w:rsid w:val="009B5BB4"/>
    <w:rsid w:val="009B6328"/>
    <w:rsid w:val="009B75C1"/>
    <w:rsid w:val="009B77D8"/>
    <w:rsid w:val="009C022F"/>
    <w:rsid w:val="009C02DE"/>
    <w:rsid w:val="009C08BC"/>
    <w:rsid w:val="009C0BD9"/>
    <w:rsid w:val="009C123E"/>
    <w:rsid w:val="009C19C5"/>
    <w:rsid w:val="009C248D"/>
    <w:rsid w:val="009C2877"/>
    <w:rsid w:val="009C305B"/>
    <w:rsid w:val="009C364B"/>
    <w:rsid w:val="009C3800"/>
    <w:rsid w:val="009C3C32"/>
    <w:rsid w:val="009C3D2D"/>
    <w:rsid w:val="009C3EB6"/>
    <w:rsid w:val="009C3FD6"/>
    <w:rsid w:val="009C42A1"/>
    <w:rsid w:val="009C4403"/>
    <w:rsid w:val="009C484E"/>
    <w:rsid w:val="009C533E"/>
    <w:rsid w:val="009C5F28"/>
    <w:rsid w:val="009C6640"/>
    <w:rsid w:val="009C736C"/>
    <w:rsid w:val="009C79EF"/>
    <w:rsid w:val="009D039D"/>
    <w:rsid w:val="009D0467"/>
    <w:rsid w:val="009D0960"/>
    <w:rsid w:val="009D0B7C"/>
    <w:rsid w:val="009D1423"/>
    <w:rsid w:val="009D181C"/>
    <w:rsid w:val="009D1905"/>
    <w:rsid w:val="009D1F16"/>
    <w:rsid w:val="009D1FBD"/>
    <w:rsid w:val="009D252D"/>
    <w:rsid w:val="009D341D"/>
    <w:rsid w:val="009D417D"/>
    <w:rsid w:val="009D4423"/>
    <w:rsid w:val="009D4850"/>
    <w:rsid w:val="009D5F42"/>
    <w:rsid w:val="009D6644"/>
    <w:rsid w:val="009D69FD"/>
    <w:rsid w:val="009D7323"/>
    <w:rsid w:val="009D7411"/>
    <w:rsid w:val="009D7F27"/>
    <w:rsid w:val="009D7FB2"/>
    <w:rsid w:val="009E0173"/>
    <w:rsid w:val="009E019D"/>
    <w:rsid w:val="009E0E18"/>
    <w:rsid w:val="009E1720"/>
    <w:rsid w:val="009E1DA0"/>
    <w:rsid w:val="009E207A"/>
    <w:rsid w:val="009E212C"/>
    <w:rsid w:val="009E31A4"/>
    <w:rsid w:val="009E338A"/>
    <w:rsid w:val="009E351E"/>
    <w:rsid w:val="009E3ADD"/>
    <w:rsid w:val="009E3EEE"/>
    <w:rsid w:val="009E40D3"/>
    <w:rsid w:val="009E4356"/>
    <w:rsid w:val="009E4609"/>
    <w:rsid w:val="009E4AEB"/>
    <w:rsid w:val="009E5CB3"/>
    <w:rsid w:val="009E6A7B"/>
    <w:rsid w:val="009E6DDE"/>
    <w:rsid w:val="009E72B7"/>
    <w:rsid w:val="009E7869"/>
    <w:rsid w:val="009E7C02"/>
    <w:rsid w:val="009F052A"/>
    <w:rsid w:val="009F0B5F"/>
    <w:rsid w:val="009F1412"/>
    <w:rsid w:val="009F176D"/>
    <w:rsid w:val="009F17B1"/>
    <w:rsid w:val="009F18D5"/>
    <w:rsid w:val="009F1AAB"/>
    <w:rsid w:val="009F1F9D"/>
    <w:rsid w:val="009F2213"/>
    <w:rsid w:val="009F22A1"/>
    <w:rsid w:val="009F22ED"/>
    <w:rsid w:val="009F3293"/>
    <w:rsid w:val="009F3C9B"/>
    <w:rsid w:val="009F3CAF"/>
    <w:rsid w:val="009F4B12"/>
    <w:rsid w:val="009F6522"/>
    <w:rsid w:val="009F703E"/>
    <w:rsid w:val="009F7185"/>
    <w:rsid w:val="009F7C3C"/>
    <w:rsid w:val="009F7FA2"/>
    <w:rsid w:val="00A00052"/>
    <w:rsid w:val="00A00962"/>
    <w:rsid w:val="00A00B2E"/>
    <w:rsid w:val="00A014B3"/>
    <w:rsid w:val="00A0227F"/>
    <w:rsid w:val="00A025CC"/>
    <w:rsid w:val="00A02F35"/>
    <w:rsid w:val="00A0330C"/>
    <w:rsid w:val="00A036B2"/>
    <w:rsid w:val="00A03879"/>
    <w:rsid w:val="00A03C6F"/>
    <w:rsid w:val="00A04967"/>
    <w:rsid w:val="00A04B77"/>
    <w:rsid w:val="00A05174"/>
    <w:rsid w:val="00A06434"/>
    <w:rsid w:val="00A07A3F"/>
    <w:rsid w:val="00A106AD"/>
    <w:rsid w:val="00A10EBB"/>
    <w:rsid w:val="00A118F9"/>
    <w:rsid w:val="00A12474"/>
    <w:rsid w:val="00A128A6"/>
    <w:rsid w:val="00A139B7"/>
    <w:rsid w:val="00A13EEC"/>
    <w:rsid w:val="00A140A5"/>
    <w:rsid w:val="00A14C45"/>
    <w:rsid w:val="00A15297"/>
    <w:rsid w:val="00A1542A"/>
    <w:rsid w:val="00A15DD3"/>
    <w:rsid w:val="00A15DF8"/>
    <w:rsid w:val="00A160B5"/>
    <w:rsid w:val="00A16962"/>
    <w:rsid w:val="00A16A6F"/>
    <w:rsid w:val="00A17388"/>
    <w:rsid w:val="00A17684"/>
    <w:rsid w:val="00A17A33"/>
    <w:rsid w:val="00A17F06"/>
    <w:rsid w:val="00A203E0"/>
    <w:rsid w:val="00A21288"/>
    <w:rsid w:val="00A21472"/>
    <w:rsid w:val="00A21771"/>
    <w:rsid w:val="00A2203F"/>
    <w:rsid w:val="00A22320"/>
    <w:rsid w:val="00A22321"/>
    <w:rsid w:val="00A232C1"/>
    <w:rsid w:val="00A23C51"/>
    <w:rsid w:val="00A24027"/>
    <w:rsid w:val="00A2405A"/>
    <w:rsid w:val="00A24660"/>
    <w:rsid w:val="00A247EC"/>
    <w:rsid w:val="00A250E3"/>
    <w:rsid w:val="00A2568C"/>
    <w:rsid w:val="00A25787"/>
    <w:rsid w:val="00A25824"/>
    <w:rsid w:val="00A26750"/>
    <w:rsid w:val="00A27974"/>
    <w:rsid w:val="00A27CFD"/>
    <w:rsid w:val="00A3070B"/>
    <w:rsid w:val="00A30F18"/>
    <w:rsid w:val="00A312E5"/>
    <w:rsid w:val="00A31CA3"/>
    <w:rsid w:val="00A31D34"/>
    <w:rsid w:val="00A32A3D"/>
    <w:rsid w:val="00A32BE8"/>
    <w:rsid w:val="00A337CB"/>
    <w:rsid w:val="00A33AED"/>
    <w:rsid w:val="00A33E32"/>
    <w:rsid w:val="00A34D10"/>
    <w:rsid w:val="00A34E6E"/>
    <w:rsid w:val="00A3511D"/>
    <w:rsid w:val="00A35654"/>
    <w:rsid w:val="00A3582C"/>
    <w:rsid w:val="00A35C47"/>
    <w:rsid w:val="00A35D2D"/>
    <w:rsid w:val="00A35FAC"/>
    <w:rsid w:val="00A35FDF"/>
    <w:rsid w:val="00A365CC"/>
    <w:rsid w:val="00A36792"/>
    <w:rsid w:val="00A36AE9"/>
    <w:rsid w:val="00A36F35"/>
    <w:rsid w:val="00A4086F"/>
    <w:rsid w:val="00A40D0A"/>
    <w:rsid w:val="00A42F20"/>
    <w:rsid w:val="00A4324A"/>
    <w:rsid w:val="00A44941"/>
    <w:rsid w:val="00A44FAD"/>
    <w:rsid w:val="00A45942"/>
    <w:rsid w:val="00A45AFC"/>
    <w:rsid w:val="00A45BFE"/>
    <w:rsid w:val="00A45F0C"/>
    <w:rsid w:val="00A4620A"/>
    <w:rsid w:val="00A46BF9"/>
    <w:rsid w:val="00A47A2A"/>
    <w:rsid w:val="00A47A59"/>
    <w:rsid w:val="00A515AC"/>
    <w:rsid w:val="00A52B60"/>
    <w:rsid w:val="00A52F7F"/>
    <w:rsid w:val="00A5496E"/>
    <w:rsid w:val="00A54A44"/>
    <w:rsid w:val="00A54D1D"/>
    <w:rsid w:val="00A5545E"/>
    <w:rsid w:val="00A55D88"/>
    <w:rsid w:val="00A5609F"/>
    <w:rsid w:val="00A5613F"/>
    <w:rsid w:val="00A56211"/>
    <w:rsid w:val="00A5653E"/>
    <w:rsid w:val="00A568CF"/>
    <w:rsid w:val="00A574DC"/>
    <w:rsid w:val="00A57B0E"/>
    <w:rsid w:val="00A60BB5"/>
    <w:rsid w:val="00A60BD1"/>
    <w:rsid w:val="00A61043"/>
    <w:rsid w:val="00A612FE"/>
    <w:rsid w:val="00A61340"/>
    <w:rsid w:val="00A63680"/>
    <w:rsid w:val="00A638DD"/>
    <w:rsid w:val="00A64BED"/>
    <w:rsid w:val="00A64DC0"/>
    <w:rsid w:val="00A661EA"/>
    <w:rsid w:val="00A6681A"/>
    <w:rsid w:val="00A66908"/>
    <w:rsid w:val="00A67CC0"/>
    <w:rsid w:val="00A67E64"/>
    <w:rsid w:val="00A70257"/>
    <w:rsid w:val="00A72596"/>
    <w:rsid w:val="00A72710"/>
    <w:rsid w:val="00A73701"/>
    <w:rsid w:val="00A7384B"/>
    <w:rsid w:val="00A75303"/>
    <w:rsid w:val="00A753FC"/>
    <w:rsid w:val="00A764FD"/>
    <w:rsid w:val="00A770DA"/>
    <w:rsid w:val="00A77286"/>
    <w:rsid w:val="00A80C9A"/>
    <w:rsid w:val="00A80CA0"/>
    <w:rsid w:val="00A815C8"/>
    <w:rsid w:val="00A820FF"/>
    <w:rsid w:val="00A82FF2"/>
    <w:rsid w:val="00A838FB"/>
    <w:rsid w:val="00A84159"/>
    <w:rsid w:val="00A8448D"/>
    <w:rsid w:val="00A845DE"/>
    <w:rsid w:val="00A84899"/>
    <w:rsid w:val="00A84ED5"/>
    <w:rsid w:val="00A8537F"/>
    <w:rsid w:val="00A85E8D"/>
    <w:rsid w:val="00A85EF7"/>
    <w:rsid w:val="00A862B3"/>
    <w:rsid w:val="00A867AB"/>
    <w:rsid w:val="00A86F02"/>
    <w:rsid w:val="00A87448"/>
    <w:rsid w:val="00A878F7"/>
    <w:rsid w:val="00A904B3"/>
    <w:rsid w:val="00A90CC0"/>
    <w:rsid w:val="00A91B27"/>
    <w:rsid w:val="00A91EEC"/>
    <w:rsid w:val="00A927DA"/>
    <w:rsid w:val="00A9292B"/>
    <w:rsid w:val="00A931B7"/>
    <w:rsid w:val="00A93660"/>
    <w:rsid w:val="00A93C30"/>
    <w:rsid w:val="00A9400B"/>
    <w:rsid w:val="00A96E95"/>
    <w:rsid w:val="00A9719C"/>
    <w:rsid w:val="00A979D6"/>
    <w:rsid w:val="00A979F9"/>
    <w:rsid w:val="00A97C6B"/>
    <w:rsid w:val="00AA036E"/>
    <w:rsid w:val="00AA0EC4"/>
    <w:rsid w:val="00AA114C"/>
    <w:rsid w:val="00AA1BF9"/>
    <w:rsid w:val="00AA1F1B"/>
    <w:rsid w:val="00AA2A5B"/>
    <w:rsid w:val="00AA2D73"/>
    <w:rsid w:val="00AA327B"/>
    <w:rsid w:val="00AA34C8"/>
    <w:rsid w:val="00AA423C"/>
    <w:rsid w:val="00AA4CCC"/>
    <w:rsid w:val="00AA5402"/>
    <w:rsid w:val="00AA5CC4"/>
    <w:rsid w:val="00AA64E8"/>
    <w:rsid w:val="00AA655A"/>
    <w:rsid w:val="00AB0192"/>
    <w:rsid w:val="00AB02AC"/>
    <w:rsid w:val="00AB02E6"/>
    <w:rsid w:val="00AB12CD"/>
    <w:rsid w:val="00AB1B12"/>
    <w:rsid w:val="00AB1F5C"/>
    <w:rsid w:val="00AB2620"/>
    <w:rsid w:val="00AB35DC"/>
    <w:rsid w:val="00AB3821"/>
    <w:rsid w:val="00AB4207"/>
    <w:rsid w:val="00AB4249"/>
    <w:rsid w:val="00AB465C"/>
    <w:rsid w:val="00AB491C"/>
    <w:rsid w:val="00AB49EA"/>
    <w:rsid w:val="00AB4EA3"/>
    <w:rsid w:val="00AB4ECD"/>
    <w:rsid w:val="00AB4FD9"/>
    <w:rsid w:val="00AB6077"/>
    <w:rsid w:val="00AB6562"/>
    <w:rsid w:val="00AB7973"/>
    <w:rsid w:val="00AB7D69"/>
    <w:rsid w:val="00AC0093"/>
    <w:rsid w:val="00AC032D"/>
    <w:rsid w:val="00AC1C8C"/>
    <w:rsid w:val="00AC25BC"/>
    <w:rsid w:val="00AC2FA1"/>
    <w:rsid w:val="00AC3FFC"/>
    <w:rsid w:val="00AC46AD"/>
    <w:rsid w:val="00AC4825"/>
    <w:rsid w:val="00AC4837"/>
    <w:rsid w:val="00AC49C2"/>
    <w:rsid w:val="00AC4E6D"/>
    <w:rsid w:val="00AC5075"/>
    <w:rsid w:val="00AC516A"/>
    <w:rsid w:val="00AC5212"/>
    <w:rsid w:val="00AC54F8"/>
    <w:rsid w:val="00AC57AE"/>
    <w:rsid w:val="00AC5D19"/>
    <w:rsid w:val="00AC65F3"/>
    <w:rsid w:val="00AC6693"/>
    <w:rsid w:val="00AC680E"/>
    <w:rsid w:val="00AC7BB8"/>
    <w:rsid w:val="00AC7EA8"/>
    <w:rsid w:val="00AC7FCA"/>
    <w:rsid w:val="00AD058B"/>
    <w:rsid w:val="00AD0AC3"/>
    <w:rsid w:val="00AD0B2D"/>
    <w:rsid w:val="00AD0D62"/>
    <w:rsid w:val="00AD0F70"/>
    <w:rsid w:val="00AD0FB2"/>
    <w:rsid w:val="00AD1140"/>
    <w:rsid w:val="00AD1242"/>
    <w:rsid w:val="00AD1585"/>
    <w:rsid w:val="00AD177F"/>
    <w:rsid w:val="00AD2212"/>
    <w:rsid w:val="00AD2380"/>
    <w:rsid w:val="00AD2823"/>
    <w:rsid w:val="00AD3148"/>
    <w:rsid w:val="00AD3437"/>
    <w:rsid w:val="00AD3A5A"/>
    <w:rsid w:val="00AD4329"/>
    <w:rsid w:val="00AD46F6"/>
    <w:rsid w:val="00AD4951"/>
    <w:rsid w:val="00AD4AFA"/>
    <w:rsid w:val="00AD4E76"/>
    <w:rsid w:val="00AD67E9"/>
    <w:rsid w:val="00AD78F3"/>
    <w:rsid w:val="00AD7B70"/>
    <w:rsid w:val="00AE0629"/>
    <w:rsid w:val="00AE086F"/>
    <w:rsid w:val="00AE10F1"/>
    <w:rsid w:val="00AE11BE"/>
    <w:rsid w:val="00AE122A"/>
    <w:rsid w:val="00AE2130"/>
    <w:rsid w:val="00AE26F6"/>
    <w:rsid w:val="00AE2939"/>
    <w:rsid w:val="00AE2CFE"/>
    <w:rsid w:val="00AE3982"/>
    <w:rsid w:val="00AE3D48"/>
    <w:rsid w:val="00AE48AE"/>
    <w:rsid w:val="00AE5113"/>
    <w:rsid w:val="00AE5C4F"/>
    <w:rsid w:val="00AE69A0"/>
    <w:rsid w:val="00AE7046"/>
    <w:rsid w:val="00AE710B"/>
    <w:rsid w:val="00AF014D"/>
    <w:rsid w:val="00AF01E5"/>
    <w:rsid w:val="00AF0236"/>
    <w:rsid w:val="00AF0F96"/>
    <w:rsid w:val="00AF15CC"/>
    <w:rsid w:val="00AF1606"/>
    <w:rsid w:val="00AF1F55"/>
    <w:rsid w:val="00AF234C"/>
    <w:rsid w:val="00AF2433"/>
    <w:rsid w:val="00AF2811"/>
    <w:rsid w:val="00AF3C61"/>
    <w:rsid w:val="00AF40F7"/>
    <w:rsid w:val="00AF4BB5"/>
    <w:rsid w:val="00AF5301"/>
    <w:rsid w:val="00AF63DB"/>
    <w:rsid w:val="00AF6706"/>
    <w:rsid w:val="00AF70D8"/>
    <w:rsid w:val="00AF71C0"/>
    <w:rsid w:val="00AF752D"/>
    <w:rsid w:val="00AF7933"/>
    <w:rsid w:val="00AF7D7A"/>
    <w:rsid w:val="00AF7ED7"/>
    <w:rsid w:val="00B00A3C"/>
    <w:rsid w:val="00B00A80"/>
    <w:rsid w:val="00B010D0"/>
    <w:rsid w:val="00B01AAF"/>
    <w:rsid w:val="00B01C41"/>
    <w:rsid w:val="00B01F14"/>
    <w:rsid w:val="00B0236E"/>
    <w:rsid w:val="00B024FC"/>
    <w:rsid w:val="00B02B70"/>
    <w:rsid w:val="00B02BD5"/>
    <w:rsid w:val="00B03464"/>
    <w:rsid w:val="00B0347A"/>
    <w:rsid w:val="00B036AA"/>
    <w:rsid w:val="00B04519"/>
    <w:rsid w:val="00B04A4C"/>
    <w:rsid w:val="00B05377"/>
    <w:rsid w:val="00B0564E"/>
    <w:rsid w:val="00B059E8"/>
    <w:rsid w:val="00B072A9"/>
    <w:rsid w:val="00B073A5"/>
    <w:rsid w:val="00B07A37"/>
    <w:rsid w:val="00B07B52"/>
    <w:rsid w:val="00B07D21"/>
    <w:rsid w:val="00B106D3"/>
    <w:rsid w:val="00B107C2"/>
    <w:rsid w:val="00B10A0D"/>
    <w:rsid w:val="00B10AB3"/>
    <w:rsid w:val="00B10E2F"/>
    <w:rsid w:val="00B1119A"/>
    <w:rsid w:val="00B115E0"/>
    <w:rsid w:val="00B11D38"/>
    <w:rsid w:val="00B126B7"/>
    <w:rsid w:val="00B12C4F"/>
    <w:rsid w:val="00B139C6"/>
    <w:rsid w:val="00B13ABC"/>
    <w:rsid w:val="00B13C7F"/>
    <w:rsid w:val="00B140F8"/>
    <w:rsid w:val="00B14247"/>
    <w:rsid w:val="00B1526B"/>
    <w:rsid w:val="00B15C99"/>
    <w:rsid w:val="00B16E99"/>
    <w:rsid w:val="00B16FA5"/>
    <w:rsid w:val="00B170C8"/>
    <w:rsid w:val="00B173FD"/>
    <w:rsid w:val="00B175C2"/>
    <w:rsid w:val="00B17B4D"/>
    <w:rsid w:val="00B21068"/>
    <w:rsid w:val="00B223CF"/>
    <w:rsid w:val="00B23778"/>
    <w:rsid w:val="00B23A4F"/>
    <w:rsid w:val="00B2505E"/>
    <w:rsid w:val="00B25073"/>
    <w:rsid w:val="00B25AE9"/>
    <w:rsid w:val="00B261C5"/>
    <w:rsid w:val="00B26C69"/>
    <w:rsid w:val="00B27BED"/>
    <w:rsid w:val="00B30A91"/>
    <w:rsid w:val="00B31222"/>
    <w:rsid w:val="00B314DB"/>
    <w:rsid w:val="00B31FF0"/>
    <w:rsid w:val="00B321DB"/>
    <w:rsid w:val="00B329FD"/>
    <w:rsid w:val="00B32E04"/>
    <w:rsid w:val="00B32F90"/>
    <w:rsid w:val="00B338D4"/>
    <w:rsid w:val="00B33BC4"/>
    <w:rsid w:val="00B340A0"/>
    <w:rsid w:val="00B34346"/>
    <w:rsid w:val="00B3506A"/>
    <w:rsid w:val="00B36FE3"/>
    <w:rsid w:val="00B3709D"/>
    <w:rsid w:val="00B376EF"/>
    <w:rsid w:val="00B3774A"/>
    <w:rsid w:val="00B37DAD"/>
    <w:rsid w:val="00B405D0"/>
    <w:rsid w:val="00B40FEA"/>
    <w:rsid w:val="00B43552"/>
    <w:rsid w:val="00B444B4"/>
    <w:rsid w:val="00B4554C"/>
    <w:rsid w:val="00B45638"/>
    <w:rsid w:val="00B459FA"/>
    <w:rsid w:val="00B468C0"/>
    <w:rsid w:val="00B4720D"/>
    <w:rsid w:val="00B5047B"/>
    <w:rsid w:val="00B50525"/>
    <w:rsid w:val="00B513A9"/>
    <w:rsid w:val="00B524E0"/>
    <w:rsid w:val="00B525D0"/>
    <w:rsid w:val="00B52649"/>
    <w:rsid w:val="00B5271E"/>
    <w:rsid w:val="00B52AC2"/>
    <w:rsid w:val="00B52B3E"/>
    <w:rsid w:val="00B52C90"/>
    <w:rsid w:val="00B531B6"/>
    <w:rsid w:val="00B55CBD"/>
    <w:rsid w:val="00B563DA"/>
    <w:rsid w:val="00B57696"/>
    <w:rsid w:val="00B57FED"/>
    <w:rsid w:val="00B605D9"/>
    <w:rsid w:val="00B61386"/>
    <w:rsid w:val="00B61485"/>
    <w:rsid w:val="00B61F5D"/>
    <w:rsid w:val="00B62904"/>
    <w:rsid w:val="00B631DC"/>
    <w:rsid w:val="00B635AE"/>
    <w:rsid w:val="00B639A5"/>
    <w:rsid w:val="00B63E80"/>
    <w:rsid w:val="00B642F0"/>
    <w:rsid w:val="00B645C4"/>
    <w:rsid w:val="00B65D3B"/>
    <w:rsid w:val="00B66074"/>
    <w:rsid w:val="00B663A6"/>
    <w:rsid w:val="00B66C4F"/>
    <w:rsid w:val="00B672C0"/>
    <w:rsid w:val="00B67633"/>
    <w:rsid w:val="00B705CA"/>
    <w:rsid w:val="00B71525"/>
    <w:rsid w:val="00B71877"/>
    <w:rsid w:val="00B72CFF"/>
    <w:rsid w:val="00B72FC1"/>
    <w:rsid w:val="00B73066"/>
    <w:rsid w:val="00B73E06"/>
    <w:rsid w:val="00B73F64"/>
    <w:rsid w:val="00B761DA"/>
    <w:rsid w:val="00B7633D"/>
    <w:rsid w:val="00B76A2C"/>
    <w:rsid w:val="00B77123"/>
    <w:rsid w:val="00B804E1"/>
    <w:rsid w:val="00B80F0D"/>
    <w:rsid w:val="00B8102E"/>
    <w:rsid w:val="00B81A98"/>
    <w:rsid w:val="00B81E21"/>
    <w:rsid w:val="00B82737"/>
    <w:rsid w:val="00B829FC"/>
    <w:rsid w:val="00B82A6F"/>
    <w:rsid w:val="00B8301B"/>
    <w:rsid w:val="00B83641"/>
    <w:rsid w:val="00B83673"/>
    <w:rsid w:val="00B8439E"/>
    <w:rsid w:val="00B849C5"/>
    <w:rsid w:val="00B85977"/>
    <w:rsid w:val="00B85CE6"/>
    <w:rsid w:val="00B86ECC"/>
    <w:rsid w:val="00B903A3"/>
    <w:rsid w:val="00B90801"/>
    <w:rsid w:val="00B9139E"/>
    <w:rsid w:val="00B9178B"/>
    <w:rsid w:val="00B9194A"/>
    <w:rsid w:val="00B91DB8"/>
    <w:rsid w:val="00B92457"/>
    <w:rsid w:val="00B929A8"/>
    <w:rsid w:val="00B92A6B"/>
    <w:rsid w:val="00B93DF1"/>
    <w:rsid w:val="00B94416"/>
    <w:rsid w:val="00B9461A"/>
    <w:rsid w:val="00B947E5"/>
    <w:rsid w:val="00B95027"/>
    <w:rsid w:val="00B9567F"/>
    <w:rsid w:val="00B959CD"/>
    <w:rsid w:val="00B96486"/>
    <w:rsid w:val="00B97113"/>
    <w:rsid w:val="00B97179"/>
    <w:rsid w:val="00B976AE"/>
    <w:rsid w:val="00B97BD6"/>
    <w:rsid w:val="00BA16AB"/>
    <w:rsid w:val="00BA1837"/>
    <w:rsid w:val="00BA1B70"/>
    <w:rsid w:val="00BA20C4"/>
    <w:rsid w:val="00BA2475"/>
    <w:rsid w:val="00BA2CC8"/>
    <w:rsid w:val="00BA4016"/>
    <w:rsid w:val="00BA4470"/>
    <w:rsid w:val="00BA515C"/>
    <w:rsid w:val="00BA52CC"/>
    <w:rsid w:val="00BA59AA"/>
    <w:rsid w:val="00BA6079"/>
    <w:rsid w:val="00BA6A53"/>
    <w:rsid w:val="00BA6FB2"/>
    <w:rsid w:val="00BA7080"/>
    <w:rsid w:val="00BA73F4"/>
    <w:rsid w:val="00BA753C"/>
    <w:rsid w:val="00BB0D55"/>
    <w:rsid w:val="00BB1266"/>
    <w:rsid w:val="00BB1CE2"/>
    <w:rsid w:val="00BB2891"/>
    <w:rsid w:val="00BB332C"/>
    <w:rsid w:val="00BB3365"/>
    <w:rsid w:val="00BB382F"/>
    <w:rsid w:val="00BB3A73"/>
    <w:rsid w:val="00BB3DAC"/>
    <w:rsid w:val="00BB4127"/>
    <w:rsid w:val="00BB4362"/>
    <w:rsid w:val="00BB4E01"/>
    <w:rsid w:val="00BB5976"/>
    <w:rsid w:val="00BB6189"/>
    <w:rsid w:val="00BB75BE"/>
    <w:rsid w:val="00BC1795"/>
    <w:rsid w:val="00BC1B60"/>
    <w:rsid w:val="00BC2090"/>
    <w:rsid w:val="00BC2492"/>
    <w:rsid w:val="00BC2603"/>
    <w:rsid w:val="00BC2CEA"/>
    <w:rsid w:val="00BC2EE6"/>
    <w:rsid w:val="00BC33A7"/>
    <w:rsid w:val="00BC357E"/>
    <w:rsid w:val="00BC37DC"/>
    <w:rsid w:val="00BC3EB7"/>
    <w:rsid w:val="00BC3EEF"/>
    <w:rsid w:val="00BC40CF"/>
    <w:rsid w:val="00BC434E"/>
    <w:rsid w:val="00BC4A41"/>
    <w:rsid w:val="00BC502F"/>
    <w:rsid w:val="00BC59F1"/>
    <w:rsid w:val="00BC5C33"/>
    <w:rsid w:val="00BC5F7D"/>
    <w:rsid w:val="00BC6247"/>
    <w:rsid w:val="00BC6287"/>
    <w:rsid w:val="00BC65E5"/>
    <w:rsid w:val="00BC69D7"/>
    <w:rsid w:val="00BC7689"/>
    <w:rsid w:val="00BD003A"/>
    <w:rsid w:val="00BD0359"/>
    <w:rsid w:val="00BD04D1"/>
    <w:rsid w:val="00BD1549"/>
    <w:rsid w:val="00BD17BF"/>
    <w:rsid w:val="00BD1BDB"/>
    <w:rsid w:val="00BD1E80"/>
    <w:rsid w:val="00BD2EF2"/>
    <w:rsid w:val="00BD39D2"/>
    <w:rsid w:val="00BD4121"/>
    <w:rsid w:val="00BD4778"/>
    <w:rsid w:val="00BD50F3"/>
    <w:rsid w:val="00BD58E7"/>
    <w:rsid w:val="00BD59E7"/>
    <w:rsid w:val="00BD6611"/>
    <w:rsid w:val="00BD7104"/>
    <w:rsid w:val="00BD76C9"/>
    <w:rsid w:val="00BD780D"/>
    <w:rsid w:val="00BD7E73"/>
    <w:rsid w:val="00BE022B"/>
    <w:rsid w:val="00BE04DE"/>
    <w:rsid w:val="00BE1F44"/>
    <w:rsid w:val="00BE3367"/>
    <w:rsid w:val="00BE38BB"/>
    <w:rsid w:val="00BE3F55"/>
    <w:rsid w:val="00BE473D"/>
    <w:rsid w:val="00BE492F"/>
    <w:rsid w:val="00BE497F"/>
    <w:rsid w:val="00BE4CA9"/>
    <w:rsid w:val="00BE574F"/>
    <w:rsid w:val="00BE5A69"/>
    <w:rsid w:val="00BE7882"/>
    <w:rsid w:val="00BF019E"/>
    <w:rsid w:val="00BF0FB1"/>
    <w:rsid w:val="00BF1443"/>
    <w:rsid w:val="00BF2411"/>
    <w:rsid w:val="00BF24CF"/>
    <w:rsid w:val="00BF2591"/>
    <w:rsid w:val="00BF36B2"/>
    <w:rsid w:val="00BF3C95"/>
    <w:rsid w:val="00BF4A0F"/>
    <w:rsid w:val="00BF4C05"/>
    <w:rsid w:val="00BF4FAD"/>
    <w:rsid w:val="00BF4FC9"/>
    <w:rsid w:val="00BF59B7"/>
    <w:rsid w:val="00BF60C6"/>
    <w:rsid w:val="00BF6494"/>
    <w:rsid w:val="00BF7120"/>
    <w:rsid w:val="00BF7384"/>
    <w:rsid w:val="00BF7C28"/>
    <w:rsid w:val="00C0082B"/>
    <w:rsid w:val="00C00B52"/>
    <w:rsid w:val="00C01B8A"/>
    <w:rsid w:val="00C0203F"/>
    <w:rsid w:val="00C028EF"/>
    <w:rsid w:val="00C02F9F"/>
    <w:rsid w:val="00C034B3"/>
    <w:rsid w:val="00C03A04"/>
    <w:rsid w:val="00C03E37"/>
    <w:rsid w:val="00C04DE4"/>
    <w:rsid w:val="00C0577D"/>
    <w:rsid w:val="00C0579B"/>
    <w:rsid w:val="00C0662D"/>
    <w:rsid w:val="00C067AD"/>
    <w:rsid w:val="00C06FC3"/>
    <w:rsid w:val="00C06FF2"/>
    <w:rsid w:val="00C073AF"/>
    <w:rsid w:val="00C078A3"/>
    <w:rsid w:val="00C10443"/>
    <w:rsid w:val="00C10601"/>
    <w:rsid w:val="00C10A75"/>
    <w:rsid w:val="00C11523"/>
    <w:rsid w:val="00C11B20"/>
    <w:rsid w:val="00C11BDD"/>
    <w:rsid w:val="00C11E74"/>
    <w:rsid w:val="00C121F7"/>
    <w:rsid w:val="00C125B0"/>
    <w:rsid w:val="00C125B3"/>
    <w:rsid w:val="00C12647"/>
    <w:rsid w:val="00C12D44"/>
    <w:rsid w:val="00C12E58"/>
    <w:rsid w:val="00C14371"/>
    <w:rsid w:val="00C144B1"/>
    <w:rsid w:val="00C15369"/>
    <w:rsid w:val="00C155D3"/>
    <w:rsid w:val="00C15B49"/>
    <w:rsid w:val="00C15D58"/>
    <w:rsid w:val="00C15E73"/>
    <w:rsid w:val="00C16238"/>
    <w:rsid w:val="00C16D9E"/>
    <w:rsid w:val="00C170E4"/>
    <w:rsid w:val="00C17D0A"/>
    <w:rsid w:val="00C20499"/>
    <w:rsid w:val="00C205F9"/>
    <w:rsid w:val="00C20724"/>
    <w:rsid w:val="00C21259"/>
    <w:rsid w:val="00C21342"/>
    <w:rsid w:val="00C21C1A"/>
    <w:rsid w:val="00C2216D"/>
    <w:rsid w:val="00C22837"/>
    <w:rsid w:val="00C22A10"/>
    <w:rsid w:val="00C22C17"/>
    <w:rsid w:val="00C22CAB"/>
    <w:rsid w:val="00C24543"/>
    <w:rsid w:val="00C2496E"/>
    <w:rsid w:val="00C25753"/>
    <w:rsid w:val="00C25C2C"/>
    <w:rsid w:val="00C25DA3"/>
    <w:rsid w:val="00C269BF"/>
    <w:rsid w:val="00C26C26"/>
    <w:rsid w:val="00C26EAB"/>
    <w:rsid w:val="00C27004"/>
    <w:rsid w:val="00C270FE"/>
    <w:rsid w:val="00C27105"/>
    <w:rsid w:val="00C2726A"/>
    <w:rsid w:val="00C27508"/>
    <w:rsid w:val="00C303B6"/>
    <w:rsid w:val="00C313AA"/>
    <w:rsid w:val="00C31D86"/>
    <w:rsid w:val="00C32D8F"/>
    <w:rsid w:val="00C3353C"/>
    <w:rsid w:val="00C33ACD"/>
    <w:rsid w:val="00C33C8A"/>
    <w:rsid w:val="00C33DA5"/>
    <w:rsid w:val="00C33E36"/>
    <w:rsid w:val="00C33F54"/>
    <w:rsid w:val="00C33F59"/>
    <w:rsid w:val="00C3494E"/>
    <w:rsid w:val="00C34BD6"/>
    <w:rsid w:val="00C35577"/>
    <w:rsid w:val="00C3617D"/>
    <w:rsid w:val="00C36ECC"/>
    <w:rsid w:val="00C3709A"/>
    <w:rsid w:val="00C37FF4"/>
    <w:rsid w:val="00C4014A"/>
    <w:rsid w:val="00C40EFC"/>
    <w:rsid w:val="00C41762"/>
    <w:rsid w:val="00C41B12"/>
    <w:rsid w:val="00C41D45"/>
    <w:rsid w:val="00C425A8"/>
    <w:rsid w:val="00C42837"/>
    <w:rsid w:val="00C42FE6"/>
    <w:rsid w:val="00C43174"/>
    <w:rsid w:val="00C44071"/>
    <w:rsid w:val="00C44D4C"/>
    <w:rsid w:val="00C45B0D"/>
    <w:rsid w:val="00C47B47"/>
    <w:rsid w:val="00C47C28"/>
    <w:rsid w:val="00C47EFE"/>
    <w:rsid w:val="00C50CB6"/>
    <w:rsid w:val="00C51FCC"/>
    <w:rsid w:val="00C526E8"/>
    <w:rsid w:val="00C528E7"/>
    <w:rsid w:val="00C52B66"/>
    <w:rsid w:val="00C52C68"/>
    <w:rsid w:val="00C532E1"/>
    <w:rsid w:val="00C53338"/>
    <w:rsid w:val="00C5340E"/>
    <w:rsid w:val="00C536B9"/>
    <w:rsid w:val="00C54808"/>
    <w:rsid w:val="00C549CA"/>
    <w:rsid w:val="00C553EF"/>
    <w:rsid w:val="00C55549"/>
    <w:rsid w:val="00C55ABA"/>
    <w:rsid w:val="00C55B3A"/>
    <w:rsid w:val="00C564A8"/>
    <w:rsid w:val="00C570CC"/>
    <w:rsid w:val="00C5712A"/>
    <w:rsid w:val="00C57589"/>
    <w:rsid w:val="00C57B89"/>
    <w:rsid w:val="00C6035F"/>
    <w:rsid w:val="00C609E9"/>
    <w:rsid w:val="00C60AC7"/>
    <w:rsid w:val="00C60AD8"/>
    <w:rsid w:val="00C612F4"/>
    <w:rsid w:val="00C61993"/>
    <w:rsid w:val="00C61E7E"/>
    <w:rsid w:val="00C622FB"/>
    <w:rsid w:val="00C62594"/>
    <w:rsid w:val="00C63871"/>
    <w:rsid w:val="00C6433A"/>
    <w:rsid w:val="00C64D63"/>
    <w:rsid w:val="00C651B9"/>
    <w:rsid w:val="00C65C18"/>
    <w:rsid w:val="00C65E63"/>
    <w:rsid w:val="00C65F22"/>
    <w:rsid w:val="00C6614D"/>
    <w:rsid w:val="00C66BAC"/>
    <w:rsid w:val="00C67337"/>
    <w:rsid w:val="00C6735F"/>
    <w:rsid w:val="00C67B9D"/>
    <w:rsid w:val="00C706CC"/>
    <w:rsid w:val="00C70BFE"/>
    <w:rsid w:val="00C712C0"/>
    <w:rsid w:val="00C71C48"/>
    <w:rsid w:val="00C71D59"/>
    <w:rsid w:val="00C72655"/>
    <w:rsid w:val="00C73019"/>
    <w:rsid w:val="00C7319B"/>
    <w:rsid w:val="00C7456A"/>
    <w:rsid w:val="00C748E2"/>
    <w:rsid w:val="00C74F10"/>
    <w:rsid w:val="00C75499"/>
    <w:rsid w:val="00C757D9"/>
    <w:rsid w:val="00C75DBF"/>
    <w:rsid w:val="00C77C7D"/>
    <w:rsid w:val="00C8023A"/>
    <w:rsid w:val="00C81719"/>
    <w:rsid w:val="00C8185F"/>
    <w:rsid w:val="00C81F15"/>
    <w:rsid w:val="00C821C2"/>
    <w:rsid w:val="00C82B10"/>
    <w:rsid w:val="00C82BBE"/>
    <w:rsid w:val="00C82C53"/>
    <w:rsid w:val="00C82D10"/>
    <w:rsid w:val="00C8359D"/>
    <w:rsid w:val="00C8497C"/>
    <w:rsid w:val="00C849D1"/>
    <w:rsid w:val="00C84FCE"/>
    <w:rsid w:val="00C850D9"/>
    <w:rsid w:val="00C85604"/>
    <w:rsid w:val="00C85894"/>
    <w:rsid w:val="00C859E2"/>
    <w:rsid w:val="00C85F0E"/>
    <w:rsid w:val="00C86286"/>
    <w:rsid w:val="00C86478"/>
    <w:rsid w:val="00C86611"/>
    <w:rsid w:val="00C86895"/>
    <w:rsid w:val="00C86FB2"/>
    <w:rsid w:val="00C877EC"/>
    <w:rsid w:val="00C87981"/>
    <w:rsid w:val="00C905F9"/>
    <w:rsid w:val="00C91438"/>
    <w:rsid w:val="00C91A31"/>
    <w:rsid w:val="00C920F8"/>
    <w:rsid w:val="00C9298B"/>
    <w:rsid w:val="00C92B23"/>
    <w:rsid w:val="00C92C48"/>
    <w:rsid w:val="00C92F44"/>
    <w:rsid w:val="00C947B4"/>
    <w:rsid w:val="00C948E2"/>
    <w:rsid w:val="00C9551B"/>
    <w:rsid w:val="00C95641"/>
    <w:rsid w:val="00C9592C"/>
    <w:rsid w:val="00C95B09"/>
    <w:rsid w:val="00C95D97"/>
    <w:rsid w:val="00C9616C"/>
    <w:rsid w:val="00C968A9"/>
    <w:rsid w:val="00C9702A"/>
    <w:rsid w:val="00C9745A"/>
    <w:rsid w:val="00C975B0"/>
    <w:rsid w:val="00C97CA2"/>
    <w:rsid w:val="00CA0651"/>
    <w:rsid w:val="00CA0A4E"/>
    <w:rsid w:val="00CA10BA"/>
    <w:rsid w:val="00CA1D76"/>
    <w:rsid w:val="00CA1ECA"/>
    <w:rsid w:val="00CA2140"/>
    <w:rsid w:val="00CA2300"/>
    <w:rsid w:val="00CA36A8"/>
    <w:rsid w:val="00CA37F2"/>
    <w:rsid w:val="00CA3D2B"/>
    <w:rsid w:val="00CA4021"/>
    <w:rsid w:val="00CA4902"/>
    <w:rsid w:val="00CA4A96"/>
    <w:rsid w:val="00CA4AC1"/>
    <w:rsid w:val="00CA5052"/>
    <w:rsid w:val="00CA51A8"/>
    <w:rsid w:val="00CA51E7"/>
    <w:rsid w:val="00CA525A"/>
    <w:rsid w:val="00CA5352"/>
    <w:rsid w:val="00CA5728"/>
    <w:rsid w:val="00CA5B39"/>
    <w:rsid w:val="00CA5B80"/>
    <w:rsid w:val="00CA5DB3"/>
    <w:rsid w:val="00CA71EC"/>
    <w:rsid w:val="00CA7613"/>
    <w:rsid w:val="00CA76D5"/>
    <w:rsid w:val="00CA7947"/>
    <w:rsid w:val="00CA7AC9"/>
    <w:rsid w:val="00CA7D96"/>
    <w:rsid w:val="00CB1E4E"/>
    <w:rsid w:val="00CB289E"/>
    <w:rsid w:val="00CB2C72"/>
    <w:rsid w:val="00CB3548"/>
    <w:rsid w:val="00CB38E0"/>
    <w:rsid w:val="00CB3A7B"/>
    <w:rsid w:val="00CB3E97"/>
    <w:rsid w:val="00CB4875"/>
    <w:rsid w:val="00CB4BAF"/>
    <w:rsid w:val="00CB4C3B"/>
    <w:rsid w:val="00CB526B"/>
    <w:rsid w:val="00CB67B8"/>
    <w:rsid w:val="00CB6918"/>
    <w:rsid w:val="00CB75DC"/>
    <w:rsid w:val="00CB78DD"/>
    <w:rsid w:val="00CB7D1B"/>
    <w:rsid w:val="00CC0397"/>
    <w:rsid w:val="00CC0A93"/>
    <w:rsid w:val="00CC0D4C"/>
    <w:rsid w:val="00CC1BDA"/>
    <w:rsid w:val="00CC1FC4"/>
    <w:rsid w:val="00CC2F24"/>
    <w:rsid w:val="00CC2F32"/>
    <w:rsid w:val="00CC3FD4"/>
    <w:rsid w:val="00CC54EC"/>
    <w:rsid w:val="00CC5AE2"/>
    <w:rsid w:val="00CC68DF"/>
    <w:rsid w:val="00CC6A1A"/>
    <w:rsid w:val="00CC7451"/>
    <w:rsid w:val="00CC7AAA"/>
    <w:rsid w:val="00CC7D6C"/>
    <w:rsid w:val="00CC7E13"/>
    <w:rsid w:val="00CD000B"/>
    <w:rsid w:val="00CD06E7"/>
    <w:rsid w:val="00CD15A2"/>
    <w:rsid w:val="00CD1B6F"/>
    <w:rsid w:val="00CD1C92"/>
    <w:rsid w:val="00CD21E9"/>
    <w:rsid w:val="00CD259A"/>
    <w:rsid w:val="00CD3179"/>
    <w:rsid w:val="00CD323B"/>
    <w:rsid w:val="00CD3446"/>
    <w:rsid w:val="00CD36CB"/>
    <w:rsid w:val="00CD4315"/>
    <w:rsid w:val="00CD4386"/>
    <w:rsid w:val="00CD43A5"/>
    <w:rsid w:val="00CD4A99"/>
    <w:rsid w:val="00CD4D43"/>
    <w:rsid w:val="00CD628C"/>
    <w:rsid w:val="00CD7D51"/>
    <w:rsid w:val="00CE02FD"/>
    <w:rsid w:val="00CE047A"/>
    <w:rsid w:val="00CE0BC0"/>
    <w:rsid w:val="00CE1B38"/>
    <w:rsid w:val="00CE2054"/>
    <w:rsid w:val="00CE22FA"/>
    <w:rsid w:val="00CE2513"/>
    <w:rsid w:val="00CE28C0"/>
    <w:rsid w:val="00CE2C2D"/>
    <w:rsid w:val="00CE2E1C"/>
    <w:rsid w:val="00CE3280"/>
    <w:rsid w:val="00CE39B9"/>
    <w:rsid w:val="00CE3FE1"/>
    <w:rsid w:val="00CE42A3"/>
    <w:rsid w:val="00CE4B34"/>
    <w:rsid w:val="00CE4D72"/>
    <w:rsid w:val="00CE4E1C"/>
    <w:rsid w:val="00CE5489"/>
    <w:rsid w:val="00CE5539"/>
    <w:rsid w:val="00CE5818"/>
    <w:rsid w:val="00CE5D08"/>
    <w:rsid w:val="00CE6D4A"/>
    <w:rsid w:val="00CE734B"/>
    <w:rsid w:val="00CE7515"/>
    <w:rsid w:val="00CE7DA6"/>
    <w:rsid w:val="00CF0062"/>
    <w:rsid w:val="00CF11C4"/>
    <w:rsid w:val="00CF1576"/>
    <w:rsid w:val="00CF16AE"/>
    <w:rsid w:val="00CF178C"/>
    <w:rsid w:val="00CF3246"/>
    <w:rsid w:val="00CF35AC"/>
    <w:rsid w:val="00CF3B1A"/>
    <w:rsid w:val="00CF3FDD"/>
    <w:rsid w:val="00CF4618"/>
    <w:rsid w:val="00CF471B"/>
    <w:rsid w:val="00CF4782"/>
    <w:rsid w:val="00CF4A21"/>
    <w:rsid w:val="00CF4B43"/>
    <w:rsid w:val="00CF4D36"/>
    <w:rsid w:val="00CF52A1"/>
    <w:rsid w:val="00CF5A2C"/>
    <w:rsid w:val="00CF5C66"/>
    <w:rsid w:val="00CF5F5B"/>
    <w:rsid w:val="00CF6452"/>
    <w:rsid w:val="00CF75D7"/>
    <w:rsid w:val="00CF7FF9"/>
    <w:rsid w:val="00D00084"/>
    <w:rsid w:val="00D0050E"/>
    <w:rsid w:val="00D00A5B"/>
    <w:rsid w:val="00D0161A"/>
    <w:rsid w:val="00D0180C"/>
    <w:rsid w:val="00D02A81"/>
    <w:rsid w:val="00D036DC"/>
    <w:rsid w:val="00D03B72"/>
    <w:rsid w:val="00D04362"/>
    <w:rsid w:val="00D043DE"/>
    <w:rsid w:val="00D04538"/>
    <w:rsid w:val="00D05194"/>
    <w:rsid w:val="00D053AB"/>
    <w:rsid w:val="00D057FE"/>
    <w:rsid w:val="00D05A8B"/>
    <w:rsid w:val="00D05F1B"/>
    <w:rsid w:val="00D07007"/>
    <w:rsid w:val="00D0727C"/>
    <w:rsid w:val="00D0772D"/>
    <w:rsid w:val="00D07B27"/>
    <w:rsid w:val="00D1020F"/>
    <w:rsid w:val="00D10DE1"/>
    <w:rsid w:val="00D10F42"/>
    <w:rsid w:val="00D11233"/>
    <w:rsid w:val="00D11373"/>
    <w:rsid w:val="00D1238B"/>
    <w:rsid w:val="00D12747"/>
    <w:rsid w:val="00D12BB1"/>
    <w:rsid w:val="00D13AD7"/>
    <w:rsid w:val="00D13E77"/>
    <w:rsid w:val="00D149C7"/>
    <w:rsid w:val="00D14AAA"/>
    <w:rsid w:val="00D14FD3"/>
    <w:rsid w:val="00D150B8"/>
    <w:rsid w:val="00D15194"/>
    <w:rsid w:val="00D15A4A"/>
    <w:rsid w:val="00D15B12"/>
    <w:rsid w:val="00D160E5"/>
    <w:rsid w:val="00D17440"/>
    <w:rsid w:val="00D17793"/>
    <w:rsid w:val="00D177C6"/>
    <w:rsid w:val="00D17C2F"/>
    <w:rsid w:val="00D203A3"/>
    <w:rsid w:val="00D21EE4"/>
    <w:rsid w:val="00D2215F"/>
    <w:rsid w:val="00D223D7"/>
    <w:rsid w:val="00D226AF"/>
    <w:rsid w:val="00D22F54"/>
    <w:rsid w:val="00D23B4B"/>
    <w:rsid w:val="00D23F8D"/>
    <w:rsid w:val="00D2425E"/>
    <w:rsid w:val="00D244C0"/>
    <w:rsid w:val="00D24836"/>
    <w:rsid w:val="00D256B2"/>
    <w:rsid w:val="00D259AE"/>
    <w:rsid w:val="00D262DE"/>
    <w:rsid w:val="00D2646C"/>
    <w:rsid w:val="00D26BBE"/>
    <w:rsid w:val="00D270DD"/>
    <w:rsid w:val="00D303EE"/>
    <w:rsid w:val="00D30A83"/>
    <w:rsid w:val="00D30D37"/>
    <w:rsid w:val="00D30FFF"/>
    <w:rsid w:val="00D310D3"/>
    <w:rsid w:val="00D319CE"/>
    <w:rsid w:val="00D328FC"/>
    <w:rsid w:val="00D3322B"/>
    <w:rsid w:val="00D3397C"/>
    <w:rsid w:val="00D33DF7"/>
    <w:rsid w:val="00D344A6"/>
    <w:rsid w:val="00D34915"/>
    <w:rsid w:val="00D34EF5"/>
    <w:rsid w:val="00D35E5E"/>
    <w:rsid w:val="00D36077"/>
    <w:rsid w:val="00D36A33"/>
    <w:rsid w:val="00D37154"/>
    <w:rsid w:val="00D3716A"/>
    <w:rsid w:val="00D37A96"/>
    <w:rsid w:val="00D37AAF"/>
    <w:rsid w:val="00D37CFD"/>
    <w:rsid w:val="00D40006"/>
    <w:rsid w:val="00D400CD"/>
    <w:rsid w:val="00D4017C"/>
    <w:rsid w:val="00D40245"/>
    <w:rsid w:val="00D41F0B"/>
    <w:rsid w:val="00D42510"/>
    <w:rsid w:val="00D43512"/>
    <w:rsid w:val="00D43525"/>
    <w:rsid w:val="00D436E1"/>
    <w:rsid w:val="00D43F7E"/>
    <w:rsid w:val="00D44131"/>
    <w:rsid w:val="00D44A67"/>
    <w:rsid w:val="00D44A81"/>
    <w:rsid w:val="00D4505A"/>
    <w:rsid w:val="00D45E17"/>
    <w:rsid w:val="00D45E62"/>
    <w:rsid w:val="00D4759F"/>
    <w:rsid w:val="00D475F7"/>
    <w:rsid w:val="00D477C5"/>
    <w:rsid w:val="00D477D7"/>
    <w:rsid w:val="00D47C84"/>
    <w:rsid w:val="00D50A0F"/>
    <w:rsid w:val="00D50AEA"/>
    <w:rsid w:val="00D50C2D"/>
    <w:rsid w:val="00D513C9"/>
    <w:rsid w:val="00D51551"/>
    <w:rsid w:val="00D51560"/>
    <w:rsid w:val="00D51772"/>
    <w:rsid w:val="00D5193E"/>
    <w:rsid w:val="00D51C92"/>
    <w:rsid w:val="00D51FA8"/>
    <w:rsid w:val="00D524A9"/>
    <w:rsid w:val="00D54298"/>
    <w:rsid w:val="00D54837"/>
    <w:rsid w:val="00D54E1B"/>
    <w:rsid w:val="00D553EB"/>
    <w:rsid w:val="00D55451"/>
    <w:rsid w:val="00D566CA"/>
    <w:rsid w:val="00D57785"/>
    <w:rsid w:val="00D57C2C"/>
    <w:rsid w:val="00D6052C"/>
    <w:rsid w:val="00D605FF"/>
    <w:rsid w:val="00D60AE4"/>
    <w:rsid w:val="00D620C3"/>
    <w:rsid w:val="00D63FD5"/>
    <w:rsid w:val="00D6495A"/>
    <w:rsid w:val="00D6499C"/>
    <w:rsid w:val="00D64D5D"/>
    <w:rsid w:val="00D65647"/>
    <w:rsid w:val="00D664EB"/>
    <w:rsid w:val="00D669CD"/>
    <w:rsid w:val="00D66A3A"/>
    <w:rsid w:val="00D66BD2"/>
    <w:rsid w:val="00D70084"/>
    <w:rsid w:val="00D7096F"/>
    <w:rsid w:val="00D70E5E"/>
    <w:rsid w:val="00D71850"/>
    <w:rsid w:val="00D720A8"/>
    <w:rsid w:val="00D721CC"/>
    <w:rsid w:val="00D72E9C"/>
    <w:rsid w:val="00D73D6B"/>
    <w:rsid w:val="00D742F7"/>
    <w:rsid w:val="00D74DF3"/>
    <w:rsid w:val="00D74EA3"/>
    <w:rsid w:val="00D7566D"/>
    <w:rsid w:val="00D75F17"/>
    <w:rsid w:val="00D760AA"/>
    <w:rsid w:val="00D76A27"/>
    <w:rsid w:val="00D76E59"/>
    <w:rsid w:val="00D771E3"/>
    <w:rsid w:val="00D77655"/>
    <w:rsid w:val="00D77CD2"/>
    <w:rsid w:val="00D77F8C"/>
    <w:rsid w:val="00D77FEC"/>
    <w:rsid w:val="00D8044D"/>
    <w:rsid w:val="00D80A39"/>
    <w:rsid w:val="00D81195"/>
    <w:rsid w:val="00D812F6"/>
    <w:rsid w:val="00D813E4"/>
    <w:rsid w:val="00D81644"/>
    <w:rsid w:val="00D83C96"/>
    <w:rsid w:val="00D83E4A"/>
    <w:rsid w:val="00D84C27"/>
    <w:rsid w:val="00D84CBA"/>
    <w:rsid w:val="00D84EED"/>
    <w:rsid w:val="00D85791"/>
    <w:rsid w:val="00D8589F"/>
    <w:rsid w:val="00D864CD"/>
    <w:rsid w:val="00D86509"/>
    <w:rsid w:val="00D86794"/>
    <w:rsid w:val="00D870BD"/>
    <w:rsid w:val="00D87127"/>
    <w:rsid w:val="00D87160"/>
    <w:rsid w:val="00D8724A"/>
    <w:rsid w:val="00D87726"/>
    <w:rsid w:val="00D90659"/>
    <w:rsid w:val="00D909DD"/>
    <w:rsid w:val="00D90A6C"/>
    <w:rsid w:val="00D90C5E"/>
    <w:rsid w:val="00D91446"/>
    <w:rsid w:val="00D91937"/>
    <w:rsid w:val="00D91A67"/>
    <w:rsid w:val="00D91B05"/>
    <w:rsid w:val="00D92432"/>
    <w:rsid w:val="00D9259C"/>
    <w:rsid w:val="00D931E7"/>
    <w:rsid w:val="00D94587"/>
    <w:rsid w:val="00D94633"/>
    <w:rsid w:val="00D9464A"/>
    <w:rsid w:val="00D94B01"/>
    <w:rsid w:val="00D94C3F"/>
    <w:rsid w:val="00D95012"/>
    <w:rsid w:val="00D952E7"/>
    <w:rsid w:val="00D95E02"/>
    <w:rsid w:val="00D96232"/>
    <w:rsid w:val="00D965FE"/>
    <w:rsid w:val="00D96816"/>
    <w:rsid w:val="00D96E60"/>
    <w:rsid w:val="00D97436"/>
    <w:rsid w:val="00D9762C"/>
    <w:rsid w:val="00DA01D7"/>
    <w:rsid w:val="00DA0557"/>
    <w:rsid w:val="00DA056A"/>
    <w:rsid w:val="00DA1679"/>
    <w:rsid w:val="00DA1870"/>
    <w:rsid w:val="00DA1920"/>
    <w:rsid w:val="00DA1C00"/>
    <w:rsid w:val="00DA2062"/>
    <w:rsid w:val="00DA2617"/>
    <w:rsid w:val="00DA2915"/>
    <w:rsid w:val="00DA2C3F"/>
    <w:rsid w:val="00DA358E"/>
    <w:rsid w:val="00DA3DFE"/>
    <w:rsid w:val="00DA4A77"/>
    <w:rsid w:val="00DA4D9E"/>
    <w:rsid w:val="00DA5AC7"/>
    <w:rsid w:val="00DA5D37"/>
    <w:rsid w:val="00DA5D9C"/>
    <w:rsid w:val="00DA62EA"/>
    <w:rsid w:val="00DA6705"/>
    <w:rsid w:val="00DA7152"/>
    <w:rsid w:val="00DA7239"/>
    <w:rsid w:val="00DA7433"/>
    <w:rsid w:val="00DB018D"/>
    <w:rsid w:val="00DB0485"/>
    <w:rsid w:val="00DB0B17"/>
    <w:rsid w:val="00DB19D3"/>
    <w:rsid w:val="00DB2866"/>
    <w:rsid w:val="00DB4320"/>
    <w:rsid w:val="00DB43BA"/>
    <w:rsid w:val="00DB43BC"/>
    <w:rsid w:val="00DB5B17"/>
    <w:rsid w:val="00DB5F14"/>
    <w:rsid w:val="00DB5FCF"/>
    <w:rsid w:val="00DB6C26"/>
    <w:rsid w:val="00DB7444"/>
    <w:rsid w:val="00DB78A4"/>
    <w:rsid w:val="00DB7E91"/>
    <w:rsid w:val="00DB7EF8"/>
    <w:rsid w:val="00DC01BC"/>
    <w:rsid w:val="00DC0441"/>
    <w:rsid w:val="00DC0660"/>
    <w:rsid w:val="00DC0D55"/>
    <w:rsid w:val="00DC1488"/>
    <w:rsid w:val="00DC1D49"/>
    <w:rsid w:val="00DC2396"/>
    <w:rsid w:val="00DC2426"/>
    <w:rsid w:val="00DC2A00"/>
    <w:rsid w:val="00DC2D5C"/>
    <w:rsid w:val="00DC47B9"/>
    <w:rsid w:val="00DC6253"/>
    <w:rsid w:val="00DC6C2C"/>
    <w:rsid w:val="00DC7058"/>
    <w:rsid w:val="00DD0167"/>
    <w:rsid w:val="00DD0938"/>
    <w:rsid w:val="00DD176B"/>
    <w:rsid w:val="00DD1968"/>
    <w:rsid w:val="00DD1A35"/>
    <w:rsid w:val="00DD1F93"/>
    <w:rsid w:val="00DD335D"/>
    <w:rsid w:val="00DD3DA5"/>
    <w:rsid w:val="00DD3ECC"/>
    <w:rsid w:val="00DD4717"/>
    <w:rsid w:val="00DD4DE4"/>
    <w:rsid w:val="00DD51DC"/>
    <w:rsid w:val="00DD52B9"/>
    <w:rsid w:val="00DD5916"/>
    <w:rsid w:val="00DD5F35"/>
    <w:rsid w:val="00DD634A"/>
    <w:rsid w:val="00DD7BC5"/>
    <w:rsid w:val="00DE0032"/>
    <w:rsid w:val="00DE1186"/>
    <w:rsid w:val="00DE1EEA"/>
    <w:rsid w:val="00DE1F9B"/>
    <w:rsid w:val="00DE2ABA"/>
    <w:rsid w:val="00DE2D10"/>
    <w:rsid w:val="00DE3DDF"/>
    <w:rsid w:val="00DE3E71"/>
    <w:rsid w:val="00DE4C9C"/>
    <w:rsid w:val="00DE53EC"/>
    <w:rsid w:val="00DE57C2"/>
    <w:rsid w:val="00DE5C96"/>
    <w:rsid w:val="00DE5E19"/>
    <w:rsid w:val="00DE5FBC"/>
    <w:rsid w:val="00DE682D"/>
    <w:rsid w:val="00DE7461"/>
    <w:rsid w:val="00DE7E37"/>
    <w:rsid w:val="00DF01DD"/>
    <w:rsid w:val="00DF09C1"/>
    <w:rsid w:val="00DF0A12"/>
    <w:rsid w:val="00DF0B12"/>
    <w:rsid w:val="00DF119D"/>
    <w:rsid w:val="00DF19E0"/>
    <w:rsid w:val="00DF24DE"/>
    <w:rsid w:val="00DF2E9A"/>
    <w:rsid w:val="00DF3119"/>
    <w:rsid w:val="00DF3490"/>
    <w:rsid w:val="00DF351A"/>
    <w:rsid w:val="00DF3729"/>
    <w:rsid w:val="00DF53D7"/>
    <w:rsid w:val="00DF5A15"/>
    <w:rsid w:val="00DF5D8A"/>
    <w:rsid w:val="00DF6872"/>
    <w:rsid w:val="00DF78BD"/>
    <w:rsid w:val="00DF78FB"/>
    <w:rsid w:val="00E012A7"/>
    <w:rsid w:val="00E01A2A"/>
    <w:rsid w:val="00E028CB"/>
    <w:rsid w:val="00E02B3C"/>
    <w:rsid w:val="00E02F93"/>
    <w:rsid w:val="00E02FCE"/>
    <w:rsid w:val="00E039CD"/>
    <w:rsid w:val="00E045A9"/>
    <w:rsid w:val="00E04C66"/>
    <w:rsid w:val="00E04F5B"/>
    <w:rsid w:val="00E05A37"/>
    <w:rsid w:val="00E05CBC"/>
    <w:rsid w:val="00E06312"/>
    <w:rsid w:val="00E06382"/>
    <w:rsid w:val="00E065BE"/>
    <w:rsid w:val="00E06BE9"/>
    <w:rsid w:val="00E06C79"/>
    <w:rsid w:val="00E07AF7"/>
    <w:rsid w:val="00E10387"/>
    <w:rsid w:val="00E10896"/>
    <w:rsid w:val="00E1091E"/>
    <w:rsid w:val="00E11656"/>
    <w:rsid w:val="00E12194"/>
    <w:rsid w:val="00E12720"/>
    <w:rsid w:val="00E13283"/>
    <w:rsid w:val="00E139BC"/>
    <w:rsid w:val="00E14DB2"/>
    <w:rsid w:val="00E154BF"/>
    <w:rsid w:val="00E1557C"/>
    <w:rsid w:val="00E16805"/>
    <w:rsid w:val="00E17E74"/>
    <w:rsid w:val="00E210F1"/>
    <w:rsid w:val="00E21379"/>
    <w:rsid w:val="00E22F08"/>
    <w:rsid w:val="00E23098"/>
    <w:rsid w:val="00E233E4"/>
    <w:rsid w:val="00E2340F"/>
    <w:rsid w:val="00E23A0B"/>
    <w:rsid w:val="00E23E74"/>
    <w:rsid w:val="00E2421F"/>
    <w:rsid w:val="00E24D1F"/>
    <w:rsid w:val="00E26235"/>
    <w:rsid w:val="00E2662D"/>
    <w:rsid w:val="00E2707E"/>
    <w:rsid w:val="00E271F4"/>
    <w:rsid w:val="00E27798"/>
    <w:rsid w:val="00E27C7B"/>
    <w:rsid w:val="00E27FE1"/>
    <w:rsid w:val="00E300AD"/>
    <w:rsid w:val="00E3016E"/>
    <w:rsid w:val="00E3049C"/>
    <w:rsid w:val="00E3060E"/>
    <w:rsid w:val="00E308FE"/>
    <w:rsid w:val="00E30C38"/>
    <w:rsid w:val="00E30F0B"/>
    <w:rsid w:val="00E323C1"/>
    <w:rsid w:val="00E32C3A"/>
    <w:rsid w:val="00E33108"/>
    <w:rsid w:val="00E33144"/>
    <w:rsid w:val="00E33CEE"/>
    <w:rsid w:val="00E34C11"/>
    <w:rsid w:val="00E34F18"/>
    <w:rsid w:val="00E35026"/>
    <w:rsid w:val="00E36282"/>
    <w:rsid w:val="00E36F69"/>
    <w:rsid w:val="00E374C9"/>
    <w:rsid w:val="00E401A0"/>
    <w:rsid w:val="00E40A94"/>
    <w:rsid w:val="00E40C72"/>
    <w:rsid w:val="00E41575"/>
    <w:rsid w:val="00E416A6"/>
    <w:rsid w:val="00E41C28"/>
    <w:rsid w:val="00E4232C"/>
    <w:rsid w:val="00E42AF9"/>
    <w:rsid w:val="00E43693"/>
    <w:rsid w:val="00E438D3"/>
    <w:rsid w:val="00E44302"/>
    <w:rsid w:val="00E446BF"/>
    <w:rsid w:val="00E44762"/>
    <w:rsid w:val="00E44BA3"/>
    <w:rsid w:val="00E44F4A"/>
    <w:rsid w:val="00E45D4E"/>
    <w:rsid w:val="00E4775B"/>
    <w:rsid w:val="00E500A5"/>
    <w:rsid w:val="00E502F3"/>
    <w:rsid w:val="00E503DE"/>
    <w:rsid w:val="00E506CF"/>
    <w:rsid w:val="00E50F25"/>
    <w:rsid w:val="00E50F70"/>
    <w:rsid w:val="00E50FC7"/>
    <w:rsid w:val="00E5101C"/>
    <w:rsid w:val="00E5165F"/>
    <w:rsid w:val="00E51712"/>
    <w:rsid w:val="00E51756"/>
    <w:rsid w:val="00E518A0"/>
    <w:rsid w:val="00E519E6"/>
    <w:rsid w:val="00E51B84"/>
    <w:rsid w:val="00E5209A"/>
    <w:rsid w:val="00E52B3A"/>
    <w:rsid w:val="00E53639"/>
    <w:rsid w:val="00E5375C"/>
    <w:rsid w:val="00E53899"/>
    <w:rsid w:val="00E55CF6"/>
    <w:rsid w:val="00E57F5F"/>
    <w:rsid w:val="00E6026D"/>
    <w:rsid w:val="00E60930"/>
    <w:rsid w:val="00E61A0B"/>
    <w:rsid w:val="00E637C8"/>
    <w:rsid w:val="00E63D3F"/>
    <w:rsid w:val="00E6445D"/>
    <w:rsid w:val="00E6447F"/>
    <w:rsid w:val="00E64648"/>
    <w:rsid w:val="00E64729"/>
    <w:rsid w:val="00E653BE"/>
    <w:rsid w:val="00E65EAC"/>
    <w:rsid w:val="00E66448"/>
    <w:rsid w:val="00E672FF"/>
    <w:rsid w:val="00E67818"/>
    <w:rsid w:val="00E67939"/>
    <w:rsid w:val="00E67EE0"/>
    <w:rsid w:val="00E70534"/>
    <w:rsid w:val="00E70BEF"/>
    <w:rsid w:val="00E70D68"/>
    <w:rsid w:val="00E7117A"/>
    <w:rsid w:val="00E71636"/>
    <w:rsid w:val="00E72D34"/>
    <w:rsid w:val="00E7343E"/>
    <w:rsid w:val="00E738E6"/>
    <w:rsid w:val="00E73F19"/>
    <w:rsid w:val="00E757D8"/>
    <w:rsid w:val="00E7625E"/>
    <w:rsid w:val="00E765A2"/>
    <w:rsid w:val="00E76912"/>
    <w:rsid w:val="00E76A6C"/>
    <w:rsid w:val="00E76C3D"/>
    <w:rsid w:val="00E76DEC"/>
    <w:rsid w:val="00E777FB"/>
    <w:rsid w:val="00E8045D"/>
    <w:rsid w:val="00E80B44"/>
    <w:rsid w:val="00E8222A"/>
    <w:rsid w:val="00E824A9"/>
    <w:rsid w:val="00E82821"/>
    <w:rsid w:val="00E8311E"/>
    <w:rsid w:val="00E838E8"/>
    <w:rsid w:val="00E83D5E"/>
    <w:rsid w:val="00E8405B"/>
    <w:rsid w:val="00E84666"/>
    <w:rsid w:val="00E84A30"/>
    <w:rsid w:val="00E8574C"/>
    <w:rsid w:val="00E85911"/>
    <w:rsid w:val="00E8683D"/>
    <w:rsid w:val="00E8733F"/>
    <w:rsid w:val="00E90453"/>
    <w:rsid w:val="00E90834"/>
    <w:rsid w:val="00E90ABD"/>
    <w:rsid w:val="00E91144"/>
    <w:rsid w:val="00E919C3"/>
    <w:rsid w:val="00E91C38"/>
    <w:rsid w:val="00E925F8"/>
    <w:rsid w:val="00E93705"/>
    <w:rsid w:val="00E93E14"/>
    <w:rsid w:val="00E94697"/>
    <w:rsid w:val="00E94D8C"/>
    <w:rsid w:val="00E96661"/>
    <w:rsid w:val="00E96AE0"/>
    <w:rsid w:val="00E96BBF"/>
    <w:rsid w:val="00E9721D"/>
    <w:rsid w:val="00E97684"/>
    <w:rsid w:val="00EA0073"/>
    <w:rsid w:val="00EA0181"/>
    <w:rsid w:val="00EA0855"/>
    <w:rsid w:val="00EA0EF1"/>
    <w:rsid w:val="00EA162F"/>
    <w:rsid w:val="00EA190D"/>
    <w:rsid w:val="00EA1E97"/>
    <w:rsid w:val="00EA1FE5"/>
    <w:rsid w:val="00EA21F3"/>
    <w:rsid w:val="00EA2534"/>
    <w:rsid w:val="00EA25EA"/>
    <w:rsid w:val="00EA2AA3"/>
    <w:rsid w:val="00EA3124"/>
    <w:rsid w:val="00EA3687"/>
    <w:rsid w:val="00EA48EE"/>
    <w:rsid w:val="00EA4DAE"/>
    <w:rsid w:val="00EA5115"/>
    <w:rsid w:val="00EA5184"/>
    <w:rsid w:val="00EA5223"/>
    <w:rsid w:val="00EA550E"/>
    <w:rsid w:val="00EA5649"/>
    <w:rsid w:val="00EA5A82"/>
    <w:rsid w:val="00EA5D99"/>
    <w:rsid w:val="00EA61CA"/>
    <w:rsid w:val="00EA64B4"/>
    <w:rsid w:val="00EA7424"/>
    <w:rsid w:val="00EA7D97"/>
    <w:rsid w:val="00EB0EBF"/>
    <w:rsid w:val="00EB0F21"/>
    <w:rsid w:val="00EB1153"/>
    <w:rsid w:val="00EB1287"/>
    <w:rsid w:val="00EB1E0A"/>
    <w:rsid w:val="00EB2656"/>
    <w:rsid w:val="00EB2CA3"/>
    <w:rsid w:val="00EB3002"/>
    <w:rsid w:val="00EB3012"/>
    <w:rsid w:val="00EB307C"/>
    <w:rsid w:val="00EB33A8"/>
    <w:rsid w:val="00EB3620"/>
    <w:rsid w:val="00EB378A"/>
    <w:rsid w:val="00EB4345"/>
    <w:rsid w:val="00EB50BD"/>
    <w:rsid w:val="00EB531E"/>
    <w:rsid w:val="00EB5B9A"/>
    <w:rsid w:val="00EB5E86"/>
    <w:rsid w:val="00EB61A2"/>
    <w:rsid w:val="00EB67AA"/>
    <w:rsid w:val="00EB6946"/>
    <w:rsid w:val="00EB69DE"/>
    <w:rsid w:val="00EB6A98"/>
    <w:rsid w:val="00EB7082"/>
    <w:rsid w:val="00EB75DD"/>
    <w:rsid w:val="00EB7F67"/>
    <w:rsid w:val="00EC0273"/>
    <w:rsid w:val="00EC107F"/>
    <w:rsid w:val="00EC1EF3"/>
    <w:rsid w:val="00EC20D4"/>
    <w:rsid w:val="00EC269E"/>
    <w:rsid w:val="00EC36C6"/>
    <w:rsid w:val="00EC3B99"/>
    <w:rsid w:val="00EC3FE3"/>
    <w:rsid w:val="00EC407F"/>
    <w:rsid w:val="00EC41B0"/>
    <w:rsid w:val="00EC4362"/>
    <w:rsid w:val="00EC51DF"/>
    <w:rsid w:val="00EC58D3"/>
    <w:rsid w:val="00EC6179"/>
    <w:rsid w:val="00EC6AC1"/>
    <w:rsid w:val="00EC71CD"/>
    <w:rsid w:val="00EC7AC5"/>
    <w:rsid w:val="00EC7F2C"/>
    <w:rsid w:val="00ED0319"/>
    <w:rsid w:val="00ED047D"/>
    <w:rsid w:val="00ED0A8F"/>
    <w:rsid w:val="00ED112B"/>
    <w:rsid w:val="00ED12B7"/>
    <w:rsid w:val="00ED13F8"/>
    <w:rsid w:val="00ED22AA"/>
    <w:rsid w:val="00ED269B"/>
    <w:rsid w:val="00ED2CA1"/>
    <w:rsid w:val="00ED30E4"/>
    <w:rsid w:val="00ED34D6"/>
    <w:rsid w:val="00ED4390"/>
    <w:rsid w:val="00ED4395"/>
    <w:rsid w:val="00ED4814"/>
    <w:rsid w:val="00ED54FD"/>
    <w:rsid w:val="00ED5B30"/>
    <w:rsid w:val="00ED62BA"/>
    <w:rsid w:val="00ED6486"/>
    <w:rsid w:val="00ED6F37"/>
    <w:rsid w:val="00ED7163"/>
    <w:rsid w:val="00ED7330"/>
    <w:rsid w:val="00ED7447"/>
    <w:rsid w:val="00EE0013"/>
    <w:rsid w:val="00EE0799"/>
    <w:rsid w:val="00EE099D"/>
    <w:rsid w:val="00EE0A5C"/>
    <w:rsid w:val="00EE0F7F"/>
    <w:rsid w:val="00EE101A"/>
    <w:rsid w:val="00EE1051"/>
    <w:rsid w:val="00EE1A74"/>
    <w:rsid w:val="00EE1AA3"/>
    <w:rsid w:val="00EE1EE0"/>
    <w:rsid w:val="00EE2D56"/>
    <w:rsid w:val="00EE3B16"/>
    <w:rsid w:val="00EE3CEB"/>
    <w:rsid w:val="00EE3D17"/>
    <w:rsid w:val="00EE45F9"/>
    <w:rsid w:val="00EE46CA"/>
    <w:rsid w:val="00EE510E"/>
    <w:rsid w:val="00EE5177"/>
    <w:rsid w:val="00EE51AE"/>
    <w:rsid w:val="00EE5D28"/>
    <w:rsid w:val="00EE6A39"/>
    <w:rsid w:val="00EE6AED"/>
    <w:rsid w:val="00EE724D"/>
    <w:rsid w:val="00EE7CB7"/>
    <w:rsid w:val="00EF043C"/>
    <w:rsid w:val="00EF0A49"/>
    <w:rsid w:val="00EF0D89"/>
    <w:rsid w:val="00EF0ED3"/>
    <w:rsid w:val="00EF1D29"/>
    <w:rsid w:val="00EF31D4"/>
    <w:rsid w:val="00EF31DB"/>
    <w:rsid w:val="00EF3B93"/>
    <w:rsid w:val="00EF3CCF"/>
    <w:rsid w:val="00EF451B"/>
    <w:rsid w:val="00EF5297"/>
    <w:rsid w:val="00EF54DE"/>
    <w:rsid w:val="00EF5528"/>
    <w:rsid w:val="00EF55FF"/>
    <w:rsid w:val="00EF57ED"/>
    <w:rsid w:val="00EF6965"/>
    <w:rsid w:val="00EF6DD0"/>
    <w:rsid w:val="00EF6E68"/>
    <w:rsid w:val="00EF72BF"/>
    <w:rsid w:val="00F00A9A"/>
    <w:rsid w:val="00F01063"/>
    <w:rsid w:val="00F01C6E"/>
    <w:rsid w:val="00F01CC5"/>
    <w:rsid w:val="00F029A7"/>
    <w:rsid w:val="00F02EBD"/>
    <w:rsid w:val="00F03B21"/>
    <w:rsid w:val="00F03CC2"/>
    <w:rsid w:val="00F03FB3"/>
    <w:rsid w:val="00F043A1"/>
    <w:rsid w:val="00F04F9F"/>
    <w:rsid w:val="00F05C15"/>
    <w:rsid w:val="00F0625A"/>
    <w:rsid w:val="00F06570"/>
    <w:rsid w:val="00F06A46"/>
    <w:rsid w:val="00F079DE"/>
    <w:rsid w:val="00F1022E"/>
    <w:rsid w:val="00F11872"/>
    <w:rsid w:val="00F120A0"/>
    <w:rsid w:val="00F12FDE"/>
    <w:rsid w:val="00F131D6"/>
    <w:rsid w:val="00F155D1"/>
    <w:rsid w:val="00F16FD0"/>
    <w:rsid w:val="00F171E3"/>
    <w:rsid w:val="00F17BFF"/>
    <w:rsid w:val="00F17E61"/>
    <w:rsid w:val="00F206F1"/>
    <w:rsid w:val="00F21177"/>
    <w:rsid w:val="00F21786"/>
    <w:rsid w:val="00F239F8"/>
    <w:rsid w:val="00F23D96"/>
    <w:rsid w:val="00F2416C"/>
    <w:rsid w:val="00F245ED"/>
    <w:rsid w:val="00F24883"/>
    <w:rsid w:val="00F253AC"/>
    <w:rsid w:val="00F26508"/>
    <w:rsid w:val="00F26A96"/>
    <w:rsid w:val="00F27985"/>
    <w:rsid w:val="00F279E1"/>
    <w:rsid w:val="00F30281"/>
    <w:rsid w:val="00F30400"/>
    <w:rsid w:val="00F3110E"/>
    <w:rsid w:val="00F319B6"/>
    <w:rsid w:val="00F31A67"/>
    <w:rsid w:val="00F320F4"/>
    <w:rsid w:val="00F33A5C"/>
    <w:rsid w:val="00F33D9A"/>
    <w:rsid w:val="00F3434E"/>
    <w:rsid w:val="00F3496C"/>
    <w:rsid w:val="00F35021"/>
    <w:rsid w:val="00F35548"/>
    <w:rsid w:val="00F358FD"/>
    <w:rsid w:val="00F35BD1"/>
    <w:rsid w:val="00F35DF4"/>
    <w:rsid w:val="00F36555"/>
    <w:rsid w:val="00F367E1"/>
    <w:rsid w:val="00F36AE4"/>
    <w:rsid w:val="00F3718E"/>
    <w:rsid w:val="00F37260"/>
    <w:rsid w:val="00F375C9"/>
    <w:rsid w:val="00F376F4"/>
    <w:rsid w:val="00F37F9C"/>
    <w:rsid w:val="00F40F55"/>
    <w:rsid w:val="00F41148"/>
    <w:rsid w:val="00F414DE"/>
    <w:rsid w:val="00F41D5D"/>
    <w:rsid w:val="00F41E17"/>
    <w:rsid w:val="00F41F63"/>
    <w:rsid w:val="00F42300"/>
    <w:rsid w:val="00F436C2"/>
    <w:rsid w:val="00F43DAB"/>
    <w:rsid w:val="00F43F18"/>
    <w:rsid w:val="00F44086"/>
    <w:rsid w:val="00F4471D"/>
    <w:rsid w:val="00F456B1"/>
    <w:rsid w:val="00F47033"/>
    <w:rsid w:val="00F50187"/>
    <w:rsid w:val="00F50429"/>
    <w:rsid w:val="00F510E4"/>
    <w:rsid w:val="00F516A8"/>
    <w:rsid w:val="00F51BF6"/>
    <w:rsid w:val="00F5241F"/>
    <w:rsid w:val="00F524F5"/>
    <w:rsid w:val="00F53242"/>
    <w:rsid w:val="00F53C01"/>
    <w:rsid w:val="00F550DF"/>
    <w:rsid w:val="00F55904"/>
    <w:rsid w:val="00F55A11"/>
    <w:rsid w:val="00F5616E"/>
    <w:rsid w:val="00F5624F"/>
    <w:rsid w:val="00F5641E"/>
    <w:rsid w:val="00F56B06"/>
    <w:rsid w:val="00F5759E"/>
    <w:rsid w:val="00F57657"/>
    <w:rsid w:val="00F579A2"/>
    <w:rsid w:val="00F60D41"/>
    <w:rsid w:val="00F60E46"/>
    <w:rsid w:val="00F60F7A"/>
    <w:rsid w:val="00F61A88"/>
    <w:rsid w:val="00F61AFB"/>
    <w:rsid w:val="00F62141"/>
    <w:rsid w:val="00F62444"/>
    <w:rsid w:val="00F631BB"/>
    <w:rsid w:val="00F634B1"/>
    <w:rsid w:val="00F6429B"/>
    <w:rsid w:val="00F64A46"/>
    <w:rsid w:val="00F64B75"/>
    <w:rsid w:val="00F6519D"/>
    <w:rsid w:val="00F654D7"/>
    <w:rsid w:val="00F6569E"/>
    <w:rsid w:val="00F65AC9"/>
    <w:rsid w:val="00F663B6"/>
    <w:rsid w:val="00F66921"/>
    <w:rsid w:val="00F67B0D"/>
    <w:rsid w:val="00F70583"/>
    <w:rsid w:val="00F70D66"/>
    <w:rsid w:val="00F7118D"/>
    <w:rsid w:val="00F713E1"/>
    <w:rsid w:val="00F715F0"/>
    <w:rsid w:val="00F715F3"/>
    <w:rsid w:val="00F71769"/>
    <w:rsid w:val="00F718A2"/>
    <w:rsid w:val="00F71ADF"/>
    <w:rsid w:val="00F71B5D"/>
    <w:rsid w:val="00F72319"/>
    <w:rsid w:val="00F726AB"/>
    <w:rsid w:val="00F732B3"/>
    <w:rsid w:val="00F735EC"/>
    <w:rsid w:val="00F7385F"/>
    <w:rsid w:val="00F738AA"/>
    <w:rsid w:val="00F73E1A"/>
    <w:rsid w:val="00F74C61"/>
    <w:rsid w:val="00F74E01"/>
    <w:rsid w:val="00F75CC9"/>
    <w:rsid w:val="00F75D84"/>
    <w:rsid w:val="00F773A9"/>
    <w:rsid w:val="00F805C9"/>
    <w:rsid w:val="00F80CC9"/>
    <w:rsid w:val="00F80E97"/>
    <w:rsid w:val="00F81550"/>
    <w:rsid w:val="00F81D81"/>
    <w:rsid w:val="00F823B2"/>
    <w:rsid w:val="00F82A72"/>
    <w:rsid w:val="00F852FB"/>
    <w:rsid w:val="00F864E1"/>
    <w:rsid w:val="00F86917"/>
    <w:rsid w:val="00F8752A"/>
    <w:rsid w:val="00F9061F"/>
    <w:rsid w:val="00F90D9E"/>
    <w:rsid w:val="00F90F20"/>
    <w:rsid w:val="00F91257"/>
    <w:rsid w:val="00F91915"/>
    <w:rsid w:val="00F91B1E"/>
    <w:rsid w:val="00F93B18"/>
    <w:rsid w:val="00F93C54"/>
    <w:rsid w:val="00F93DC5"/>
    <w:rsid w:val="00F940E5"/>
    <w:rsid w:val="00F94C26"/>
    <w:rsid w:val="00F952AA"/>
    <w:rsid w:val="00F9570C"/>
    <w:rsid w:val="00F95A60"/>
    <w:rsid w:val="00F96192"/>
    <w:rsid w:val="00F96C45"/>
    <w:rsid w:val="00F96C86"/>
    <w:rsid w:val="00F96E3C"/>
    <w:rsid w:val="00FA050E"/>
    <w:rsid w:val="00FA0879"/>
    <w:rsid w:val="00FA0F88"/>
    <w:rsid w:val="00FA1076"/>
    <w:rsid w:val="00FA2362"/>
    <w:rsid w:val="00FA23E9"/>
    <w:rsid w:val="00FA2574"/>
    <w:rsid w:val="00FA2B5D"/>
    <w:rsid w:val="00FA2E83"/>
    <w:rsid w:val="00FA345B"/>
    <w:rsid w:val="00FA34FD"/>
    <w:rsid w:val="00FA35EF"/>
    <w:rsid w:val="00FA4C88"/>
    <w:rsid w:val="00FA4DB7"/>
    <w:rsid w:val="00FA505F"/>
    <w:rsid w:val="00FA5D15"/>
    <w:rsid w:val="00FA5D9D"/>
    <w:rsid w:val="00FA5E20"/>
    <w:rsid w:val="00FA72C9"/>
    <w:rsid w:val="00FB04B9"/>
    <w:rsid w:val="00FB0BFB"/>
    <w:rsid w:val="00FB0C9B"/>
    <w:rsid w:val="00FB11C7"/>
    <w:rsid w:val="00FB12EB"/>
    <w:rsid w:val="00FB19CF"/>
    <w:rsid w:val="00FB21EC"/>
    <w:rsid w:val="00FB277C"/>
    <w:rsid w:val="00FB2BAA"/>
    <w:rsid w:val="00FB2EC3"/>
    <w:rsid w:val="00FB2EC6"/>
    <w:rsid w:val="00FB2F31"/>
    <w:rsid w:val="00FB2F73"/>
    <w:rsid w:val="00FB319E"/>
    <w:rsid w:val="00FB3570"/>
    <w:rsid w:val="00FB3B33"/>
    <w:rsid w:val="00FB3D77"/>
    <w:rsid w:val="00FB46F5"/>
    <w:rsid w:val="00FB490D"/>
    <w:rsid w:val="00FB51C8"/>
    <w:rsid w:val="00FB627F"/>
    <w:rsid w:val="00FB634B"/>
    <w:rsid w:val="00FB649D"/>
    <w:rsid w:val="00FB67B1"/>
    <w:rsid w:val="00FB6ADE"/>
    <w:rsid w:val="00FB715E"/>
    <w:rsid w:val="00FB72C6"/>
    <w:rsid w:val="00FC2CD1"/>
    <w:rsid w:val="00FC2FD7"/>
    <w:rsid w:val="00FC33A7"/>
    <w:rsid w:val="00FC378E"/>
    <w:rsid w:val="00FC4A05"/>
    <w:rsid w:val="00FC5886"/>
    <w:rsid w:val="00FC6BB3"/>
    <w:rsid w:val="00FC6CAB"/>
    <w:rsid w:val="00FC6DCD"/>
    <w:rsid w:val="00FC7372"/>
    <w:rsid w:val="00FC7FB8"/>
    <w:rsid w:val="00FD0CC3"/>
    <w:rsid w:val="00FD0EAE"/>
    <w:rsid w:val="00FD1024"/>
    <w:rsid w:val="00FD1872"/>
    <w:rsid w:val="00FD2505"/>
    <w:rsid w:val="00FD2EEC"/>
    <w:rsid w:val="00FD315C"/>
    <w:rsid w:val="00FD36B0"/>
    <w:rsid w:val="00FD3A09"/>
    <w:rsid w:val="00FD4503"/>
    <w:rsid w:val="00FD4546"/>
    <w:rsid w:val="00FD4D68"/>
    <w:rsid w:val="00FD534E"/>
    <w:rsid w:val="00FD5488"/>
    <w:rsid w:val="00FD586A"/>
    <w:rsid w:val="00FD5921"/>
    <w:rsid w:val="00FD5B72"/>
    <w:rsid w:val="00FD7DE6"/>
    <w:rsid w:val="00FD7E44"/>
    <w:rsid w:val="00FE05F8"/>
    <w:rsid w:val="00FE0F7E"/>
    <w:rsid w:val="00FE13A8"/>
    <w:rsid w:val="00FE1FEE"/>
    <w:rsid w:val="00FE20DC"/>
    <w:rsid w:val="00FE20F4"/>
    <w:rsid w:val="00FE2B0F"/>
    <w:rsid w:val="00FE3346"/>
    <w:rsid w:val="00FE348F"/>
    <w:rsid w:val="00FE3A43"/>
    <w:rsid w:val="00FE3CAC"/>
    <w:rsid w:val="00FE3D9A"/>
    <w:rsid w:val="00FE401D"/>
    <w:rsid w:val="00FE46A1"/>
    <w:rsid w:val="00FE4DB0"/>
    <w:rsid w:val="00FE5AA1"/>
    <w:rsid w:val="00FE5F98"/>
    <w:rsid w:val="00FE6E7F"/>
    <w:rsid w:val="00FE7505"/>
    <w:rsid w:val="00FE780C"/>
    <w:rsid w:val="00FF037C"/>
    <w:rsid w:val="00FF0970"/>
    <w:rsid w:val="00FF0D9E"/>
    <w:rsid w:val="00FF1261"/>
    <w:rsid w:val="00FF1354"/>
    <w:rsid w:val="00FF1544"/>
    <w:rsid w:val="00FF1E15"/>
    <w:rsid w:val="00FF2703"/>
    <w:rsid w:val="00FF2770"/>
    <w:rsid w:val="00FF2D2A"/>
    <w:rsid w:val="00FF36F0"/>
    <w:rsid w:val="00FF3F80"/>
    <w:rsid w:val="00FF5043"/>
    <w:rsid w:val="00FF5544"/>
    <w:rsid w:val="00FF594A"/>
    <w:rsid w:val="00FF6A90"/>
    <w:rsid w:val="00FF6EE7"/>
    <w:rsid w:val="00FF70F5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530BFEB"/>
  <w15:chartTrackingRefBased/>
  <w15:docId w15:val="{07B299DB-5195-4DA4-BA8C-3D1187D10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lock Text" w:uiPriority="99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2E7A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2389E"/>
    <w:pPr>
      <w:keepNext/>
      <w:ind w:right="389"/>
      <w:outlineLvl w:val="0"/>
    </w:pPr>
    <w:rPr>
      <w:rFonts w:ascii="CordiaUPC" w:hAnsi="CordiaUPC" w:cs="AngsanaUPC"/>
      <w:sz w:val="28"/>
      <w:szCs w:val="28"/>
      <w:lang w:val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22389E"/>
    <w:pPr>
      <w:keepNext/>
      <w:tabs>
        <w:tab w:val="left" w:pos="540"/>
      </w:tabs>
      <w:ind w:left="360"/>
      <w:outlineLvl w:val="1"/>
    </w:pPr>
    <w:rPr>
      <w:rFonts w:ascii="CordiaUPC" w:hAnsi="CordiaUPC" w:cs="AngsanaUPC"/>
      <w:color w:val="000000"/>
      <w:sz w:val="28"/>
      <w:szCs w:val="28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rsid w:val="0022389E"/>
    <w:pPr>
      <w:keepNext/>
      <w:jc w:val="center"/>
      <w:outlineLvl w:val="2"/>
    </w:pPr>
    <w:rPr>
      <w:rFonts w:ascii="CordiaUPC" w:hAnsi="CordiaUPC" w:cs="AngsanaUPC"/>
      <w:sz w:val="28"/>
      <w:szCs w:val="28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rsid w:val="0022389E"/>
    <w:pPr>
      <w:keepNext/>
      <w:ind w:left="360"/>
      <w:jc w:val="left"/>
      <w:outlineLvl w:val="3"/>
    </w:pPr>
    <w:rPr>
      <w:rFonts w:ascii="CordiaUPC" w:hAnsi="CordiaUPC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2389E"/>
    <w:pPr>
      <w:keepNext/>
      <w:ind w:left="1080"/>
      <w:outlineLvl w:val="4"/>
    </w:pPr>
    <w:rPr>
      <w:rFonts w:ascii="CordiaUPC" w:hAnsi="CordiaUPC" w:cs="Angsan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2389E"/>
    <w:pPr>
      <w:keepNext/>
      <w:ind w:left="720"/>
      <w:outlineLvl w:val="5"/>
    </w:pPr>
    <w:rPr>
      <w:rFonts w:ascii="CordiaUPC" w:hAnsi="CordiaUPC" w:cs="Angsan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22389E"/>
    <w:pPr>
      <w:keepNext/>
      <w:tabs>
        <w:tab w:val="left" w:pos="1080"/>
      </w:tabs>
      <w:ind w:left="720" w:hanging="360"/>
      <w:outlineLvl w:val="6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rsid w:val="0022389E"/>
    <w:pPr>
      <w:keepNext/>
      <w:ind w:left="720"/>
      <w:jc w:val="left"/>
      <w:outlineLvl w:val="7"/>
    </w:pPr>
    <w:rPr>
      <w:rFonts w:ascii="CordiaUPC" w:hAnsi="CordiaUPC" w:cs="Angsan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qFormat/>
    <w:rsid w:val="0022389E"/>
    <w:pPr>
      <w:keepNext/>
      <w:ind w:left="540"/>
      <w:jc w:val="left"/>
      <w:outlineLvl w:val="8"/>
    </w:pPr>
    <w:rPr>
      <w:rFonts w:ascii="CordiaUPC" w:hAnsi="CordiaUPC"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16025"/>
    <w:rPr>
      <w:rFonts w:cs="AngsanaUPC"/>
      <w:sz w:val="28"/>
      <w:szCs w:val="28"/>
      <w:lang w:val="th-TH" w:eastAsia="en-US"/>
    </w:rPr>
  </w:style>
  <w:style w:type="character" w:customStyle="1" w:styleId="Heading2Char">
    <w:name w:val="Heading 2 Char"/>
    <w:link w:val="Heading2"/>
    <w:uiPriority w:val="9"/>
    <w:rsid w:val="004E6DFE"/>
    <w:rPr>
      <w:rFonts w:cs="AngsanaUPC"/>
      <w:color w:val="00000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uiPriority w:val="9"/>
    <w:rsid w:val="00416025"/>
    <w:rPr>
      <w:rFonts w:cs="AngsanaUPC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416025"/>
    <w:rPr>
      <w:rFonts w:cs="AngsanaUPC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416025"/>
    <w:rPr>
      <w:rFonts w:cs="AngsanaUPC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416025"/>
    <w:rPr>
      <w:rFonts w:cs="AngsanaUPC"/>
      <w:sz w:val="28"/>
      <w:szCs w:val="28"/>
      <w:lang w:val="en-US" w:eastAsia="en-US"/>
    </w:rPr>
  </w:style>
  <w:style w:type="character" w:customStyle="1" w:styleId="Heading7Char">
    <w:name w:val="Heading 7 Char"/>
    <w:link w:val="Heading7"/>
    <w:rsid w:val="00416025"/>
    <w:rPr>
      <w:rFonts w:cs="AngsanaUPC"/>
      <w:b/>
      <w:bCs/>
      <w:sz w:val="28"/>
      <w:szCs w:val="28"/>
      <w:lang w:val="th-TH" w:eastAsia="en-US"/>
    </w:rPr>
  </w:style>
  <w:style w:type="character" w:customStyle="1" w:styleId="Heading8Char">
    <w:name w:val="Heading 8 Char"/>
    <w:link w:val="Heading8"/>
    <w:uiPriority w:val="9"/>
    <w:rsid w:val="00416025"/>
    <w:rPr>
      <w:rFonts w:cs="AngsanaUPC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uiPriority w:val="9"/>
    <w:rsid w:val="00416025"/>
    <w:rPr>
      <w:rFonts w:cs="AngsanaUPC"/>
      <w:sz w:val="28"/>
      <w:szCs w:val="28"/>
      <w:lang w:val="en-US" w:eastAsia="en-US"/>
    </w:rPr>
  </w:style>
  <w:style w:type="paragraph" w:customStyle="1" w:styleId="a">
    <w:name w:val="เนื้อเรื่อง"/>
    <w:basedOn w:val="Normal"/>
    <w:rsid w:val="0022389E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uiPriority w:val="99"/>
    <w:semiHidden/>
    <w:rsid w:val="0022389E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22389E"/>
  </w:style>
  <w:style w:type="character" w:customStyle="1" w:styleId="CommentTextChar1">
    <w:name w:val="Comment Text Char1"/>
    <w:link w:val="CommentText"/>
    <w:rsid w:val="002A150E"/>
    <w:rPr>
      <w:rFonts w:ascii="Arial" w:hAnsi="Arial"/>
      <w:lang w:val="en-US" w:eastAsia="en-US"/>
    </w:rPr>
  </w:style>
  <w:style w:type="paragraph" w:styleId="Footer">
    <w:name w:val="footer"/>
    <w:basedOn w:val="Normal"/>
    <w:link w:val="FooterChar"/>
    <w:uiPriority w:val="99"/>
    <w:rsid w:val="0022389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1E2BB9"/>
    <w:rPr>
      <w:rFonts w:ascii="Arial" w:hAnsi="Arial"/>
      <w:lang w:val="en-US" w:eastAsia="en-US"/>
    </w:rPr>
  </w:style>
  <w:style w:type="character" w:styleId="PageNumber">
    <w:name w:val="page number"/>
    <w:basedOn w:val="DefaultParagraphFont"/>
    <w:rsid w:val="0022389E"/>
  </w:style>
  <w:style w:type="paragraph" w:styleId="Header">
    <w:name w:val="header"/>
    <w:basedOn w:val="Normal"/>
    <w:link w:val="HeaderChar"/>
    <w:rsid w:val="0022389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612032"/>
    <w:rPr>
      <w:rFonts w:ascii="Arial" w:hAnsi="Arial"/>
      <w:lang w:val="en-US" w:eastAsia="en-US"/>
    </w:rPr>
  </w:style>
  <w:style w:type="paragraph" w:styleId="BodyText">
    <w:name w:val="Body Text"/>
    <w:basedOn w:val="Normal"/>
    <w:link w:val="BodyTextChar"/>
    <w:rsid w:val="0022389E"/>
    <w:pPr>
      <w:ind w:right="389"/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Char">
    <w:name w:val="Body Text Char"/>
    <w:link w:val="BodyText"/>
    <w:rsid w:val="00416025"/>
    <w:rPr>
      <w:rFonts w:cs="AngsanaUPC"/>
      <w:sz w:val="28"/>
      <w:szCs w:val="28"/>
      <w:lang w:val="th-TH" w:eastAsia="en-US"/>
    </w:rPr>
  </w:style>
  <w:style w:type="paragraph" w:styleId="DocumentMap">
    <w:name w:val="Document Map"/>
    <w:basedOn w:val="Normal"/>
    <w:link w:val="DocumentMapChar"/>
    <w:semiHidden/>
    <w:rsid w:val="0022389E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link w:val="DocumentMap"/>
    <w:semiHidden/>
    <w:rsid w:val="00416025"/>
    <w:rPr>
      <w:rFonts w:ascii="Cordia New" w:hAnsi="Arial" w:cs="Cordia New"/>
      <w:sz w:val="28"/>
      <w:szCs w:val="28"/>
      <w:shd w:val="clear" w:color="auto" w:fill="000080"/>
      <w:lang w:val="en-US" w:eastAsia="en-US"/>
    </w:rPr>
  </w:style>
  <w:style w:type="paragraph" w:styleId="BodyTextIndent">
    <w:name w:val="Body Text Indent"/>
    <w:basedOn w:val="Normal"/>
    <w:link w:val="BodyTextIndentChar"/>
    <w:rsid w:val="0022389E"/>
    <w:pPr>
      <w:ind w:left="1080"/>
    </w:pPr>
    <w:rPr>
      <w:rFonts w:ascii="CordiaUPC" w:hAnsi="CordiaUPC" w:cs="AngsanaUPC"/>
      <w:sz w:val="28"/>
      <w:szCs w:val="28"/>
    </w:rPr>
  </w:style>
  <w:style w:type="character" w:customStyle="1" w:styleId="BodyTextIndentChar">
    <w:name w:val="Body Text Indent Char"/>
    <w:link w:val="BodyTextIndent"/>
    <w:rsid w:val="00416025"/>
    <w:rPr>
      <w:rFonts w:cs="AngsanaUPC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rsid w:val="0022389E"/>
    <w:pPr>
      <w:ind w:left="360"/>
    </w:pPr>
    <w:rPr>
      <w:rFonts w:ascii="CordiaUPC" w:hAnsi="CordiaUPC" w:cs="AngsanaUPC"/>
      <w:sz w:val="28"/>
      <w:szCs w:val="28"/>
    </w:rPr>
  </w:style>
  <w:style w:type="character" w:customStyle="1" w:styleId="BodyTextIndent2Char">
    <w:name w:val="Body Text Indent 2 Char"/>
    <w:link w:val="BodyTextIndent2"/>
    <w:rsid w:val="00416025"/>
    <w:rPr>
      <w:rFonts w:cs="AngsanaUPC"/>
      <w:sz w:val="28"/>
      <w:szCs w:val="28"/>
      <w:lang w:val="en-US" w:eastAsia="en-US"/>
    </w:rPr>
  </w:style>
  <w:style w:type="paragraph" w:styleId="BlockText">
    <w:name w:val="Block Text"/>
    <w:basedOn w:val="Normal"/>
    <w:uiPriority w:val="99"/>
    <w:rsid w:val="0022389E"/>
    <w:pPr>
      <w:tabs>
        <w:tab w:val="left" w:pos="1080"/>
        <w:tab w:val="right" w:pos="9000"/>
      </w:tabs>
      <w:ind w:left="720" w:right="-691"/>
    </w:pPr>
    <w:rPr>
      <w:rFonts w:ascii="CordiaUPC" w:hAnsi="CordiaUPC" w:cs="Angsan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22389E"/>
    <w:pPr>
      <w:tabs>
        <w:tab w:val="left" w:pos="1080"/>
      </w:tabs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2Char">
    <w:name w:val="Body Text 2 Char"/>
    <w:link w:val="BodyText2"/>
    <w:rsid w:val="00416025"/>
    <w:rPr>
      <w:rFonts w:cs="AngsanaUPC"/>
      <w:sz w:val="28"/>
      <w:szCs w:val="28"/>
      <w:lang w:val="th-TH" w:eastAsia="en-US"/>
    </w:rPr>
  </w:style>
  <w:style w:type="paragraph" w:styleId="BodyTextIndent3">
    <w:name w:val="Body Text Indent 3"/>
    <w:basedOn w:val="Normal"/>
    <w:link w:val="BodyTextIndent3Char"/>
    <w:rsid w:val="0022389E"/>
    <w:pPr>
      <w:ind w:left="720"/>
      <w:jc w:val="thaiDistribute"/>
    </w:pPr>
    <w:rPr>
      <w:rFonts w:ascii="Angsana New"/>
      <w:sz w:val="29"/>
      <w:szCs w:val="29"/>
      <w:lang w:val="th-TH"/>
    </w:rPr>
  </w:style>
  <w:style w:type="character" w:customStyle="1" w:styleId="BodyTextIndent3Char">
    <w:name w:val="Body Text Indent 3 Char"/>
    <w:link w:val="BodyTextIndent3"/>
    <w:rsid w:val="00416025"/>
    <w:rPr>
      <w:rFonts w:ascii="Angsana New" w:hAnsi="Arial"/>
      <w:sz w:val="29"/>
      <w:szCs w:val="29"/>
      <w:lang w:val="th-TH" w:eastAsia="en-US"/>
    </w:rPr>
  </w:style>
  <w:style w:type="paragraph" w:styleId="BodyText3">
    <w:name w:val="Body Text 3"/>
    <w:basedOn w:val="Normal"/>
    <w:link w:val="BodyText3Char"/>
    <w:rsid w:val="0022389E"/>
    <w:pPr>
      <w:pBdr>
        <w:bottom w:val="single" w:sz="4" w:space="1" w:color="auto"/>
      </w:pBdr>
      <w:ind w:right="64"/>
      <w:jc w:val="right"/>
    </w:pPr>
    <w:rPr>
      <w:b/>
      <w:bCs/>
      <w:sz w:val="29"/>
      <w:szCs w:val="29"/>
      <w:lang w:val="th-TH"/>
    </w:rPr>
  </w:style>
  <w:style w:type="character" w:customStyle="1" w:styleId="BodyText3Char">
    <w:name w:val="Body Text 3 Char"/>
    <w:link w:val="BodyText3"/>
    <w:rsid w:val="00416025"/>
    <w:rPr>
      <w:rFonts w:ascii="Arial" w:hAnsi="Arial"/>
      <w:b/>
      <w:bCs/>
      <w:sz w:val="29"/>
      <w:szCs w:val="29"/>
      <w:lang w:val="th-TH" w:eastAsia="en-US"/>
    </w:rPr>
  </w:style>
  <w:style w:type="paragraph" w:customStyle="1" w:styleId="a0">
    <w:name w:val="???????????"/>
    <w:basedOn w:val="Normal"/>
    <w:rsid w:val="0022389E"/>
    <w:pPr>
      <w:widowControl w:val="0"/>
      <w:ind w:right="386"/>
      <w:jc w:val="left"/>
    </w:pPr>
    <w:rPr>
      <w:rFonts w:ascii="Cordia New" w:hAnsi="Cordia New"/>
    </w:rPr>
  </w:style>
  <w:style w:type="paragraph" w:styleId="BalloonText">
    <w:name w:val="Balloon Text"/>
    <w:basedOn w:val="Normal"/>
    <w:link w:val="BalloonTextChar"/>
    <w:uiPriority w:val="99"/>
    <w:semiHidden/>
    <w:rsid w:val="0022389E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16025"/>
    <w:rPr>
      <w:rFonts w:ascii="Tahoma" w:hAnsi="Tahoma"/>
      <w:sz w:val="16"/>
      <w:szCs w:val="18"/>
      <w:lang w:val="en-US" w:eastAsia="en-US"/>
    </w:rPr>
  </w:style>
  <w:style w:type="paragraph" w:styleId="List2">
    <w:name w:val="List 2"/>
    <w:basedOn w:val="Normal"/>
    <w:rsid w:val="0022389E"/>
    <w:pPr>
      <w:ind w:left="720" w:hanging="360"/>
      <w:jc w:val="left"/>
    </w:pPr>
    <w:rPr>
      <w:rFonts w:ascii="CordiaUPC" w:hAnsi="CordiaUPC" w:cs="CordiaUPC"/>
      <w:lang w:val="en-GB"/>
    </w:rPr>
  </w:style>
  <w:style w:type="paragraph" w:styleId="NormalWeb">
    <w:name w:val="Normal (Web)"/>
    <w:basedOn w:val="Normal"/>
    <w:uiPriority w:val="99"/>
    <w:rsid w:val="0022389E"/>
    <w:pPr>
      <w:spacing w:before="100" w:beforeAutospacing="1" w:after="100" w:afterAutospacing="1"/>
      <w:jc w:val="left"/>
    </w:pPr>
    <w:rPr>
      <w:rFonts w:ascii="Arial Unicode MS" w:hAnsi="Times New Roman" w:cs="Arial Unicode MS"/>
      <w:sz w:val="24"/>
      <w:szCs w:val="24"/>
    </w:rPr>
  </w:style>
  <w:style w:type="character" w:styleId="Hyperlink">
    <w:name w:val="Hyperlink"/>
    <w:uiPriority w:val="99"/>
    <w:rsid w:val="00153C6C"/>
    <w:rPr>
      <w:color w:val="0000FF"/>
      <w:u w:val="single"/>
    </w:rPr>
  </w:style>
  <w:style w:type="table" w:styleId="TableGrid">
    <w:name w:val="Table Grid"/>
    <w:basedOn w:val="TableNormal"/>
    <w:uiPriority w:val="39"/>
    <w:rsid w:val="00EF1D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C5F7D"/>
    <w:rPr>
      <w:rFonts w:cs="Times New Roman"/>
      <w:color w:val="800080"/>
      <w:u w:val="single"/>
    </w:rPr>
  </w:style>
  <w:style w:type="paragraph" w:styleId="Index1">
    <w:name w:val="index 1"/>
    <w:basedOn w:val="Normal"/>
    <w:next w:val="Normal"/>
    <w:autoRedefine/>
    <w:rsid w:val="00A979D6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A979D6"/>
    <w:rPr>
      <w:rFonts w:ascii="Cordia New" w:eastAsia="Cordia New" w:hAnsi="Cordia New" w:cs="Cordia New"/>
      <w:b/>
      <w:bCs/>
      <w:sz w:val="28"/>
      <w:szCs w:val="28"/>
      <w:lang w:val="en-GB"/>
    </w:rPr>
  </w:style>
  <w:style w:type="character" w:styleId="Emphasis">
    <w:name w:val="Emphasis"/>
    <w:uiPriority w:val="20"/>
    <w:qFormat/>
    <w:rsid w:val="00A106AD"/>
    <w:rPr>
      <w:i/>
      <w:iCs/>
    </w:rPr>
  </w:style>
  <w:style w:type="paragraph" w:customStyle="1" w:styleId="acctcolumnheading">
    <w:name w:val="acct column heading"/>
    <w:aliases w:val="ac"/>
    <w:basedOn w:val="Normal"/>
    <w:rsid w:val="000D40BA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paragraph" w:styleId="ListParagraph">
    <w:name w:val="List Paragraph"/>
    <w:basedOn w:val="Normal"/>
    <w:qFormat/>
    <w:rsid w:val="000D40BA"/>
    <w:pPr>
      <w:ind w:left="720"/>
      <w:contextualSpacing/>
      <w:jc w:val="left"/>
    </w:pPr>
    <w:rPr>
      <w:rFonts w:ascii="Times New Roman" w:hAnsi="Times New Roman"/>
      <w:sz w:val="28"/>
      <w:szCs w:val="35"/>
      <w:lang w:val="th-TH"/>
    </w:rPr>
  </w:style>
  <w:style w:type="paragraph" w:styleId="NoSpacing">
    <w:name w:val="No Spacing"/>
    <w:uiPriority w:val="1"/>
    <w:qFormat/>
    <w:rsid w:val="00944B8D"/>
    <w:pPr>
      <w:jc w:val="thaiDistribute"/>
    </w:pPr>
    <w:rPr>
      <w:rFonts w:ascii="Calibri" w:eastAsia="Calibri" w:hAnsi="Calibri" w:cs="Cordia New"/>
      <w:sz w:val="22"/>
      <w:szCs w:val="28"/>
      <w:lang w:eastAsia="en-US"/>
    </w:rPr>
  </w:style>
  <w:style w:type="paragraph" w:styleId="MacroText">
    <w:name w:val="macro"/>
    <w:link w:val="MacroTextChar"/>
    <w:rsid w:val="005260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52606D"/>
    <w:rPr>
      <w:rFonts w:ascii="Courier New" w:eastAsia="MS Mincho" w:hAnsi="Courier New"/>
      <w:lang w:val="en-AU" w:eastAsia="en-US"/>
    </w:rPr>
  </w:style>
  <w:style w:type="paragraph" w:customStyle="1" w:styleId="a1">
    <w:name w:val="à¹×éÍàÃ×èÍ§"/>
    <w:basedOn w:val="Normal"/>
    <w:rsid w:val="00C24543"/>
    <w:pPr>
      <w:ind w:right="386"/>
      <w:jc w:val="left"/>
    </w:pPr>
    <w:rPr>
      <w:rFonts w:ascii="Cordia New" w:hAnsi="Cordia New" w:cs="AngsanaUPC"/>
      <w:sz w:val="28"/>
      <w:szCs w:val="28"/>
    </w:rPr>
  </w:style>
  <w:style w:type="paragraph" w:customStyle="1" w:styleId="E">
    <w:name w:val="??E"/>
    <w:basedOn w:val="Normal"/>
    <w:rsid w:val="00F75D84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character" w:styleId="EndnoteReference">
    <w:name w:val="endnote reference"/>
    <w:rsid w:val="002A150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2A150E"/>
    <w:pPr>
      <w:framePr w:w="7920" w:h="1980" w:hRule="exact" w:hSpace="180" w:wrap="auto" w:hAnchor="page" w:xAlign="center" w:yAlign="bottom"/>
      <w:ind w:left="2880"/>
    </w:pPr>
    <w:rPr>
      <w:rFonts w:ascii="PSLChalalaiClassicas" w:eastAsia="Courier New" w:hAnsi="PSLChalalaiClassicas"/>
    </w:rPr>
  </w:style>
  <w:style w:type="paragraph" w:styleId="EnvelopeReturn">
    <w:name w:val="envelope return"/>
    <w:basedOn w:val="Normal"/>
    <w:rsid w:val="002A150E"/>
    <w:rPr>
      <w:rFonts w:ascii="PSLChalalaiClassicas" w:eastAsia="Courier New" w:hAnsi="PSLChalalaiClassicas"/>
    </w:rPr>
  </w:style>
  <w:style w:type="character" w:styleId="FootnoteReference">
    <w:name w:val="footnote reference"/>
    <w:rsid w:val="002A150E"/>
    <w:rPr>
      <w:rFonts w:ascii="PSLChalalaiClassicas" w:hAnsi="PSLChalalaiClassicas"/>
      <w:sz w:val="20"/>
      <w:szCs w:val="20"/>
      <w:vertAlign w:val="superscript"/>
    </w:rPr>
  </w:style>
  <w:style w:type="character" w:styleId="LineNumber">
    <w:name w:val="line number"/>
    <w:rsid w:val="002A150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2A15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PSLChalalaiClassicas" w:eastAsia="Courier New" w:hAnsi="PSLChalalaiClassicas"/>
    </w:rPr>
  </w:style>
  <w:style w:type="character" w:customStyle="1" w:styleId="MessageHeaderChar">
    <w:name w:val="Message Header Char"/>
    <w:link w:val="MessageHeader"/>
    <w:rsid w:val="002A150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2A150E"/>
    <w:rPr>
      <w:rFonts w:ascii="PSLChalalaiClassicas" w:eastAsia="Courier New" w:hAnsi="PSLChalalaiClassicas"/>
    </w:rPr>
  </w:style>
  <w:style w:type="character" w:customStyle="1" w:styleId="PlainTextChar">
    <w:name w:val="Plain Text Char"/>
    <w:link w:val="PlainText"/>
    <w:rsid w:val="002A150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2A150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A150E"/>
    <w:pPr>
      <w:spacing w:after="60"/>
      <w:jc w:val="center"/>
      <w:outlineLvl w:val="1"/>
    </w:pPr>
    <w:rPr>
      <w:rFonts w:ascii="PSLChalalaiClassicas" w:eastAsia="Courier New" w:hAnsi="PSLChalalaiClassicas"/>
    </w:rPr>
  </w:style>
  <w:style w:type="character" w:customStyle="1" w:styleId="SubtitleChar">
    <w:name w:val="Subtitle Char"/>
    <w:link w:val="Subtitle"/>
    <w:rsid w:val="002A150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2A150E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kern w:val="36"/>
    </w:rPr>
  </w:style>
  <w:style w:type="character" w:customStyle="1" w:styleId="TitleChar">
    <w:name w:val="Title Char"/>
    <w:link w:val="Title"/>
    <w:rsid w:val="002A150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2A150E"/>
    <w:pPr>
      <w:spacing w:before="120"/>
    </w:pPr>
    <w:rPr>
      <w:rFonts w:ascii="PSLChalalaiClassicas" w:eastAsia="Courier New" w:hAnsi="PSLChalalaiClassicas" w:cs="Courier New"/>
      <w:b/>
      <w:bCs/>
    </w:rPr>
  </w:style>
  <w:style w:type="paragraph" w:styleId="TOC9">
    <w:name w:val="toc 9"/>
    <w:basedOn w:val="Normal"/>
    <w:next w:val="Normal"/>
    <w:autoRedefine/>
    <w:uiPriority w:val="39"/>
    <w:rsid w:val="002A150E"/>
    <w:pPr>
      <w:ind w:left="1600"/>
    </w:pPr>
    <w:rPr>
      <w:rFonts w:ascii="PSLChalalaiClassicas" w:eastAsia="Courier New" w:hAnsi="PSLChalalaiClassicas"/>
    </w:rPr>
  </w:style>
  <w:style w:type="paragraph" w:customStyle="1" w:styleId="7I-7H-">
    <w:name w:val="@7I-@#7H-"/>
    <w:basedOn w:val="Normal"/>
    <w:next w:val="Normal"/>
    <w:rsid w:val="002A150E"/>
    <w:pPr>
      <w:jc w:val="left"/>
    </w:pPr>
    <w:rPr>
      <w:rFonts w:ascii="PSLChalalaiClassicas" w:eastAsia="Courier New" w:hAnsi="PSLChalalaiClassicas" w:cs="Courier New"/>
      <w:b/>
      <w:bCs/>
      <w:snapToGrid w:val="0"/>
      <w:sz w:val="24"/>
      <w:szCs w:val="24"/>
      <w:lang w:val="th-TH" w:eastAsia="th-TH"/>
    </w:rPr>
  </w:style>
  <w:style w:type="paragraph" w:styleId="Caption">
    <w:name w:val="caption"/>
    <w:basedOn w:val="Normal"/>
    <w:next w:val="Normal"/>
    <w:qFormat/>
    <w:rsid w:val="002A150E"/>
    <w:pPr>
      <w:ind w:left="426" w:right="-691" w:hanging="426"/>
      <w:jc w:val="left"/>
    </w:pPr>
    <w:rPr>
      <w:rFonts w:ascii="Courier New" w:eastAsia="Courier New" w:hAnsi="Courier New" w:cs="PSLChalalaiClassicas"/>
      <w:b/>
      <w:bCs/>
      <w:sz w:val="26"/>
      <w:szCs w:val="26"/>
    </w:rPr>
  </w:style>
  <w:style w:type="paragraph" w:styleId="NormalIndent">
    <w:name w:val="Normal Indent"/>
    <w:basedOn w:val="Normal"/>
    <w:rsid w:val="002A150E"/>
    <w:pPr>
      <w:ind w:left="720"/>
      <w:jc w:val="left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customStyle="1" w:styleId="acctfourfigures">
    <w:name w:val="acct four figures"/>
    <w:aliases w:val="a4"/>
    <w:basedOn w:val="Normal"/>
    <w:rsid w:val="002A150E"/>
    <w:pPr>
      <w:tabs>
        <w:tab w:val="decimal" w:pos="76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CommentTextChar">
    <w:name w:val="Comment Text Char"/>
    <w:uiPriority w:val="99"/>
    <w:rsid w:val="002A150E"/>
    <w:rPr>
      <w:rFonts w:ascii="PSLChalalaiClassicas" w:hAnsi="PSLChalalaiClassicas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A150E"/>
    <w:rPr>
      <w:rFonts w:ascii="PSLChalalaiClassicas" w:eastAsia="Courier New" w:hAnsi="PSLChalalaiClassicas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2A150E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2A150E"/>
    <w:rPr>
      <w:rFonts w:ascii="PSLChalalaiClassicas" w:eastAsia="Courier New" w:hAnsi="PSLChalalaiClassicas"/>
      <w:szCs w:val="25"/>
      <w:lang w:val="en-US" w:eastAsia="en-US"/>
    </w:rPr>
  </w:style>
  <w:style w:type="paragraph" w:styleId="FootnoteText">
    <w:name w:val="footnote text"/>
    <w:basedOn w:val="Normal"/>
    <w:link w:val="FootnoteTextChar"/>
    <w:rsid w:val="00A3070B"/>
    <w:pPr>
      <w:jc w:val="left"/>
    </w:pPr>
    <w:rPr>
      <w:rFonts w:ascii="Angsana New" w:eastAsia="Cordia New" w:hAnsi="Angsana New" w:cs="Cordia New"/>
      <w:color w:val="000000"/>
      <w:szCs w:val="23"/>
    </w:rPr>
  </w:style>
  <w:style w:type="character" w:customStyle="1" w:styleId="FootnoteTextChar">
    <w:name w:val="Footnote Text Char"/>
    <w:link w:val="FootnoteText"/>
    <w:rsid w:val="00A3070B"/>
    <w:rPr>
      <w:rFonts w:ascii="Angsana New" w:eastAsia="Cordia New" w:hAnsi="Angsana New" w:cs="Cordia New"/>
      <w:color w:val="000000"/>
      <w:szCs w:val="23"/>
      <w:lang w:val="en-US" w:eastAsia="en-US"/>
    </w:rPr>
  </w:style>
  <w:style w:type="paragraph" w:styleId="TOC3">
    <w:name w:val="toc 3"/>
    <w:basedOn w:val="Normal"/>
    <w:next w:val="Normal"/>
    <w:autoRedefine/>
    <w:uiPriority w:val="39"/>
    <w:rsid w:val="00A3070B"/>
    <w:pPr>
      <w:ind w:left="480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2">
    <w:name w:val="toc 2"/>
    <w:basedOn w:val="Normal"/>
    <w:next w:val="Normal"/>
    <w:autoRedefine/>
    <w:uiPriority w:val="39"/>
    <w:rsid w:val="00A3070B"/>
    <w:pPr>
      <w:tabs>
        <w:tab w:val="left" w:pos="720"/>
        <w:tab w:val="right" w:leader="dot" w:pos="9737"/>
      </w:tabs>
      <w:spacing w:line="280" w:lineRule="exact"/>
      <w:ind w:left="245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1">
    <w:name w:val="toc 1"/>
    <w:basedOn w:val="Normal"/>
    <w:next w:val="Normal"/>
    <w:autoRedefine/>
    <w:uiPriority w:val="39"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4">
    <w:name w:val="toc 4"/>
    <w:basedOn w:val="Normal"/>
    <w:next w:val="Normal"/>
    <w:autoRedefine/>
    <w:uiPriority w:val="39"/>
    <w:rsid w:val="00A3070B"/>
    <w:pPr>
      <w:ind w:left="720"/>
      <w:jc w:val="left"/>
    </w:pPr>
    <w:rPr>
      <w:rFonts w:ascii="Times New Roman" w:hAnsi="Times New Roman"/>
      <w:sz w:val="24"/>
      <w:szCs w:val="28"/>
    </w:rPr>
  </w:style>
  <w:style w:type="paragraph" w:styleId="TOC5">
    <w:name w:val="toc 5"/>
    <w:basedOn w:val="Normal"/>
    <w:next w:val="Normal"/>
    <w:autoRedefine/>
    <w:uiPriority w:val="39"/>
    <w:rsid w:val="00A3070B"/>
    <w:pPr>
      <w:ind w:left="960"/>
      <w:jc w:val="left"/>
    </w:pPr>
    <w:rPr>
      <w:rFonts w:ascii="Times New Roman" w:hAnsi="Times New Roman"/>
      <w:sz w:val="24"/>
      <w:szCs w:val="28"/>
    </w:rPr>
  </w:style>
  <w:style w:type="paragraph" w:styleId="TOC6">
    <w:name w:val="toc 6"/>
    <w:basedOn w:val="Normal"/>
    <w:next w:val="Normal"/>
    <w:autoRedefine/>
    <w:uiPriority w:val="39"/>
    <w:rsid w:val="00A3070B"/>
    <w:pPr>
      <w:ind w:left="1200"/>
      <w:jc w:val="left"/>
    </w:pPr>
    <w:rPr>
      <w:rFonts w:ascii="Times New Roman" w:hAnsi="Times New Roman"/>
      <w:sz w:val="24"/>
      <w:szCs w:val="28"/>
    </w:rPr>
  </w:style>
  <w:style w:type="paragraph" w:styleId="TOC7">
    <w:name w:val="toc 7"/>
    <w:basedOn w:val="Normal"/>
    <w:next w:val="Normal"/>
    <w:autoRedefine/>
    <w:uiPriority w:val="39"/>
    <w:rsid w:val="00A3070B"/>
    <w:pPr>
      <w:ind w:left="1440"/>
      <w:jc w:val="left"/>
    </w:pPr>
    <w:rPr>
      <w:rFonts w:ascii="Times New Roman" w:hAnsi="Times New Roman"/>
      <w:sz w:val="24"/>
      <w:szCs w:val="28"/>
    </w:rPr>
  </w:style>
  <w:style w:type="paragraph" w:styleId="TOC8">
    <w:name w:val="toc 8"/>
    <w:basedOn w:val="Normal"/>
    <w:next w:val="Normal"/>
    <w:autoRedefine/>
    <w:uiPriority w:val="39"/>
    <w:rsid w:val="00A3070B"/>
    <w:pPr>
      <w:ind w:left="1680"/>
      <w:jc w:val="left"/>
    </w:pPr>
    <w:rPr>
      <w:rFonts w:ascii="Times New Roman" w:hAnsi="Times New Roman"/>
      <w:sz w:val="24"/>
      <w:szCs w:val="28"/>
    </w:rPr>
  </w:style>
  <w:style w:type="paragraph" w:customStyle="1" w:styleId="Style2">
    <w:name w:val="Style2"/>
    <w:basedOn w:val="Normal"/>
    <w:rsid w:val="00A3070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cs="Times New Roman"/>
      <w:b/>
      <w:bCs/>
      <w:caps/>
      <w:sz w:val="18"/>
      <w:szCs w:val="18"/>
      <w:lang w:val="en-GB"/>
    </w:rPr>
  </w:style>
  <w:style w:type="paragraph" w:customStyle="1" w:styleId="Style3">
    <w:name w:val="Style3"/>
    <w:basedOn w:val="Normal"/>
    <w:rsid w:val="00A3070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cs="Times New Roman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A3070B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customStyle="1" w:styleId="7I-7H-1">
    <w:name w:val="@7I-@#7H-1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A3070B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Cs w:val="24"/>
      <w:lang w:bidi="ar-SA"/>
    </w:rPr>
  </w:style>
  <w:style w:type="paragraph" w:customStyle="1" w:styleId="BodySingle">
    <w:name w:val="Body Single"/>
    <w:rsid w:val="00A3070B"/>
    <w:rPr>
      <w:rFonts w:ascii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rsid w:val="00A3070B"/>
    <w:pPr>
      <w:spacing w:before="120" w:after="120"/>
      <w:ind w:firstLine="709"/>
      <w:jc w:val="left"/>
    </w:pPr>
    <w:rPr>
      <w:rFonts w:ascii="Times New Roman" w:hAnsi="Times New Roman" w:cs="Times New Roman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3070B"/>
    <w:pPr>
      <w:keepLines/>
      <w:spacing w:before="480" w:line="276" w:lineRule="auto"/>
      <w:ind w:right="0"/>
      <w:jc w:val="left"/>
      <w:outlineLvl w:val="9"/>
    </w:pPr>
    <w:rPr>
      <w:rFonts w:ascii="Cambria" w:hAnsi="Cambria" w:cs="Angsana New"/>
      <w:b/>
      <w:bCs/>
      <w:color w:val="4F81BD"/>
      <w:lang w:val="en-US" w:bidi="ar-SA"/>
    </w:rPr>
  </w:style>
  <w:style w:type="paragraph" w:customStyle="1" w:styleId="7I-7H-3">
    <w:name w:val="@7I-@#7H-3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TableofFigures">
    <w:name w:val="table of figures"/>
    <w:basedOn w:val="Normal"/>
    <w:next w:val="Normal"/>
    <w:unhideWhenUsed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30"/>
    </w:rPr>
  </w:style>
  <w:style w:type="paragraph" w:customStyle="1" w:styleId="Default">
    <w:name w:val="Default"/>
    <w:rsid w:val="00721549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7516C6"/>
    <w:rPr>
      <w:rFonts w:ascii="Cordia New" w:eastAsia="SimSun" w:hAnsi="Cordia New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516C6"/>
    <w:rPr>
      <w:rFonts w:ascii="Cordia New" w:eastAsia="SimSun" w:hAnsi="Cordia New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767150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76715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10">
    <w:name w:val="Style1"/>
    <w:next w:val="Normal"/>
    <w:qFormat/>
    <w:rsid w:val="0002163A"/>
    <w:pPr>
      <w:ind w:left="504" w:hanging="504"/>
      <w:jc w:val="both"/>
    </w:pPr>
    <w:rPr>
      <w:rFonts w:ascii="Browallia New" w:hAnsi="Browallia New" w:cs="Browallia New"/>
      <w:sz w:val="26"/>
      <w:szCs w:val="26"/>
      <w:lang w:eastAsia="en-US"/>
    </w:rPr>
  </w:style>
  <w:style w:type="table" w:styleId="TableGridLight">
    <w:name w:val="Grid Table Light"/>
    <w:basedOn w:val="TableNormal"/>
    <w:uiPriority w:val="40"/>
    <w:rsid w:val="00176D3D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460CB5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F03FB3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TFRIC_16_revised_2563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service.tfac.or.th/get_file/index.php?file=TFRIC_19_revised_2563.pdf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fssti1-th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C46AA-3037-4273-A0F1-5330BB4C0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fssti1-th.dot</Template>
  <TotalTime>3643</TotalTime>
  <Pages>76</Pages>
  <Words>19772</Words>
  <Characters>112702</Characters>
  <Application>Microsoft Office Word</Application>
  <DocSecurity>0</DocSecurity>
  <Lines>939</Lines>
  <Paragraphs>264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FSSTD.S1.TH</vt:lpstr>
    </vt:vector>
  </TitlesOfParts>
  <Company>Price Waterhouse</Company>
  <LinksUpToDate>false</LinksUpToDate>
  <CharactersWithSpaces>132210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Praphensri Puttaluck (TH)</cp:lastModifiedBy>
  <cp:revision>465</cp:revision>
  <cp:lastPrinted>2021-02-22T10:04:00Z</cp:lastPrinted>
  <dcterms:created xsi:type="dcterms:W3CDTF">2021-01-24T09:33:00Z</dcterms:created>
  <dcterms:modified xsi:type="dcterms:W3CDTF">2021-02-22T11:12:00Z</dcterms:modified>
</cp:coreProperties>
</file>