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5F062" w14:textId="77777777" w:rsidR="00432D09" w:rsidRPr="002A7705" w:rsidRDefault="00432D09" w:rsidP="00F95BA3">
      <w:pPr>
        <w:pStyle w:val="Heading8"/>
        <w:rPr>
          <w:rFonts w:ascii="Angsana New" w:hAnsi="Angsana New" w:cs="Angsana New"/>
          <w:sz w:val="30"/>
          <w:szCs w:val="30"/>
        </w:rPr>
      </w:pPr>
      <w:bookmarkStart w:id="0" w:name="Start"/>
      <w:bookmarkEnd w:id="0"/>
    </w:p>
    <w:p w14:paraId="24D3D757" w14:textId="77777777"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DF8F932" w14:textId="77777777"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37CF625" w14:textId="77777777"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BFB8A08" w14:textId="77777777" w:rsidR="00C345DA" w:rsidRDefault="00C345D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EB55A2" w14:textId="77777777"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E410416" w14:textId="77777777"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46B0D6" w14:textId="77777777"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FACA7F" w14:textId="77777777" w:rsidR="002B3A81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137524A" w14:textId="77777777" w:rsidR="002B3A81" w:rsidRPr="002A7705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5CA6F1" w14:textId="77777777" w:rsidR="00AD49EA" w:rsidRPr="002A7705" w:rsidRDefault="00AD49E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7D3F06" w14:textId="77777777" w:rsidR="00F07718" w:rsidRPr="002A7705" w:rsidRDefault="00F0771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AE789FF" w14:textId="77777777" w:rsidR="00E55309" w:rsidRPr="002A7705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A7705">
        <w:rPr>
          <w:rFonts w:ascii="Angsana New" w:hAnsi="Angsana New" w:cs="Angsana New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2A7705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EB1551" w14:textId="77777777"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2A770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C06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0747D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F9DAF0C" w14:textId="77777777"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2A7705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F514B67" w14:textId="77777777" w:rsidR="00924560" w:rsidRPr="002A7705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77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C6ABC7" w14:textId="77777777" w:rsidR="00432D09" w:rsidRPr="002A7705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CB8A06D" w14:textId="77777777" w:rsidR="005F5C6C" w:rsidRPr="002A7705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2A7705" w:rsidSect="0065079B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1EF32BE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7A5EE3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72FB1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00D4B47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90DC28D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ED7A4E" w14:textId="77777777" w:rsidR="004E7DF3" w:rsidRPr="002A7705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EF6E" w14:textId="77777777" w:rsidR="004E7DF3" w:rsidRPr="002A7705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4E33AC8" w14:textId="77777777" w:rsidR="004E7DF3" w:rsidRPr="002A7705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52F31A" w14:textId="77777777" w:rsidR="00432D09" w:rsidRPr="007F1729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7F1729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15453498" w14:textId="77777777" w:rsidR="008E5371" w:rsidRPr="007F1729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7F1729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7F1729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F222CD" w:rsidRPr="007F1729">
        <w:rPr>
          <w:rFonts w:ascii="Angsana New" w:hAnsi="Angsana New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7F1729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7F1729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7F1729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E0747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77777777" w:rsidR="005E57C2" w:rsidRPr="007B7B8B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30059A">
        <w:rPr>
          <w:rFonts w:ascii="Angsana New" w:hAnsi="Angsana New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30059A">
        <w:rPr>
          <w:rFonts w:ascii="Angsana New" w:hAnsi="Angsana New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30059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E219E" w:rsidRPr="0030059A">
        <w:rPr>
          <w:rFonts w:ascii="Angsana New" w:hAnsi="Angsana New"/>
          <w:spacing w:val="2"/>
          <w:sz w:val="30"/>
          <w:szCs w:val="30"/>
          <w:cs/>
        </w:rPr>
        <w:t xml:space="preserve">(บริษัท) </w:t>
      </w:r>
      <w:r w:rsidRPr="0030059A">
        <w:rPr>
          <w:rFonts w:ascii="Angsana New" w:hAnsi="Angsana New"/>
          <w:spacing w:val="2"/>
          <w:sz w:val="30"/>
          <w:szCs w:val="30"/>
          <w:cs/>
        </w:rPr>
        <w:t>ซึ่งประกอบด้วยงบแสดงฐานะการเงิน</w:t>
      </w:r>
      <w:r w:rsidR="000E219E" w:rsidRPr="0030059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E219E" w:rsidRPr="0030059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30059A">
        <w:rPr>
          <w:rFonts w:ascii="Angsana New" w:hAnsi="Angsana New"/>
          <w:spacing w:val="-4"/>
          <w:sz w:val="30"/>
          <w:szCs w:val="30"/>
        </w:rPr>
        <w:t xml:space="preserve">31 </w:t>
      </w:r>
      <w:r w:rsidRPr="0030059A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FE7A4D" w:rsidRPr="0030059A">
        <w:rPr>
          <w:rFonts w:ascii="Angsana New" w:hAnsi="Angsana New"/>
          <w:spacing w:val="-4"/>
          <w:sz w:val="30"/>
          <w:szCs w:val="30"/>
        </w:rPr>
        <w:t xml:space="preserve"> 25</w:t>
      </w:r>
      <w:r w:rsidR="007E30C1" w:rsidRPr="0030059A">
        <w:rPr>
          <w:rFonts w:ascii="Angsana New" w:hAnsi="Angsana New"/>
          <w:spacing w:val="-4"/>
          <w:sz w:val="30"/>
          <w:szCs w:val="30"/>
        </w:rPr>
        <w:t>6</w:t>
      </w:r>
      <w:r w:rsidR="000750C9" w:rsidRPr="0030059A">
        <w:rPr>
          <w:rFonts w:ascii="Angsana New" w:hAnsi="Angsana New"/>
          <w:spacing w:val="-4"/>
          <w:sz w:val="30"/>
          <w:szCs w:val="30"/>
        </w:rPr>
        <w:t>3</w:t>
      </w:r>
      <w:r w:rsidRPr="0030059A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30059A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30059A">
        <w:rPr>
          <w:rFonts w:ascii="Angsana New" w:hAnsi="Angsana New"/>
          <w:sz w:val="30"/>
          <w:szCs w:val="30"/>
          <w:cs/>
        </w:rPr>
        <w:t>งบกระแสเงิ</w:t>
      </w:r>
      <w:r w:rsidRPr="007B7B8B">
        <w:rPr>
          <w:rFonts w:ascii="Angsana New" w:hAnsi="Angsana New"/>
          <w:sz w:val="30"/>
          <w:szCs w:val="30"/>
          <w:cs/>
        </w:rPr>
        <w:t>นสด</w:t>
      </w:r>
      <w:r w:rsidRPr="007B7B8B">
        <w:rPr>
          <w:rFonts w:ascii="Angsana New" w:hAnsi="Angsana New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7B7B8B">
        <w:rPr>
          <w:rFonts w:ascii="Angsana New" w:hAnsi="Angsana New"/>
          <w:sz w:val="30"/>
          <w:szCs w:val="30"/>
          <w:cs/>
        </w:rPr>
        <w:t>ที่สำคัญและเรื่องอื่น</w:t>
      </w:r>
      <w:r w:rsidR="007132AE" w:rsidRPr="007B7B8B">
        <w:rPr>
          <w:rFonts w:ascii="Angsana New" w:hAnsi="Angsana New"/>
          <w:sz w:val="30"/>
          <w:szCs w:val="30"/>
        </w:rPr>
        <w:t xml:space="preserve"> </w:t>
      </w:r>
      <w:r w:rsidRPr="007B7B8B">
        <w:rPr>
          <w:rFonts w:ascii="Angsana New" w:hAnsi="Angsana New"/>
          <w:sz w:val="30"/>
          <w:szCs w:val="30"/>
          <w:cs/>
        </w:rPr>
        <w:t xml:space="preserve">ๆ </w:t>
      </w:r>
    </w:p>
    <w:p w14:paraId="2D1717BD" w14:textId="77777777" w:rsidR="005E57C2" w:rsidRPr="00E0747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77777777" w:rsidR="005E57C2" w:rsidRPr="007B7B8B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B7B8B">
        <w:rPr>
          <w:rFonts w:ascii="Angsana New" w:hAnsi="Angsana New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7B7B8B">
        <w:rPr>
          <w:rFonts w:ascii="Angsana New" w:hAnsi="Angsana New"/>
          <w:spacing w:val="-6"/>
          <w:sz w:val="30"/>
          <w:szCs w:val="30"/>
          <w:cs/>
        </w:rPr>
        <w:t>ของ</w:t>
      </w:r>
      <w:r w:rsidRPr="007B7B8B">
        <w:rPr>
          <w:rFonts w:ascii="Angsana New" w:hAnsi="Angsana New"/>
          <w:spacing w:val="-6"/>
          <w:sz w:val="30"/>
          <w:szCs w:val="30"/>
          <w:cs/>
        </w:rPr>
        <w:t xml:space="preserve">บริษัท ณ วันที่ </w:t>
      </w:r>
      <w:r w:rsidRPr="007B7B8B">
        <w:rPr>
          <w:rFonts w:ascii="Angsana New" w:hAnsi="Angsana New"/>
          <w:spacing w:val="-6"/>
          <w:sz w:val="30"/>
          <w:szCs w:val="30"/>
        </w:rPr>
        <w:t>31</w:t>
      </w:r>
      <w:r w:rsidRPr="007B7B8B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7E30C1" w:rsidRPr="007B7B8B">
        <w:rPr>
          <w:rFonts w:ascii="Angsana New" w:hAnsi="Angsana New"/>
          <w:spacing w:val="-6"/>
          <w:sz w:val="30"/>
          <w:szCs w:val="30"/>
        </w:rPr>
        <w:t>256</w:t>
      </w:r>
      <w:r w:rsidR="000750C9" w:rsidRPr="007B7B8B">
        <w:rPr>
          <w:rFonts w:ascii="Angsana New" w:hAnsi="Angsana New"/>
          <w:spacing w:val="-6"/>
          <w:sz w:val="30"/>
          <w:szCs w:val="30"/>
        </w:rPr>
        <w:t>3</w:t>
      </w:r>
      <w:r w:rsidRPr="007B7B8B">
        <w:rPr>
          <w:rFonts w:ascii="Angsana New" w:hAnsi="Angsana New"/>
          <w:spacing w:val="-6"/>
          <w:sz w:val="30"/>
          <w:szCs w:val="30"/>
          <w:cs/>
        </w:rPr>
        <w:t xml:space="preserve"> ผลการดำเนินงานและกระแสเงินสด</w:t>
      </w:r>
      <w:r w:rsidRPr="007B7B8B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E0747D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7B7B8B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B7B8B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7B7B8B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C5DBDFB" w14:textId="77777777" w:rsidR="00671B3A" w:rsidRPr="007B7B8B" w:rsidRDefault="00671B3A" w:rsidP="00671B3A">
      <w:pPr>
        <w:jc w:val="thaiDistribute"/>
        <w:rPr>
          <w:rFonts w:ascii="Angsana New" w:hAnsi="Angsana New"/>
          <w:sz w:val="30"/>
          <w:szCs w:val="30"/>
        </w:rPr>
      </w:pPr>
      <w:r w:rsidRPr="007B7B8B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7B7B8B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7B7B8B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</w:t>
      </w:r>
      <w:r w:rsidRPr="007B7B8B">
        <w:rPr>
          <w:rFonts w:ascii="Angsana New" w:eastAsia="Calibri" w:hAnsi="Angsana New"/>
          <w:i/>
          <w:iCs/>
          <w:sz w:val="30"/>
          <w:szCs w:val="30"/>
          <w:cs/>
        </w:rPr>
        <w:t>ของผู้สอบบัญชีต่อการตรวจสอบงบการเงิน</w:t>
      </w:r>
      <w:r w:rsidRPr="007B7B8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7B7B8B">
        <w:rPr>
          <w:rFonts w:ascii="Angsana New" w:eastAsia="Calibri" w:hAnsi="Angsana New"/>
          <w:sz w:val="30"/>
          <w:szCs w:val="30"/>
          <w:cs/>
        </w:rPr>
        <w:t>ก</w:t>
      </w:r>
      <w:r w:rsidRPr="007B7B8B">
        <w:rPr>
          <w:rFonts w:ascii="Angsana New" w:eastAsia="Calibri" w:hAnsi="Angsana New"/>
          <w:sz w:val="30"/>
          <w:szCs w:val="30"/>
          <w:cs/>
        </w:rPr>
        <w:t xml:space="preserve"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</w:t>
      </w:r>
      <w:r w:rsidR="007B7B8B" w:rsidRPr="007B7B8B">
        <w:rPr>
          <w:rFonts w:ascii="Angsana New" w:eastAsia="Calibri" w:hAnsi="Angsana New"/>
          <w:sz w:val="30"/>
          <w:szCs w:val="30"/>
        </w:rPr>
        <w:t xml:space="preserve"> </w:t>
      </w:r>
      <w:r w:rsidRPr="007B7B8B">
        <w:rPr>
          <w:rFonts w:ascii="Angsana New" w:eastAsia="Calibri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7B7B8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B7B8B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4E160F" w14:textId="77777777" w:rsidR="005E57C2" w:rsidRPr="00E0747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B1090E" w14:textId="77777777" w:rsidR="005E57C2" w:rsidRPr="00E0747D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  <w:cs/>
        </w:rPr>
        <w:sectPr w:rsidR="005E57C2" w:rsidRPr="00E0747D" w:rsidSect="00CD3F72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14:paraId="73B51C20" w14:textId="77777777" w:rsidR="005E57C2" w:rsidRPr="007F1729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1729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4E0C1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7F1729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7F1729">
        <w:rPr>
          <w:rFonts w:ascii="Angsana New" w:eastAsia="Calibri" w:hAnsi="Angsana New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7F1729">
        <w:rPr>
          <w:rFonts w:ascii="Angsana New" w:eastAsia="Calibri" w:hAnsi="Angsana New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7F1729">
        <w:rPr>
          <w:rFonts w:ascii="Angsana New" w:hAnsi="Angsana New"/>
          <w:sz w:val="30"/>
          <w:szCs w:val="30"/>
          <w:cs/>
        </w:rPr>
        <w:t>ข้าพเจ้า</w:t>
      </w:r>
      <w:r w:rsidRPr="007F1729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F1729">
        <w:rPr>
          <w:rFonts w:ascii="Angsana New" w:hAnsi="Angsana New"/>
          <w:sz w:val="30"/>
          <w:szCs w:val="30"/>
          <w:cs/>
        </w:rPr>
        <w:t>ข้าพเจ้า</w:t>
      </w:r>
      <w:r w:rsidRPr="007F1729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E0747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E0747D" w14:paraId="58622154" w14:textId="77777777" w:rsidTr="00431B8E">
        <w:tc>
          <w:tcPr>
            <w:tcW w:w="9648" w:type="dxa"/>
            <w:gridSpan w:val="2"/>
            <w:shd w:val="clear" w:color="auto" w:fill="auto"/>
          </w:tcPr>
          <w:p w14:paraId="00159E2F" w14:textId="77777777" w:rsidR="005E57C2" w:rsidRPr="00A35D9A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D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E0747D" w14:paraId="303E9CEC" w14:textId="77777777" w:rsidTr="00431B8E">
        <w:tc>
          <w:tcPr>
            <w:tcW w:w="9648" w:type="dxa"/>
            <w:gridSpan w:val="2"/>
            <w:shd w:val="clear" w:color="auto" w:fill="auto"/>
          </w:tcPr>
          <w:p w14:paraId="47A56C75" w14:textId="77777777" w:rsidR="005E57C2" w:rsidRPr="00E076F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6F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4E6977" w:rsidRPr="00E076F5">
              <w:rPr>
                <w:rFonts w:ascii="Angsana New" w:hAnsi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="00E076F5">
              <w:rPr>
                <w:rFonts w:ascii="Angsana New" w:hAnsi="Angsana New"/>
                <w:sz w:val="30"/>
                <w:szCs w:val="30"/>
              </w:rPr>
              <w:t>4</w:t>
            </w:r>
            <w:r w:rsidR="00EA4EC8" w:rsidRPr="00E076F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E076F5">
              <w:rPr>
                <w:rFonts w:ascii="Angsana New" w:hAnsi="Angsana New"/>
                <w:sz w:val="30"/>
                <w:szCs w:val="30"/>
              </w:rPr>
              <w:t>7</w:t>
            </w:r>
            <w:r w:rsidR="00E076F5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ของงบการเงินของบริษัท</w:t>
            </w:r>
          </w:p>
        </w:tc>
      </w:tr>
      <w:tr w:rsidR="005E57C2" w:rsidRPr="00E0747D" w14:paraId="16F91F9E" w14:textId="77777777" w:rsidTr="00431B8E">
        <w:tc>
          <w:tcPr>
            <w:tcW w:w="4878" w:type="dxa"/>
            <w:shd w:val="clear" w:color="auto" w:fill="auto"/>
          </w:tcPr>
          <w:p w14:paraId="6D16CA18" w14:textId="77777777" w:rsidR="005E57C2" w:rsidRPr="00E076F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6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53FC0C" w14:textId="77777777" w:rsidR="005E57C2" w:rsidRPr="00E076F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6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E0747D" w14:paraId="56D1C84D" w14:textId="77777777" w:rsidTr="00431B8E">
        <w:tc>
          <w:tcPr>
            <w:tcW w:w="4878" w:type="dxa"/>
            <w:shd w:val="clear" w:color="auto" w:fill="auto"/>
          </w:tcPr>
          <w:p w14:paraId="6E3EC045" w14:textId="77777777" w:rsidR="009C6C99" w:rsidRPr="00E076F5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E076F5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E076F5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E076F5">
              <w:rPr>
                <w:rFonts w:ascii="Angsana New" w:eastAsia="Calibri" w:hAnsi="Angsana New"/>
                <w:sz w:val="30"/>
                <w:szCs w:val="30"/>
                <w:cs/>
              </w:rPr>
              <w:t>คือ</w:t>
            </w:r>
            <w:r w:rsidR="004E6977"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E076F5">
              <w:rPr>
                <w:rFonts w:ascii="Angsana New" w:eastAsia="Calibri" w:hAnsi="Angsana New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จ</w:t>
            </w:r>
            <w:r w:rsidR="004E6977" w:rsidRPr="00E076F5">
              <w:rPr>
                <w:rFonts w:ascii="Angsana New" w:eastAsia="Calibri" w:hAnsi="Angsana New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F92370"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E076F5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E076F5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E076F5">
              <w:rPr>
                <w:rFonts w:ascii="Angsana New" w:eastAsia="Calibri" w:hAnsi="Angsana New"/>
                <w:sz w:val="30"/>
                <w:szCs w:val="30"/>
                <w:cs/>
              </w:rPr>
              <w:t>ทำให้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มูลค่าสินค้าคงเหลือ</w:t>
            </w:r>
            <w:r w:rsidR="009C6C99" w:rsidRPr="00E076F5">
              <w:rPr>
                <w:rFonts w:ascii="Angsana New" w:eastAsia="Calibri" w:hAnsi="Angsana New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E076F5">
              <w:rPr>
                <w:rFonts w:ascii="Angsana New" w:eastAsia="Calibri" w:hAnsi="Angsana New"/>
                <w:sz w:val="30"/>
                <w:szCs w:val="30"/>
                <w:cs/>
              </w:rPr>
              <w:t>มีมูลค่าสูงกว่า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14:paraId="50E9F303" w14:textId="77777777" w:rsidR="000174DA" w:rsidRPr="00E076F5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77777777" w:rsidR="00F540DC" w:rsidRPr="00E076F5" w:rsidRDefault="00490AE3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สอบถามผู้บริหารที่</w:t>
            </w:r>
            <w:r w:rsidR="00F540DC" w:rsidRPr="00E076F5">
              <w:rPr>
                <w:rFonts w:ascii="Angsana New" w:eastAsia="Calibri" w:hAnsi="Angsana New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</w:t>
            </w:r>
            <w:r w:rsidR="00A35D9A">
              <w:rPr>
                <w:rFonts w:ascii="Angsana New" w:eastAsia="Calibri" w:hAnsi="Angsana New"/>
                <w:sz w:val="30"/>
                <w:szCs w:val="30"/>
              </w:rPr>
              <w:t xml:space="preserve">      </w:t>
            </w:r>
            <w:r w:rsidR="00F540DC" w:rsidRPr="00E076F5">
              <w:rPr>
                <w:rFonts w:ascii="Angsana New" w:eastAsia="Calibri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  <w:p w14:paraId="78E4BAC8" w14:textId="77777777" w:rsidR="009D75AB" w:rsidRPr="00E076F5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E076F5" w:rsidRDefault="004E6977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E076F5">
              <w:rPr>
                <w:rFonts w:ascii="Angsana New" w:eastAsia="Calibri" w:hAnsi="Angsana New"/>
                <w:sz w:val="30"/>
                <w:szCs w:val="30"/>
                <w:cs/>
              </w:rPr>
              <w:t>ประสิทธิผลของ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E076F5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E076F5" w:rsidRDefault="00490AE3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E076F5">
              <w:rPr>
                <w:rFonts w:ascii="Angsana New" w:eastAsia="Calibri" w:hAnsi="Angsana New"/>
                <w:sz w:val="30"/>
                <w:szCs w:val="30"/>
                <w:cs/>
              </w:rPr>
              <w:t>าขายที่ได้หักค่าใช้จ่ายที่จำเป็</w:t>
            </w:r>
            <w:r w:rsidR="0009035D" w:rsidRPr="00E076F5">
              <w:rPr>
                <w:rFonts w:ascii="Angsana New" w:eastAsia="Calibri" w:hAnsi="Angsana New" w:hint="cs"/>
                <w:sz w:val="30"/>
                <w:szCs w:val="30"/>
                <w:cs/>
              </w:rPr>
              <w:t>น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โดยประมาณ</w:t>
            </w:r>
            <w:r w:rsidR="00A35D9A">
              <w:rPr>
                <w:rFonts w:ascii="Angsana New" w:eastAsia="Calibri" w:hAnsi="Angsana New"/>
                <w:sz w:val="30"/>
                <w:szCs w:val="30"/>
              </w:rPr>
              <w:t xml:space="preserve">         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E076F5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หลังวันสิ้นปี</w:t>
            </w:r>
            <w:r w:rsidR="00A35D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หรือ</w:t>
            </w:r>
            <w:r w:rsidR="009D75AB" w:rsidRPr="00E076F5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ล่าสุด</w:t>
            </w:r>
            <w:r w:rsidR="007C77AE"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9D75AB" w:rsidRPr="00E076F5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E076F5">
              <w:rPr>
                <w:rFonts w:ascii="Angsana New" w:eastAsia="Calibri" w:hAnsi="Angsana New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E076F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E076F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E076F5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Default="00F540DC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E076F5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E0747D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CFC872" w14:textId="77777777" w:rsidR="00F540DC" w:rsidRPr="00E0747D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49AC74" w14:textId="77777777" w:rsidR="00F540DC" w:rsidRPr="00E0747D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169E5B0" w14:textId="77777777" w:rsidR="00F540DC" w:rsidRPr="00E0747D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9D5B0B" w14:textId="77777777" w:rsidR="00EA4EC8" w:rsidRPr="00E0747D" w:rsidRDefault="00EA4EC8">
      <w:pPr>
        <w:rPr>
          <w:highlight w:val="yellow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E0747D" w14:paraId="16F87115" w14:textId="77777777" w:rsidTr="00431B8E">
        <w:tc>
          <w:tcPr>
            <w:tcW w:w="9648" w:type="dxa"/>
            <w:gridSpan w:val="2"/>
            <w:shd w:val="clear" w:color="auto" w:fill="auto"/>
          </w:tcPr>
          <w:p w14:paraId="1DBA8120" w14:textId="77777777" w:rsidR="005E57C2" w:rsidRPr="00A35D9A" w:rsidRDefault="00F540DC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6F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35B88" w:rsidRPr="00E076F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35B88" w:rsidRPr="00E076F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F67A7" w:rsidRPr="00A35D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ส่วนลดการขาย</w:t>
            </w:r>
          </w:p>
        </w:tc>
      </w:tr>
      <w:tr w:rsidR="005E57C2" w:rsidRPr="00E0747D" w14:paraId="113DE0AD" w14:textId="77777777" w:rsidTr="00431B8E">
        <w:tc>
          <w:tcPr>
            <w:tcW w:w="9648" w:type="dxa"/>
            <w:gridSpan w:val="2"/>
            <w:shd w:val="clear" w:color="auto" w:fill="auto"/>
          </w:tcPr>
          <w:p w14:paraId="5416FEE8" w14:textId="77777777" w:rsidR="005E57C2" w:rsidRPr="00E076F5" w:rsidRDefault="00035B88" w:rsidP="00035B8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6F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076F5">
              <w:rPr>
                <w:rFonts w:ascii="Angsana New" w:hAnsi="Angsana New"/>
                <w:sz w:val="30"/>
                <w:szCs w:val="30"/>
              </w:rPr>
              <w:t>4</w:t>
            </w:r>
            <w:r w:rsidR="00E076F5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ของงบการเงินของบริษัท</w:t>
            </w:r>
          </w:p>
        </w:tc>
      </w:tr>
      <w:tr w:rsidR="005E57C2" w:rsidRPr="00E0747D" w14:paraId="68717EE0" w14:textId="77777777" w:rsidTr="00431B8E">
        <w:tc>
          <w:tcPr>
            <w:tcW w:w="4878" w:type="dxa"/>
            <w:shd w:val="clear" w:color="auto" w:fill="auto"/>
          </w:tcPr>
          <w:p w14:paraId="0DE110E3" w14:textId="77777777" w:rsidR="005E57C2" w:rsidRPr="00E076F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6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E51853F" w14:textId="77777777" w:rsidR="005E57C2" w:rsidRPr="00E076F5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6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E0747D" w14:paraId="67E1A028" w14:textId="77777777" w:rsidTr="00431B8E">
        <w:tc>
          <w:tcPr>
            <w:tcW w:w="4878" w:type="dxa"/>
            <w:shd w:val="clear" w:color="auto" w:fill="auto"/>
          </w:tcPr>
          <w:p w14:paraId="651D5208" w14:textId="77777777" w:rsidR="005E57C2" w:rsidRPr="00E076F5" w:rsidRDefault="007C77AE" w:rsidP="001C7A2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ในแต่ละปี บริษัทได้จัดให้มีกิจกรรมทางการตลาดในรูปแบบของส่วนลดการขายซึ่งมีจำนวนที่เป็นสาระสำคัญ</w:t>
            </w:r>
            <w:r w:rsidR="00035B88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โดยบริษัทมีการพิจารณาให้ส่วนลดแก่ลูกค้าตามปริมาณการซื้อซึ่งจะมีเงื่อนไขแตกต่างกันใน</w:t>
            </w:r>
            <w:r w:rsidR="00C13BEF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ลูกค้า</w:t>
            </w:r>
            <w:r w:rsidR="009F6C59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แต่ละราย </w:t>
            </w:r>
            <w:r w:rsidR="00EB27D7" w:rsidRPr="00E076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      </w:t>
            </w:r>
            <w:r w:rsidR="009F6C59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จึงทำให้มีข้อตกลง</w:t>
            </w:r>
            <w:r w:rsidR="00035B88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ที่ทำกับลูกค้าเป็นจำนวนมาก </w:t>
            </w:r>
            <w:r w:rsidR="0031514F" w:rsidRPr="00E076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              </w:t>
            </w:r>
            <w:r w:rsidR="00035B88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การประมาณการส่วนลดการขายที่เกิดขึ้นในระหว่างปี</w:t>
            </w:r>
            <w:r w:rsidR="00841ADB" w:rsidRPr="00E076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   </w:t>
            </w:r>
            <w:r w:rsidR="00035B88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จึงถูกพิจารณาว่ามีความซับซ้อน</w:t>
            </w:r>
            <w:r w:rsidR="00C13BEF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และต้องใช้ดุลยพินิจของฝ่ายบริหาร</w:t>
            </w:r>
            <w:r w:rsidR="00583CA8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  </w:t>
            </w:r>
          </w:p>
          <w:p w14:paraId="30E0E402" w14:textId="77777777" w:rsidR="005E57C2" w:rsidRPr="00E076F5" w:rsidRDefault="005E57C2" w:rsidP="001C7A2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3E97F82B" w14:textId="77777777" w:rsidR="00035B88" w:rsidRPr="00E076F5" w:rsidRDefault="00035B88" w:rsidP="00035B88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18627C" w14:textId="77777777" w:rsidR="00035B88" w:rsidRPr="00E076F5" w:rsidRDefault="00035B88" w:rsidP="00E37B0E">
            <w:pPr>
              <w:pStyle w:val="BodyText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076F5">
              <w:rPr>
                <w:rFonts w:ascii="Angsana New" w:eastAsia="Calibri" w:hAnsi="Angsana New"/>
                <w:sz w:val="30"/>
                <w:szCs w:val="30"/>
                <w:cs/>
              </w:rPr>
              <w:t>ทำความเข้าใจและประเมินการควบคุมที่สำคัญของผู้บริหารที่เกี่ยวกับส่วนลดการขาย</w:t>
            </w:r>
            <w:r w:rsidRPr="00E076F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  <w:p w14:paraId="2D871939" w14:textId="77777777" w:rsidR="009D75AB" w:rsidRPr="00E076F5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32DF61F2" w14:textId="77777777" w:rsidR="00EA4EC8" w:rsidRPr="00E076F5" w:rsidRDefault="008459E0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สุ่มทดสอบรายการส่วนลดการขายกับ</w:t>
            </w:r>
            <w:r w:rsidR="00C30FEC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เอกสาร</w:t>
            </w:r>
            <w:r w:rsidR="00CF67A7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ที่เกี่ยวข้อง</w:t>
            </w:r>
            <w:r w:rsidR="00C30FEC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ยอดขายสินค้าในระบบและการประมาณการของผู้บริหาร รวมถึง</w:t>
            </w:r>
            <w:r w:rsidR="00CF67A7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ทด</w:t>
            </w:r>
            <w:r w:rsidR="00FB5790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สอบการคำนวณและพิจารณาความเหมาะสม</w:t>
            </w:r>
            <w:r w:rsidR="00CF67A7"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ของช่วงเวลาที่รับรู้รายการ</w:t>
            </w:r>
          </w:p>
          <w:p w14:paraId="3EBD4A45" w14:textId="77777777" w:rsidR="009D75AB" w:rsidRPr="00E076F5" w:rsidRDefault="009D75AB" w:rsidP="009D75AB">
            <w:pPr>
              <w:pStyle w:val="Default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7ED70C3C" w14:textId="77777777" w:rsidR="00EA4EC8" w:rsidRPr="00E076F5" w:rsidRDefault="00EA4EC8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76F5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เปรียบเทียบประมาณการส่วนลดการขายค้างจ่ายของผู้บริหารกับการจ่ายชำระเงินสำหรับส</w:t>
            </w:r>
            <w:r w:rsidR="000664CA" w:rsidRPr="00E076F5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E076F5">
              <w:rPr>
                <w:rFonts w:ascii="Angsana New" w:hAnsi="Angsana New" w:cs="Angsana New"/>
                <w:sz w:val="30"/>
                <w:szCs w:val="30"/>
                <w:cs/>
              </w:rPr>
              <w:t>วนลดการขายค้างจ่ายในอดีต</w:t>
            </w:r>
            <w:r w:rsidRPr="00E076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076F5">
              <w:rPr>
                <w:rFonts w:ascii="Angsana New" w:hAnsi="Angsana New" w:cs="Angsana New"/>
                <w:sz w:val="30"/>
                <w:szCs w:val="30"/>
                <w:cs/>
              </w:rPr>
              <w:t>เพื่อพิจารณาความสมเหตุสมผลของการประมาณการ</w:t>
            </w:r>
          </w:p>
          <w:p w14:paraId="1AFD4B77" w14:textId="77777777" w:rsidR="009D75AB" w:rsidRPr="00E076F5" w:rsidRDefault="009D75AB" w:rsidP="009D75AB">
            <w:pPr>
              <w:pStyle w:val="Default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0244DCD7" w14:textId="77777777" w:rsidR="00A62CFE" w:rsidRDefault="00A62CFE" w:rsidP="00E37B0E">
            <w:pPr>
              <w:pStyle w:val="Default"/>
              <w:numPr>
                <w:ilvl w:val="0"/>
                <w:numId w:val="24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ประเมินความเหมาะสมของนโยบายการบัญชีที่</w:t>
            </w:r>
            <w:r w:rsidR="00FB6BF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E076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บริษัทใช้และการเปิดเผยข้อมูลที่เกี่ยวข้อง</w:t>
            </w:r>
          </w:p>
          <w:p w14:paraId="26D8D7F5" w14:textId="77777777" w:rsidR="00A35D9A" w:rsidRPr="00E076F5" w:rsidRDefault="00A35D9A" w:rsidP="00A35D9A">
            <w:pPr>
              <w:pStyle w:val="Default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55C9FA51" w14:textId="77777777" w:rsidR="00E076F5" w:rsidRDefault="00E076F5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</w:rPr>
      </w:pPr>
    </w:p>
    <w:p w14:paraId="4094E2D2" w14:textId="77777777" w:rsidR="007F1729" w:rsidRDefault="007F1729" w:rsidP="007F172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1729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ACE739F" w14:textId="77777777" w:rsidR="00A35D9A" w:rsidRPr="007F1729" w:rsidRDefault="00A35D9A" w:rsidP="007F172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3672BA" w14:textId="4E540E80" w:rsidR="00E076F5" w:rsidRPr="007F1729" w:rsidRDefault="007F1729" w:rsidP="007F172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66F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2A66F5">
        <w:rPr>
          <w:rFonts w:ascii="Angsana New" w:hAnsi="Angsana New"/>
          <w:spacing w:val="-4"/>
          <w:sz w:val="30"/>
          <w:szCs w:val="30"/>
        </w:rPr>
        <w:t>3</w:t>
      </w:r>
      <w:r w:rsidR="002A66F5" w:rsidRPr="002A66F5">
        <w:rPr>
          <w:rFonts w:ascii="Angsana New" w:hAnsi="Angsana New"/>
          <w:spacing w:val="-4"/>
          <w:sz w:val="30"/>
          <w:szCs w:val="30"/>
        </w:rPr>
        <w:t xml:space="preserve"> </w:t>
      </w:r>
      <w:r w:rsidRPr="002A66F5">
        <w:rPr>
          <w:rFonts w:ascii="Angsana New" w:hAnsi="Angsana New" w:hint="cs"/>
          <w:spacing w:val="-4"/>
          <w:sz w:val="30"/>
          <w:szCs w:val="30"/>
          <w:cs/>
        </w:rPr>
        <w:t>ซึ่งได้อธิบายถึงผลกระทบต่อบริษัทจากการนำนโยบายการบัญชีใหม่</w:t>
      </w:r>
      <w:r w:rsidRPr="007F1729">
        <w:rPr>
          <w:rFonts w:ascii="Angsana New" w:hAnsi="Angsana New" w:hint="cs"/>
          <w:sz w:val="30"/>
          <w:szCs w:val="30"/>
          <w:cs/>
        </w:rPr>
        <w:t xml:space="preserve">มาถือปฏิบัตตั้งแต่วันที่ </w:t>
      </w:r>
      <w:r w:rsidRPr="007F1729">
        <w:rPr>
          <w:rFonts w:ascii="Angsana New" w:hAnsi="Angsana New"/>
          <w:sz w:val="30"/>
          <w:szCs w:val="30"/>
        </w:rPr>
        <w:t xml:space="preserve">1 </w:t>
      </w:r>
      <w:r w:rsidRPr="007F172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F1729">
        <w:rPr>
          <w:rFonts w:ascii="Angsana New" w:hAnsi="Angsana New"/>
          <w:sz w:val="30"/>
          <w:szCs w:val="30"/>
        </w:rPr>
        <w:t>2563</w:t>
      </w:r>
      <w:r w:rsidRPr="007F1729">
        <w:rPr>
          <w:rFonts w:ascii="Angsana New" w:hAnsi="Angsana New" w:hint="cs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3CDC2CDA" w14:textId="77777777" w:rsidR="007F1729" w:rsidRDefault="007F1729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</w:rPr>
      </w:pPr>
    </w:p>
    <w:p w14:paraId="65B17485" w14:textId="77777777" w:rsidR="00B02646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3CFFD89" w14:textId="77777777" w:rsidR="005E57C2" w:rsidRPr="007F1729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F172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D3E6E33" w14:textId="77777777" w:rsidR="005E57C2" w:rsidRPr="007F1729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7F1729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F172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F1729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F1729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7F1729">
        <w:rPr>
          <w:rFonts w:ascii="Angsana New" w:eastAsia="Calibri" w:hAnsi="Angsana New"/>
          <w:sz w:val="30"/>
          <w:szCs w:val="30"/>
          <w:cs/>
        </w:rPr>
        <w:t>และ</w:t>
      </w:r>
      <w:r w:rsidRPr="007F1729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7F172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1C7A2D" w:rsidRPr="007F1729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7F1729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7F1729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F1729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7F1729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7F1729">
        <w:rPr>
          <w:rFonts w:ascii="Angsana New" w:eastAsia="Calibri" w:hAnsi="Angsana New"/>
          <w:sz w:val="30"/>
          <w:szCs w:val="30"/>
        </w:rPr>
        <w:t xml:space="preserve"> </w:t>
      </w:r>
    </w:p>
    <w:p w14:paraId="3E239855" w14:textId="77777777" w:rsidR="005E57C2" w:rsidRPr="007F1729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7F1729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F1729">
        <w:rPr>
          <w:rFonts w:ascii="Angsana New" w:hAnsi="Angsana New" w:cs="Angsana New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F1729">
        <w:rPr>
          <w:rFonts w:ascii="Angsana New" w:hAnsi="Angsana New" w:cs="Angsana New"/>
          <w:color w:val="0000FF"/>
          <w:spacing w:val="-2"/>
          <w:sz w:val="30"/>
          <w:szCs w:val="30"/>
          <w:cs/>
        </w:rPr>
        <w:t xml:space="preserve"> </w:t>
      </w:r>
      <w:r w:rsidRPr="007F1729">
        <w:rPr>
          <w:rFonts w:ascii="Angsana New" w:hAnsi="Angsana New" w:cs="Angsana New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7F1729">
        <w:rPr>
          <w:rFonts w:ascii="Angsana New" w:hAnsi="Angsana New" w:cs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7F1729">
        <w:rPr>
          <w:rFonts w:ascii="Angsana New" w:hAnsi="Angsana New" w:cs="Angsana New"/>
          <w:sz w:val="30"/>
          <w:szCs w:val="30"/>
        </w:rPr>
        <w:t xml:space="preserve"> </w:t>
      </w:r>
      <w:r w:rsidRPr="007F1729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7F1729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hAnsi="Angsana New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7F1729">
        <w:rPr>
          <w:rFonts w:ascii="Angsana New" w:hAnsi="Angsana New"/>
          <w:color w:val="000000"/>
          <w:sz w:val="30"/>
          <w:szCs w:val="30"/>
        </w:rPr>
        <w:t xml:space="preserve"> </w:t>
      </w:r>
      <w:r w:rsidRPr="007F1729">
        <w:rPr>
          <w:rFonts w:ascii="Angsana New" w:hAnsi="Angsana New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F1729">
        <w:rPr>
          <w:rFonts w:ascii="Angsana New" w:hAnsi="Angsana New"/>
          <w:color w:val="000000"/>
          <w:sz w:val="30"/>
          <w:szCs w:val="30"/>
        </w:rPr>
        <w:t xml:space="preserve"> </w:t>
      </w:r>
      <w:r w:rsidRPr="007F1729">
        <w:rPr>
          <w:rFonts w:ascii="Angsana New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E0747D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7F1729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F172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7F1729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7F1729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7F1729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7F1729">
        <w:rPr>
          <w:rFonts w:ascii="Angsana New" w:eastAsia="Calibri" w:hAnsi="Angsana New"/>
          <w:sz w:val="30"/>
          <w:szCs w:val="30"/>
          <w:cs/>
        </w:rPr>
        <w:t>ิหารมีความตั้งใจที่จะเลิกบริษัท</w:t>
      </w:r>
      <w:r w:rsidRPr="007F1729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77777777" w:rsidR="005E57C2" w:rsidRPr="007F1729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F1729">
        <w:rPr>
          <w:rFonts w:ascii="Angsana New" w:hAnsi="Angsana New"/>
          <w:sz w:val="30"/>
          <w:szCs w:val="30"/>
          <w:cs/>
        </w:rPr>
        <w:t>บริษัท</w:t>
      </w:r>
    </w:p>
    <w:p w14:paraId="6D06AB6D" w14:textId="77777777" w:rsidR="005E57C2" w:rsidRPr="00E0747D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85A6BE8" w14:textId="77777777" w:rsidR="005E57C2" w:rsidRPr="007F1729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F1729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FEAA19C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7F1729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F172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7F1729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123E57D4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7169FF" w:rsidRPr="007F1729">
        <w:rPr>
          <w:rFonts w:ascii="Angsana New" w:eastAsia="Calibri" w:hAnsi="Angsana New"/>
          <w:sz w:val="30"/>
          <w:szCs w:val="30"/>
        </w:rPr>
        <w:t xml:space="preserve">                </w:t>
      </w:r>
      <w:r w:rsidRPr="007F1729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E0747D" w:rsidRDefault="000C4BA3" w:rsidP="005E57C2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7F1729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F1729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F172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7F1729">
        <w:rPr>
          <w:rFonts w:ascii="Angsana New" w:eastAsia="Calibri" w:hAnsi="Angsana New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F1729">
        <w:rPr>
          <w:rFonts w:ascii="Angsana New" w:hAnsi="Angsana New"/>
          <w:sz w:val="30"/>
          <w:szCs w:val="30"/>
          <w:cs/>
        </w:rPr>
        <w:t>ายใน</w:t>
      </w:r>
    </w:p>
    <w:p w14:paraId="7F97D302" w14:textId="77777777" w:rsidR="005E57C2" w:rsidRPr="007F1729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7F1729">
        <w:rPr>
          <w:rFonts w:ascii="Angsana New" w:eastAsia="Calibri" w:hAnsi="Angsana New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7F1729">
        <w:rPr>
          <w:rFonts w:ascii="Angsana New" w:eastAsia="Calibri" w:hAnsi="Angsana New"/>
          <w:sz w:val="30"/>
          <w:szCs w:val="30"/>
          <w:cs/>
        </w:rPr>
        <w:t>ของ</w:t>
      </w:r>
      <w:r w:rsidRPr="007F1729">
        <w:rPr>
          <w:rFonts w:ascii="Angsana New" w:hAnsi="Angsana New"/>
          <w:sz w:val="30"/>
          <w:szCs w:val="30"/>
          <w:cs/>
        </w:rPr>
        <w:t>บริษัท</w:t>
      </w:r>
    </w:p>
    <w:p w14:paraId="7E86FA25" w14:textId="77777777" w:rsidR="00EA4EC8" w:rsidRPr="007F1729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F172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77777777" w:rsidR="00EA4EC8" w:rsidRPr="007F1729" w:rsidRDefault="00AD28D3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7F1729">
        <w:rPr>
          <w:rFonts w:ascii="Angsana New" w:hAnsi="Angsana New"/>
          <w:spacing w:val="-6"/>
          <w:sz w:val="30"/>
          <w:szCs w:val="30"/>
          <w:cs/>
        </w:rPr>
        <w:t>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F1729">
        <w:rPr>
          <w:rFonts w:ascii="Angsana New" w:hAnsi="Angsana New"/>
          <w:sz w:val="30"/>
          <w:szCs w:val="30"/>
          <w:cs/>
        </w:rPr>
        <w:t xml:space="preserve"> </w:t>
      </w:r>
      <w:r w:rsidR="00EA4EC8" w:rsidRPr="007F1729">
        <w:rPr>
          <w:rFonts w:ascii="Angsana New" w:hAnsi="Angsana New"/>
          <w:sz w:val="30"/>
          <w:szCs w:val="30"/>
          <w:cs/>
        </w:rPr>
        <w:br/>
      </w:r>
      <w:r w:rsidRPr="007F1729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7F1729">
        <w:rPr>
          <w:rFonts w:ascii="Angsana New" w:hAnsi="Angsana New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7F1729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129D4" w:rsidRPr="007F1729">
        <w:rPr>
          <w:rFonts w:ascii="Angsana New" w:hAnsi="Angsana New" w:hint="cs"/>
          <w:sz w:val="30"/>
          <w:szCs w:val="30"/>
          <w:cs/>
        </w:rPr>
        <w:t>ข้อมูล</w:t>
      </w:r>
      <w:r w:rsidRPr="007F1729">
        <w:rPr>
          <w:rFonts w:ascii="Angsana New" w:hAnsi="Angsana New"/>
          <w:sz w:val="30"/>
          <w:szCs w:val="30"/>
          <w:cs/>
        </w:rPr>
        <w:t>ดังกล่าว</w:t>
      </w:r>
      <w:r w:rsidR="007169FF" w:rsidRPr="007F1729">
        <w:rPr>
          <w:rFonts w:ascii="Angsana New" w:hAnsi="Angsana New"/>
          <w:sz w:val="30"/>
          <w:szCs w:val="30"/>
        </w:rPr>
        <w:t xml:space="preserve">               </w:t>
      </w:r>
      <w:r w:rsidRPr="007F1729">
        <w:rPr>
          <w:rFonts w:ascii="Angsana New" w:hAnsi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7F1729">
        <w:rPr>
          <w:rFonts w:ascii="Angsana New" w:hAnsi="Angsana New"/>
          <w:sz w:val="30"/>
          <w:szCs w:val="30"/>
          <w:cs/>
        </w:rPr>
        <w:t>ง</w:t>
      </w:r>
    </w:p>
    <w:p w14:paraId="354CDD7C" w14:textId="77777777" w:rsidR="005E57C2" w:rsidRPr="007F1729" w:rsidRDefault="005E57C2" w:rsidP="00E37B0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7F1729">
        <w:rPr>
          <w:rFonts w:ascii="Angsana New" w:hAnsi="Angsana New" w:hint="cs"/>
          <w:sz w:val="30"/>
          <w:szCs w:val="30"/>
          <w:cs/>
        </w:rPr>
        <w:t>ข้อมูล</w:t>
      </w:r>
      <w:r w:rsidRPr="007F1729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3528E" w:rsidRPr="007F1729">
        <w:rPr>
          <w:rFonts w:ascii="Angsana New" w:hAnsi="Angsana New" w:hint="cs"/>
          <w:sz w:val="30"/>
          <w:szCs w:val="30"/>
          <w:cs/>
        </w:rPr>
        <w:t>หรือไม่</w:t>
      </w:r>
      <w:r w:rsidRPr="007F1729">
        <w:rPr>
          <w:rFonts w:ascii="Angsana New" w:hAnsi="Angsana New"/>
          <w:sz w:val="30"/>
          <w:szCs w:val="30"/>
          <w:cs/>
        </w:rPr>
        <w:t xml:space="preserve">   </w:t>
      </w:r>
    </w:p>
    <w:p w14:paraId="60D9A3BA" w14:textId="77777777" w:rsidR="005E57C2" w:rsidRPr="007F1729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7F1729">
        <w:rPr>
          <w:rFonts w:ascii="Angsana New" w:eastAsia="Calibri" w:hAnsi="Angsana New"/>
          <w:spacing w:val="-2"/>
          <w:sz w:val="30"/>
          <w:szCs w:val="30"/>
          <w:cs/>
        </w:rPr>
        <w:t>ในเรื่องต่าง ๆ ที่สำคัญ</w:t>
      </w:r>
      <w:r w:rsidR="00353D5F" w:rsidRPr="007F172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7F1729">
        <w:rPr>
          <w:rFonts w:ascii="Angsana New" w:eastAsia="Calibri" w:hAnsi="Angsana New"/>
          <w:spacing w:val="-2"/>
          <w:sz w:val="30"/>
          <w:szCs w:val="30"/>
          <w:cs/>
        </w:rPr>
        <w:t>ซึ่งรวมถึง</w:t>
      </w:r>
      <w:r w:rsidRPr="007F1729">
        <w:rPr>
          <w:rFonts w:ascii="Angsana New" w:eastAsia="Calibri" w:hAnsi="Angsana New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7F1729">
        <w:rPr>
          <w:rFonts w:ascii="Angsana New" w:eastAsia="Calibri" w:hAnsi="Angsana New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7F1729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7F1729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F1729">
        <w:rPr>
          <w:rFonts w:ascii="Angsana New" w:hAnsi="Angsana New"/>
          <w:sz w:val="30"/>
          <w:szCs w:val="30"/>
          <w:cs/>
        </w:rPr>
        <w:t>งข้าพเจ้า</w:t>
      </w:r>
    </w:p>
    <w:p w14:paraId="186B13EE" w14:textId="77777777" w:rsidR="005E57C2" w:rsidRPr="007F1729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E84084" w14:textId="77777777" w:rsidR="005E57C2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7F172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7F172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ตลอดจนเรื่องอื่นซึ่งข้าพเจ้าเชื่อว่า</w:t>
      </w:r>
      <w:r w:rsidR="007169FF" w:rsidRPr="007F1729">
        <w:rPr>
          <w:rFonts w:ascii="Angsana New" w:eastAsia="Calibri" w:hAnsi="Angsana New"/>
          <w:sz w:val="30"/>
          <w:szCs w:val="30"/>
        </w:rPr>
        <w:t xml:space="preserve"> </w:t>
      </w:r>
      <w:r w:rsidRPr="007F1729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F1729">
        <w:rPr>
          <w:rFonts w:ascii="Angsana New" w:hAnsi="Angsana New"/>
          <w:sz w:val="30"/>
          <w:szCs w:val="30"/>
          <w:cs/>
        </w:rPr>
        <w:t>อิสระ</w:t>
      </w:r>
    </w:p>
    <w:p w14:paraId="0EFFE47E" w14:textId="77777777" w:rsidR="00B02646" w:rsidRPr="007F1729" w:rsidRDefault="00B02646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7F1729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7F1729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7F172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F1729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Pr="007F1729">
        <w:rPr>
          <w:rFonts w:ascii="Angsana New" w:hAnsi="Angsana New"/>
          <w:sz w:val="30"/>
          <w:szCs w:val="30"/>
          <w:cs/>
        </w:rPr>
        <w:t>งบการเงินในงวดปัจจุบันและกำ</w:t>
      </w:r>
      <w:r w:rsidR="001C06D4" w:rsidRPr="007F1729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7F1729">
        <w:rPr>
          <w:rFonts w:ascii="Angsana New" w:hAnsi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E0747D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E0747D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E0747D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77777777" w:rsidR="00E52546" w:rsidRPr="000750C9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0750C9">
        <w:rPr>
          <w:rFonts w:ascii="Angsana New" w:hAnsi="Angsana New" w:cs="Angsana New"/>
          <w:color w:val="000000"/>
          <w:cs/>
          <w:lang w:val="en-US"/>
        </w:rPr>
        <w:t>(</w:t>
      </w:r>
      <w:r w:rsidR="000750C9" w:rsidRPr="000750C9">
        <w:rPr>
          <w:rFonts w:ascii="Angsana New" w:hAnsi="Angsana New" w:cs="Angsana New" w:hint="cs"/>
          <w:color w:val="000000"/>
          <w:cs/>
        </w:rPr>
        <w:t>อรวรรณ ศิริรัตนวงศ์</w:t>
      </w:r>
      <w:r w:rsidRPr="000750C9">
        <w:rPr>
          <w:rFonts w:ascii="Angsana New" w:hAnsi="Angsana New" w:cs="Angsana New"/>
          <w:color w:val="000000"/>
          <w:cs/>
          <w:lang w:val="en-US"/>
        </w:rPr>
        <w:t>)</w:t>
      </w:r>
    </w:p>
    <w:p w14:paraId="6BA70AA1" w14:textId="77777777" w:rsidR="007A7288" w:rsidRPr="000750C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750C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24FA94B" w14:textId="77777777" w:rsidR="007A7288" w:rsidRPr="000750C9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  <w:r w:rsidRPr="000750C9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750C9" w:rsidRPr="000750C9">
        <w:rPr>
          <w:rFonts w:ascii="Angsana New" w:hAnsi="Angsana New" w:cs="Angsana New"/>
          <w:color w:val="000000"/>
          <w:lang w:val="en-US"/>
        </w:rPr>
        <w:t>3757</w:t>
      </w:r>
    </w:p>
    <w:p w14:paraId="451E5DD0" w14:textId="77777777" w:rsidR="007A7288" w:rsidRPr="000750C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0750C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750C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7AB3353" w14:textId="77777777" w:rsidR="007A7288" w:rsidRPr="000750C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750C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3B6F08" w14:textId="2E724F7C" w:rsidR="004844B4" w:rsidRPr="00BA2368" w:rsidRDefault="00DB599F" w:rsidP="00BA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hint="cs"/>
          <w:cs/>
        </w:rPr>
      </w:pPr>
      <w:r w:rsidRPr="008367D1">
        <w:rPr>
          <w:rFonts w:ascii="Angsana New" w:hAnsi="Angsana New"/>
          <w:sz w:val="30"/>
          <w:szCs w:val="30"/>
        </w:rPr>
        <w:t>2</w:t>
      </w:r>
      <w:r w:rsidR="00584DFC">
        <w:rPr>
          <w:rFonts w:ascii="Angsana New" w:hAnsi="Angsana New"/>
          <w:sz w:val="30"/>
          <w:szCs w:val="30"/>
        </w:rPr>
        <w:t>2</w:t>
      </w:r>
      <w:r w:rsidR="00DD1CDB" w:rsidRPr="008367D1">
        <w:rPr>
          <w:rFonts w:ascii="Angsana New" w:hAnsi="Angsana New"/>
          <w:sz w:val="30"/>
          <w:szCs w:val="30"/>
        </w:rPr>
        <w:t xml:space="preserve"> </w:t>
      </w:r>
      <w:r w:rsidR="00DD1CDB" w:rsidRPr="008367D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C06FB" w:rsidRPr="008367D1">
        <w:rPr>
          <w:rFonts w:ascii="Angsana New" w:hAnsi="Angsana New"/>
          <w:sz w:val="30"/>
          <w:szCs w:val="30"/>
        </w:rPr>
        <w:t>256</w:t>
      </w:r>
      <w:r w:rsidR="000750C9" w:rsidRPr="008367D1">
        <w:rPr>
          <w:rFonts w:ascii="Angsana New" w:hAnsi="Angsana New"/>
          <w:sz w:val="30"/>
          <w:szCs w:val="30"/>
        </w:rPr>
        <w:t>4</w:t>
      </w:r>
      <w:bookmarkStart w:id="1" w:name="_GoBack"/>
      <w:bookmarkEnd w:id="1"/>
    </w:p>
    <w:sectPr w:rsidR="004844B4" w:rsidRPr="00BA2368" w:rsidSect="0085076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BA672" w14:textId="77777777" w:rsidR="00392023" w:rsidRDefault="00392023">
      <w:r>
        <w:separator/>
      </w:r>
    </w:p>
  </w:endnote>
  <w:endnote w:type="continuationSeparator" w:id="0">
    <w:p w14:paraId="28D3972E" w14:textId="77777777" w:rsidR="00392023" w:rsidRDefault="0039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F3FAD" w14:textId="77777777" w:rsidR="001B7E79" w:rsidRDefault="001B7E7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1B7E79" w:rsidRDefault="001B7E7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E3B8D" w14:textId="77777777" w:rsidR="001B7E79" w:rsidRDefault="001B7E7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1B7E79" w:rsidRDefault="001B7E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D41DF" w14:textId="77777777" w:rsidR="001B7E79" w:rsidRPr="000122AD" w:rsidRDefault="001B7E79">
    <w:pPr>
      <w:pStyle w:val="Footer"/>
      <w:jc w:val="center"/>
      <w:rPr>
        <w:rFonts w:ascii="Angsana New" w:hAnsi="Angsana New"/>
        <w:sz w:val="30"/>
        <w:szCs w:val="30"/>
      </w:rPr>
    </w:pPr>
  </w:p>
  <w:p w14:paraId="3634BD49" w14:textId="77777777" w:rsidR="001B7E79" w:rsidRPr="000122AD" w:rsidRDefault="001B7E79" w:rsidP="00A46F9A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27CFA" w14:textId="77777777" w:rsidR="001B7E79" w:rsidRPr="00D97BBD" w:rsidRDefault="001B7E79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B267" w14:textId="248DFB37" w:rsidR="001B7E79" w:rsidRPr="00952853" w:rsidRDefault="001B7E79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2817DA">
      <w:rPr>
        <w:rFonts w:ascii="Angsana New" w:hAnsi="Angsana New"/>
        <w:noProof/>
        <w:sz w:val="28"/>
        <w:szCs w:val="28"/>
      </w:rPr>
      <w:t>FS Exotic TH 2020 - V14 final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71456" w14:textId="77777777" w:rsidR="00392023" w:rsidRDefault="00392023">
      <w:r>
        <w:separator/>
      </w:r>
    </w:p>
  </w:footnote>
  <w:footnote w:type="continuationSeparator" w:id="0">
    <w:p w14:paraId="7FB23D5E" w14:textId="77777777" w:rsidR="00392023" w:rsidRDefault="0039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4FF1" w14:textId="77777777" w:rsidR="001B7E79" w:rsidRDefault="001B7E79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5F9DBA" w14:textId="77777777" w:rsidR="001B7E79" w:rsidRPr="00F9367B" w:rsidRDefault="001B7E79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84375" w14:textId="77777777" w:rsidR="001B7E79" w:rsidRDefault="001B7E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8FEC" w14:textId="77777777" w:rsidR="001B7E79" w:rsidRDefault="001B7E79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1B7E79" w:rsidRDefault="001B7E79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77777777" w:rsidR="001B7E79" w:rsidRPr="003C5150" w:rsidRDefault="001B7E79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456BA85" w14:textId="77777777" w:rsidR="001B7E79" w:rsidRPr="006356CF" w:rsidRDefault="001B7E79" w:rsidP="008136A9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76468" w14:textId="77777777" w:rsidR="001B7E79" w:rsidRDefault="001B7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D82D60"/>
    <w:lvl w:ilvl="0" w:tplc="0674EB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D724E"/>
    <w:multiLevelType w:val="hybridMultilevel"/>
    <w:tmpl w:val="DCFE7C48"/>
    <w:lvl w:ilvl="0" w:tplc="473E619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56320F7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5" w15:restartNumberingAfterBreak="0">
    <w:nsid w:val="53DB49F4"/>
    <w:multiLevelType w:val="hybridMultilevel"/>
    <w:tmpl w:val="BE601260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69E4DCB"/>
    <w:multiLevelType w:val="hybridMultilevel"/>
    <w:tmpl w:val="26E8FE78"/>
    <w:lvl w:ilvl="0" w:tplc="2F7E58A4">
      <w:start w:val="3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39"/>
  </w:num>
  <w:num w:numId="14">
    <w:abstractNumId w:val="23"/>
  </w:num>
  <w:num w:numId="15">
    <w:abstractNumId w:val="27"/>
  </w:num>
  <w:num w:numId="16">
    <w:abstractNumId w:val="10"/>
  </w:num>
  <w:num w:numId="17">
    <w:abstractNumId w:val="30"/>
  </w:num>
  <w:num w:numId="18">
    <w:abstractNumId w:val="18"/>
  </w:num>
  <w:num w:numId="19">
    <w:abstractNumId w:val="28"/>
  </w:num>
  <w:num w:numId="20">
    <w:abstractNumId w:val="19"/>
  </w:num>
  <w:num w:numId="21">
    <w:abstractNumId w:val="17"/>
  </w:num>
  <w:num w:numId="22">
    <w:abstractNumId w:val="13"/>
  </w:num>
  <w:num w:numId="23">
    <w:abstractNumId w:val="11"/>
  </w:num>
  <w:num w:numId="24">
    <w:abstractNumId w:val="36"/>
  </w:num>
  <w:num w:numId="25">
    <w:abstractNumId w:val="12"/>
  </w:num>
  <w:num w:numId="26">
    <w:abstractNumId w:val="32"/>
  </w:num>
  <w:num w:numId="27">
    <w:abstractNumId w:val="16"/>
  </w:num>
  <w:num w:numId="28">
    <w:abstractNumId w:val="24"/>
  </w:num>
  <w:num w:numId="29">
    <w:abstractNumId w:val="44"/>
  </w:num>
  <w:num w:numId="30">
    <w:abstractNumId w:val="31"/>
  </w:num>
  <w:num w:numId="31">
    <w:abstractNumId w:val="40"/>
  </w:num>
  <w:num w:numId="32">
    <w:abstractNumId w:val="41"/>
  </w:num>
  <w:num w:numId="33">
    <w:abstractNumId w:val="26"/>
  </w:num>
  <w:num w:numId="34">
    <w:abstractNumId w:val="20"/>
  </w:num>
  <w:num w:numId="35">
    <w:abstractNumId w:val="38"/>
  </w:num>
  <w:num w:numId="36">
    <w:abstractNumId w:val="33"/>
  </w:num>
  <w:num w:numId="37">
    <w:abstractNumId w:val="29"/>
  </w:num>
  <w:num w:numId="38">
    <w:abstractNumId w:val="15"/>
  </w:num>
  <w:num w:numId="39">
    <w:abstractNumId w:val="42"/>
  </w:num>
  <w:num w:numId="40">
    <w:abstractNumId w:val="22"/>
  </w:num>
  <w:num w:numId="41">
    <w:abstractNumId w:val="46"/>
  </w:num>
  <w:num w:numId="42">
    <w:abstractNumId w:val="45"/>
  </w:num>
  <w:num w:numId="43">
    <w:abstractNumId w:val="14"/>
  </w:num>
  <w:num w:numId="44">
    <w:abstractNumId w:val="35"/>
  </w:num>
  <w:num w:numId="45">
    <w:abstractNumId w:val="37"/>
  </w:num>
  <w:num w:numId="46">
    <w:abstractNumId w:val="43"/>
  </w:num>
  <w:num w:numId="47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16DA"/>
    <w:rsid w:val="00012287"/>
    <w:rsid w:val="000122C3"/>
    <w:rsid w:val="0001266A"/>
    <w:rsid w:val="00012CBF"/>
    <w:rsid w:val="00013C85"/>
    <w:rsid w:val="000140BA"/>
    <w:rsid w:val="0001456F"/>
    <w:rsid w:val="00014806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CA2"/>
    <w:rsid w:val="00021DF4"/>
    <w:rsid w:val="00022622"/>
    <w:rsid w:val="0002289E"/>
    <w:rsid w:val="00022ECA"/>
    <w:rsid w:val="000230AA"/>
    <w:rsid w:val="000231AC"/>
    <w:rsid w:val="00023600"/>
    <w:rsid w:val="00023BCA"/>
    <w:rsid w:val="000248FD"/>
    <w:rsid w:val="00024925"/>
    <w:rsid w:val="00025601"/>
    <w:rsid w:val="00025723"/>
    <w:rsid w:val="00025DFE"/>
    <w:rsid w:val="00025E61"/>
    <w:rsid w:val="0002739C"/>
    <w:rsid w:val="00027810"/>
    <w:rsid w:val="00027B74"/>
    <w:rsid w:val="0003001A"/>
    <w:rsid w:val="000304F5"/>
    <w:rsid w:val="000307F6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DB2"/>
    <w:rsid w:val="00037DFB"/>
    <w:rsid w:val="00040996"/>
    <w:rsid w:val="00040A3E"/>
    <w:rsid w:val="00040DBA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50B15"/>
    <w:rsid w:val="000511D2"/>
    <w:rsid w:val="00051363"/>
    <w:rsid w:val="00052321"/>
    <w:rsid w:val="0005303C"/>
    <w:rsid w:val="00053350"/>
    <w:rsid w:val="00053481"/>
    <w:rsid w:val="00053ABE"/>
    <w:rsid w:val="00053CF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FE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D5"/>
    <w:rsid w:val="00077E45"/>
    <w:rsid w:val="00077F49"/>
    <w:rsid w:val="00080207"/>
    <w:rsid w:val="00080578"/>
    <w:rsid w:val="00080750"/>
    <w:rsid w:val="00080F54"/>
    <w:rsid w:val="00081085"/>
    <w:rsid w:val="000811C8"/>
    <w:rsid w:val="0008128E"/>
    <w:rsid w:val="000822EB"/>
    <w:rsid w:val="00082681"/>
    <w:rsid w:val="0008302E"/>
    <w:rsid w:val="000835A6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D13"/>
    <w:rsid w:val="000A1EA7"/>
    <w:rsid w:val="000A23CE"/>
    <w:rsid w:val="000A2508"/>
    <w:rsid w:val="000A2940"/>
    <w:rsid w:val="000A2B76"/>
    <w:rsid w:val="000A2CA9"/>
    <w:rsid w:val="000A3231"/>
    <w:rsid w:val="000A45F2"/>
    <w:rsid w:val="000A46B8"/>
    <w:rsid w:val="000A4BAD"/>
    <w:rsid w:val="000A4D57"/>
    <w:rsid w:val="000A4DB4"/>
    <w:rsid w:val="000A548C"/>
    <w:rsid w:val="000A5B6E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7BE"/>
    <w:rsid w:val="000B2B2A"/>
    <w:rsid w:val="000B3CDF"/>
    <w:rsid w:val="000B3F47"/>
    <w:rsid w:val="000B406B"/>
    <w:rsid w:val="000B47FD"/>
    <w:rsid w:val="000B4817"/>
    <w:rsid w:val="000B562F"/>
    <w:rsid w:val="000B572F"/>
    <w:rsid w:val="000B5B8F"/>
    <w:rsid w:val="000B6A85"/>
    <w:rsid w:val="000B719C"/>
    <w:rsid w:val="000B7942"/>
    <w:rsid w:val="000B7B91"/>
    <w:rsid w:val="000B7D4F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C6B"/>
    <w:rsid w:val="000C5FFF"/>
    <w:rsid w:val="000C60D3"/>
    <w:rsid w:val="000C657D"/>
    <w:rsid w:val="000C67A6"/>
    <w:rsid w:val="000C685A"/>
    <w:rsid w:val="000C74D1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211D"/>
    <w:rsid w:val="000D2722"/>
    <w:rsid w:val="000D2812"/>
    <w:rsid w:val="000D2FF6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365"/>
    <w:rsid w:val="000E0EB1"/>
    <w:rsid w:val="000E1349"/>
    <w:rsid w:val="000E1CAD"/>
    <w:rsid w:val="000E219E"/>
    <w:rsid w:val="000E21D3"/>
    <w:rsid w:val="000E237E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368"/>
    <w:rsid w:val="000F1775"/>
    <w:rsid w:val="000F1F71"/>
    <w:rsid w:val="000F1FC7"/>
    <w:rsid w:val="000F2101"/>
    <w:rsid w:val="000F22D0"/>
    <w:rsid w:val="000F22D2"/>
    <w:rsid w:val="000F28A6"/>
    <w:rsid w:val="000F2F21"/>
    <w:rsid w:val="000F3346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BAE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3473"/>
    <w:rsid w:val="0012396E"/>
    <w:rsid w:val="00124197"/>
    <w:rsid w:val="0012434B"/>
    <w:rsid w:val="00124652"/>
    <w:rsid w:val="001247C1"/>
    <w:rsid w:val="00124ACD"/>
    <w:rsid w:val="00124C67"/>
    <w:rsid w:val="00124F14"/>
    <w:rsid w:val="00125568"/>
    <w:rsid w:val="0012585B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A5B"/>
    <w:rsid w:val="00131C62"/>
    <w:rsid w:val="00132790"/>
    <w:rsid w:val="00132816"/>
    <w:rsid w:val="00132B98"/>
    <w:rsid w:val="001334AB"/>
    <w:rsid w:val="00133834"/>
    <w:rsid w:val="0013401B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A9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D48"/>
    <w:rsid w:val="00154046"/>
    <w:rsid w:val="0015474E"/>
    <w:rsid w:val="00154AF0"/>
    <w:rsid w:val="00154EA5"/>
    <w:rsid w:val="00155095"/>
    <w:rsid w:val="00155876"/>
    <w:rsid w:val="00156320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E68"/>
    <w:rsid w:val="00176E9F"/>
    <w:rsid w:val="00176F92"/>
    <w:rsid w:val="001772D2"/>
    <w:rsid w:val="00177599"/>
    <w:rsid w:val="00177B15"/>
    <w:rsid w:val="00177B4B"/>
    <w:rsid w:val="00180836"/>
    <w:rsid w:val="00180CC5"/>
    <w:rsid w:val="00181950"/>
    <w:rsid w:val="00181AD2"/>
    <w:rsid w:val="00181F17"/>
    <w:rsid w:val="001823A0"/>
    <w:rsid w:val="00182C91"/>
    <w:rsid w:val="00182DC4"/>
    <w:rsid w:val="00183302"/>
    <w:rsid w:val="00183782"/>
    <w:rsid w:val="00183DFB"/>
    <w:rsid w:val="00184182"/>
    <w:rsid w:val="0018420A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633"/>
    <w:rsid w:val="001928AB"/>
    <w:rsid w:val="001928FE"/>
    <w:rsid w:val="00192CB0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8D3"/>
    <w:rsid w:val="001A1A4A"/>
    <w:rsid w:val="001A1E8D"/>
    <w:rsid w:val="001A2F52"/>
    <w:rsid w:val="001A321E"/>
    <w:rsid w:val="001A3D66"/>
    <w:rsid w:val="001A3FC1"/>
    <w:rsid w:val="001A4046"/>
    <w:rsid w:val="001A40CF"/>
    <w:rsid w:val="001A4B6B"/>
    <w:rsid w:val="001A50A3"/>
    <w:rsid w:val="001A5163"/>
    <w:rsid w:val="001A5917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D8"/>
    <w:rsid w:val="001B164A"/>
    <w:rsid w:val="001B2AAF"/>
    <w:rsid w:val="001B3309"/>
    <w:rsid w:val="001B3318"/>
    <w:rsid w:val="001B46CB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F6C"/>
    <w:rsid w:val="001C1006"/>
    <w:rsid w:val="001C128D"/>
    <w:rsid w:val="001C193A"/>
    <w:rsid w:val="001C1BD1"/>
    <w:rsid w:val="001C22C4"/>
    <w:rsid w:val="001C2893"/>
    <w:rsid w:val="001C2AF6"/>
    <w:rsid w:val="001C2FB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6489"/>
    <w:rsid w:val="001D7101"/>
    <w:rsid w:val="001D784B"/>
    <w:rsid w:val="001D793B"/>
    <w:rsid w:val="001E009A"/>
    <w:rsid w:val="001E032D"/>
    <w:rsid w:val="001E08B4"/>
    <w:rsid w:val="001E0B22"/>
    <w:rsid w:val="001E12C3"/>
    <w:rsid w:val="001E12E2"/>
    <w:rsid w:val="001E206D"/>
    <w:rsid w:val="001E2570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E8"/>
    <w:rsid w:val="001E6CF3"/>
    <w:rsid w:val="001E76DD"/>
    <w:rsid w:val="001E77B8"/>
    <w:rsid w:val="001F02D5"/>
    <w:rsid w:val="001F05EC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9C1"/>
    <w:rsid w:val="001F5C64"/>
    <w:rsid w:val="001F5F06"/>
    <w:rsid w:val="001F670F"/>
    <w:rsid w:val="001F7101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D4"/>
    <w:rsid w:val="00217565"/>
    <w:rsid w:val="00217B6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40D4"/>
    <w:rsid w:val="0022484C"/>
    <w:rsid w:val="00224AE1"/>
    <w:rsid w:val="00224B7C"/>
    <w:rsid w:val="00224BD9"/>
    <w:rsid w:val="00225A34"/>
    <w:rsid w:val="00226FFF"/>
    <w:rsid w:val="00227589"/>
    <w:rsid w:val="0022775D"/>
    <w:rsid w:val="00227915"/>
    <w:rsid w:val="0023061E"/>
    <w:rsid w:val="00230B56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862"/>
    <w:rsid w:val="00254D64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60836"/>
    <w:rsid w:val="00260C2C"/>
    <w:rsid w:val="00260E56"/>
    <w:rsid w:val="00260E7B"/>
    <w:rsid w:val="0026171B"/>
    <w:rsid w:val="00261CFD"/>
    <w:rsid w:val="00261FB8"/>
    <w:rsid w:val="002623E5"/>
    <w:rsid w:val="0026295F"/>
    <w:rsid w:val="00262C0D"/>
    <w:rsid w:val="0026387F"/>
    <w:rsid w:val="0026413F"/>
    <w:rsid w:val="0026477D"/>
    <w:rsid w:val="00264910"/>
    <w:rsid w:val="00265337"/>
    <w:rsid w:val="0026563A"/>
    <w:rsid w:val="0026597B"/>
    <w:rsid w:val="002659D0"/>
    <w:rsid w:val="00265FA8"/>
    <w:rsid w:val="002666FF"/>
    <w:rsid w:val="002669E6"/>
    <w:rsid w:val="002670FE"/>
    <w:rsid w:val="00267266"/>
    <w:rsid w:val="002702A2"/>
    <w:rsid w:val="00270735"/>
    <w:rsid w:val="00270855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A7"/>
    <w:rsid w:val="0027488A"/>
    <w:rsid w:val="00274BF3"/>
    <w:rsid w:val="00274F86"/>
    <w:rsid w:val="00274FF6"/>
    <w:rsid w:val="00275AA0"/>
    <w:rsid w:val="00275FBE"/>
    <w:rsid w:val="00276256"/>
    <w:rsid w:val="00276285"/>
    <w:rsid w:val="00276501"/>
    <w:rsid w:val="00276921"/>
    <w:rsid w:val="00276A08"/>
    <w:rsid w:val="00276B8F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3184"/>
    <w:rsid w:val="00283857"/>
    <w:rsid w:val="00284A24"/>
    <w:rsid w:val="002856B3"/>
    <w:rsid w:val="00285A86"/>
    <w:rsid w:val="002860A0"/>
    <w:rsid w:val="002862EA"/>
    <w:rsid w:val="002869CE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63D6"/>
    <w:rsid w:val="00296DC0"/>
    <w:rsid w:val="00297112"/>
    <w:rsid w:val="002975B8"/>
    <w:rsid w:val="002A0263"/>
    <w:rsid w:val="002A02BB"/>
    <w:rsid w:val="002A05D4"/>
    <w:rsid w:val="002A0F27"/>
    <w:rsid w:val="002A18EC"/>
    <w:rsid w:val="002A2110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FD7"/>
    <w:rsid w:val="002B2084"/>
    <w:rsid w:val="002B2728"/>
    <w:rsid w:val="002B3456"/>
    <w:rsid w:val="002B37BE"/>
    <w:rsid w:val="002B3A81"/>
    <w:rsid w:val="002B3CEA"/>
    <w:rsid w:val="002B3F41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136D"/>
    <w:rsid w:val="002D1E67"/>
    <w:rsid w:val="002D269A"/>
    <w:rsid w:val="002D2F13"/>
    <w:rsid w:val="002D328E"/>
    <w:rsid w:val="002D38E7"/>
    <w:rsid w:val="002D3CE4"/>
    <w:rsid w:val="002D4093"/>
    <w:rsid w:val="002D47A1"/>
    <w:rsid w:val="002D4C91"/>
    <w:rsid w:val="002D5047"/>
    <w:rsid w:val="002D519F"/>
    <w:rsid w:val="002D5A4D"/>
    <w:rsid w:val="002D5D2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D11"/>
    <w:rsid w:val="002F5F6A"/>
    <w:rsid w:val="002F60AF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65E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345B"/>
    <w:rsid w:val="00313C30"/>
    <w:rsid w:val="00313C5B"/>
    <w:rsid w:val="00314388"/>
    <w:rsid w:val="0031514F"/>
    <w:rsid w:val="00315DC9"/>
    <w:rsid w:val="00315F1A"/>
    <w:rsid w:val="00316F94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CC"/>
    <w:rsid w:val="003240E5"/>
    <w:rsid w:val="00324A5A"/>
    <w:rsid w:val="00324BF9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E9A"/>
    <w:rsid w:val="00344065"/>
    <w:rsid w:val="00344EB2"/>
    <w:rsid w:val="00345C4A"/>
    <w:rsid w:val="00345CBD"/>
    <w:rsid w:val="0034641F"/>
    <w:rsid w:val="00346B5F"/>
    <w:rsid w:val="00347937"/>
    <w:rsid w:val="00347967"/>
    <w:rsid w:val="00347E88"/>
    <w:rsid w:val="00350387"/>
    <w:rsid w:val="00350ACC"/>
    <w:rsid w:val="003510A5"/>
    <w:rsid w:val="00352E5E"/>
    <w:rsid w:val="00353159"/>
    <w:rsid w:val="0035332A"/>
    <w:rsid w:val="0035394A"/>
    <w:rsid w:val="00353AC7"/>
    <w:rsid w:val="00353D5F"/>
    <w:rsid w:val="003544D0"/>
    <w:rsid w:val="003545B4"/>
    <w:rsid w:val="003547F0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8DA"/>
    <w:rsid w:val="003710D8"/>
    <w:rsid w:val="00371BD3"/>
    <w:rsid w:val="003724B5"/>
    <w:rsid w:val="003725D6"/>
    <w:rsid w:val="00372666"/>
    <w:rsid w:val="0037295E"/>
    <w:rsid w:val="00372A33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7025"/>
    <w:rsid w:val="003779BF"/>
    <w:rsid w:val="0038002F"/>
    <w:rsid w:val="00380212"/>
    <w:rsid w:val="003805A7"/>
    <w:rsid w:val="003809B1"/>
    <w:rsid w:val="00381BF7"/>
    <w:rsid w:val="00382123"/>
    <w:rsid w:val="003829F1"/>
    <w:rsid w:val="00382B55"/>
    <w:rsid w:val="00382E60"/>
    <w:rsid w:val="003830E9"/>
    <w:rsid w:val="0038390E"/>
    <w:rsid w:val="00383F7A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AD3"/>
    <w:rsid w:val="00390DE9"/>
    <w:rsid w:val="00390EFD"/>
    <w:rsid w:val="003911D1"/>
    <w:rsid w:val="003916D0"/>
    <w:rsid w:val="00391910"/>
    <w:rsid w:val="00392023"/>
    <w:rsid w:val="00392213"/>
    <w:rsid w:val="00392F75"/>
    <w:rsid w:val="0039334A"/>
    <w:rsid w:val="00393536"/>
    <w:rsid w:val="003936A4"/>
    <w:rsid w:val="003937C9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7279"/>
    <w:rsid w:val="003A7C7E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57D"/>
    <w:rsid w:val="003B6AE3"/>
    <w:rsid w:val="003B6CA4"/>
    <w:rsid w:val="003B7345"/>
    <w:rsid w:val="003B7A4B"/>
    <w:rsid w:val="003C021C"/>
    <w:rsid w:val="003C0731"/>
    <w:rsid w:val="003C0AB3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DF2"/>
    <w:rsid w:val="003C615D"/>
    <w:rsid w:val="003C6654"/>
    <w:rsid w:val="003C682D"/>
    <w:rsid w:val="003C699C"/>
    <w:rsid w:val="003C6E76"/>
    <w:rsid w:val="003C740A"/>
    <w:rsid w:val="003C74ED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6041"/>
    <w:rsid w:val="003D6380"/>
    <w:rsid w:val="003D6948"/>
    <w:rsid w:val="003D6B6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102"/>
    <w:rsid w:val="003E35F4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D4"/>
    <w:rsid w:val="003F3048"/>
    <w:rsid w:val="003F35A7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53C9"/>
    <w:rsid w:val="0040644F"/>
    <w:rsid w:val="0040667B"/>
    <w:rsid w:val="00406CA2"/>
    <w:rsid w:val="00406DE8"/>
    <w:rsid w:val="00406FC5"/>
    <w:rsid w:val="00407536"/>
    <w:rsid w:val="004077FD"/>
    <w:rsid w:val="00407868"/>
    <w:rsid w:val="00407CFA"/>
    <w:rsid w:val="00410DC2"/>
    <w:rsid w:val="004114C2"/>
    <w:rsid w:val="004114F4"/>
    <w:rsid w:val="0041190C"/>
    <w:rsid w:val="00411B65"/>
    <w:rsid w:val="00411EE1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7949"/>
    <w:rsid w:val="00417C35"/>
    <w:rsid w:val="00417D89"/>
    <w:rsid w:val="00417DAD"/>
    <w:rsid w:val="004202BB"/>
    <w:rsid w:val="00420A44"/>
    <w:rsid w:val="00421341"/>
    <w:rsid w:val="0042165A"/>
    <w:rsid w:val="00421938"/>
    <w:rsid w:val="00422529"/>
    <w:rsid w:val="004229B4"/>
    <w:rsid w:val="00423434"/>
    <w:rsid w:val="0042385B"/>
    <w:rsid w:val="00423EAF"/>
    <w:rsid w:val="00423EDB"/>
    <w:rsid w:val="00424EEA"/>
    <w:rsid w:val="00424EEC"/>
    <w:rsid w:val="0042510E"/>
    <w:rsid w:val="00425728"/>
    <w:rsid w:val="00425D7A"/>
    <w:rsid w:val="0042614C"/>
    <w:rsid w:val="004269C2"/>
    <w:rsid w:val="00427174"/>
    <w:rsid w:val="00427350"/>
    <w:rsid w:val="00427352"/>
    <w:rsid w:val="00427BDD"/>
    <w:rsid w:val="004305E9"/>
    <w:rsid w:val="00431B8E"/>
    <w:rsid w:val="00431BCB"/>
    <w:rsid w:val="00432280"/>
    <w:rsid w:val="0043248E"/>
    <w:rsid w:val="00432D09"/>
    <w:rsid w:val="00433BF0"/>
    <w:rsid w:val="00433EED"/>
    <w:rsid w:val="004348DF"/>
    <w:rsid w:val="00434B19"/>
    <w:rsid w:val="00434F59"/>
    <w:rsid w:val="00435CC1"/>
    <w:rsid w:val="00435EB7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36F5"/>
    <w:rsid w:val="0044415F"/>
    <w:rsid w:val="0044492F"/>
    <w:rsid w:val="00444CB9"/>
    <w:rsid w:val="004456E0"/>
    <w:rsid w:val="00445C9D"/>
    <w:rsid w:val="00446131"/>
    <w:rsid w:val="004461D3"/>
    <w:rsid w:val="004479E3"/>
    <w:rsid w:val="00447B68"/>
    <w:rsid w:val="00447F23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3127"/>
    <w:rsid w:val="00453B70"/>
    <w:rsid w:val="00454714"/>
    <w:rsid w:val="00454EA9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6B3D"/>
    <w:rsid w:val="00466E91"/>
    <w:rsid w:val="004676ED"/>
    <w:rsid w:val="00470479"/>
    <w:rsid w:val="00470543"/>
    <w:rsid w:val="00470B74"/>
    <w:rsid w:val="0047141E"/>
    <w:rsid w:val="0047283A"/>
    <w:rsid w:val="00472EB9"/>
    <w:rsid w:val="00473225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7FA"/>
    <w:rsid w:val="00490AE3"/>
    <w:rsid w:val="00490D51"/>
    <w:rsid w:val="00491A4D"/>
    <w:rsid w:val="00491D38"/>
    <w:rsid w:val="0049275A"/>
    <w:rsid w:val="00492E02"/>
    <w:rsid w:val="004930D4"/>
    <w:rsid w:val="00493450"/>
    <w:rsid w:val="004937B2"/>
    <w:rsid w:val="00493E01"/>
    <w:rsid w:val="00494712"/>
    <w:rsid w:val="00494BB3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575"/>
    <w:rsid w:val="004B0663"/>
    <w:rsid w:val="004B1134"/>
    <w:rsid w:val="004B1E4B"/>
    <w:rsid w:val="004B23A1"/>
    <w:rsid w:val="004B25C9"/>
    <w:rsid w:val="004B2A51"/>
    <w:rsid w:val="004B4D93"/>
    <w:rsid w:val="004B513D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83D"/>
    <w:rsid w:val="004C195D"/>
    <w:rsid w:val="004C1E39"/>
    <w:rsid w:val="004C28CE"/>
    <w:rsid w:val="004C4416"/>
    <w:rsid w:val="004C4808"/>
    <w:rsid w:val="004C49D6"/>
    <w:rsid w:val="004C5A93"/>
    <w:rsid w:val="004C5D18"/>
    <w:rsid w:val="004C5EBE"/>
    <w:rsid w:val="004C6369"/>
    <w:rsid w:val="004C6556"/>
    <w:rsid w:val="004C767A"/>
    <w:rsid w:val="004C78D5"/>
    <w:rsid w:val="004C7CA7"/>
    <w:rsid w:val="004D010A"/>
    <w:rsid w:val="004D0B38"/>
    <w:rsid w:val="004D0FD3"/>
    <w:rsid w:val="004D1381"/>
    <w:rsid w:val="004D14D9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E1C"/>
    <w:rsid w:val="004E0EE7"/>
    <w:rsid w:val="004E148D"/>
    <w:rsid w:val="004E1A00"/>
    <w:rsid w:val="004E1AC0"/>
    <w:rsid w:val="004E1ACB"/>
    <w:rsid w:val="004E1FF5"/>
    <w:rsid w:val="004E21A3"/>
    <w:rsid w:val="004E2516"/>
    <w:rsid w:val="004E275F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5A07"/>
    <w:rsid w:val="004E6460"/>
    <w:rsid w:val="004E6977"/>
    <w:rsid w:val="004E6E07"/>
    <w:rsid w:val="004E6EA1"/>
    <w:rsid w:val="004E6F02"/>
    <w:rsid w:val="004E72FB"/>
    <w:rsid w:val="004E73A6"/>
    <w:rsid w:val="004E760A"/>
    <w:rsid w:val="004E7C6B"/>
    <w:rsid w:val="004E7DF3"/>
    <w:rsid w:val="004F00AA"/>
    <w:rsid w:val="004F029C"/>
    <w:rsid w:val="004F0B6C"/>
    <w:rsid w:val="004F164B"/>
    <w:rsid w:val="004F1875"/>
    <w:rsid w:val="004F1AE2"/>
    <w:rsid w:val="004F20E0"/>
    <w:rsid w:val="004F2EE9"/>
    <w:rsid w:val="004F2F91"/>
    <w:rsid w:val="004F3666"/>
    <w:rsid w:val="004F3CFC"/>
    <w:rsid w:val="004F3D0D"/>
    <w:rsid w:val="004F3D6F"/>
    <w:rsid w:val="004F3E89"/>
    <w:rsid w:val="004F5250"/>
    <w:rsid w:val="004F5500"/>
    <w:rsid w:val="004F5ACD"/>
    <w:rsid w:val="004F638B"/>
    <w:rsid w:val="004F6413"/>
    <w:rsid w:val="004F6610"/>
    <w:rsid w:val="004F6A0C"/>
    <w:rsid w:val="004F7C9F"/>
    <w:rsid w:val="0050025E"/>
    <w:rsid w:val="0050029C"/>
    <w:rsid w:val="005008F3"/>
    <w:rsid w:val="005010FD"/>
    <w:rsid w:val="005011CC"/>
    <w:rsid w:val="005013C9"/>
    <w:rsid w:val="00501632"/>
    <w:rsid w:val="005016B9"/>
    <w:rsid w:val="00501A8E"/>
    <w:rsid w:val="00503029"/>
    <w:rsid w:val="0050494A"/>
    <w:rsid w:val="00506016"/>
    <w:rsid w:val="00506546"/>
    <w:rsid w:val="00506E5C"/>
    <w:rsid w:val="0051012A"/>
    <w:rsid w:val="00510ABE"/>
    <w:rsid w:val="00510B05"/>
    <w:rsid w:val="00510D53"/>
    <w:rsid w:val="00510DA1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390"/>
    <w:rsid w:val="00521F95"/>
    <w:rsid w:val="005221C1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41"/>
    <w:rsid w:val="0053144C"/>
    <w:rsid w:val="005315B9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6127"/>
    <w:rsid w:val="005462A9"/>
    <w:rsid w:val="0054687A"/>
    <w:rsid w:val="0054770C"/>
    <w:rsid w:val="005477F3"/>
    <w:rsid w:val="00547E31"/>
    <w:rsid w:val="00550147"/>
    <w:rsid w:val="00550BB7"/>
    <w:rsid w:val="00552636"/>
    <w:rsid w:val="00552A08"/>
    <w:rsid w:val="00554804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089"/>
    <w:rsid w:val="00560129"/>
    <w:rsid w:val="00560131"/>
    <w:rsid w:val="00560AEF"/>
    <w:rsid w:val="00561C5D"/>
    <w:rsid w:val="00561E02"/>
    <w:rsid w:val="0056232A"/>
    <w:rsid w:val="00562BAC"/>
    <w:rsid w:val="00562E08"/>
    <w:rsid w:val="00563364"/>
    <w:rsid w:val="00563EA6"/>
    <w:rsid w:val="00564AA4"/>
    <w:rsid w:val="00565551"/>
    <w:rsid w:val="00565790"/>
    <w:rsid w:val="00565815"/>
    <w:rsid w:val="005666B3"/>
    <w:rsid w:val="0056678A"/>
    <w:rsid w:val="00566881"/>
    <w:rsid w:val="005668A5"/>
    <w:rsid w:val="00566B05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6A1"/>
    <w:rsid w:val="00581FF8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E5"/>
    <w:rsid w:val="0058640D"/>
    <w:rsid w:val="005865BA"/>
    <w:rsid w:val="005868D9"/>
    <w:rsid w:val="00586A49"/>
    <w:rsid w:val="00586F1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2A3"/>
    <w:rsid w:val="00592561"/>
    <w:rsid w:val="0059270D"/>
    <w:rsid w:val="00592CCC"/>
    <w:rsid w:val="00592FA0"/>
    <w:rsid w:val="00593842"/>
    <w:rsid w:val="00593928"/>
    <w:rsid w:val="00593FF8"/>
    <w:rsid w:val="00594C59"/>
    <w:rsid w:val="00594F1E"/>
    <w:rsid w:val="00594FE6"/>
    <w:rsid w:val="00595724"/>
    <w:rsid w:val="00595FD2"/>
    <w:rsid w:val="00596426"/>
    <w:rsid w:val="005964D6"/>
    <w:rsid w:val="005967C5"/>
    <w:rsid w:val="00596FE9"/>
    <w:rsid w:val="00597B9C"/>
    <w:rsid w:val="00597CA1"/>
    <w:rsid w:val="005A07AB"/>
    <w:rsid w:val="005A0D70"/>
    <w:rsid w:val="005A1231"/>
    <w:rsid w:val="005A12C8"/>
    <w:rsid w:val="005A13E9"/>
    <w:rsid w:val="005A199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2DB"/>
    <w:rsid w:val="005A6422"/>
    <w:rsid w:val="005A6B38"/>
    <w:rsid w:val="005A70B0"/>
    <w:rsid w:val="005A7329"/>
    <w:rsid w:val="005A7AA5"/>
    <w:rsid w:val="005B1014"/>
    <w:rsid w:val="005B172A"/>
    <w:rsid w:val="005B1B48"/>
    <w:rsid w:val="005B1B9C"/>
    <w:rsid w:val="005B22BD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64D"/>
    <w:rsid w:val="005C3C78"/>
    <w:rsid w:val="005C42CC"/>
    <w:rsid w:val="005C448F"/>
    <w:rsid w:val="005C45AD"/>
    <w:rsid w:val="005C5929"/>
    <w:rsid w:val="005C5C72"/>
    <w:rsid w:val="005C5E80"/>
    <w:rsid w:val="005C7633"/>
    <w:rsid w:val="005C78AA"/>
    <w:rsid w:val="005C78BF"/>
    <w:rsid w:val="005C7F97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68F"/>
    <w:rsid w:val="005F17F3"/>
    <w:rsid w:val="005F18A7"/>
    <w:rsid w:val="005F1F46"/>
    <w:rsid w:val="005F21B6"/>
    <w:rsid w:val="005F2E9A"/>
    <w:rsid w:val="005F3128"/>
    <w:rsid w:val="005F3870"/>
    <w:rsid w:val="005F4F2D"/>
    <w:rsid w:val="005F5287"/>
    <w:rsid w:val="005F5415"/>
    <w:rsid w:val="005F5C6C"/>
    <w:rsid w:val="005F66B5"/>
    <w:rsid w:val="005F7419"/>
    <w:rsid w:val="005F791F"/>
    <w:rsid w:val="0060019B"/>
    <w:rsid w:val="00600CAF"/>
    <w:rsid w:val="00600D39"/>
    <w:rsid w:val="00601229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8E7"/>
    <w:rsid w:val="00611D2C"/>
    <w:rsid w:val="00611DFF"/>
    <w:rsid w:val="006122DF"/>
    <w:rsid w:val="00612BE9"/>
    <w:rsid w:val="00612F97"/>
    <w:rsid w:val="00612FBD"/>
    <w:rsid w:val="0061504F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2598"/>
    <w:rsid w:val="00622B49"/>
    <w:rsid w:val="00622D27"/>
    <w:rsid w:val="00623A75"/>
    <w:rsid w:val="00623A8F"/>
    <w:rsid w:val="00625C3F"/>
    <w:rsid w:val="00625EB0"/>
    <w:rsid w:val="00625EFF"/>
    <w:rsid w:val="006260C2"/>
    <w:rsid w:val="0062618C"/>
    <w:rsid w:val="00626AF4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F16"/>
    <w:rsid w:val="00634F42"/>
    <w:rsid w:val="006356CF"/>
    <w:rsid w:val="00635EEF"/>
    <w:rsid w:val="006372A4"/>
    <w:rsid w:val="00637363"/>
    <w:rsid w:val="006378A2"/>
    <w:rsid w:val="00640832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26C"/>
    <w:rsid w:val="00646C92"/>
    <w:rsid w:val="0065079B"/>
    <w:rsid w:val="00650B6A"/>
    <w:rsid w:val="00651115"/>
    <w:rsid w:val="006519A7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E85"/>
    <w:rsid w:val="0065628C"/>
    <w:rsid w:val="0065674B"/>
    <w:rsid w:val="006571C6"/>
    <w:rsid w:val="006577AE"/>
    <w:rsid w:val="00657DCF"/>
    <w:rsid w:val="00660C9C"/>
    <w:rsid w:val="00660F1B"/>
    <w:rsid w:val="0066160B"/>
    <w:rsid w:val="00661F01"/>
    <w:rsid w:val="006625AD"/>
    <w:rsid w:val="006625CE"/>
    <w:rsid w:val="00662AF8"/>
    <w:rsid w:val="00662B71"/>
    <w:rsid w:val="00662D5F"/>
    <w:rsid w:val="00663198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DE9"/>
    <w:rsid w:val="00677020"/>
    <w:rsid w:val="006774C3"/>
    <w:rsid w:val="00677A02"/>
    <w:rsid w:val="00677B4F"/>
    <w:rsid w:val="00677D6C"/>
    <w:rsid w:val="0068038D"/>
    <w:rsid w:val="00680A1C"/>
    <w:rsid w:val="00680A58"/>
    <w:rsid w:val="00680E6C"/>
    <w:rsid w:val="006810ED"/>
    <w:rsid w:val="00681720"/>
    <w:rsid w:val="00681E81"/>
    <w:rsid w:val="0068217C"/>
    <w:rsid w:val="00682289"/>
    <w:rsid w:val="006829A3"/>
    <w:rsid w:val="00682C2E"/>
    <w:rsid w:val="00683538"/>
    <w:rsid w:val="00683748"/>
    <w:rsid w:val="0068379E"/>
    <w:rsid w:val="00684090"/>
    <w:rsid w:val="0068446D"/>
    <w:rsid w:val="006854AA"/>
    <w:rsid w:val="006855EA"/>
    <w:rsid w:val="00685732"/>
    <w:rsid w:val="00685E2D"/>
    <w:rsid w:val="00686223"/>
    <w:rsid w:val="00686527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A9C"/>
    <w:rsid w:val="00694BCB"/>
    <w:rsid w:val="00695AC8"/>
    <w:rsid w:val="00695F8D"/>
    <w:rsid w:val="006965FF"/>
    <w:rsid w:val="00696790"/>
    <w:rsid w:val="00696C9D"/>
    <w:rsid w:val="00696D2D"/>
    <w:rsid w:val="00697531"/>
    <w:rsid w:val="00697898"/>
    <w:rsid w:val="00697B35"/>
    <w:rsid w:val="006A0046"/>
    <w:rsid w:val="006A0225"/>
    <w:rsid w:val="006A07C5"/>
    <w:rsid w:val="006A0927"/>
    <w:rsid w:val="006A0CFC"/>
    <w:rsid w:val="006A13F8"/>
    <w:rsid w:val="006A145D"/>
    <w:rsid w:val="006A19AC"/>
    <w:rsid w:val="006A2544"/>
    <w:rsid w:val="006A275C"/>
    <w:rsid w:val="006A29B3"/>
    <w:rsid w:val="006A3705"/>
    <w:rsid w:val="006A37B5"/>
    <w:rsid w:val="006A3AC7"/>
    <w:rsid w:val="006A3C70"/>
    <w:rsid w:val="006A4261"/>
    <w:rsid w:val="006A4292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DE1"/>
    <w:rsid w:val="006D430D"/>
    <w:rsid w:val="006D453C"/>
    <w:rsid w:val="006D473E"/>
    <w:rsid w:val="006D4836"/>
    <w:rsid w:val="006D4DED"/>
    <w:rsid w:val="006D4F7C"/>
    <w:rsid w:val="006D550D"/>
    <w:rsid w:val="006D5786"/>
    <w:rsid w:val="006D57F0"/>
    <w:rsid w:val="006D6DD2"/>
    <w:rsid w:val="006D6DE7"/>
    <w:rsid w:val="006D701A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CB"/>
    <w:rsid w:val="006E221E"/>
    <w:rsid w:val="006E29F3"/>
    <w:rsid w:val="006E3038"/>
    <w:rsid w:val="006E322A"/>
    <w:rsid w:val="006E40E4"/>
    <w:rsid w:val="006E5062"/>
    <w:rsid w:val="006E54A8"/>
    <w:rsid w:val="006E56FB"/>
    <w:rsid w:val="006E5B8D"/>
    <w:rsid w:val="006E5D96"/>
    <w:rsid w:val="006E5F0E"/>
    <w:rsid w:val="006E67C0"/>
    <w:rsid w:val="006E6956"/>
    <w:rsid w:val="006E7475"/>
    <w:rsid w:val="006E750B"/>
    <w:rsid w:val="006E7535"/>
    <w:rsid w:val="006E7AF8"/>
    <w:rsid w:val="006F02C6"/>
    <w:rsid w:val="006F0519"/>
    <w:rsid w:val="006F0CE3"/>
    <w:rsid w:val="006F1659"/>
    <w:rsid w:val="006F2232"/>
    <w:rsid w:val="006F2B18"/>
    <w:rsid w:val="006F2E5B"/>
    <w:rsid w:val="006F32C7"/>
    <w:rsid w:val="006F3334"/>
    <w:rsid w:val="006F34F1"/>
    <w:rsid w:val="006F3E7F"/>
    <w:rsid w:val="006F3F00"/>
    <w:rsid w:val="006F4207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824"/>
    <w:rsid w:val="00705B23"/>
    <w:rsid w:val="007061DF"/>
    <w:rsid w:val="00706E5C"/>
    <w:rsid w:val="007074AD"/>
    <w:rsid w:val="00707545"/>
    <w:rsid w:val="00707771"/>
    <w:rsid w:val="00710535"/>
    <w:rsid w:val="007106CA"/>
    <w:rsid w:val="00710EAA"/>
    <w:rsid w:val="00712036"/>
    <w:rsid w:val="007132AE"/>
    <w:rsid w:val="00713C41"/>
    <w:rsid w:val="0071461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65D"/>
    <w:rsid w:val="007169FF"/>
    <w:rsid w:val="00716FBB"/>
    <w:rsid w:val="007173B1"/>
    <w:rsid w:val="007174C1"/>
    <w:rsid w:val="00717B17"/>
    <w:rsid w:val="00717DD8"/>
    <w:rsid w:val="00720A6F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9BE"/>
    <w:rsid w:val="007341AF"/>
    <w:rsid w:val="007342A1"/>
    <w:rsid w:val="007352F8"/>
    <w:rsid w:val="0073575A"/>
    <w:rsid w:val="00735EB9"/>
    <w:rsid w:val="00735FE9"/>
    <w:rsid w:val="00736179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6C3"/>
    <w:rsid w:val="007448FA"/>
    <w:rsid w:val="00745E74"/>
    <w:rsid w:val="00745E8A"/>
    <w:rsid w:val="0074636D"/>
    <w:rsid w:val="00746CA9"/>
    <w:rsid w:val="00747427"/>
    <w:rsid w:val="00747906"/>
    <w:rsid w:val="0075028F"/>
    <w:rsid w:val="0075053A"/>
    <w:rsid w:val="00750764"/>
    <w:rsid w:val="00750B7C"/>
    <w:rsid w:val="00750D70"/>
    <w:rsid w:val="00750DAE"/>
    <w:rsid w:val="00750E4C"/>
    <w:rsid w:val="00751524"/>
    <w:rsid w:val="00751CC8"/>
    <w:rsid w:val="007520D9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6092"/>
    <w:rsid w:val="007764CB"/>
    <w:rsid w:val="00776C0B"/>
    <w:rsid w:val="00776C61"/>
    <w:rsid w:val="007772F6"/>
    <w:rsid w:val="007779FC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5756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F8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B1"/>
    <w:rsid w:val="007A0299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24AC"/>
    <w:rsid w:val="007B28E9"/>
    <w:rsid w:val="007B2924"/>
    <w:rsid w:val="007B407A"/>
    <w:rsid w:val="007B42C8"/>
    <w:rsid w:val="007B4393"/>
    <w:rsid w:val="007B4A46"/>
    <w:rsid w:val="007B4A77"/>
    <w:rsid w:val="007B5DEA"/>
    <w:rsid w:val="007B6431"/>
    <w:rsid w:val="007B679D"/>
    <w:rsid w:val="007B6958"/>
    <w:rsid w:val="007B699A"/>
    <w:rsid w:val="007B7790"/>
    <w:rsid w:val="007B7814"/>
    <w:rsid w:val="007B7B8B"/>
    <w:rsid w:val="007B7E7E"/>
    <w:rsid w:val="007C03F8"/>
    <w:rsid w:val="007C15EB"/>
    <w:rsid w:val="007C16D6"/>
    <w:rsid w:val="007C1917"/>
    <w:rsid w:val="007C285E"/>
    <w:rsid w:val="007C30AB"/>
    <w:rsid w:val="007C3780"/>
    <w:rsid w:val="007C3AFB"/>
    <w:rsid w:val="007C3BEE"/>
    <w:rsid w:val="007C42AE"/>
    <w:rsid w:val="007C517B"/>
    <w:rsid w:val="007C5180"/>
    <w:rsid w:val="007C5DBC"/>
    <w:rsid w:val="007C5FB3"/>
    <w:rsid w:val="007C6051"/>
    <w:rsid w:val="007C64BF"/>
    <w:rsid w:val="007C725B"/>
    <w:rsid w:val="007C72FE"/>
    <w:rsid w:val="007C77AE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1278"/>
    <w:rsid w:val="007E1B30"/>
    <w:rsid w:val="007E1F1E"/>
    <w:rsid w:val="007E303A"/>
    <w:rsid w:val="007E30C1"/>
    <w:rsid w:val="007E3A8E"/>
    <w:rsid w:val="007E3C91"/>
    <w:rsid w:val="007E3FE4"/>
    <w:rsid w:val="007E40E4"/>
    <w:rsid w:val="007E414C"/>
    <w:rsid w:val="007E476C"/>
    <w:rsid w:val="007E4FCF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65AE"/>
    <w:rsid w:val="00806838"/>
    <w:rsid w:val="0080695F"/>
    <w:rsid w:val="00807606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3B9"/>
    <w:rsid w:val="008224E3"/>
    <w:rsid w:val="0082253D"/>
    <w:rsid w:val="0082268E"/>
    <w:rsid w:val="00822A22"/>
    <w:rsid w:val="00823229"/>
    <w:rsid w:val="008232D5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4036"/>
    <w:rsid w:val="00834105"/>
    <w:rsid w:val="00834BB0"/>
    <w:rsid w:val="00834CFA"/>
    <w:rsid w:val="00834F78"/>
    <w:rsid w:val="008350EC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2A"/>
    <w:rsid w:val="0084395F"/>
    <w:rsid w:val="008440A7"/>
    <w:rsid w:val="008443D7"/>
    <w:rsid w:val="0084444C"/>
    <w:rsid w:val="0084463B"/>
    <w:rsid w:val="008449B1"/>
    <w:rsid w:val="00844E9A"/>
    <w:rsid w:val="00845453"/>
    <w:rsid w:val="00845580"/>
    <w:rsid w:val="008459E0"/>
    <w:rsid w:val="00846A4F"/>
    <w:rsid w:val="0084736E"/>
    <w:rsid w:val="00847918"/>
    <w:rsid w:val="00847928"/>
    <w:rsid w:val="00847952"/>
    <w:rsid w:val="00847F06"/>
    <w:rsid w:val="00850761"/>
    <w:rsid w:val="008513FB"/>
    <w:rsid w:val="00851DF7"/>
    <w:rsid w:val="00851EAC"/>
    <w:rsid w:val="00851ECA"/>
    <w:rsid w:val="00852FBF"/>
    <w:rsid w:val="00853595"/>
    <w:rsid w:val="00853845"/>
    <w:rsid w:val="008538AD"/>
    <w:rsid w:val="00853AAD"/>
    <w:rsid w:val="00853B96"/>
    <w:rsid w:val="00853C5B"/>
    <w:rsid w:val="00854C82"/>
    <w:rsid w:val="008550C1"/>
    <w:rsid w:val="008557CA"/>
    <w:rsid w:val="00855A6A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BE7"/>
    <w:rsid w:val="008662AA"/>
    <w:rsid w:val="00866BF9"/>
    <w:rsid w:val="00866D50"/>
    <w:rsid w:val="008678D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4F7"/>
    <w:rsid w:val="00872805"/>
    <w:rsid w:val="0087312A"/>
    <w:rsid w:val="00873A89"/>
    <w:rsid w:val="00874084"/>
    <w:rsid w:val="00874C45"/>
    <w:rsid w:val="008755BA"/>
    <w:rsid w:val="008762AF"/>
    <w:rsid w:val="00876599"/>
    <w:rsid w:val="00876EF8"/>
    <w:rsid w:val="00876FD8"/>
    <w:rsid w:val="008809B2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4202"/>
    <w:rsid w:val="00885160"/>
    <w:rsid w:val="0088542E"/>
    <w:rsid w:val="008854D1"/>
    <w:rsid w:val="008859C4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900B5"/>
    <w:rsid w:val="008904E5"/>
    <w:rsid w:val="00890537"/>
    <w:rsid w:val="00890B83"/>
    <w:rsid w:val="00890D1D"/>
    <w:rsid w:val="00890D7D"/>
    <w:rsid w:val="00891181"/>
    <w:rsid w:val="0089293F"/>
    <w:rsid w:val="00892CAD"/>
    <w:rsid w:val="008942B3"/>
    <w:rsid w:val="00894CC5"/>
    <w:rsid w:val="00895825"/>
    <w:rsid w:val="00896466"/>
    <w:rsid w:val="008973B1"/>
    <w:rsid w:val="008973D3"/>
    <w:rsid w:val="00897569"/>
    <w:rsid w:val="008A0044"/>
    <w:rsid w:val="008A0C90"/>
    <w:rsid w:val="008A1D82"/>
    <w:rsid w:val="008A1EC4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64C"/>
    <w:rsid w:val="008A56E8"/>
    <w:rsid w:val="008A59D0"/>
    <w:rsid w:val="008A5D9C"/>
    <w:rsid w:val="008A642F"/>
    <w:rsid w:val="008A6D77"/>
    <w:rsid w:val="008A705F"/>
    <w:rsid w:val="008A731A"/>
    <w:rsid w:val="008A7783"/>
    <w:rsid w:val="008B092A"/>
    <w:rsid w:val="008B0B50"/>
    <w:rsid w:val="008B0D7B"/>
    <w:rsid w:val="008B131D"/>
    <w:rsid w:val="008B1AF9"/>
    <w:rsid w:val="008B2259"/>
    <w:rsid w:val="008B25A2"/>
    <w:rsid w:val="008B2F7C"/>
    <w:rsid w:val="008B329A"/>
    <w:rsid w:val="008B32DC"/>
    <w:rsid w:val="008B33FB"/>
    <w:rsid w:val="008B3440"/>
    <w:rsid w:val="008B365C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D5F"/>
    <w:rsid w:val="008C0091"/>
    <w:rsid w:val="008C0D4D"/>
    <w:rsid w:val="008C2243"/>
    <w:rsid w:val="008C24AB"/>
    <w:rsid w:val="008C2684"/>
    <w:rsid w:val="008C3118"/>
    <w:rsid w:val="008C46B7"/>
    <w:rsid w:val="008C59F7"/>
    <w:rsid w:val="008C5B14"/>
    <w:rsid w:val="008C5EB9"/>
    <w:rsid w:val="008C5EDB"/>
    <w:rsid w:val="008C69C1"/>
    <w:rsid w:val="008C6A99"/>
    <w:rsid w:val="008C6B43"/>
    <w:rsid w:val="008C77F4"/>
    <w:rsid w:val="008D0A9E"/>
    <w:rsid w:val="008D0FEE"/>
    <w:rsid w:val="008D1143"/>
    <w:rsid w:val="008D13B1"/>
    <w:rsid w:val="008D1860"/>
    <w:rsid w:val="008D1BF1"/>
    <w:rsid w:val="008D21AD"/>
    <w:rsid w:val="008D2713"/>
    <w:rsid w:val="008D30F6"/>
    <w:rsid w:val="008D31C5"/>
    <w:rsid w:val="008D34A3"/>
    <w:rsid w:val="008D40B0"/>
    <w:rsid w:val="008D451E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F2E"/>
    <w:rsid w:val="008D73CE"/>
    <w:rsid w:val="008D7A18"/>
    <w:rsid w:val="008D7A95"/>
    <w:rsid w:val="008D7F51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B33"/>
    <w:rsid w:val="008E4CBF"/>
    <w:rsid w:val="008E5268"/>
    <w:rsid w:val="008E5371"/>
    <w:rsid w:val="008E56E4"/>
    <w:rsid w:val="008E6143"/>
    <w:rsid w:val="008E6467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F4E"/>
    <w:rsid w:val="008F5FE1"/>
    <w:rsid w:val="008F6758"/>
    <w:rsid w:val="008F6E26"/>
    <w:rsid w:val="008F70FB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E6E"/>
    <w:rsid w:val="00921EE4"/>
    <w:rsid w:val="0092276D"/>
    <w:rsid w:val="00922F35"/>
    <w:rsid w:val="00923B61"/>
    <w:rsid w:val="00924560"/>
    <w:rsid w:val="009252B1"/>
    <w:rsid w:val="009263AF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AFF"/>
    <w:rsid w:val="009344D5"/>
    <w:rsid w:val="00934B46"/>
    <w:rsid w:val="00934D9B"/>
    <w:rsid w:val="00934ECC"/>
    <w:rsid w:val="00934FD5"/>
    <w:rsid w:val="009350D1"/>
    <w:rsid w:val="009359F0"/>
    <w:rsid w:val="009364CC"/>
    <w:rsid w:val="00936941"/>
    <w:rsid w:val="009369E2"/>
    <w:rsid w:val="00936CA8"/>
    <w:rsid w:val="009371AB"/>
    <w:rsid w:val="009373BB"/>
    <w:rsid w:val="009373CE"/>
    <w:rsid w:val="009378C3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A2C"/>
    <w:rsid w:val="00943C92"/>
    <w:rsid w:val="009446D5"/>
    <w:rsid w:val="00944C66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6506"/>
    <w:rsid w:val="0097686A"/>
    <w:rsid w:val="00976A1E"/>
    <w:rsid w:val="00976D69"/>
    <w:rsid w:val="00977682"/>
    <w:rsid w:val="00980157"/>
    <w:rsid w:val="009802D6"/>
    <w:rsid w:val="0098033D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2CB"/>
    <w:rsid w:val="0098733D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3D4"/>
    <w:rsid w:val="00993AAD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C0017"/>
    <w:rsid w:val="009C05F1"/>
    <w:rsid w:val="009C06E8"/>
    <w:rsid w:val="009C0B8C"/>
    <w:rsid w:val="009C186C"/>
    <w:rsid w:val="009C1FE8"/>
    <w:rsid w:val="009C3621"/>
    <w:rsid w:val="009C3746"/>
    <w:rsid w:val="009C3D09"/>
    <w:rsid w:val="009C3FE9"/>
    <w:rsid w:val="009C47C2"/>
    <w:rsid w:val="009C584C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62A4"/>
    <w:rsid w:val="009D6711"/>
    <w:rsid w:val="009D6837"/>
    <w:rsid w:val="009D691A"/>
    <w:rsid w:val="009D6BC4"/>
    <w:rsid w:val="009D6D3E"/>
    <w:rsid w:val="009D739F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A0002A"/>
    <w:rsid w:val="00A00FD9"/>
    <w:rsid w:val="00A02A16"/>
    <w:rsid w:val="00A02FB9"/>
    <w:rsid w:val="00A0327D"/>
    <w:rsid w:val="00A0360E"/>
    <w:rsid w:val="00A04438"/>
    <w:rsid w:val="00A05887"/>
    <w:rsid w:val="00A0607E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389"/>
    <w:rsid w:val="00A1144A"/>
    <w:rsid w:val="00A11817"/>
    <w:rsid w:val="00A11A24"/>
    <w:rsid w:val="00A11ACB"/>
    <w:rsid w:val="00A129E2"/>
    <w:rsid w:val="00A1317A"/>
    <w:rsid w:val="00A1337A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D4D"/>
    <w:rsid w:val="00A219BB"/>
    <w:rsid w:val="00A2203A"/>
    <w:rsid w:val="00A229B7"/>
    <w:rsid w:val="00A22B55"/>
    <w:rsid w:val="00A2300E"/>
    <w:rsid w:val="00A23348"/>
    <w:rsid w:val="00A2347C"/>
    <w:rsid w:val="00A2370E"/>
    <w:rsid w:val="00A238FF"/>
    <w:rsid w:val="00A23CB0"/>
    <w:rsid w:val="00A2499B"/>
    <w:rsid w:val="00A25071"/>
    <w:rsid w:val="00A250E4"/>
    <w:rsid w:val="00A25F91"/>
    <w:rsid w:val="00A2617F"/>
    <w:rsid w:val="00A264CF"/>
    <w:rsid w:val="00A265C8"/>
    <w:rsid w:val="00A26727"/>
    <w:rsid w:val="00A274E6"/>
    <w:rsid w:val="00A2754A"/>
    <w:rsid w:val="00A27799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F52"/>
    <w:rsid w:val="00A432C4"/>
    <w:rsid w:val="00A446B4"/>
    <w:rsid w:val="00A4471D"/>
    <w:rsid w:val="00A447C5"/>
    <w:rsid w:val="00A44C30"/>
    <w:rsid w:val="00A44CCE"/>
    <w:rsid w:val="00A44F76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4CC8"/>
    <w:rsid w:val="00A5546D"/>
    <w:rsid w:val="00A5549B"/>
    <w:rsid w:val="00A55587"/>
    <w:rsid w:val="00A55AA3"/>
    <w:rsid w:val="00A5669F"/>
    <w:rsid w:val="00A603FE"/>
    <w:rsid w:val="00A604E5"/>
    <w:rsid w:val="00A6057E"/>
    <w:rsid w:val="00A609AC"/>
    <w:rsid w:val="00A60F7B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492"/>
    <w:rsid w:val="00A66C51"/>
    <w:rsid w:val="00A67A4E"/>
    <w:rsid w:val="00A70179"/>
    <w:rsid w:val="00A70C43"/>
    <w:rsid w:val="00A70C60"/>
    <w:rsid w:val="00A70D7F"/>
    <w:rsid w:val="00A712D6"/>
    <w:rsid w:val="00A715BF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982"/>
    <w:rsid w:val="00A9305C"/>
    <w:rsid w:val="00A93136"/>
    <w:rsid w:val="00A93F04"/>
    <w:rsid w:val="00A942EA"/>
    <w:rsid w:val="00A94D22"/>
    <w:rsid w:val="00A956A5"/>
    <w:rsid w:val="00A95E36"/>
    <w:rsid w:val="00A96199"/>
    <w:rsid w:val="00A9625B"/>
    <w:rsid w:val="00A964E2"/>
    <w:rsid w:val="00A968C5"/>
    <w:rsid w:val="00A9748B"/>
    <w:rsid w:val="00A97A36"/>
    <w:rsid w:val="00A97ADC"/>
    <w:rsid w:val="00AA0020"/>
    <w:rsid w:val="00AA00CC"/>
    <w:rsid w:val="00AA0AFE"/>
    <w:rsid w:val="00AA1872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8A4"/>
    <w:rsid w:val="00AB4EB0"/>
    <w:rsid w:val="00AB4F6F"/>
    <w:rsid w:val="00AB4FEE"/>
    <w:rsid w:val="00AB5CD1"/>
    <w:rsid w:val="00AB5E98"/>
    <w:rsid w:val="00AB5EEA"/>
    <w:rsid w:val="00AB6044"/>
    <w:rsid w:val="00AB64B4"/>
    <w:rsid w:val="00AB698E"/>
    <w:rsid w:val="00AB76C7"/>
    <w:rsid w:val="00AB7979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917"/>
    <w:rsid w:val="00AC464B"/>
    <w:rsid w:val="00AC5182"/>
    <w:rsid w:val="00AC5E32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546"/>
    <w:rsid w:val="00AD75CB"/>
    <w:rsid w:val="00AD7882"/>
    <w:rsid w:val="00AE0EA0"/>
    <w:rsid w:val="00AE0F75"/>
    <w:rsid w:val="00AE1097"/>
    <w:rsid w:val="00AE111E"/>
    <w:rsid w:val="00AE14BD"/>
    <w:rsid w:val="00AE22DB"/>
    <w:rsid w:val="00AE2BFE"/>
    <w:rsid w:val="00AE35FF"/>
    <w:rsid w:val="00AE3D16"/>
    <w:rsid w:val="00AE3DCC"/>
    <w:rsid w:val="00AE4BAB"/>
    <w:rsid w:val="00AE4D26"/>
    <w:rsid w:val="00AE5206"/>
    <w:rsid w:val="00AE536A"/>
    <w:rsid w:val="00AE60D2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11E5"/>
    <w:rsid w:val="00AF2379"/>
    <w:rsid w:val="00AF246D"/>
    <w:rsid w:val="00AF27BF"/>
    <w:rsid w:val="00AF2AA4"/>
    <w:rsid w:val="00AF2B6E"/>
    <w:rsid w:val="00AF2E88"/>
    <w:rsid w:val="00AF3D49"/>
    <w:rsid w:val="00AF52CE"/>
    <w:rsid w:val="00AF6157"/>
    <w:rsid w:val="00AF6A35"/>
    <w:rsid w:val="00AF6A40"/>
    <w:rsid w:val="00AF7C51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B97"/>
    <w:rsid w:val="00B07197"/>
    <w:rsid w:val="00B07631"/>
    <w:rsid w:val="00B076B5"/>
    <w:rsid w:val="00B076CA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E8"/>
    <w:rsid w:val="00B21581"/>
    <w:rsid w:val="00B21DBE"/>
    <w:rsid w:val="00B21E19"/>
    <w:rsid w:val="00B22341"/>
    <w:rsid w:val="00B22476"/>
    <w:rsid w:val="00B22BB9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178D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6F83"/>
    <w:rsid w:val="00B37532"/>
    <w:rsid w:val="00B40398"/>
    <w:rsid w:val="00B40F88"/>
    <w:rsid w:val="00B41472"/>
    <w:rsid w:val="00B41981"/>
    <w:rsid w:val="00B41EE4"/>
    <w:rsid w:val="00B42233"/>
    <w:rsid w:val="00B422A8"/>
    <w:rsid w:val="00B42F51"/>
    <w:rsid w:val="00B43148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44E"/>
    <w:rsid w:val="00B505DB"/>
    <w:rsid w:val="00B5061C"/>
    <w:rsid w:val="00B50CF2"/>
    <w:rsid w:val="00B50DBE"/>
    <w:rsid w:val="00B51078"/>
    <w:rsid w:val="00B510DD"/>
    <w:rsid w:val="00B5131D"/>
    <w:rsid w:val="00B527D6"/>
    <w:rsid w:val="00B52FDD"/>
    <w:rsid w:val="00B533B8"/>
    <w:rsid w:val="00B53C76"/>
    <w:rsid w:val="00B53CD9"/>
    <w:rsid w:val="00B54244"/>
    <w:rsid w:val="00B548A1"/>
    <w:rsid w:val="00B54F5F"/>
    <w:rsid w:val="00B5539B"/>
    <w:rsid w:val="00B55C9D"/>
    <w:rsid w:val="00B564C6"/>
    <w:rsid w:val="00B56862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EEA"/>
    <w:rsid w:val="00B640AB"/>
    <w:rsid w:val="00B646E4"/>
    <w:rsid w:val="00B64BE1"/>
    <w:rsid w:val="00B654AB"/>
    <w:rsid w:val="00B655CB"/>
    <w:rsid w:val="00B65C3A"/>
    <w:rsid w:val="00B66DB4"/>
    <w:rsid w:val="00B67890"/>
    <w:rsid w:val="00B703D0"/>
    <w:rsid w:val="00B70489"/>
    <w:rsid w:val="00B70859"/>
    <w:rsid w:val="00B70BF1"/>
    <w:rsid w:val="00B71039"/>
    <w:rsid w:val="00B7124C"/>
    <w:rsid w:val="00B71B76"/>
    <w:rsid w:val="00B722E9"/>
    <w:rsid w:val="00B722ED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E18"/>
    <w:rsid w:val="00B760F8"/>
    <w:rsid w:val="00B7619A"/>
    <w:rsid w:val="00B762D0"/>
    <w:rsid w:val="00B7652C"/>
    <w:rsid w:val="00B767D1"/>
    <w:rsid w:val="00B76D30"/>
    <w:rsid w:val="00B77980"/>
    <w:rsid w:val="00B807C0"/>
    <w:rsid w:val="00B80920"/>
    <w:rsid w:val="00B80C6E"/>
    <w:rsid w:val="00B8149A"/>
    <w:rsid w:val="00B8196A"/>
    <w:rsid w:val="00B8209F"/>
    <w:rsid w:val="00B8226C"/>
    <w:rsid w:val="00B827B5"/>
    <w:rsid w:val="00B828FC"/>
    <w:rsid w:val="00B832CB"/>
    <w:rsid w:val="00B833BC"/>
    <w:rsid w:val="00B83DAA"/>
    <w:rsid w:val="00B84193"/>
    <w:rsid w:val="00B845BC"/>
    <w:rsid w:val="00B85B18"/>
    <w:rsid w:val="00B87406"/>
    <w:rsid w:val="00B87549"/>
    <w:rsid w:val="00B87628"/>
    <w:rsid w:val="00B900B4"/>
    <w:rsid w:val="00B9047F"/>
    <w:rsid w:val="00B90AF2"/>
    <w:rsid w:val="00B90ECC"/>
    <w:rsid w:val="00B9275B"/>
    <w:rsid w:val="00B92FBA"/>
    <w:rsid w:val="00B94193"/>
    <w:rsid w:val="00B9453D"/>
    <w:rsid w:val="00B9497D"/>
    <w:rsid w:val="00B953D0"/>
    <w:rsid w:val="00B95FDD"/>
    <w:rsid w:val="00B96EED"/>
    <w:rsid w:val="00B97749"/>
    <w:rsid w:val="00B97764"/>
    <w:rsid w:val="00B97BAF"/>
    <w:rsid w:val="00B97CB1"/>
    <w:rsid w:val="00B97E13"/>
    <w:rsid w:val="00BA0C5A"/>
    <w:rsid w:val="00BA1ED6"/>
    <w:rsid w:val="00BA21C6"/>
    <w:rsid w:val="00BA2368"/>
    <w:rsid w:val="00BA2A6C"/>
    <w:rsid w:val="00BA2AC9"/>
    <w:rsid w:val="00BA320E"/>
    <w:rsid w:val="00BA3485"/>
    <w:rsid w:val="00BA38D2"/>
    <w:rsid w:val="00BA3F3E"/>
    <w:rsid w:val="00BA42AB"/>
    <w:rsid w:val="00BA45F5"/>
    <w:rsid w:val="00BA46D0"/>
    <w:rsid w:val="00BA5219"/>
    <w:rsid w:val="00BA56CA"/>
    <w:rsid w:val="00BA56F5"/>
    <w:rsid w:val="00BA5ED8"/>
    <w:rsid w:val="00BA658B"/>
    <w:rsid w:val="00BA661B"/>
    <w:rsid w:val="00BA7B1A"/>
    <w:rsid w:val="00BB00DE"/>
    <w:rsid w:val="00BB0C30"/>
    <w:rsid w:val="00BB158D"/>
    <w:rsid w:val="00BB186E"/>
    <w:rsid w:val="00BB1A1B"/>
    <w:rsid w:val="00BB1A4A"/>
    <w:rsid w:val="00BB1D00"/>
    <w:rsid w:val="00BB1DA6"/>
    <w:rsid w:val="00BB225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B31"/>
    <w:rsid w:val="00BB5FA4"/>
    <w:rsid w:val="00BB701C"/>
    <w:rsid w:val="00BB7518"/>
    <w:rsid w:val="00BB7732"/>
    <w:rsid w:val="00BB7ABE"/>
    <w:rsid w:val="00BB7F4F"/>
    <w:rsid w:val="00BC06FB"/>
    <w:rsid w:val="00BC07B0"/>
    <w:rsid w:val="00BC137E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DE"/>
    <w:rsid w:val="00BE0AAE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C5B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5263"/>
    <w:rsid w:val="00BF58EF"/>
    <w:rsid w:val="00BF5F73"/>
    <w:rsid w:val="00BF61FA"/>
    <w:rsid w:val="00BF682E"/>
    <w:rsid w:val="00BF6BB9"/>
    <w:rsid w:val="00BF6E27"/>
    <w:rsid w:val="00BF7D4B"/>
    <w:rsid w:val="00BF7FA0"/>
    <w:rsid w:val="00C004E0"/>
    <w:rsid w:val="00C005D7"/>
    <w:rsid w:val="00C00802"/>
    <w:rsid w:val="00C00AD2"/>
    <w:rsid w:val="00C00D4D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7A1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124E"/>
    <w:rsid w:val="00C11B09"/>
    <w:rsid w:val="00C123EB"/>
    <w:rsid w:val="00C1299A"/>
    <w:rsid w:val="00C13BEF"/>
    <w:rsid w:val="00C13FC0"/>
    <w:rsid w:val="00C1476A"/>
    <w:rsid w:val="00C14AA5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6193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5DA"/>
    <w:rsid w:val="00C349DE"/>
    <w:rsid w:val="00C35121"/>
    <w:rsid w:val="00C35FB4"/>
    <w:rsid w:val="00C363BE"/>
    <w:rsid w:val="00C366D1"/>
    <w:rsid w:val="00C36D3D"/>
    <w:rsid w:val="00C37299"/>
    <w:rsid w:val="00C375BF"/>
    <w:rsid w:val="00C37656"/>
    <w:rsid w:val="00C37D3D"/>
    <w:rsid w:val="00C400C7"/>
    <w:rsid w:val="00C40815"/>
    <w:rsid w:val="00C408E4"/>
    <w:rsid w:val="00C40D87"/>
    <w:rsid w:val="00C41115"/>
    <w:rsid w:val="00C412C1"/>
    <w:rsid w:val="00C4150A"/>
    <w:rsid w:val="00C416CA"/>
    <w:rsid w:val="00C4325C"/>
    <w:rsid w:val="00C445A9"/>
    <w:rsid w:val="00C44B0C"/>
    <w:rsid w:val="00C44D4F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4DD8"/>
    <w:rsid w:val="00C55092"/>
    <w:rsid w:val="00C55CA9"/>
    <w:rsid w:val="00C55D32"/>
    <w:rsid w:val="00C56323"/>
    <w:rsid w:val="00C56379"/>
    <w:rsid w:val="00C569FD"/>
    <w:rsid w:val="00C56DBE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424D"/>
    <w:rsid w:val="00C647FE"/>
    <w:rsid w:val="00C64BD8"/>
    <w:rsid w:val="00C6530C"/>
    <w:rsid w:val="00C65358"/>
    <w:rsid w:val="00C6535E"/>
    <w:rsid w:val="00C658ED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F2B"/>
    <w:rsid w:val="00C73359"/>
    <w:rsid w:val="00C73C69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7145"/>
    <w:rsid w:val="00C87195"/>
    <w:rsid w:val="00C871B4"/>
    <w:rsid w:val="00C8746F"/>
    <w:rsid w:val="00C877F1"/>
    <w:rsid w:val="00C87852"/>
    <w:rsid w:val="00C87B37"/>
    <w:rsid w:val="00C90933"/>
    <w:rsid w:val="00C90F87"/>
    <w:rsid w:val="00C91ADB"/>
    <w:rsid w:val="00C923E0"/>
    <w:rsid w:val="00C92CF2"/>
    <w:rsid w:val="00C92FAC"/>
    <w:rsid w:val="00C93547"/>
    <w:rsid w:val="00C93625"/>
    <w:rsid w:val="00C93B73"/>
    <w:rsid w:val="00C93BF1"/>
    <w:rsid w:val="00C94771"/>
    <w:rsid w:val="00C94A36"/>
    <w:rsid w:val="00C94A68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88D"/>
    <w:rsid w:val="00CD0B12"/>
    <w:rsid w:val="00CD0D97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9C3"/>
    <w:rsid w:val="00CE5F05"/>
    <w:rsid w:val="00CE6A1F"/>
    <w:rsid w:val="00CE730A"/>
    <w:rsid w:val="00CE76AC"/>
    <w:rsid w:val="00CE76B4"/>
    <w:rsid w:val="00CE7DC7"/>
    <w:rsid w:val="00CE7F74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E3C"/>
    <w:rsid w:val="00D031D6"/>
    <w:rsid w:val="00D032CC"/>
    <w:rsid w:val="00D03404"/>
    <w:rsid w:val="00D03B46"/>
    <w:rsid w:val="00D0478E"/>
    <w:rsid w:val="00D04806"/>
    <w:rsid w:val="00D048BB"/>
    <w:rsid w:val="00D0548F"/>
    <w:rsid w:val="00D05BFE"/>
    <w:rsid w:val="00D0631A"/>
    <w:rsid w:val="00D0675F"/>
    <w:rsid w:val="00D06C61"/>
    <w:rsid w:val="00D07724"/>
    <w:rsid w:val="00D10F14"/>
    <w:rsid w:val="00D11299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6793"/>
    <w:rsid w:val="00D17BA4"/>
    <w:rsid w:val="00D205C0"/>
    <w:rsid w:val="00D2062F"/>
    <w:rsid w:val="00D20B0B"/>
    <w:rsid w:val="00D20CEA"/>
    <w:rsid w:val="00D2137A"/>
    <w:rsid w:val="00D218C8"/>
    <w:rsid w:val="00D21B1F"/>
    <w:rsid w:val="00D228E2"/>
    <w:rsid w:val="00D2308C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239"/>
    <w:rsid w:val="00D27278"/>
    <w:rsid w:val="00D30758"/>
    <w:rsid w:val="00D3099E"/>
    <w:rsid w:val="00D30B6E"/>
    <w:rsid w:val="00D30C50"/>
    <w:rsid w:val="00D310ED"/>
    <w:rsid w:val="00D3123E"/>
    <w:rsid w:val="00D318B1"/>
    <w:rsid w:val="00D31F55"/>
    <w:rsid w:val="00D3239B"/>
    <w:rsid w:val="00D34121"/>
    <w:rsid w:val="00D3441A"/>
    <w:rsid w:val="00D34CEF"/>
    <w:rsid w:val="00D35BC0"/>
    <w:rsid w:val="00D35FA6"/>
    <w:rsid w:val="00D364CE"/>
    <w:rsid w:val="00D36880"/>
    <w:rsid w:val="00D36916"/>
    <w:rsid w:val="00D36C0C"/>
    <w:rsid w:val="00D36D12"/>
    <w:rsid w:val="00D36FB8"/>
    <w:rsid w:val="00D37514"/>
    <w:rsid w:val="00D37F33"/>
    <w:rsid w:val="00D4142C"/>
    <w:rsid w:val="00D42133"/>
    <w:rsid w:val="00D4262A"/>
    <w:rsid w:val="00D42AFD"/>
    <w:rsid w:val="00D42CAB"/>
    <w:rsid w:val="00D42D62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4BC"/>
    <w:rsid w:val="00D5187B"/>
    <w:rsid w:val="00D51BB9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60377"/>
    <w:rsid w:val="00D60E79"/>
    <w:rsid w:val="00D610D3"/>
    <w:rsid w:val="00D610F8"/>
    <w:rsid w:val="00D6110C"/>
    <w:rsid w:val="00D61965"/>
    <w:rsid w:val="00D63DD5"/>
    <w:rsid w:val="00D64769"/>
    <w:rsid w:val="00D649F3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45D6"/>
    <w:rsid w:val="00D7490F"/>
    <w:rsid w:val="00D74DB8"/>
    <w:rsid w:val="00D755A0"/>
    <w:rsid w:val="00D75A29"/>
    <w:rsid w:val="00D75AD3"/>
    <w:rsid w:val="00D7624E"/>
    <w:rsid w:val="00D76297"/>
    <w:rsid w:val="00D764D8"/>
    <w:rsid w:val="00D76EF3"/>
    <w:rsid w:val="00D7722D"/>
    <w:rsid w:val="00D775C0"/>
    <w:rsid w:val="00D7780C"/>
    <w:rsid w:val="00D803B3"/>
    <w:rsid w:val="00D809AA"/>
    <w:rsid w:val="00D8161B"/>
    <w:rsid w:val="00D8290D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B16"/>
    <w:rsid w:val="00D934BF"/>
    <w:rsid w:val="00D937C4"/>
    <w:rsid w:val="00D94284"/>
    <w:rsid w:val="00D94495"/>
    <w:rsid w:val="00D949A2"/>
    <w:rsid w:val="00D95529"/>
    <w:rsid w:val="00D95728"/>
    <w:rsid w:val="00D95AC5"/>
    <w:rsid w:val="00D95D04"/>
    <w:rsid w:val="00D95D6E"/>
    <w:rsid w:val="00D95F7D"/>
    <w:rsid w:val="00D961DF"/>
    <w:rsid w:val="00D969B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FCA"/>
    <w:rsid w:val="00DA56D3"/>
    <w:rsid w:val="00DA5AD2"/>
    <w:rsid w:val="00DA6636"/>
    <w:rsid w:val="00DA6643"/>
    <w:rsid w:val="00DA6645"/>
    <w:rsid w:val="00DA6786"/>
    <w:rsid w:val="00DA6988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A4E"/>
    <w:rsid w:val="00DB2CC8"/>
    <w:rsid w:val="00DB335E"/>
    <w:rsid w:val="00DB3701"/>
    <w:rsid w:val="00DB372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E6C"/>
    <w:rsid w:val="00DC01ED"/>
    <w:rsid w:val="00DC0AA1"/>
    <w:rsid w:val="00DC1421"/>
    <w:rsid w:val="00DC161F"/>
    <w:rsid w:val="00DC1B94"/>
    <w:rsid w:val="00DC21D9"/>
    <w:rsid w:val="00DC2232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A5B"/>
    <w:rsid w:val="00DC4B49"/>
    <w:rsid w:val="00DC4D7F"/>
    <w:rsid w:val="00DC5488"/>
    <w:rsid w:val="00DC5883"/>
    <w:rsid w:val="00DC5EA0"/>
    <w:rsid w:val="00DC7023"/>
    <w:rsid w:val="00DC758C"/>
    <w:rsid w:val="00DC7EF4"/>
    <w:rsid w:val="00DC7F57"/>
    <w:rsid w:val="00DD0EEE"/>
    <w:rsid w:val="00DD1048"/>
    <w:rsid w:val="00DD16A0"/>
    <w:rsid w:val="00DD1B65"/>
    <w:rsid w:val="00DD1CDB"/>
    <w:rsid w:val="00DD20C8"/>
    <w:rsid w:val="00DD2AE4"/>
    <w:rsid w:val="00DD3146"/>
    <w:rsid w:val="00DD393B"/>
    <w:rsid w:val="00DD4062"/>
    <w:rsid w:val="00DD4440"/>
    <w:rsid w:val="00DD4D3A"/>
    <w:rsid w:val="00DD53D5"/>
    <w:rsid w:val="00DD5A66"/>
    <w:rsid w:val="00DD62E6"/>
    <w:rsid w:val="00DD6736"/>
    <w:rsid w:val="00DD69B6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819"/>
    <w:rsid w:val="00DE54B2"/>
    <w:rsid w:val="00DE5B24"/>
    <w:rsid w:val="00DE6C8A"/>
    <w:rsid w:val="00DE7087"/>
    <w:rsid w:val="00DE73B9"/>
    <w:rsid w:val="00DE74BD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1059"/>
    <w:rsid w:val="00E0135E"/>
    <w:rsid w:val="00E01478"/>
    <w:rsid w:val="00E01F8F"/>
    <w:rsid w:val="00E02147"/>
    <w:rsid w:val="00E026C3"/>
    <w:rsid w:val="00E029D3"/>
    <w:rsid w:val="00E02CBC"/>
    <w:rsid w:val="00E0315F"/>
    <w:rsid w:val="00E03A25"/>
    <w:rsid w:val="00E03AAC"/>
    <w:rsid w:val="00E03AAE"/>
    <w:rsid w:val="00E04A48"/>
    <w:rsid w:val="00E04F4C"/>
    <w:rsid w:val="00E056E5"/>
    <w:rsid w:val="00E05832"/>
    <w:rsid w:val="00E059C2"/>
    <w:rsid w:val="00E05A4B"/>
    <w:rsid w:val="00E065FF"/>
    <w:rsid w:val="00E0747D"/>
    <w:rsid w:val="00E076F5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30EE"/>
    <w:rsid w:val="00E3366B"/>
    <w:rsid w:val="00E34134"/>
    <w:rsid w:val="00E343B8"/>
    <w:rsid w:val="00E3450C"/>
    <w:rsid w:val="00E35D1E"/>
    <w:rsid w:val="00E35ED5"/>
    <w:rsid w:val="00E36656"/>
    <w:rsid w:val="00E3699D"/>
    <w:rsid w:val="00E3727A"/>
    <w:rsid w:val="00E37B0E"/>
    <w:rsid w:val="00E40307"/>
    <w:rsid w:val="00E403E2"/>
    <w:rsid w:val="00E40ACA"/>
    <w:rsid w:val="00E41479"/>
    <w:rsid w:val="00E41584"/>
    <w:rsid w:val="00E42467"/>
    <w:rsid w:val="00E42D7E"/>
    <w:rsid w:val="00E431EA"/>
    <w:rsid w:val="00E4390F"/>
    <w:rsid w:val="00E43DC9"/>
    <w:rsid w:val="00E445CF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11A0"/>
    <w:rsid w:val="00E513F5"/>
    <w:rsid w:val="00E517E4"/>
    <w:rsid w:val="00E51A54"/>
    <w:rsid w:val="00E51AEE"/>
    <w:rsid w:val="00E51DA0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58F"/>
    <w:rsid w:val="00E549A0"/>
    <w:rsid w:val="00E55309"/>
    <w:rsid w:val="00E5549F"/>
    <w:rsid w:val="00E5594E"/>
    <w:rsid w:val="00E55F6A"/>
    <w:rsid w:val="00E55FF3"/>
    <w:rsid w:val="00E56377"/>
    <w:rsid w:val="00E56AB8"/>
    <w:rsid w:val="00E56E81"/>
    <w:rsid w:val="00E57D8D"/>
    <w:rsid w:val="00E60916"/>
    <w:rsid w:val="00E60A19"/>
    <w:rsid w:val="00E612ED"/>
    <w:rsid w:val="00E614A1"/>
    <w:rsid w:val="00E6197C"/>
    <w:rsid w:val="00E61D5B"/>
    <w:rsid w:val="00E620C3"/>
    <w:rsid w:val="00E62582"/>
    <w:rsid w:val="00E62B0F"/>
    <w:rsid w:val="00E62ECC"/>
    <w:rsid w:val="00E63A64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D"/>
    <w:rsid w:val="00E66AE1"/>
    <w:rsid w:val="00E67483"/>
    <w:rsid w:val="00E67EE6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41F"/>
    <w:rsid w:val="00E815F7"/>
    <w:rsid w:val="00E81947"/>
    <w:rsid w:val="00E81A6F"/>
    <w:rsid w:val="00E82BE0"/>
    <w:rsid w:val="00E8323E"/>
    <w:rsid w:val="00E833B8"/>
    <w:rsid w:val="00E834AD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4DE"/>
    <w:rsid w:val="00EA26F8"/>
    <w:rsid w:val="00EA2F20"/>
    <w:rsid w:val="00EA312D"/>
    <w:rsid w:val="00EA318A"/>
    <w:rsid w:val="00EA33DC"/>
    <w:rsid w:val="00EA3979"/>
    <w:rsid w:val="00EA4115"/>
    <w:rsid w:val="00EA451F"/>
    <w:rsid w:val="00EA46DD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B3A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3CA"/>
    <w:rsid w:val="00EC44E9"/>
    <w:rsid w:val="00EC4709"/>
    <w:rsid w:val="00EC50B8"/>
    <w:rsid w:val="00EC55AD"/>
    <w:rsid w:val="00EC5A81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A"/>
    <w:rsid w:val="00ED6FB7"/>
    <w:rsid w:val="00ED7061"/>
    <w:rsid w:val="00ED70D3"/>
    <w:rsid w:val="00ED72E9"/>
    <w:rsid w:val="00ED7FAC"/>
    <w:rsid w:val="00EE012E"/>
    <w:rsid w:val="00EE042A"/>
    <w:rsid w:val="00EE135C"/>
    <w:rsid w:val="00EE15A9"/>
    <w:rsid w:val="00EE1705"/>
    <w:rsid w:val="00EE1C07"/>
    <w:rsid w:val="00EE2841"/>
    <w:rsid w:val="00EE29A9"/>
    <w:rsid w:val="00EE2B0B"/>
    <w:rsid w:val="00EE358E"/>
    <w:rsid w:val="00EE3B79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3D3"/>
    <w:rsid w:val="00EF3D6B"/>
    <w:rsid w:val="00EF402A"/>
    <w:rsid w:val="00EF43E4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63E"/>
    <w:rsid w:val="00EF79A8"/>
    <w:rsid w:val="00EF7C62"/>
    <w:rsid w:val="00F00139"/>
    <w:rsid w:val="00F004DD"/>
    <w:rsid w:val="00F00BA2"/>
    <w:rsid w:val="00F0182D"/>
    <w:rsid w:val="00F01D29"/>
    <w:rsid w:val="00F01E12"/>
    <w:rsid w:val="00F01F0B"/>
    <w:rsid w:val="00F0228C"/>
    <w:rsid w:val="00F033A4"/>
    <w:rsid w:val="00F0359C"/>
    <w:rsid w:val="00F0454D"/>
    <w:rsid w:val="00F0516E"/>
    <w:rsid w:val="00F0580C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864"/>
    <w:rsid w:val="00F231FF"/>
    <w:rsid w:val="00F232D7"/>
    <w:rsid w:val="00F232F6"/>
    <w:rsid w:val="00F23C57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DBB"/>
    <w:rsid w:val="00F27FB5"/>
    <w:rsid w:val="00F3041B"/>
    <w:rsid w:val="00F304FA"/>
    <w:rsid w:val="00F30B8F"/>
    <w:rsid w:val="00F30E9C"/>
    <w:rsid w:val="00F31610"/>
    <w:rsid w:val="00F31B0C"/>
    <w:rsid w:val="00F31C26"/>
    <w:rsid w:val="00F31C44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A65"/>
    <w:rsid w:val="00F52768"/>
    <w:rsid w:val="00F532A3"/>
    <w:rsid w:val="00F53C69"/>
    <w:rsid w:val="00F53EFA"/>
    <w:rsid w:val="00F540DC"/>
    <w:rsid w:val="00F5476A"/>
    <w:rsid w:val="00F55AD1"/>
    <w:rsid w:val="00F561A5"/>
    <w:rsid w:val="00F56A0B"/>
    <w:rsid w:val="00F56CF4"/>
    <w:rsid w:val="00F57582"/>
    <w:rsid w:val="00F579FF"/>
    <w:rsid w:val="00F57B49"/>
    <w:rsid w:val="00F57DF5"/>
    <w:rsid w:val="00F60CB5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852"/>
    <w:rsid w:val="00F71AFF"/>
    <w:rsid w:val="00F71C34"/>
    <w:rsid w:val="00F72376"/>
    <w:rsid w:val="00F72AB5"/>
    <w:rsid w:val="00F72ABE"/>
    <w:rsid w:val="00F72BA8"/>
    <w:rsid w:val="00F732AB"/>
    <w:rsid w:val="00F7448E"/>
    <w:rsid w:val="00F74816"/>
    <w:rsid w:val="00F74CE8"/>
    <w:rsid w:val="00F74D71"/>
    <w:rsid w:val="00F74DC4"/>
    <w:rsid w:val="00F75022"/>
    <w:rsid w:val="00F75054"/>
    <w:rsid w:val="00F752CC"/>
    <w:rsid w:val="00F7542E"/>
    <w:rsid w:val="00F75530"/>
    <w:rsid w:val="00F759EE"/>
    <w:rsid w:val="00F771DC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BDC"/>
    <w:rsid w:val="00F90DA8"/>
    <w:rsid w:val="00F9130E"/>
    <w:rsid w:val="00F91CB8"/>
    <w:rsid w:val="00F92138"/>
    <w:rsid w:val="00F92370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03"/>
    <w:rsid w:val="00F97339"/>
    <w:rsid w:val="00F976CD"/>
    <w:rsid w:val="00F97C3D"/>
    <w:rsid w:val="00F97CA7"/>
    <w:rsid w:val="00F97EB7"/>
    <w:rsid w:val="00F97F96"/>
    <w:rsid w:val="00FA13B9"/>
    <w:rsid w:val="00FA1421"/>
    <w:rsid w:val="00FA15AD"/>
    <w:rsid w:val="00FA18AA"/>
    <w:rsid w:val="00FA2303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5401"/>
    <w:rsid w:val="00FB54B7"/>
    <w:rsid w:val="00FB5790"/>
    <w:rsid w:val="00FB5FA6"/>
    <w:rsid w:val="00FB69AF"/>
    <w:rsid w:val="00FB6BF9"/>
    <w:rsid w:val="00FB6C02"/>
    <w:rsid w:val="00FB6F8E"/>
    <w:rsid w:val="00FC01AB"/>
    <w:rsid w:val="00FC05DF"/>
    <w:rsid w:val="00FC05E1"/>
    <w:rsid w:val="00FC087C"/>
    <w:rsid w:val="00FC20A7"/>
    <w:rsid w:val="00FC2420"/>
    <w:rsid w:val="00FC250B"/>
    <w:rsid w:val="00FC2904"/>
    <w:rsid w:val="00FC3635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AD"/>
    <w:rsid w:val="00FE416B"/>
    <w:rsid w:val="00FE452F"/>
    <w:rsid w:val="00FE45B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DAF"/>
    <w:rsid w:val="00FF0FCE"/>
    <w:rsid w:val="00FF1155"/>
    <w:rsid w:val="00FF20BC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C1"/>
    <w:rsid w:val="00FF6AF0"/>
    <w:rsid w:val="00FF6DE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0A27F-6346-496F-BB1B-B07CAD16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</TotalTime>
  <Pages>7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Wassika, Puttan</cp:lastModifiedBy>
  <cp:revision>18</cp:revision>
  <cp:lastPrinted>2021-02-22T12:49:00Z</cp:lastPrinted>
  <dcterms:created xsi:type="dcterms:W3CDTF">2021-02-22T10:26:00Z</dcterms:created>
  <dcterms:modified xsi:type="dcterms:W3CDTF">2021-02-22T17:34:00Z</dcterms:modified>
</cp:coreProperties>
</file>