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5F062" w14:textId="77777777" w:rsidR="00432D09" w:rsidRPr="002A7705" w:rsidRDefault="00432D09" w:rsidP="00F95BA3">
      <w:pPr>
        <w:pStyle w:val="Heading8"/>
        <w:rPr>
          <w:rFonts w:ascii="Angsana New" w:hAnsi="Angsana New" w:cs="Angsana New"/>
          <w:sz w:val="30"/>
          <w:szCs w:val="30"/>
        </w:rPr>
      </w:pPr>
      <w:bookmarkStart w:id="0" w:name="Start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EB3C60" w14:paraId="400DAABF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300E46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07C8D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3D7275C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EB3C60" w14:paraId="65A7E37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75C2F4F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510DD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EB3C60" w14:paraId="130E684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4CF3B60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510DD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750C9" w:rsidRPr="00EB3C60" w14:paraId="699E123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C2A3F0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18009D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DC3305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750C9" w:rsidRPr="00EB3C60" w14:paraId="234E31A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02CD7A9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5A63E3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750C9" w:rsidRPr="00EB3C60" w14:paraId="1A69CF1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9D31F99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6FDAD8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750C9" w:rsidRPr="00EB3C60" w14:paraId="3E77CB1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83ADF1A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8DCD4D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750C9" w:rsidRPr="00EB3C60" w14:paraId="5D5DA827" w14:textId="77777777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4B81CD6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36F689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0750C9" w:rsidRPr="00EB3C60" w14:paraId="76AB18EB" w14:textId="77777777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D08CFF5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1EEA83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750C9" w:rsidRPr="00EB3C60" w14:paraId="7644453D" w14:textId="77777777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CE7E17D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C24477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750C9" w:rsidRPr="00EB3C60" w14:paraId="7BF6F43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21318B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876690D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0750C9" w:rsidRPr="00EB3C60" w14:paraId="7E5636C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04229F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5B1079A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37D709F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0750C9" w:rsidRPr="00EB3C60" w14:paraId="0B4BE64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80B19C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02A796E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0750C9" w:rsidRPr="00B510DD" w:rsidRDefault="000750C9" w:rsidP="000750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54714" w:rsidRPr="00EB3C60" w14:paraId="226F0E36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9CE617F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D7F4350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6464FC6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54714" w:rsidRPr="00EB3C60" w14:paraId="3B3B10F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980F8B3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3D19EA8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54714" w:rsidRPr="00EB3C60" w14:paraId="7742D326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405BC86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B1E4BC0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454714" w:rsidRPr="00EB3C60" w14:paraId="659D468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9AB56D5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D2F174D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54714" w:rsidRPr="00EB3C60" w14:paraId="5DD9021B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DA80209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8367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62EE50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</w:tcPr>
          <w:p w14:paraId="1B5D1AC7" w14:textId="77777777" w:rsidR="00454714" w:rsidRPr="00B510DD" w:rsidRDefault="00454714" w:rsidP="0045471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  <w:r w:rsidRPr="00EA33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454714" w:rsidRPr="00EB3C60" w14:paraId="6FFAF273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932C064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8367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0B9C76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7E366D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54714" w:rsidRPr="00EB3C60" w14:paraId="251DAF6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934137A" w14:textId="77777777" w:rsidR="00454714" w:rsidRPr="00B510DD" w:rsidRDefault="008367D1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DDBDFCD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ค่าใช้จ่ายตามลักษณะ </w:t>
            </w:r>
          </w:p>
        </w:tc>
      </w:tr>
      <w:tr w:rsidR="00454714" w:rsidRPr="00EB3C60" w14:paraId="7752C7DB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EDF8178" w14:textId="77777777" w:rsidR="00454714" w:rsidRPr="00B510DD" w:rsidRDefault="008367D1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F76E47C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454714" w:rsidRPr="00B510DD" w:rsidRDefault="00454714" w:rsidP="0045471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0D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4714" w:rsidRPr="00EB3C60" w14:paraId="7E7A5976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DCA2142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8367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6AAED5" w14:textId="77777777" w:rsidR="00454714" w:rsidRPr="00B510DD" w:rsidRDefault="00454714" w:rsidP="004547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454714" w:rsidRPr="00B510DD" w:rsidRDefault="00454714" w:rsidP="0045471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0DD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8367D1" w:rsidRPr="00EB3C60" w14:paraId="79A5FDF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6C7093E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CBA4F4A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367D1" w:rsidRPr="00EB3C60" w14:paraId="68C18C7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00BEBDA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463FA37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367D1" w:rsidRPr="00EB3C60" w14:paraId="0FED0DC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435DDAF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1866E7A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6741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367D1" w:rsidRPr="00EB3C60" w14:paraId="10E52AFD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435660B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F986350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367D1" w:rsidRPr="00EB3C60" w14:paraId="5E8DD694" w14:textId="77777777" w:rsidTr="00983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2AED5CC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84CBB31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77777777" w:rsidR="008367D1" w:rsidRPr="00B510DD" w:rsidRDefault="008367D1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4B25C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B510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4B25C9" w:rsidRPr="00EB3C60" w14:paraId="4DE1AE5F" w14:textId="77777777" w:rsidTr="00983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26DD44B" w14:textId="77777777" w:rsidR="004B25C9" w:rsidRPr="004B25C9" w:rsidRDefault="004B25C9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A7603A2" w14:textId="77777777" w:rsidR="004B25C9" w:rsidRPr="00B510DD" w:rsidRDefault="004B25C9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763526" w14:textId="77777777" w:rsidR="004B25C9" w:rsidRPr="00B510DD" w:rsidRDefault="004B25C9" w:rsidP="00836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</w:tbl>
    <w:p w14:paraId="65EB5BDC" w14:textId="77777777" w:rsidR="00400975" w:rsidRDefault="009D48A9" w:rsidP="00737B3F">
      <w:r>
        <w:tab/>
      </w:r>
      <w:r w:rsidR="00737B3F">
        <w:tab/>
        <w:t xml:space="preserve">  </w:t>
      </w:r>
    </w:p>
    <w:p w14:paraId="112FEF9A" w14:textId="77777777" w:rsidR="006F32C7" w:rsidRDefault="00400975" w:rsidP="00737B3F">
      <w:pPr>
        <w:rPr>
          <w:cs/>
        </w:rPr>
      </w:pPr>
      <w:r>
        <w:rPr>
          <w:cs/>
        </w:rPr>
        <w:tab/>
      </w:r>
      <w:r>
        <w:rPr>
          <w:cs/>
        </w:rPr>
        <w:tab/>
      </w:r>
      <w:r w:rsidR="006F32C7">
        <w:rPr>
          <w:rFonts w:hint="cs"/>
          <w:cs/>
        </w:rPr>
        <w:t xml:space="preserve">  </w:t>
      </w:r>
    </w:p>
    <w:p w14:paraId="770790E7" w14:textId="77777777" w:rsidR="006F32C7" w:rsidRDefault="006F32C7" w:rsidP="006F32C7">
      <w:pPr>
        <w:rPr>
          <w:cs/>
        </w:rPr>
      </w:pPr>
      <w:r>
        <w:rPr>
          <w:cs/>
        </w:rPr>
        <w:br w:type="page"/>
      </w:r>
    </w:p>
    <w:p w14:paraId="784EE354" w14:textId="77777777" w:rsidR="005D3DDE" w:rsidRPr="00737B3F" w:rsidRDefault="006F32C7" w:rsidP="00737B3F">
      <w:pPr>
        <w:rPr>
          <w:sz w:val="30"/>
          <w:szCs w:val="30"/>
        </w:rPr>
      </w:pPr>
      <w:r>
        <w:rPr>
          <w:sz w:val="30"/>
          <w:szCs w:val="30"/>
          <w:cs/>
        </w:rPr>
        <w:lastRenderedPageBreak/>
        <w:tab/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 </w:t>
      </w:r>
      <w:r w:rsidR="005D3DDE" w:rsidRPr="00737B3F">
        <w:rPr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2A7705" w:rsidRDefault="005D3DDE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77777777" w:rsidR="006C31A2" w:rsidRPr="002A7705" w:rsidRDefault="006C31A2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2A7705">
        <w:rPr>
          <w:rFonts w:ascii="Angsana New" w:hAnsi="Angsana New"/>
          <w:sz w:val="30"/>
          <w:szCs w:val="30"/>
          <w:cs/>
        </w:rPr>
        <w:t>คณะ</w:t>
      </w:r>
      <w:r w:rsidRPr="002A770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87406">
        <w:rPr>
          <w:rFonts w:ascii="Angsana New" w:hAnsi="Angsana New"/>
          <w:sz w:val="30"/>
          <w:szCs w:val="30"/>
        </w:rPr>
        <w:t xml:space="preserve"> </w:t>
      </w:r>
      <w:r w:rsidR="00627E11">
        <w:rPr>
          <w:rFonts w:ascii="Angsana New" w:hAnsi="Angsana New"/>
          <w:sz w:val="30"/>
          <w:szCs w:val="30"/>
        </w:rPr>
        <w:t>2</w:t>
      </w:r>
      <w:r w:rsidR="00584DFC">
        <w:rPr>
          <w:rFonts w:ascii="Angsana New" w:hAnsi="Angsana New"/>
          <w:sz w:val="30"/>
          <w:szCs w:val="30"/>
        </w:rPr>
        <w:t>2</w:t>
      </w:r>
      <w:r w:rsidR="00DC5488">
        <w:rPr>
          <w:rFonts w:ascii="Angsana New" w:hAnsi="Angsana New"/>
          <w:sz w:val="30"/>
          <w:szCs w:val="30"/>
        </w:rPr>
        <w:t xml:space="preserve"> </w:t>
      </w:r>
      <w:r w:rsidR="00DC5488" w:rsidRPr="00B36F8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C06FB" w:rsidRPr="00B36F83">
        <w:rPr>
          <w:rFonts w:ascii="Angsana New" w:hAnsi="Angsana New"/>
          <w:sz w:val="30"/>
          <w:szCs w:val="30"/>
        </w:rPr>
        <w:t>256</w:t>
      </w:r>
      <w:r w:rsidR="007169FF" w:rsidRPr="00B36F83">
        <w:rPr>
          <w:rFonts w:ascii="Angsana New" w:hAnsi="Angsana New"/>
          <w:sz w:val="30"/>
          <w:szCs w:val="30"/>
        </w:rPr>
        <w:t>4</w:t>
      </w:r>
    </w:p>
    <w:p w14:paraId="24A946C5" w14:textId="77777777" w:rsidR="002E2563" w:rsidRPr="002A7705" w:rsidRDefault="002E2563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2A7705" w:rsidRDefault="000105DF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ข้อมูล</w:t>
      </w:r>
      <w:r w:rsidR="00432D09" w:rsidRPr="002A7705">
        <w:rPr>
          <w:rFonts w:ascii="Angsana New" w:hAnsi="Angsana New" w:cs="Angsana New"/>
          <w:sz w:val="30"/>
          <w:szCs w:val="30"/>
          <w:cs/>
        </w:rPr>
        <w:t>ทั่วไป</w:t>
      </w:r>
    </w:p>
    <w:p w14:paraId="3DC6B0C0" w14:textId="77777777" w:rsidR="002E2563" w:rsidRPr="002A7705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77777777" w:rsidR="00F222CD" w:rsidRPr="00627E11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54714">
        <w:rPr>
          <w:rFonts w:ascii="Angsana New" w:hAnsi="Angsana New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454714">
        <w:rPr>
          <w:rFonts w:ascii="Angsana New" w:hAnsi="Angsana New"/>
          <w:spacing w:val="4"/>
          <w:sz w:val="30"/>
          <w:szCs w:val="30"/>
        </w:rPr>
        <w:t xml:space="preserve"> (</w:t>
      </w:r>
      <w:r w:rsidR="0073681F" w:rsidRPr="00454714">
        <w:rPr>
          <w:rFonts w:ascii="Angsana New" w:hAnsi="Angsana New"/>
          <w:spacing w:val="4"/>
          <w:sz w:val="30"/>
          <w:szCs w:val="30"/>
          <w:cs/>
        </w:rPr>
        <w:t>มหาชน</w:t>
      </w:r>
      <w:r w:rsidR="0073681F" w:rsidRPr="00454714">
        <w:rPr>
          <w:rFonts w:ascii="Angsana New" w:hAnsi="Angsana New"/>
          <w:spacing w:val="4"/>
          <w:sz w:val="30"/>
          <w:szCs w:val="30"/>
        </w:rPr>
        <w:t xml:space="preserve">) </w:t>
      </w:r>
      <w:r w:rsidRPr="00454714">
        <w:rPr>
          <w:rFonts w:ascii="Angsana New" w:hAnsi="Angsana New"/>
          <w:spacing w:val="4"/>
          <w:sz w:val="30"/>
          <w:szCs w:val="30"/>
        </w:rPr>
        <w:t xml:space="preserve"> </w:t>
      </w:r>
      <w:r w:rsidRPr="00454714">
        <w:rPr>
          <w:rFonts w:ascii="Angsana New" w:hAnsi="Angsana New"/>
          <w:spacing w:val="4"/>
          <w:sz w:val="30"/>
          <w:szCs w:val="30"/>
          <w:cs/>
        </w:rPr>
        <w:t>“บริษัท”</w:t>
      </w:r>
      <w:r w:rsidRPr="00454714">
        <w:rPr>
          <w:rFonts w:ascii="Angsana New" w:hAnsi="Angsana New"/>
          <w:spacing w:val="4"/>
          <w:sz w:val="30"/>
          <w:szCs w:val="30"/>
        </w:rPr>
        <w:t xml:space="preserve"> </w:t>
      </w:r>
      <w:r w:rsidRPr="00454714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45471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27E11" w:rsidRPr="00454714">
        <w:rPr>
          <w:rFonts w:ascii="Angsana New" w:hAnsi="Angsana New"/>
          <w:spacing w:val="4"/>
          <w:sz w:val="30"/>
          <w:szCs w:val="30"/>
          <w:cs/>
        </w:rPr>
        <w:t>และจดทะเบียนกับ</w:t>
      </w:r>
      <w:r w:rsidR="00627E11" w:rsidRPr="00454714">
        <w:rPr>
          <w:rFonts w:ascii="Angsana New" w:hAnsi="Angsana New"/>
          <w:sz w:val="30"/>
          <w:szCs w:val="30"/>
          <w:cs/>
        </w:rPr>
        <w:t>ตลาดหลักทรัพย์</w:t>
      </w:r>
      <w:r w:rsidR="00627E11" w:rsidRPr="006F32C7">
        <w:rPr>
          <w:rFonts w:ascii="Angsana New" w:hAnsi="Angsana New"/>
          <w:sz w:val="30"/>
          <w:szCs w:val="30"/>
          <w:cs/>
        </w:rPr>
        <w:t xml:space="preserve">เอ็ม เอ ไอ </w:t>
      </w:r>
      <w:r w:rsidR="00627E11" w:rsidRPr="006F32C7">
        <w:rPr>
          <w:rFonts w:ascii="Angsana New" w:hAnsi="Angsana New"/>
          <w:sz w:val="30"/>
          <w:szCs w:val="30"/>
        </w:rPr>
        <w:t xml:space="preserve">(MAI) </w:t>
      </w:r>
      <w:r w:rsidR="00627E11" w:rsidRPr="006F32C7">
        <w:rPr>
          <w:rFonts w:ascii="Angsana New" w:hAnsi="Angsana New" w:hint="cs"/>
          <w:sz w:val="30"/>
          <w:szCs w:val="30"/>
          <w:cs/>
        </w:rPr>
        <w:t>เมื่อ</w:t>
      </w:r>
      <w:r w:rsidR="007169FF">
        <w:rPr>
          <w:rFonts w:ascii="Angsana New" w:hAnsi="Angsana New" w:hint="cs"/>
          <w:sz w:val="30"/>
          <w:szCs w:val="30"/>
          <w:cs/>
        </w:rPr>
        <w:t>เ</w:t>
      </w:r>
      <w:r w:rsidR="00627E11" w:rsidRPr="006F32C7">
        <w:rPr>
          <w:rFonts w:ascii="Angsana New" w:hAnsi="Angsana New" w:hint="cs"/>
          <w:sz w:val="30"/>
          <w:szCs w:val="30"/>
          <w:cs/>
        </w:rPr>
        <w:t>ดือน</w:t>
      </w:r>
      <w:r w:rsidR="00627E11" w:rsidRPr="006F32C7">
        <w:rPr>
          <w:rFonts w:ascii="Angsana New" w:hAnsi="Angsana New"/>
          <w:sz w:val="30"/>
          <w:szCs w:val="30"/>
          <w:cs/>
        </w:rPr>
        <w:t xml:space="preserve">สิงหาคม </w:t>
      </w:r>
      <w:r w:rsidR="00627E11" w:rsidRPr="006F32C7">
        <w:rPr>
          <w:rFonts w:ascii="Angsana New" w:hAnsi="Angsana New"/>
          <w:sz w:val="30"/>
          <w:szCs w:val="30"/>
        </w:rPr>
        <w:t>2557</w:t>
      </w:r>
      <w:r w:rsidR="00DF7E50">
        <w:rPr>
          <w:rFonts w:ascii="Angsana New" w:hAnsi="Angsana New"/>
          <w:sz w:val="30"/>
          <w:szCs w:val="30"/>
        </w:rPr>
        <w:t xml:space="preserve"> </w:t>
      </w:r>
      <w:r w:rsidR="00627E11" w:rsidRPr="006F32C7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</w:t>
      </w:r>
      <w:r w:rsidR="00627E11" w:rsidRPr="00627E11">
        <w:rPr>
          <w:rFonts w:ascii="Angsana New" w:hAnsi="Angsana New"/>
          <w:sz w:val="30"/>
          <w:szCs w:val="30"/>
          <w:cs/>
        </w:rPr>
        <w:t>เลขที่</w:t>
      </w:r>
      <w:r w:rsidR="00627E11" w:rsidRPr="00627E11">
        <w:rPr>
          <w:rFonts w:ascii="Angsana New" w:hAnsi="Angsana New"/>
          <w:sz w:val="30"/>
          <w:szCs w:val="30"/>
        </w:rPr>
        <w:t xml:space="preserve"> </w:t>
      </w:r>
      <w:r w:rsidR="00627E11" w:rsidRPr="00627E11">
        <w:rPr>
          <w:rFonts w:ascii="Angsana New" w:hAnsi="Angsana New"/>
          <w:sz w:val="30"/>
          <w:szCs w:val="30"/>
          <w:cs/>
        </w:rPr>
        <w:t>ดังนี้</w:t>
      </w:r>
    </w:p>
    <w:p w14:paraId="250F0516" w14:textId="77777777"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2D81C" w14:textId="77777777" w:rsidR="00F222CD" w:rsidRPr="00810358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  <w:r w:rsidRPr="00810358">
        <w:rPr>
          <w:rFonts w:ascii="Angsana New" w:hAnsi="Angsana New"/>
          <w:sz w:val="30"/>
          <w:szCs w:val="30"/>
          <w:cs/>
        </w:rPr>
        <w:t>สำนักงานใหญ่</w:t>
      </w:r>
      <w:r w:rsidRPr="00810358">
        <w:rPr>
          <w:rFonts w:ascii="Angsana New" w:hAnsi="Angsana New"/>
          <w:sz w:val="30"/>
          <w:szCs w:val="30"/>
        </w:rPr>
        <w:t xml:space="preserve">  :  </w:t>
      </w:r>
      <w:r w:rsidRPr="00810358">
        <w:rPr>
          <w:rFonts w:ascii="Angsana New" w:hAnsi="Angsana New"/>
          <w:spacing w:val="-6"/>
          <w:sz w:val="30"/>
          <w:szCs w:val="30"/>
          <w:cs/>
        </w:rPr>
        <w:t>เลขที่ 49/42 หมู่ 5 ตำบลทุ่งสุขลา อำเภอศรีราชา จังหวัดชลบุรี</w:t>
      </w:r>
      <w:r w:rsidRPr="00810358">
        <w:rPr>
          <w:rFonts w:ascii="Angsana New" w:hAnsi="Angsana New"/>
          <w:sz w:val="30"/>
          <w:szCs w:val="30"/>
          <w:cs/>
        </w:rPr>
        <w:t xml:space="preserve"> </w:t>
      </w:r>
    </w:p>
    <w:p w14:paraId="3B699013" w14:textId="77777777" w:rsidR="00F222CD" w:rsidRPr="002A7705" w:rsidRDefault="00C40815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10358">
        <w:rPr>
          <w:rFonts w:ascii="Angsana New" w:hAnsi="Angsana New"/>
          <w:sz w:val="30"/>
          <w:szCs w:val="30"/>
          <w:cs/>
        </w:rPr>
        <w:t xml:space="preserve">สำนักงานสาขา </w:t>
      </w:r>
      <w:r w:rsidR="00B0100E" w:rsidRPr="00810358">
        <w:rPr>
          <w:rFonts w:ascii="Angsana New" w:hAnsi="Angsana New"/>
          <w:sz w:val="30"/>
          <w:szCs w:val="30"/>
        </w:rPr>
        <w:t>:</w:t>
      </w:r>
      <w:r w:rsidR="00B0100E" w:rsidRPr="002A7705">
        <w:rPr>
          <w:rFonts w:ascii="Angsana New" w:hAnsi="Angsana New"/>
          <w:sz w:val="30"/>
          <w:szCs w:val="30"/>
        </w:rPr>
        <w:t> </w:t>
      </w:r>
      <w:r w:rsidR="00B0100E"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222CD" w:rsidRPr="002A7705">
        <w:rPr>
          <w:rFonts w:ascii="Angsana New" w:hAnsi="Angsana New"/>
          <w:spacing w:val="-6"/>
          <w:sz w:val="30"/>
          <w:szCs w:val="30"/>
        </w:rPr>
        <w:t>130</w:t>
      </w:r>
      <w:r w:rsidR="000332EF"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</w:rPr>
        <w:t>-132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 อาคารสินธรทาวเวอร์</w:t>
      </w:r>
      <w:r w:rsidR="00F222CD" w:rsidRPr="002A7705">
        <w:rPr>
          <w:rFonts w:ascii="Angsana New" w:hAnsi="Angsana New"/>
          <w:spacing w:val="-6"/>
          <w:sz w:val="30"/>
          <w:szCs w:val="30"/>
        </w:rPr>
        <w:t xml:space="preserve"> 2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ชั้นที่ </w:t>
      </w:r>
      <w:r w:rsidR="00F222CD" w:rsidRPr="002A7705">
        <w:rPr>
          <w:rFonts w:ascii="Angsana New" w:hAnsi="Angsana New"/>
          <w:spacing w:val="-6"/>
          <w:sz w:val="30"/>
          <w:szCs w:val="30"/>
        </w:rPr>
        <w:t xml:space="preserve">9 </w:t>
      </w:r>
      <w:r w:rsidRPr="002A7705">
        <w:rPr>
          <w:rFonts w:ascii="Angsana New" w:hAnsi="Angsana New"/>
          <w:spacing w:val="-6"/>
          <w:sz w:val="30"/>
          <w:szCs w:val="30"/>
          <w:cs/>
        </w:rPr>
        <w:t>ถนนวิทยุ แขวงลุมพินี เขตปทุมวัน</w:t>
      </w:r>
      <w:r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>กรุงเทพมหานคร</w:t>
      </w:r>
    </w:p>
    <w:p w14:paraId="5BC903F0" w14:textId="77777777" w:rsidR="00492E02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2A7705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2A7705">
        <w:rPr>
          <w:rFonts w:ascii="Angsana New" w:hAnsi="Angsana New"/>
          <w:spacing w:val="-4"/>
          <w:sz w:val="30"/>
          <w:szCs w:val="30"/>
        </w:rPr>
        <w:t xml:space="preserve"> : </w:t>
      </w:r>
      <w:r w:rsidR="00C40815" w:rsidRPr="002A7705">
        <w:rPr>
          <w:rFonts w:ascii="Angsana New" w:hAnsi="Angsana New"/>
          <w:spacing w:val="-4"/>
          <w:sz w:val="30"/>
          <w:szCs w:val="30"/>
        </w:rPr>
        <w:t xml:space="preserve"> </w:t>
      </w:r>
      <w:r w:rsidRPr="002A7705">
        <w:rPr>
          <w:rFonts w:ascii="Angsana New" w:hAnsi="Angsana New"/>
          <w:spacing w:val="-4"/>
          <w:sz w:val="30"/>
          <w:szCs w:val="30"/>
          <w:cs/>
        </w:rPr>
        <w:t>เลขที่ 7/474 หมู่ที่ 6 ตำบลมาบยางพร อำเภอปลวกแดง จังหวัดระยอง</w:t>
      </w:r>
    </w:p>
    <w:p w14:paraId="49A902A0" w14:textId="77777777" w:rsidR="00BC06FB" w:rsidRPr="00DF7E50" w:rsidRDefault="00BC06FB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EA33DC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EA33DC">
        <w:rPr>
          <w:rFonts w:ascii="Angsana New" w:hAnsi="Angsana New"/>
          <w:spacing w:val="-4"/>
          <w:sz w:val="30"/>
          <w:szCs w:val="30"/>
        </w:rPr>
        <w:t xml:space="preserve"> :  </w:t>
      </w:r>
      <w:r w:rsidRPr="00EA33DC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EA33DC">
        <w:rPr>
          <w:rFonts w:ascii="Angsana New" w:hAnsi="Angsana New"/>
          <w:spacing w:val="-4"/>
          <w:sz w:val="30"/>
          <w:szCs w:val="30"/>
        </w:rPr>
        <w:t>248</w:t>
      </w:r>
      <w:r w:rsidRPr="00EA33DC">
        <w:rPr>
          <w:rFonts w:ascii="Angsana New" w:hAnsi="Angsana New"/>
          <w:spacing w:val="-4"/>
          <w:sz w:val="30"/>
          <w:szCs w:val="30"/>
          <w:cs/>
        </w:rPr>
        <w:t>/</w:t>
      </w:r>
      <w:r w:rsidRPr="00EA33DC">
        <w:rPr>
          <w:rFonts w:ascii="Angsana New" w:hAnsi="Angsana New"/>
          <w:spacing w:val="-4"/>
          <w:sz w:val="30"/>
          <w:szCs w:val="30"/>
        </w:rPr>
        <w:t>1</w:t>
      </w:r>
      <w:r w:rsidRPr="00EA33DC">
        <w:rPr>
          <w:rFonts w:ascii="Angsana New" w:hAnsi="Angsana New"/>
          <w:spacing w:val="-4"/>
          <w:sz w:val="30"/>
          <w:szCs w:val="30"/>
          <w:cs/>
        </w:rPr>
        <w:t xml:space="preserve"> หมู่ที่ </w:t>
      </w:r>
      <w:r w:rsidRPr="00EA33DC">
        <w:rPr>
          <w:rFonts w:ascii="Angsana New" w:hAnsi="Angsana New"/>
          <w:spacing w:val="-4"/>
          <w:sz w:val="30"/>
          <w:szCs w:val="30"/>
        </w:rPr>
        <w:t>2</w:t>
      </w:r>
      <w:r w:rsidRPr="00EA33DC">
        <w:rPr>
          <w:rFonts w:ascii="Angsana New" w:hAnsi="Angsana New"/>
          <w:spacing w:val="-4"/>
          <w:sz w:val="30"/>
          <w:szCs w:val="30"/>
          <w:cs/>
        </w:rPr>
        <w:t xml:space="preserve"> ตำบล</w:t>
      </w:r>
      <w:r w:rsidRPr="00EA33DC">
        <w:rPr>
          <w:rFonts w:ascii="Angsana New" w:hAnsi="Angsana New" w:hint="cs"/>
          <w:spacing w:val="-4"/>
          <w:sz w:val="30"/>
          <w:szCs w:val="30"/>
          <w:cs/>
        </w:rPr>
        <w:t>ในเมือง</w:t>
      </w:r>
      <w:r w:rsidRPr="00EA33DC">
        <w:rPr>
          <w:rFonts w:ascii="Angsana New" w:hAnsi="Angsana New"/>
          <w:spacing w:val="-4"/>
          <w:sz w:val="30"/>
          <w:szCs w:val="30"/>
          <w:cs/>
        </w:rPr>
        <w:t xml:space="preserve"> อำเภอ</w:t>
      </w:r>
      <w:r w:rsidRPr="00EA33DC">
        <w:rPr>
          <w:rFonts w:ascii="Angsana New" w:hAnsi="Angsana New" w:hint="cs"/>
          <w:spacing w:val="-4"/>
          <w:sz w:val="30"/>
          <w:szCs w:val="30"/>
          <w:cs/>
        </w:rPr>
        <w:t>สวรรคโลก</w:t>
      </w:r>
      <w:r w:rsidRPr="00EA33DC">
        <w:rPr>
          <w:rFonts w:ascii="Angsana New" w:hAnsi="Angsana New"/>
          <w:spacing w:val="-4"/>
          <w:sz w:val="30"/>
          <w:szCs w:val="30"/>
          <w:cs/>
        </w:rPr>
        <w:t xml:space="preserve"> จังหวัด</w:t>
      </w:r>
      <w:r w:rsidRPr="00EA33DC">
        <w:rPr>
          <w:rFonts w:ascii="Angsana New" w:hAnsi="Angsana New" w:hint="cs"/>
          <w:spacing w:val="-4"/>
          <w:sz w:val="30"/>
          <w:szCs w:val="30"/>
          <w:cs/>
        </w:rPr>
        <w:t>สุโขทัย</w:t>
      </w:r>
    </w:p>
    <w:p w14:paraId="73D6984D" w14:textId="77777777" w:rsidR="00627E11" w:rsidRPr="00DF7E50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F7E50">
        <w:rPr>
          <w:rFonts w:ascii="Angsana New" w:hAnsi="Angsana New" w:hint="cs"/>
          <w:spacing w:val="-4"/>
          <w:sz w:val="30"/>
          <w:szCs w:val="30"/>
          <w:cs/>
        </w:rPr>
        <w:t xml:space="preserve">สำนักงานสาขา </w:t>
      </w:r>
      <w:r w:rsidRPr="00DF7E50">
        <w:rPr>
          <w:rFonts w:ascii="Angsana New" w:hAnsi="Angsana New"/>
          <w:spacing w:val="-4"/>
          <w:sz w:val="30"/>
          <w:szCs w:val="30"/>
        </w:rPr>
        <w:t xml:space="preserve">: </w:t>
      </w:r>
      <w:r w:rsidR="00157FAF" w:rsidRPr="00DF7E50">
        <w:rPr>
          <w:rFonts w:ascii="Angsana New" w:hAnsi="Angsana New"/>
          <w:spacing w:val="-4"/>
          <w:sz w:val="30"/>
          <w:szCs w:val="30"/>
          <w:cs/>
        </w:rPr>
        <w:t xml:space="preserve">เลขที่ 99/6 หมู่ 4 ตำบลทับยายเชียง อำเภอพรหมพิราม จังหวัดพิษณุโลก </w:t>
      </w:r>
    </w:p>
    <w:p w14:paraId="0A9DBC8F" w14:textId="77777777" w:rsidR="00F222CD" w:rsidRPr="00DF7E50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77777777" w:rsidR="00F222CD" w:rsidRPr="002A7705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7E50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F222CD" w:rsidRPr="00DF7E50">
        <w:rPr>
          <w:rFonts w:ascii="Angsana New" w:hAnsi="Angsana New"/>
          <w:sz w:val="30"/>
          <w:szCs w:val="30"/>
          <w:cs/>
        </w:rPr>
        <w:t xml:space="preserve">ได้แก่ </w:t>
      </w:r>
      <w:r w:rsidR="0073681F" w:rsidRPr="00DF7E50">
        <w:rPr>
          <w:rFonts w:ascii="Angsana New" w:hAnsi="Angsana New"/>
          <w:sz w:val="30"/>
          <w:szCs w:val="30"/>
          <w:cs/>
        </w:rPr>
        <w:t>กลุ่มครอบครัวจันทรัช</w:t>
      </w:r>
      <w:r w:rsidR="00DB2846" w:rsidRPr="00DF7E50">
        <w:rPr>
          <w:rFonts w:ascii="Angsana New" w:hAnsi="Angsana New"/>
          <w:sz w:val="30"/>
          <w:szCs w:val="30"/>
          <w:cs/>
        </w:rPr>
        <w:t xml:space="preserve"> </w:t>
      </w:r>
      <w:r w:rsidR="0073681F" w:rsidRPr="00DF7E50">
        <w:rPr>
          <w:rFonts w:ascii="Angsana New" w:hAnsi="Angsana New"/>
          <w:sz w:val="30"/>
          <w:szCs w:val="30"/>
          <w:cs/>
        </w:rPr>
        <w:t>ซึ่งถือหุ้นในบริษัท</w:t>
      </w:r>
      <w:r w:rsidR="00DB2846" w:rsidRPr="00DF7E50">
        <w:rPr>
          <w:rFonts w:ascii="Angsana New" w:hAnsi="Angsana New"/>
          <w:sz w:val="30"/>
          <w:szCs w:val="30"/>
          <w:cs/>
        </w:rPr>
        <w:t>รวมร้อยละ</w:t>
      </w:r>
      <w:r w:rsidR="00F222CD" w:rsidRPr="00DF7E50">
        <w:rPr>
          <w:rFonts w:ascii="Angsana New" w:hAnsi="Angsana New"/>
          <w:sz w:val="30"/>
          <w:szCs w:val="30"/>
        </w:rPr>
        <w:t xml:space="preserve"> </w:t>
      </w:r>
      <w:r w:rsidR="0063180E" w:rsidRPr="00E71D87">
        <w:rPr>
          <w:rFonts w:ascii="Angsana New" w:hAnsi="Angsana New"/>
          <w:sz w:val="30"/>
          <w:szCs w:val="30"/>
        </w:rPr>
        <w:t>6</w:t>
      </w:r>
      <w:r w:rsidR="00584DFC">
        <w:rPr>
          <w:rFonts w:ascii="Angsana New" w:hAnsi="Angsana New"/>
          <w:sz w:val="30"/>
          <w:szCs w:val="30"/>
        </w:rPr>
        <w:t>2.20</w:t>
      </w:r>
    </w:p>
    <w:p w14:paraId="15FF3569" w14:textId="77777777" w:rsidR="00F222CD" w:rsidRPr="002A7705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77777777" w:rsidR="00454714" w:rsidRPr="00454714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5471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บริษัทดำเนินธุรกิจหลักเกี่ยวกับการผลิตและจัดจำหน่ายซอสปรุงรส น้ำจิ้มปรุงรส น้ำผลไม้ เครื่องกระป๋อง รวมถึงผลิตภัณฑ์จากพืชผักผลไม้</w:t>
      </w:r>
    </w:p>
    <w:p w14:paraId="6740D7C2" w14:textId="77777777" w:rsidR="004E72FB" w:rsidRPr="002A7705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2A7705" w:rsidRDefault="00F7502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14C430F" w14:textId="77777777" w:rsidR="00BF0C27" w:rsidRPr="002A7705" w:rsidRDefault="00BF0C27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554DE" w14:textId="77777777" w:rsidR="00480A02" w:rsidRPr="00FE0B28" w:rsidRDefault="00480A02" w:rsidP="00A61DD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88587E4" w14:textId="77777777" w:rsidR="00480A02" w:rsidRPr="002A7705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BAF4FF" w14:textId="77777777"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E62FA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A7705">
        <w:rPr>
          <w:rFonts w:ascii="Angsana New" w:hAnsi="Angsana New"/>
          <w:sz w:val="30"/>
          <w:szCs w:val="30"/>
          <w:cs/>
        </w:rPr>
        <w:t xml:space="preserve">สภาวิชาชีพบัญชีฯ </w:t>
      </w:r>
      <w:r w:rsidR="00B04F91" w:rsidRPr="002A77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05592D5" w14:textId="77777777" w:rsidR="00FF6DEF" w:rsidRDefault="00FF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1DEED810" w14:textId="77777777" w:rsidR="00B510DD" w:rsidRDefault="00EE62FA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10DD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มาตรฐานการรายงานทางการเงินหลายฉบับ</w:t>
      </w:r>
      <w:r w:rsidR="00054F4F" w:rsidRPr="00B510DD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B510DD">
        <w:rPr>
          <w:rFonts w:ascii="Angsana New" w:hAnsi="Angsana New" w:hint="cs"/>
          <w:spacing w:val="-2"/>
          <w:sz w:val="30"/>
          <w:szCs w:val="30"/>
          <w:cs/>
        </w:rPr>
        <w:t>มีการ</w:t>
      </w:r>
      <w:r w:rsidR="00054F4F" w:rsidRPr="00B510DD">
        <w:rPr>
          <w:rFonts w:ascii="Angsana New" w:hAnsi="Angsana New"/>
          <w:spacing w:val="-2"/>
          <w:sz w:val="30"/>
          <w:szCs w:val="30"/>
          <w:cs/>
        </w:rPr>
        <w:t>ออกและปรับปรุง</w:t>
      </w:r>
      <w:r w:rsidRPr="00B510DD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054F4F" w:rsidRPr="00B510DD">
        <w:rPr>
          <w:rFonts w:ascii="Angsana New" w:hAnsi="Angsana New"/>
          <w:spacing w:val="-2"/>
          <w:sz w:val="30"/>
          <w:szCs w:val="30"/>
          <w:cs/>
        </w:rPr>
        <w:t>ซึ่งมีผลบังคับใช้ตั้งแต่รอบระยะเวลาบัญชี</w:t>
      </w:r>
      <w:r w:rsidR="00054F4F" w:rsidRPr="00B510DD">
        <w:rPr>
          <w:rFonts w:ascii="Angsana New" w:hAnsi="Angsana New"/>
          <w:spacing w:val="-4"/>
          <w:sz w:val="30"/>
          <w:szCs w:val="30"/>
          <w:cs/>
        </w:rPr>
        <w:t>ที่เริ่มในหรือหลังวันที่</w:t>
      </w:r>
      <w:r w:rsidR="00054F4F" w:rsidRPr="00B510DD">
        <w:rPr>
          <w:rFonts w:ascii="Angsana New" w:hAnsi="Angsana New"/>
          <w:spacing w:val="-4"/>
          <w:sz w:val="30"/>
          <w:szCs w:val="30"/>
          <w:rtl/>
          <w:cs/>
        </w:rPr>
        <w:t xml:space="preserve">1 </w:t>
      </w:r>
      <w:r w:rsidR="00054F4F" w:rsidRPr="00B510DD">
        <w:rPr>
          <w:rFonts w:ascii="Angsana New" w:hAnsi="Angsana New"/>
          <w:spacing w:val="-4"/>
          <w:sz w:val="30"/>
          <w:szCs w:val="30"/>
        </w:rPr>
        <w:t xml:space="preserve"> </w:t>
      </w:r>
      <w:r w:rsidR="00054F4F" w:rsidRPr="00B510DD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DC5488" w:rsidRPr="00B510DD">
        <w:rPr>
          <w:rFonts w:ascii="Angsana New" w:hAnsi="Angsana New"/>
          <w:spacing w:val="-4"/>
          <w:sz w:val="30"/>
          <w:szCs w:val="30"/>
          <w:rtl/>
          <w:cs/>
        </w:rPr>
        <w:t>25</w:t>
      </w:r>
      <w:r w:rsidR="00F0516E" w:rsidRPr="00B510DD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B510DD" w:rsidRPr="00B510DD">
        <w:rPr>
          <w:rFonts w:ascii="Angsana New" w:hAnsi="Angsana New"/>
          <w:spacing w:val="-4"/>
          <w:sz w:val="30"/>
          <w:szCs w:val="30"/>
        </w:rPr>
        <w:t>3</w:t>
      </w:r>
      <w:r w:rsidR="00054F4F" w:rsidRPr="00B510DD">
        <w:rPr>
          <w:rFonts w:ascii="Angsana New" w:hAnsi="Angsana New"/>
          <w:spacing w:val="-4"/>
          <w:sz w:val="30"/>
          <w:szCs w:val="30"/>
        </w:rPr>
        <w:t xml:space="preserve"> </w:t>
      </w:r>
      <w:r w:rsidR="00054F4F" w:rsidRPr="00B510DD">
        <w:rPr>
          <w:rFonts w:ascii="Angsana New" w:hAnsi="Angsana New"/>
          <w:spacing w:val="-4"/>
          <w:sz w:val="30"/>
          <w:szCs w:val="30"/>
          <w:cs/>
        </w:rPr>
        <w:t>การ</w:t>
      </w:r>
      <w:r w:rsidR="00F0516E" w:rsidRPr="00B510DD">
        <w:rPr>
          <w:rFonts w:ascii="Angsana New" w:hAnsi="Angsana New" w:hint="cs"/>
          <w:spacing w:val="-4"/>
          <w:sz w:val="30"/>
          <w:szCs w:val="30"/>
          <w:cs/>
        </w:rPr>
        <w:t>ถือ</w:t>
      </w:r>
      <w:r w:rsidR="00054F4F" w:rsidRPr="00B510DD">
        <w:rPr>
          <w:rFonts w:ascii="Angsana New" w:hAnsi="Angsana New"/>
          <w:spacing w:val="-4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</w:t>
      </w:r>
      <w:r w:rsidR="00054F4F" w:rsidRPr="002A7705">
        <w:rPr>
          <w:rFonts w:ascii="Angsana New" w:hAnsi="Angsana New"/>
          <w:sz w:val="30"/>
          <w:szCs w:val="30"/>
          <w:cs/>
        </w:rPr>
        <w:t xml:space="preserve"> </w:t>
      </w:r>
      <w:r w:rsidR="00627E11" w:rsidRPr="006F32C7">
        <w:rPr>
          <w:rFonts w:ascii="Angsana New" w:hAnsi="Angsana New"/>
          <w:sz w:val="30"/>
          <w:szCs w:val="30"/>
          <w:cs/>
        </w:rPr>
        <w:t>มีผลให้เกิดการเปลี่ยนแปลงนโยบายการบัญชีของ</w:t>
      </w:r>
      <w:r w:rsidR="00627E11" w:rsidRPr="006F32C7">
        <w:rPr>
          <w:rFonts w:ascii="Angsana New" w:hAnsi="Angsana New" w:hint="cs"/>
          <w:sz w:val="30"/>
          <w:szCs w:val="30"/>
          <w:cs/>
        </w:rPr>
        <w:t xml:space="preserve">บริษัท </w:t>
      </w:r>
    </w:p>
    <w:p w14:paraId="6EE399D4" w14:textId="77777777" w:rsidR="00B510DD" w:rsidRPr="00341EA9" w:rsidRDefault="00B510DD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</w:p>
    <w:p w14:paraId="2C9146D0" w14:textId="77777777" w:rsidR="00DD62E6" w:rsidRDefault="00B510DD" w:rsidP="008E1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B510DD">
        <w:rPr>
          <w:rFonts w:ascii="Angsana New" w:hAnsi="Angsana New" w:hint="cs"/>
          <w:spacing w:val="-2"/>
          <w:sz w:val="30"/>
          <w:szCs w:val="30"/>
          <w:cs/>
        </w:rPr>
        <w:lastRenderedPageBreak/>
        <w:t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</w:t>
      </w:r>
      <w:r>
        <w:rPr>
          <w:rFonts w:ascii="Angsana New" w:hAnsi="Angsana New" w:hint="cs"/>
          <w:sz w:val="30"/>
          <w:szCs w:val="30"/>
          <w:cs/>
        </w:rPr>
        <w:t xml:space="preserve">ทางการเงิน 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Pr="00B510DD">
        <w:rPr>
          <w:rFonts w:ascii="Angsana New" w:hAnsi="Angsana New"/>
          <w:spacing w:val="-4"/>
          <w:sz w:val="30"/>
          <w:szCs w:val="30"/>
        </w:rPr>
        <w:t xml:space="preserve">9 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B510D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B510DD">
        <w:rPr>
          <w:rFonts w:ascii="Angsana New" w:hAnsi="Angsana New"/>
          <w:spacing w:val="-4"/>
          <w:sz w:val="30"/>
          <w:szCs w:val="30"/>
        </w:rPr>
        <w:t xml:space="preserve">TFRS 9) 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B510DD">
        <w:rPr>
          <w:rFonts w:ascii="Angsana New" w:hAnsi="Angsana New"/>
          <w:spacing w:val="-4"/>
          <w:sz w:val="30"/>
          <w:szCs w:val="30"/>
          <w:cs/>
        </w:rPr>
        <w:t>และมาตรฐานการรายงานทางการเงิน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510DD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510DD">
        <w:rPr>
          <w:rFonts w:ascii="Angsana New" w:hAnsi="Angsana New"/>
          <w:spacing w:val="-4"/>
          <w:sz w:val="30"/>
          <w:szCs w:val="30"/>
        </w:rPr>
        <w:t xml:space="preserve">16 </w:t>
      </w:r>
      <w:r w:rsidRPr="00B510DD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B510DD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</w:t>
      </w:r>
      <w:r w:rsidRPr="00B510DD">
        <w:rPr>
          <w:rFonts w:ascii="Angsana New" w:hAnsi="Angsana New"/>
          <w:spacing w:val="-4"/>
          <w:sz w:val="30"/>
          <w:szCs w:val="30"/>
        </w:rPr>
        <w:t xml:space="preserve"> </w:t>
      </w:r>
      <w:r w:rsidRPr="00B510DD">
        <w:rPr>
          <w:rFonts w:ascii="Angsana New" w:hAnsi="Angsana New"/>
          <w:spacing w:val="-4"/>
          <w:sz w:val="30"/>
          <w:szCs w:val="30"/>
          <w:cs/>
        </w:rPr>
        <w:t>(</w:t>
      </w:r>
      <w:r w:rsidRPr="00B510DD">
        <w:rPr>
          <w:rFonts w:ascii="Angsana New" w:hAnsi="Angsana New"/>
          <w:spacing w:val="-4"/>
          <w:sz w:val="30"/>
          <w:szCs w:val="30"/>
        </w:rPr>
        <w:t>TFRS 16</w:t>
      </w:r>
      <w:r w:rsidRPr="00B510DD">
        <w:rPr>
          <w:rFonts w:ascii="Angsana New" w:hAnsi="Angsana New"/>
          <w:spacing w:val="-4"/>
          <w:sz w:val="30"/>
          <w:szCs w:val="30"/>
          <w:cs/>
        </w:rPr>
        <w:t>) เป็นครั้งแรก</w:t>
      </w:r>
      <w:r w:rsidR="00EA33DC">
        <w:rPr>
          <w:rFonts w:ascii="Angsana New" w:hAnsi="Angsana New"/>
          <w:spacing w:val="-4"/>
          <w:sz w:val="30"/>
          <w:szCs w:val="30"/>
        </w:rPr>
        <w:t xml:space="preserve"> </w:t>
      </w:r>
      <w:r w:rsidRPr="00B510DD">
        <w:rPr>
          <w:rFonts w:ascii="Angsana New" w:hAnsi="Angsana New"/>
          <w:spacing w:val="-4"/>
          <w:sz w:val="30"/>
          <w:szCs w:val="30"/>
          <w:cs/>
        </w:rPr>
        <w:t>ซึ่ง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ได้เปิดเผยผลกระทบจากการเปลี่ยนแปลงนโยบายการบัญชีไว้ในหมายเหตข้อ </w:t>
      </w:r>
      <w:r>
        <w:rPr>
          <w:rFonts w:ascii="Angsana New" w:hAnsi="Angsana New"/>
          <w:spacing w:val="-4"/>
          <w:sz w:val="30"/>
          <w:szCs w:val="30"/>
        </w:rPr>
        <w:t>3</w:t>
      </w:r>
    </w:p>
    <w:p w14:paraId="5C566982" w14:textId="77777777" w:rsidR="00B510DD" w:rsidRPr="00341EA9" w:rsidRDefault="00B510DD" w:rsidP="008E1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6"/>
          <w:szCs w:val="36"/>
        </w:rPr>
      </w:pPr>
    </w:p>
    <w:p w14:paraId="7A1A9928" w14:textId="77777777" w:rsidR="00DD62E6" w:rsidRPr="006F32C7" w:rsidRDefault="00DD62E6" w:rsidP="00DD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510DD">
        <w:rPr>
          <w:rFonts w:ascii="Angsana New" w:hAnsi="Angsana New"/>
          <w:spacing w:val="4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Pr="006F32C7">
        <w:rPr>
          <w:rFonts w:ascii="Angsana New" w:hAnsi="Angsana New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6F32C7">
        <w:rPr>
          <w:rFonts w:ascii="Angsana New" w:hAnsi="Angsana New"/>
          <w:sz w:val="30"/>
          <w:szCs w:val="30"/>
        </w:rPr>
        <w:t xml:space="preserve"> </w:t>
      </w:r>
      <w:r w:rsidR="003F7DC5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ฎ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9729A2D" w14:textId="77777777" w:rsidR="00DD62E6" w:rsidRPr="00341EA9" w:rsidRDefault="00DD62E6" w:rsidP="00DD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36"/>
        </w:rPr>
      </w:pPr>
    </w:p>
    <w:p w14:paraId="6C9199EB" w14:textId="77777777" w:rsidR="00480A02" w:rsidRPr="00FE0B28" w:rsidRDefault="00F222CD" w:rsidP="00A61DD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480A02" w:rsidRPr="00FE0B28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14:paraId="28CAC9F4" w14:textId="77777777" w:rsidR="00480A02" w:rsidRPr="00341EA9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</w:p>
    <w:p w14:paraId="06B2599B" w14:textId="77777777" w:rsidR="00480A02" w:rsidRPr="00D67AE1" w:rsidRDefault="00480A02" w:rsidP="00D67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8635E">
        <w:rPr>
          <w:rFonts w:ascii="Angsana New" w:hAnsi="Angsana New"/>
          <w:spacing w:val="-6"/>
          <w:sz w:val="30"/>
          <w:szCs w:val="30"/>
          <w:cs/>
        </w:rPr>
        <w:t>งบการเงินนี้</w:t>
      </w:r>
      <w:r w:rsidR="003F7DC5">
        <w:rPr>
          <w:rFonts w:ascii="Angsana New" w:hAnsi="Angsana New" w:hint="cs"/>
          <w:spacing w:val="-6"/>
          <w:sz w:val="30"/>
          <w:szCs w:val="30"/>
          <w:cs/>
        </w:rPr>
        <w:t>นำเสนอ</w:t>
      </w:r>
      <w:r w:rsidRPr="0038635E">
        <w:rPr>
          <w:rFonts w:ascii="Angsana New" w:hAnsi="Angsana New"/>
          <w:spacing w:val="-6"/>
          <w:sz w:val="30"/>
          <w:szCs w:val="30"/>
          <w:cs/>
        </w:rPr>
        <w:t>เป็นเงินบาท</w:t>
      </w:r>
      <w:r w:rsidR="00F222CD" w:rsidRPr="0038635E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653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0324391F" w14:textId="77777777" w:rsidR="004E72FB" w:rsidRPr="00341EA9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</w:p>
    <w:p w14:paraId="1FB01B60" w14:textId="77777777" w:rsidR="00480A02" w:rsidRPr="00FE0B28" w:rsidRDefault="00D47456" w:rsidP="00A61DD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480A02" w:rsidRPr="00FE0B2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0A02" w:rsidRPr="00FE0B2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21705CC" w14:textId="77777777" w:rsidR="00480A02" w:rsidRPr="00341EA9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6"/>
          <w:szCs w:val="36"/>
        </w:rPr>
      </w:pPr>
    </w:p>
    <w:p w14:paraId="08463E60" w14:textId="77777777" w:rsidR="00D67AE1" w:rsidRPr="00D67AE1" w:rsidRDefault="00115A50" w:rsidP="00D67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7AE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004273" w:rsidRPr="00D67AE1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004273" w:rsidRPr="00D67AE1">
        <w:rPr>
          <w:rFonts w:ascii="Angsana New" w:hAnsi="Angsana New"/>
          <w:spacing w:val="-8"/>
          <w:sz w:val="30"/>
          <w:szCs w:val="30"/>
          <w:cs/>
        </w:rPr>
        <w:t>การประมาณ</w:t>
      </w:r>
      <w:r w:rsidR="00D67AE1" w:rsidRPr="00D67AE1">
        <w:rPr>
          <w:rFonts w:ascii="Angsana New" w:hAnsi="Angsana New"/>
          <w:spacing w:val="-8"/>
          <w:sz w:val="30"/>
          <w:szCs w:val="30"/>
          <w:cs/>
        </w:rPr>
        <w:t>การ</w:t>
      </w:r>
      <w:r w:rsidR="00004273" w:rsidRPr="00D67AE1">
        <w:rPr>
          <w:rFonts w:ascii="Angsana New" w:hAnsi="Angsana New"/>
          <w:spacing w:val="-8"/>
          <w:sz w:val="30"/>
          <w:szCs w:val="30"/>
          <w:cs/>
        </w:rPr>
        <w:t>และ</w:t>
      </w:r>
      <w:r w:rsidR="00004273" w:rsidRPr="003F7DC5">
        <w:rPr>
          <w:rFonts w:ascii="Angsana New" w:hAnsi="Angsana New"/>
          <w:spacing w:val="-6"/>
          <w:sz w:val="30"/>
          <w:szCs w:val="30"/>
          <w:cs/>
        </w:rPr>
        <w:t>ข้อสมมติ</w:t>
      </w:r>
      <w:r w:rsidRPr="003F7DC5">
        <w:rPr>
          <w:rFonts w:ascii="Angsana New" w:hAnsi="Angsana New"/>
          <w:spacing w:val="-6"/>
          <w:sz w:val="30"/>
          <w:szCs w:val="30"/>
          <w:cs/>
        </w:rPr>
        <w:t>หลายประการ ซึ่งมีผลกระทบต่อการ</w:t>
      </w:r>
      <w:r w:rsidR="00D67AE1" w:rsidRPr="003F7DC5">
        <w:rPr>
          <w:rFonts w:ascii="Angsana New" w:hAnsi="Angsana New"/>
          <w:spacing w:val="-6"/>
          <w:sz w:val="30"/>
          <w:szCs w:val="30"/>
          <w:cs/>
        </w:rPr>
        <w:t>ปฎิบัติตาม</w:t>
      </w:r>
      <w:r w:rsidRPr="003F7DC5">
        <w:rPr>
          <w:rFonts w:ascii="Angsana New" w:hAnsi="Angsana New"/>
          <w:spacing w:val="-6"/>
          <w:sz w:val="30"/>
          <w:szCs w:val="30"/>
          <w:cs/>
        </w:rPr>
        <w:t>นโยบายการบัญชี</w:t>
      </w:r>
      <w:r w:rsidR="00D67AE1" w:rsidRPr="003F7DC5">
        <w:rPr>
          <w:rFonts w:ascii="Angsana New" w:hAnsi="Angsana New"/>
          <w:spacing w:val="-6"/>
          <w:sz w:val="30"/>
          <w:szCs w:val="30"/>
          <w:cs/>
        </w:rPr>
        <w:t>ของบริษัท ทั้งนี้ ผลที่เกิดขึ้นจริงอาจแตกต่าง</w:t>
      </w:r>
      <w:r w:rsidR="00D67AE1" w:rsidRPr="0062790B">
        <w:rPr>
          <w:rFonts w:ascii="Angsana New" w:hAnsi="Angsana New"/>
          <w:spacing w:val="-6"/>
          <w:sz w:val="30"/>
          <w:szCs w:val="30"/>
          <w:cs/>
        </w:rPr>
        <w:t>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</w:t>
      </w:r>
      <w:r w:rsidR="00D67AE1" w:rsidRPr="006F32C7">
        <w:rPr>
          <w:rFonts w:ascii="Angsana New" w:hAnsi="Angsana New"/>
          <w:sz w:val="30"/>
          <w:szCs w:val="30"/>
          <w:cs/>
        </w:rPr>
        <w:t>ประมาณการทางบัญชีจะบันทึกโดยวิธีเปลี่ยนทันทีเป็นต้นไป</w:t>
      </w:r>
    </w:p>
    <w:p w14:paraId="09D3A57F" w14:textId="77777777" w:rsidR="00FF6DEF" w:rsidRDefault="00FF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80AA98" w14:textId="77777777" w:rsidR="00455756" w:rsidRPr="002A7705" w:rsidRDefault="00455756" w:rsidP="00E37B0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hanging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การใช้วิจารณญาณ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14:paraId="3E1D3833" w14:textId="77777777" w:rsidR="00455756" w:rsidRPr="00FF6DEF" w:rsidRDefault="00455756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201D219" w14:textId="77777777" w:rsidR="00CC05EF" w:rsidRDefault="00455756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CC05EF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A7705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CC05EF">
        <w:rPr>
          <w:rFonts w:ascii="Angsana New" w:hAnsi="Angsana New" w:hint="cs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ประกอบด้วยหมายเหตุ</w:t>
      </w:r>
      <w:r w:rsidR="00CC05EF">
        <w:rPr>
          <w:rFonts w:ascii="Angsana New" w:hAnsi="Angsana New" w:hint="cs"/>
          <w:sz w:val="30"/>
          <w:szCs w:val="30"/>
          <w:cs/>
        </w:rPr>
        <w:t>ข้อ</w:t>
      </w:r>
      <w:r w:rsidRPr="002A7705">
        <w:rPr>
          <w:rFonts w:ascii="Angsana New" w:hAnsi="Angsana New"/>
          <w:sz w:val="30"/>
          <w:szCs w:val="30"/>
          <w:cs/>
        </w:rPr>
        <w:t>ต่อไปนี้</w:t>
      </w:r>
    </w:p>
    <w:p w14:paraId="1AE5CD32" w14:textId="77777777" w:rsidR="00CC05EF" w:rsidRPr="00FF6DEF" w:rsidRDefault="00CC05EF" w:rsidP="00CC05EF">
      <w:pPr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480"/>
      </w:tblGrid>
      <w:tr w:rsidR="00E35ED5" w:rsidRPr="00CC05EF" w14:paraId="0C7590A8" w14:textId="77777777" w:rsidTr="00E50620">
        <w:tc>
          <w:tcPr>
            <w:tcW w:w="2610" w:type="dxa"/>
          </w:tcPr>
          <w:p w14:paraId="7CFDAEE9" w14:textId="77777777" w:rsidR="00E35ED5" w:rsidRPr="00D876C5" w:rsidRDefault="00E35ED5" w:rsidP="00E3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876C5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3547F0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3547F0" w:rsidRPr="00EA4115">
              <w:rPr>
                <w:rFonts w:ascii="Angsana New" w:hAnsi="Angsana New"/>
                <w:sz w:val="30"/>
                <w:szCs w:val="30"/>
              </w:rPr>
              <w:t>4</w:t>
            </w:r>
            <w:r w:rsidRPr="00EA41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1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547F0" w:rsidRPr="00EA41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EA41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3547F0" w:rsidRPr="00EA4115">
              <w:rPr>
                <w:rFonts w:ascii="Angsana New" w:hAnsi="Angsana New"/>
                <w:sz w:val="30"/>
                <w:szCs w:val="30"/>
              </w:rPr>
              <w:t>, 10</w:t>
            </w:r>
          </w:p>
        </w:tc>
        <w:tc>
          <w:tcPr>
            <w:tcW w:w="6480" w:type="dxa"/>
          </w:tcPr>
          <w:p w14:paraId="2B2C16E2" w14:textId="77777777" w:rsidR="00E35ED5" w:rsidRPr="00D876C5" w:rsidRDefault="00E87454" w:rsidP="00E3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7454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="00E35ED5" w:rsidRPr="00E8745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576A7DA" w14:textId="77777777" w:rsidR="00E87454" w:rsidRDefault="00E87454" w:rsidP="00E35ED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44124889" w14:textId="77777777" w:rsidR="00E35ED5" w:rsidRPr="00EA33DC" w:rsidRDefault="00E87454" w:rsidP="00EA33D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บริษัทจะใช้สิทธิยกเลิกสัญญาเช่าหรือไม่</w:t>
            </w:r>
          </w:p>
        </w:tc>
      </w:tr>
    </w:tbl>
    <w:p w14:paraId="153B2B31" w14:textId="77777777" w:rsidR="000056FD" w:rsidRDefault="000056FD">
      <w:r>
        <w:br w:type="page"/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480"/>
      </w:tblGrid>
      <w:tr w:rsidR="00E35ED5" w:rsidRPr="00CC05EF" w14:paraId="7ECD1A0C" w14:textId="77777777" w:rsidTr="00E50620">
        <w:tc>
          <w:tcPr>
            <w:tcW w:w="2610" w:type="dxa"/>
          </w:tcPr>
          <w:p w14:paraId="19F4A615" w14:textId="77777777" w:rsidR="00E35ED5" w:rsidRPr="00D876C5" w:rsidRDefault="00E35ED5" w:rsidP="00E3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</w:rPr>
              <w:lastRenderedPageBreak/>
              <w:t xml:space="preserve">     </w:t>
            </w:r>
            <w:r w:rsidRPr="00D876C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3547F0" w:rsidRPr="00EA4115">
              <w:rPr>
                <w:rFonts w:ascii="Angsana New" w:hAnsi="Angsana New"/>
                <w:sz w:val="30"/>
                <w:szCs w:val="30"/>
              </w:rPr>
              <w:t>4</w:t>
            </w:r>
            <w:r w:rsidRPr="00EA41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1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84DFC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EA41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480" w:type="dxa"/>
          </w:tcPr>
          <w:p w14:paraId="59943EB5" w14:textId="77777777" w:rsidR="00E35ED5" w:rsidRPr="00D876C5" w:rsidRDefault="00E35ED5" w:rsidP="00E3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D876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27367FBF" w14:textId="77777777" w:rsidR="00E35ED5" w:rsidRPr="00D876C5" w:rsidRDefault="00E35ED5" w:rsidP="00E35ED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70CF7BA1" w14:textId="77777777" w:rsidR="00E35ED5" w:rsidRDefault="00E35ED5" w:rsidP="00E35ED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</w:t>
            </w:r>
            <w:r w:rsidR="00A10EC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876C5">
              <w:rPr>
                <w:rFonts w:ascii="Angsana New" w:hAnsi="Angsana New"/>
                <w:sz w:val="30"/>
                <w:szCs w:val="30"/>
                <w:cs/>
              </w:rPr>
              <w:t xml:space="preserve"> ณ </w:t>
            </w:r>
            <w:r w:rsidRPr="00A10EC2">
              <w:rPr>
                <w:rFonts w:ascii="Angsana New" w:hAnsi="Angsana New"/>
                <w:sz w:val="30"/>
                <w:szCs w:val="30"/>
                <w:cs/>
              </w:rPr>
              <w:t>เวลาใดเวลา</w:t>
            </w:r>
            <w:r w:rsidRPr="00D876C5">
              <w:rPr>
                <w:rFonts w:ascii="Angsana New" w:hAnsi="Angsana New"/>
                <w:sz w:val="30"/>
                <w:szCs w:val="30"/>
                <w:cs/>
              </w:rPr>
              <w:t>หนึ่ง</w:t>
            </w:r>
            <w:r w:rsidRPr="00D876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2C6C6FF" w14:textId="77777777" w:rsidR="00E87454" w:rsidRPr="00D876C5" w:rsidRDefault="00E87454" w:rsidP="00E35ED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 โดยพิจารณาว่ารายการค้าที่บริษัททำรายการนั้นมีลักณะการเป็นตัวแทนมากกว่าการเป็นตัวการหรือไม่</w:t>
            </w:r>
          </w:p>
        </w:tc>
      </w:tr>
    </w:tbl>
    <w:p w14:paraId="1D6D3067" w14:textId="77777777" w:rsidR="00455756" w:rsidRPr="00803450" w:rsidRDefault="00455756" w:rsidP="00CC0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0E6A495" w14:textId="77777777" w:rsidR="00ED70D3" w:rsidRPr="002A7705" w:rsidRDefault="00455756" w:rsidP="00E37B0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ข้อสมมติ</w:t>
      </w:r>
      <w:r w:rsidR="00ED70D3" w:rsidRPr="002A7705">
        <w:rPr>
          <w:rFonts w:ascii="Angsana New" w:hAnsi="Angsana New"/>
          <w:sz w:val="30"/>
          <w:szCs w:val="30"/>
          <w:cs/>
        </w:rPr>
        <w:t>และความไม่แน่นอนของการประมาณการ</w:t>
      </w:r>
    </w:p>
    <w:p w14:paraId="2B448E58" w14:textId="77777777" w:rsidR="00ED70D3" w:rsidRPr="00803450" w:rsidRDefault="00ED70D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01591E0" w14:textId="77777777" w:rsidR="00774727" w:rsidRPr="00CC05EF" w:rsidRDefault="00ED70D3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05EF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455756" w:rsidRPr="00CC05EF">
        <w:rPr>
          <w:rFonts w:ascii="Angsana New" w:hAnsi="Angsana New"/>
          <w:sz w:val="30"/>
          <w:szCs w:val="30"/>
          <w:cs/>
        </w:rPr>
        <w:t>ข้อสมมติ</w:t>
      </w:r>
      <w:r w:rsidR="00455756" w:rsidRPr="00204B19">
        <w:rPr>
          <w:rFonts w:ascii="Angsana New" w:hAnsi="Angsana New"/>
          <w:sz w:val="30"/>
          <w:szCs w:val="30"/>
          <w:cs/>
        </w:rPr>
        <w:t>และ</w:t>
      </w:r>
      <w:r w:rsidRPr="00204B19">
        <w:rPr>
          <w:rFonts w:ascii="Angsana New" w:hAnsi="Angsana New"/>
          <w:sz w:val="30"/>
          <w:szCs w:val="30"/>
          <w:cs/>
        </w:rPr>
        <w:t>ความไม่แน่นอนของการประมาณการ</w:t>
      </w:r>
      <w:r w:rsidR="00CC05EF" w:rsidRPr="00204B19">
        <w:rPr>
          <w:rFonts w:ascii="Angsana New" w:hAnsi="Angsana New"/>
          <w:sz w:val="30"/>
          <w:szCs w:val="30"/>
        </w:rPr>
        <w:t xml:space="preserve"> </w:t>
      </w:r>
      <w:r w:rsidR="00CC05EF" w:rsidRPr="00204B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5EF" w:rsidRPr="00204B19">
        <w:rPr>
          <w:rFonts w:ascii="Angsana New" w:hAnsi="Angsana New"/>
          <w:sz w:val="30"/>
          <w:szCs w:val="30"/>
        </w:rPr>
        <w:t xml:space="preserve">31 </w:t>
      </w:r>
      <w:r w:rsidR="00CC05EF" w:rsidRPr="00204B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05EF" w:rsidRPr="00204B19">
        <w:rPr>
          <w:rFonts w:ascii="Angsana New" w:hAnsi="Angsana New"/>
          <w:sz w:val="30"/>
          <w:szCs w:val="30"/>
        </w:rPr>
        <w:t>256</w:t>
      </w:r>
      <w:r w:rsidR="00F31C44">
        <w:rPr>
          <w:rFonts w:ascii="Angsana New" w:hAnsi="Angsana New"/>
          <w:sz w:val="30"/>
          <w:szCs w:val="30"/>
        </w:rPr>
        <w:t xml:space="preserve">3 </w:t>
      </w:r>
      <w:r w:rsidRPr="00204B19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CC05EF" w:rsidRPr="00204B19">
        <w:rPr>
          <w:rFonts w:ascii="Angsana New" w:hAnsi="Angsana New"/>
          <w:sz w:val="30"/>
          <w:szCs w:val="30"/>
          <w:cs/>
        </w:rPr>
        <w:t>จะส่งผล</w:t>
      </w:r>
      <w:r w:rsidRPr="00204B19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CC05EF" w:rsidRPr="00204B19">
        <w:rPr>
          <w:rFonts w:ascii="Angsana New" w:hAnsi="Angsana New"/>
          <w:sz w:val="30"/>
          <w:szCs w:val="30"/>
          <w:cs/>
        </w:rPr>
        <w:t>ที่มีสาระสำคัญใน</w:t>
      </w:r>
      <w:r w:rsidR="005C7633" w:rsidRPr="00204B19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="00254D64" w:rsidRPr="00204B19">
        <w:rPr>
          <w:rFonts w:ascii="Angsana New" w:hAnsi="Angsana New"/>
          <w:sz w:val="30"/>
          <w:szCs w:val="30"/>
          <w:cs/>
        </w:rPr>
        <w:t>สินทรัพย์และหนี้สิน</w:t>
      </w:r>
      <w:r w:rsidR="00CC05EF" w:rsidRPr="00204B19">
        <w:rPr>
          <w:rFonts w:ascii="Angsana New" w:hAnsi="Angsana New"/>
          <w:sz w:val="30"/>
          <w:szCs w:val="30"/>
        </w:rPr>
        <w:br/>
      </w:r>
      <w:r w:rsidR="00254D64" w:rsidRPr="00204B19">
        <w:rPr>
          <w:rFonts w:ascii="Angsana New" w:hAnsi="Angsana New"/>
          <w:sz w:val="30"/>
          <w:szCs w:val="30"/>
          <w:cs/>
        </w:rPr>
        <w:t>ใน</w:t>
      </w:r>
      <w:r w:rsidR="00CC05EF" w:rsidRPr="00204B19">
        <w:rPr>
          <w:rFonts w:ascii="Angsana New" w:hAnsi="Angsana New"/>
          <w:sz w:val="30"/>
          <w:szCs w:val="30"/>
          <w:cs/>
        </w:rPr>
        <w:t>ปีบัญชีถัดไป ไ</w:t>
      </w:r>
      <w:r w:rsidR="00455756" w:rsidRPr="00204B19">
        <w:rPr>
          <w:rFonts w:ascii="Angsana New" w:hAnsi="Angsana New"/>
          <w:sz w:val="30"/>
          <w:szCs w:val="30"/>
          <w:cs/>
        </w:rPr>
        <w:t>ด้เปิดเผยใน</w:t>
      </w:r>
      <w:r w:rsidRPr="00204B19">
        <w:rPr>
          <w:rFonts w:ascii="Angsana New" w:hAnsi="Angsana New"/>
          <w:sz w:val="30"/>
          <w:szCs w:val="30"/>
          <w:cs/>
        </w:rPr>
        <w:t>หมาย</w:t>
      </w:r>
      <w:r w:rsidR="00CC05EF" w:rsidRPr="00204B19">
        <w:rPr>
          <w:rFonts w:ascii="Angsana New" w:hAnsi="Angsana New"/>
          <w:sz w:val="30"/>
          <w:szCs w:val="30"/>
          <w:cs/>
        </w:rPr>
        <w:t>เหตุข้อ</w:t>
      </w:r>
      <w:r w:rsidRPr="00204B19">
        <w:rPr>
          <w:rFonts w:ascii="Angsana New" w:hAnsi="Angsana New"/>
          <w:sz w:val="30"/>
          <w:szCs w:val="30"/>
          <w:cs/>
        </w:rPr>
        <w:t>ต่อไปนี้</w:t>
      </w:r>
    </w:p>
    <w:p w14:paraId="5689FD6D" w14:textId="77777777" w:rsidR="00455756" w:rsidRPr="00803450" w:rsidRDefault="00455756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2610"/>
        <w:gridCol w:w="6228"/>
      </w:tblGrid>
      <w:tr w:rsidR="00E87454" w:rsidRPr="002A7705" w14:paraId="1A1A4496" w14:textId="77777777" w:rsidTr="00A84DF0">
        <w:tc>
          <w:tcPr>
            <w:tcW w:w="2610" w:type="dxa"/>
          </w:tcPr>
          <w:p w14:paraId="06CC25E4" w14:textId="77777777" w:rsidR="00E87454" w:rsidRPr="00A84DF0" w:rsidRDefault="00E87454" w:rsidP="00E8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A41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0D5A4A" w:rsidRPr="00EA411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0D5A4A" w:rsidRPr="00EA4115">
              <w:rPr>
                <w:rFonts w:ascii="Angsana New" w:hAnsi="Angsana New" w:hint="cs"/>
                <w:sz w:val="30"/>
                <w:szCs w:val="30"/>
                <w:cs/>
              </w:rPr>
              <w:t>(ญ)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28" w:type="dxa"/>
          </w:tcPr>
          <w:p w14:paraId="60D658D1" w14:textId="77777777" w:rsidR="00E87454" w:rsidRPr="003F1078" w:rsidRDefault="00E87454" w:rsidP="00E8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กำหนดอัตราดอกเบี้ยเงินกู้ยืมส่วนเพิ่มที่ใช้ในการวัดมูลค่าหนี้สินตามสัญญเช่า</w:t>
            </w:r>
          </w:p>
        </w:tc>
      </w:tr>
      <w:tr w:rsidR="00E87454" w:rsidRPr="002A7705" w14:paraId="13BE4751" w14:textId="77777777" w:rsidTr="00A84DF0">
        <w:tc>
          <w:tcPr>
            <w:tcW w:w="2610" w:type="dxa"/>
          </w:tcPr>
          <w:p w14:paraId="7CC5EF3A" w14:textId="77777777" w:rsidR="00E87454" w:rsidRPr="00A84DF0" w:rsidRDefault="00E87454" w:rsidP="00E8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A41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EA4115">
              <w:rPr>
                <w:rFonts w:ascii="Angsana New" w:hAnsi="Angsana New"/>
                <w:sz w:val="30"/>
                <w:szCs w:val="30"/>
              </w:rPr>
              <w:t>1</w:t>
            </w:r>
            <w:r w:rsidR="000D5A4A" w:rsidRPr="00EA41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228" w:type="dxa"/>
          </w:tcPr>
          <w:p w14:paraId="507781E0" w14:textId="77777777" w:rsidR="00E87454" w:rsidRPr="005C7633" w:rsidRDefault="00E87454" w:rsidP="00E8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="00892CA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92CAD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2E335E">
              <w:rPr>
                <w:rFonts w:ascii="Angsana New" w:hAnsi="Angsana New"/>
                <w:sz w:val="30"/>
                <w:szCs w:val="30"/>
                <w:cs/>
              </w:rPr>
              <w:t>หลักในการประมาณการตามหลักคณิตศาสตร์ประกันภัย</w:t>
            </w:r>
          </w:p>
        </w:tc>
      </w:tr>
      <w:tr w:rsidR="00A97ADC" w:rsidRPr="002A7705" w14:paraId="5310DA3E" w14:textId="77777777" w:rsidTr="00A84DF0">
        <w:tc>
          <w:tcPr>
            <w:tcW w:w="2610" w:type="dxa"/>
          </w:tcPr>
          <w:p w14:paraId="05C2B935" w14:textId="77777777" w:rsidR="00A97ADC" w:rsidRPr="00A84DF0" w:rsidRDefault="00A97ADC" w:rsidP="00A9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0D5A4A" w:rsidRPr="00EA41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0D5A4A" w:rsidRPr="00EA4115">
              <w:rPr>
                <w:rFonts w:ascii="Angsana New" w:hAnsi="Angsana New"/>
                <w:sz w:val="30"/>
                <w:szCs w:val="30"/>
              </w:rPr>
              <w:t>23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28" w:type="dxa"/>
          </w:tcPr>
          <w:p w14:paraId="1A47E45F" w14:textId="77777777" w:rsidR="00A97ADC" w:rsidRPr="003F1078" w:rsidRDefault="00A97ADC" w:rsidP="00A9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</w:t>
            </w:r>
            <w:r w:rsidR="000D5A4A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ยค่าของลูกหนี้การค้าเกี่ยวกับ</w:t>
            </w:r>
            <w:r w:rsidR="004E251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ข้อสมมติที่สำคัญที่ใช้ในการกำหนดอัตราสูญเสียถัวเฉลี่ยถ่วงน้ำหนัก </w:t>
            </w:r>
            <w:r w:rsidRPr="00A97AD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97ADC">
              <w:rPr>
                <w:rFonts w:ascii="Angsana New" w:hAnsi="Angsana New"/>
                <w:sz w:val="30"/>
                <w:szCs w:val="30"/>
              </w:rPr>
              <w:t>Weighted-average loss rate)</w:t>
            </w:r>
          </w:p>
        </w:tc>
      </w:tr>
      <w:tr w:rsidR="00A97ADC" w:rsidRPr="002A7705" w14:paraId="47AEC3C3" w14:textId="77777777" w:rsidTr="00A84DF0">
        <w:tc>
          <w:tcPr>
            <w:tcW w:w="2610" w:type="dxa"/>
          </w:tcPr>
          <w:p w14:paraId="48914C2C" w14:textId="77777777" w:rsidR="00A97ADC" w:rsidRPr="00A84DF0" w:rsidRDefault="00A97ADC" w:rsidP="00A9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A41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EA411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228" w:type="dxa"/>
          </w:tcPr>
          <w:p w14:paraId="0924110D" w14:textId="77777777" w:rsidR="00A97ADC" w:rsidRPr="002E335E" w:rsidRDefault="00A97ADC" w:rsidP="00A97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วัดมูลค่ายุติธรรมของเครื่องมือทางการเงินที่นำข้อมูลที่ไม่สามารถ</w:t>
            </w:r>
            <w:r w:rsidR="00DC24E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สังเกตได้มาใช้</w:t>
            </w:r>
          </w:p>
        </w:tc>
      </w:tr>
    </w:tbl>
    <w:p w14:paraId="1698F7D8" w14:textId="77777777" w:rsidR="00D031D6" w:rsidRPr="00803450" w:rsidRDefault="00D031D6" w:rsidP="007E30C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568D172" w14:textId="77777777" w:rsidR="009126CB" w:rsidRPr="009126CB" w:rsidRDefault="009126CB" w:rsidP="009126CB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9126CB">
        <w:rPr>
          <w:rFonts w:ascii="Angsana New" w:hAnsi="Angsana New" w:cs="Angsana New" w:hint="cs"/>
          <w:sz w:val="30"/>
          <w:szCs w:val="30"/>
          <w:cs/>
          <w:lang w:val="th-TH" w:eastAsia="x-none"/>
        </w:rPr>
        <w:t>การเปลี่ยนแปลงนโยบายการบัญชี</w:t>
      </w:r>
    </w:p>
    <w:p w14:paraId="2137A9D4" w14:textId="77777777" w:rsidR="009126CB" w:rsidRPr="00803450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F7AF252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6CB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9126CB">
        <w:rPr>
          <w:rFonts w:ascii="Angsana New" w:hAnsi="Angsana New" w:hint="cs"/>
          <w:sz w:val="30"/>
          <w:szCs w:val="30"/>
        </w:rPr>
        <w:t xml:space="preserve">1 </w:t>
      </w:r>
      <w:r w:rsidRPr="009126C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126CB">
        <w:rPr>
          <w:rFonts w:ascii="Angsana New" w:hAnsi="Angsana New" w:hint="cs"/>
          <w:sz w:val="30"/>
          <w:szCs w:val="30"/>
        </w:rPr>
        <w:t xml:space="preserve">2563 </w:t>
      </w:r>
      <w:r w:rsidRPr="009126CB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9126CB">
        <w:rPr>
          <w:rFonts w:ascii="Angsana New" w:hAnsi="Angsana New" w:hint="cs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9126CB">
        <w:rPr>
          <w:rFonts w:ascii="Angsana New" w:hAnsi="Angsana New" w:hint="cs"/>
          <w:sz w:val="30"/>
          <w:szCs w:val="30"/>
        </w:rPr>
        <w:t xml:space="preserve">TFRS 16 </w:t>
      </w:r>
      <w:r w:rsidRPr="009126CB">
        <w:rPr>
          <w:rFonts w:ascii="Angsana New" w:hAnsi="Angsana New" w:hint="cs"/>
          <w:sz w:val="30"/>
          <w:szCs w:val="30"/>
          <w:cs/>
        </w:rPr>
        <w:t xml:space="preserve">เป็นครั้งแรก </w:t>
      </w:r>
    </w:p>
    <w:p w14:paraId="5AAF187E" w14:textId="77777777" w:rsidR="009126CB" w:rsidRPr="00FF6DEF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1260"/>
        <w:gridCol w:w="180"/>
        <w:gridCol w:w="1350"/>
      </w:tblGrid>
      <w:tr w:rsidR="009126CB" w:rsidRPr="009126CB" w14:paraId="21B0D601" w14:textId="77777777" w:rsidTr="00D5303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A4B7869" w14:textId="77777777" w:rsidR="009126CB" w:rsidRPr="009126CB" w:rsidRDefault="007724F7" w:rsidP="009126CB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72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ผลกระทบจากการเปลี่ยนแปลงนโยบายการบัญชี</w:t>
            </w:r>
          </w:p>
        </w:tc>
        <w:tc>
          <w:tcPr>
            <w:tcW w:w="1080" w:type="dxa"/>
          </w:tcPr>
          <w:p w14:paraId="0C57176F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42AB52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57432A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5C7B47E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964037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E4CC55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องค์ประกอบอื่น</w:t>
            </w:r>
          </w:p>
          <w:p w14:paraId="207FC14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ของส่วน</w:t>
            </w:r>
          </w:p>
          <w:p w14:paraId="6025B58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ของผู้ถือหุ้น</w:t>
            </w:r>
          </w:p>
        </w:tc>
      </w:tr>
      <w:tr w:rsidR="009126CB" w:rsidRPr="009126CB" w14:paraId="2138DD16" w14:textId="77777777" w:rsidTr="00D5303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80EAA6D" w14:textId="77777777" w:rsidR="009126CB" w:rsidRPr="009126CB" w:rsidRDefault="009126CB" w:rsidP="009126CB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05ACC4B5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003149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126CB" w:rsidRPr="009126CB" w14:paraId="1AD13690" w14:textId="77777777" w:rsidTr="00D53034">
        <w:trPr>
          <w:cantSplit/>
          <w:trHeight w:val="20"/>
        </w:trPr>
        <w:tc>
          <w:tcPr>
            <w:tcW w:w="5310" w:type="dxa"/>
          </w:tcPr>
          <w:p w14:paraId="1D8669BD" w14:textId="77777777" w:rsidR="009126CB" w:rsidRPr="009126CB" w:rsidRDefault="009126CB" w:rsidP="009126CB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6DEF">
              <w:rPr>
                <w:rFonts w:ascii="Angsana New" w:hAnsi="Angsana New"/>
                <w:sz w:val="30"/>
                <w:szCs w:val="30"/>
              </w:rPr>
              <w:t>–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8933BD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6BB28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bidi="ar-SA"/>
              </w:rPr>
              <w:t>184,382</w:t>
            </w:r>
          </w:p>
        </w:tc>
        <w:tc>
          <w:tcPr>
            <w:tcW w:w="180" w:type="dxa"/>
            <w:vAlign w:val="bottom"/>
          </w:tcPr>
          <w:p w14:paraId="65AD7FF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C13488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  501</w:t>
            </w:r>
          </w:p>
        </w:tc>
      </w:tr>
      <w:tr w:rsidR="009126CB" w:rsidRPr="009126CB" w14:paraId="1A74BD90" w14:textId="77777777" w:rsidTr="00D53034">
        <w:trPr>
          <w:cantSplit/>
          <w:trHeight w:val="254"/>
        </w:trPr>
        <w:tc>
          <w:tcPr>
            <w:tcW w:w="5310" w:type="dxa"/>
          </w:tcPr>
          <w:p w14:paraId="6726E08B" w14:textId="77777777" w:rsidR="009126CB" w:rsidRPr="009126CB" w:rsidRDefault="009126CB" w:rsidP="009126CB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5981111B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7A262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159A5A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BCF4AC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126CB" w:rsidRPr="009126CB" w14:paraId="1A1EE886" w14:textId="77777777" w:rsidTr="00D53034">
        <w:trPr>
          <w:cantSplit/>
          <w:trHeight w:val="254"/>
        </w:trPr>
        <w:tc>
          <w:tcPr>
            <w:tcW w:w="5310" w:type="dxa"/>
          </w:tcPr>
          <w:p w14:paraId="0B990E2A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  <w:p w14:paraId="09C1145D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4F36E29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A08F0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59BF24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AA9AB5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126CB" w:rsidRPr="009126CB" w14:paraId="2E080FCF" w14:textId="77777777" w:rsidTr="00D53034">
        <w:trPr>
          <w:cantSplit/>
          <w:trHeight w:val="20"/>
        </w:trPr>
        <w:tc>
          <w:tcPr>
            <w:tcW w:w="5310" w:type="dxa"/>
          </w:tcPr>
          <w:p w14:paraId="2ECB0DD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การจัดประเภทเงินลงทุนในหน่วยลงทุน </w:t>
            </w:r>
          </w:p>
        </w:tc>
        <w:tc>
          <w:tcPr>
            <w:tcW w:w="1080" w:type="dxa"/>
            <w:vAlign w:val="bottom"/>
          </w:tcPr>
          <w:p w14:paraId="3EDE843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7982F1AB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 626</w:t>
            </w:r>
          </w:p>
        </w:tc>
        <w:tc>
          <w:tcPr>
            <w:tcW w:w="180" w:type="dxa"/>
            <w:vAlign w:val="bottom"/>
          </w:tcPr>
          <w:p w14:paraId="2F7E161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32282FE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(626)</w:t>
            </w:r>
          </w:p>
        </w:tc>
      </w:tr>
      <w:tr w:rsidR="009126CB" w:rsidRPr="009126CB" w14:paraId="5C0FB538" w14:textId="77777777" w:rsidTr="00D53034">
        <w:trPr>
          <w:cantSplit/>
          <w:trHeight w:val="20"/>
        </w:trPr>
        <w:tc>
          <w:tcPr>
            <w:tcW w:w="5310" w:type="dxa"/>
          </w:tcPr>
          <w:p w14:paraId="0653414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42FB384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AAB13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373"/>
                <w:tab w:val="left" w:pos="996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      (125)</w:t>
            </w:r>
          </w:p>
        </w:tc>
        <w:tc>
          <w:tcPr>
            <w:tcW w:w="180" w:type="dxa"/>
            <w:vAlign w:val="bottom"/>
          </w:tcPr>
          <w:p w14:paraId="415D786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9DFDC35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125</w:t>
            </w:r>
          </w:p>
        </w:tc>
      </w:tr>
      <w:tr w:rsidR="009126CB" w:rsidRPr="009126CB" w14:paraId="2890A5BB" w14:textId="77777777" w:rsidTr="00D53034">
        <w:trPr>
          <w:cantSplit/>
          <w:trHeight w:val="20"/>
        </w:trPr>
        <w:tc>
          <w:tcPr>
            <w:tcW w:w="5310" w:type="dxa"/>
          </w:tcPr>
          <w:p w14:paraId="61A8089F" w14:textId="77777777" w:rsidR="009126CB" w:rsidRPr="009126CB" w:rsidRDefault="009126CB" w:rsidP="009126CB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065FAF7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ABA0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left" w:pos="1005"/>
                <w:tab w:val="decimal" w:pos="1642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  184,883</w:t>
            </w:r>
          </w:p>
        </w:tc>
        <w:tc>
          <w:tcPr>
            <w:tcW w:w="180" w:type="dxa"/>
            <w:vAlign w:val="bottom"/>
          </w:tcPr>
          <w:p w14:paraId="251E691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18D9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           -</w:t>
            </w:r>
          </w:p>
        </w:tc>
      </w:tr>
    </w:tbl>
    <w:p w14:paraId="5032B74C" w14:textId="77777777" w:rsidR="009126CB" w:rsidRPr="00341EA9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14:paraId="44AEB993" w14:textId="77777777" w:rsidR="009126CB" w:rsidRPr="009126CB" w:rsidRDefault="009126CB" w:rsidP="005F528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126C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E120381" w14:textId="77777777" w:rsidR="009126CB" w:rsidRPr="00341EA9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1D7A88" w14:textId="77777777" w:rsidR="009126CB" w:rsidRPr="009126CB" w:rsidRDefault="009126CB" w:rsidP="005F5287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</w:pPr>
      <w:r w:rsidRPr="009126CB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บริษัท</w:t>
      </w:r>
      <w:r w:rsidRPr="009126CB">
        <w:rPr>
          <w:rFonts w:ascii="Angsana New" w:hAnsi="Angsana New" w:hint="cs"/>
          <w:spacing w:val="-6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7A20D1">
        <w:rPr>
          <w:rFonts w:ascii="Angsana New" w:hAnsi="Angsana New" w:hint="cs"/>
          <w:spacing w:val="-6"/>
          <w:sz w:val="30"/>
          <w:szCs w:val="30"/>
          <w:cs/>
        </w:rPr>
        <w:t>และองค์ประกอบอื่นของส่วนของผู้ถือหุ้น</w:t>
      </w:r>
      <w:r w:rsidRPr="009126CB">
        <w:rPr>
          <w:rFonts w:ascii="Angsana New" w:eastAsia="Calibri" w:hAnsi="Angsana New" w:hint="cs"/>
          <w:spacing w:val="-6"/>
          <w:sz w:val="30"/>
          <w:szCs w:val="30"/>
          <w:lang w:val="en-GB"/>
        </w:rPr>
        <w:t xml:space="preserve"> </w:t>
      </w:r>
      <w:r w:rsidRPr="009126C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7724F7">
        <w:rPr>
          <w:rFonts w:ascii="Angsana New" w:hAnsi="Angsana New"/>
          <w:spacing w:val="-6"/>
          <w:sz w:val="30"/>
          <w:szCs w:val="30"/>
        </w:rPr>
        <w:t>1</w:t>
      </w:r>
      <w:r w:rsidRPr="009126C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126CB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7724F7">
        <w:rPr>
          <w:rFonts w:ascii="Angsana New" w:hAnsi="Angsana New"/>
          <w:spacing w:val="-6"/>
          <w:sz w:val="30"/>
          <w:szCs w:val="30"/>
        </w:rPr>
        <w:t>2563</w:t>
      </w:r>
      <w:r w:rsidRPr="009126C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126CB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9126CB">
        <w:rPr>
          <w:rFonts w:ascii="Angsana New" w:hAnsi="Angsana New" w:hint="cs"/>
          <w:spacing w:val="-6"/>
          <w:sz w:val="30"/>
          <w:szCs w:val="30"/>
        </w:rPr>
        <w:t xml:space="preserve"> 2562</w:t>
      </w:r>
      <w:r w:rsidR="007724F7">
        <w:rPr>
          <w:rFonts w:ascii="Angsana New" w:hAnsi="Angsana New"/>
          <w:spacing w:val="-6"/>
          <w:sz w:val="30"/>
          <w:szCs w:val="30"/>
        </w:rPr>
        <w:t xml:space="preserve"> </w:t>
      </w:r>
      <w:r w:rsidR="007724F7">
        <w:rPr>
          <w:rFonts w:ascii="Angsana New" w:hAnsi="Angsana New" w:hint="cs"/>
          <w:spacing w:val="-6"/>
          <w:sz w:val="30"/>
          <w:szCs w:val="30"/>
          <w:cs/>
        </w:rPr>
        <w:t>และไม่นำข้อก</w:t>
      </w:r>
      <w:r w:rsidR="007A20D1">
        <w:rPr>
          <w:rFonts w:ascii="Angsana New" w:hAnsi="Angsana New" w:hint="cs"/>
          <w:spacing w:val="-6"/>
          <w:sz w:val="30"/>
          <w:szCs w:val="30"/>
          <w:cs/>
        </w:rPr>
        <w:t>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49F260E3" w14:textId="77777777" w:rsidR="009126CB" w:rsidRPr="00341EA9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727BC81E" w14:textId="77777777" w:rsidR="009126CB" w:rsidRPr="009126CB" w:rsidRDefault="009126CB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9126C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126CB">
        <w:rPr>
          <w:rFonts w:ascii="Angsana New" w:hAnsi="Angsana New" w:hint="cs"/>
          <w:sz w:val="30"/>
          <w:szCs w:val="30"/>
        </w:rPr>
        <w:t xml:space="preserve"> </w:t>
      </w:r>
      <w:r w:rsidR="007A20D1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</w:t>
      </w:r>
      <w:r w:rsidR="007A20D1" w:rsidRPr="00803450">
        <w:rPr>
          <w:rFonts w:ascii="Angsana New" w:hAnsi="Angsana New" w:hint="cs"/>
          <w:sz w:val="30"/>
          <w:szCs w:val="30"/>
          <w:cs/>
        </w:rPr>
        <w:t xml:space="preserve">เหตุข้อ </w:t>
      </w:r>
      <w:r w:rsidR="007A20D1" w:rsidRPr="00803450">
        <w:rPr>
          <w:rFonts w:ascii="Angsana New" w:hAnsi="Angsana New"/>
          <w:sz w:val="30"/>
          <w:szCs w:val="30"/>
        </w:rPr>
        <w:t>4</w:t>
      </w:r>
      <w:r w:rsidR="007A20D1" w:rsidRPr="00803450">
        <w:rPr>
          <w:rFonts w:ascii="Angsana New" w:hAnsi="Angsana New" w:hint="cs"/>
          <w:sz w:val="30"/>
          <w:szCs w:val="30"/>
          <w:cs/>
        </w:rPr>
        <w:t>(</w:t>
      </w:r>
      <w:r w:rsidR="00803450" w:rsidRPr="00803450">
        <w:rPr>
          <w:rFonts w:ascii="Angsana New" w:hAnsi="Angsana New" w:hint="cs"/>
          <w:sz w:val="30"/>
          <w:szCs w:val="30"/>
          <w:cs/>
        </w:rPr>
        <w:t>ข</w:t>
      </w:r>
      <w:r w:rsidR="007A20D1" w:rsidRPr="00803450">
        <w:rPr>
          <w:rFonts w:ascii="Angsana New" w:hAnsi="Angsana New" w:hint="cs"/>
          <w:sz w:val="30"/>
          <w:szCs w:val="30"/>
          <w:cs/>
        </w:rPr>
        <w:t xml:space="preserve">) และข้อ </w:t>
      </w:r>
      <w:r w:rsidR="007A20D1" w:rsidRPr="00803450">
        <w:rPr>
          <w:rFonts w:ascii="Angsana New" w:hAnsi="Angsana New"/>
          <w:sz w:val="30"/>
          <w:szCs w:val="30"/>
        </w:rPr>
        <w:t>4</w:t>
      </w:r>
      <w:r w:rsidR="007A20D1" w:rsidRPr="00803450">
        <w:rPr>
          <w:rFonts w:ascii="Angsana New" w:hAnsi="Angsana New" w:hint="cs"/>
          <w:sz w:val="30"/>
          <w:szCs w:val="30"/>
          <w:cs/>
        </w:rPr>
        <w:t>(</w:t>
      </w:r>
      <w:r w:rsidR="00803450" w:rsidRPr="00803450">
        <w:rPr>
          <w:rFonts w:ascii="Angsana New" w:hAnsi="Angsana New" w:hint="cs"/>
          <w:sz w:val="30"/>
          <w:szCs w:val="30"/>
          <w:cs/>
        </w:rPr>
        <w:t>ฎ</w:t>
      </w:r>
      <w:r w:rsidR="007A20D1" w:rsidRPr="00803450">
        <w:rPr>
          <w:rFonts w:ascii="Angsana New" w:hAnsi="Angsana New" w:hint="cs"/>
          <w:sz w:val="30"/>
          <w:szCs w:val="30"/>
          <w:cs/>
        </w:rPr>
        <w:t>)</w:t>
      </w:r>
      <w:r w:rsidR="007A20D1">
        <w:rPr>
          <w:rFonts w:ascii="Angsana New" w:hAnsi="Angsana New" w:hint="cs"/>
          <w:sz w:val="30"/>
          <w:szCs w:val="30"/>
          <w:cs/>
        </w:rPr>
        <w:t xml:space="preserve"> ผลกระทบจากการถือปฎิบัติตามมาตรฐานการรายงานทางการเงินกลุ่มเครื่องมือทางการเงิน มีดังนี้</w:t>
      </w:r>
    </w:p>
    <w:p w14:paraId="11B91712" w14:textId="77777777" w:rsidR="00341EA9" w:rsidRPr="00803450" w:rsidRDefault="0034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4B6BDDF" w14:textId="77777777" w:rsidR="00803450" w:rsidRDefault="0080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9ECD8E" w14:textId="77777777" w:rsidR="009126CB" w:rsidRPr="009126CB" w:rsidRDefault="007A20D1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contextualSpacing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(ก.</w:t>
      </w:r>
      <w:r>
        <w:rPr>
          <w:rFonts w:ascii="Angsana New" w:hAnsi="Angsana New"/>
          <w:sz w:val="30"/>
          <w:szCs w:val="30"/>
        </w:rPr>
        <w:t xml:space="preserve">1) </w:t>
      </w:r>
      <w:r w:rsidR="009126CB" w:rsidRPr="009126CB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7440AD9B" w14:textId="77777777" w:rsidR="009126CB" w:rsidRPr="00803450" w:rsidRDefault="009126CB" w:rsidP="00FF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50F83C" w14:textId="77777777" w:rsidR="009126CB" w:rsidRDefault="009126CB" w:rsidP="0080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9126CB">
        <w:rPr>
          <w:rFonts w:ascii="Angsana New" w:hAnsi="Angsana New" w:hint="cs"/>
          <w:sz w:val="30"/>
          <w:szCs w:val="30"/>
        </w:rPr>
        <w:t xml:space="preserve">TFRS 9 </w:t>
      </w:r>
      <w:r w:rsidR="007A20D1">
        <w:rPr>
          <w:rFonts w:ascii="Angsana New" w:hAnsi="Angsana New" w:hint="cs"/>
          <w:sz w:val="30"/>
          <w:szCs w:val="30"/>
          <w:cs/>
        </w:rPr>
        <w:t>กำหนดการ</w:t>
      </w:r>
      <w:r w:rsidRPr="009126CB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9126CB">
        <w:rPr>
          <w:rFonts w:ascii="Angsana New" w:hAnsi="Angsana New" w:hint="cs"/>
          <w:sz w:val="30"/>
          <w:szCs w:val="30"/>
        </w:rPr>
        <w:t xml:space="preserve">3 </w:t>
      </w:r>
      <w:r w:rsidRPr="009126CB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9126CB">
        <w:rPr>
          <w:rFonts w:ascii="Angsana New" w:hAnsi="Angsana New" w:hint="cs"/>
          <w:sz w:val="30"/>
          <w:szCs w:val="30"/>
        </w:rPr>
        <w:t xml:space="preserve"> </w:t>
      </w:r>
      <w:r w:rsidRPr="009126CB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126CB">
        <w:rPr>
          <w:rFonts w:ascii="Angsana New" w:hAnsi="Angsana New" w:hint="cs"/>
          <w:sz w:val="30"/>
          <w:szCs w:val="30"/>
        </w:rPr>
        <w:t>(FVOCI)</w:t>
      </w:r>
      <w:r w:rsidRPr="009126CB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126CB">
        <w:rPr>
          <w:rFonts w:ascii="Angsana New" w:hAnsi="Angsana New" w:hint="cs"/>
          <w:sz w:val="30"/>
          <w:szCs w:val="30"/>
        </w:rPr>
        <w:t xml:space="preserve"> (FVTPL) </w:t>
      </w:r>
      <w:r w:rsidRPr="009126CB">
        <w:rPr>
          <w:rFonts w:ascii="Angsana New" w:hAnsi="Angsana New" w:hint="cs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="007A20D1">
        <w:rPr>
          <w:rFonts w:ascii="Angsana New" w:hAnsi="Angsana New" w:hint="cs"/>
          <w:sz w:val="30"/>
          <w:szCs w:val="30"/>
          <w:cs/>
        </w:rPr>
        <w:t>อย่างไรก็ตามบริษัทอาจเลือกกำหนดให้วัดมูลค่าเมื่อเริ่มแรก</w:t>
      </w:r>
      <w:r w:rsidR="005D0C47">
        <w:rPr>
          <w:rFonts w:ascii="Angsana New" w:hAnsi="Angsana New" w:hint="cs"/>
          <w:sz w:val="30"/>
          <w:szCs w:val="30"/>
          <w:cs/>
        </w:rPr>
        <w:t>ด้วยมูลค่ายุติธรรมผ่านกำไรหรือขาดท</w:t>
      </w:r>
      <w:r w:rsidR="00DB3724">
        <w:rPr>
          <w:rFonts w:ascii="Angsana New" w:hAnsi="Angsana New" w:hint="cs"/>
          <w:sz w:val="30"/>
          <w:szCs w:val="30"/>
          <w:cs/>
        </w:rPr>
        <w:t>ุ</w:t>
      </w:r>
      <w:r w:rsidR="005D0C47">
        <w:rPr>
          <w:rFonts w:ascii="Angsana New" w:hAnsi="Angsana New" w:hint="cs"/>
          <w:sz w:val="30"/>
          <w:szCs w:val="30"/>
          <w:cs/>
        </w:rPr>
        <w:t>น</w:t>
      </w:r>
      <w:r w:rsidR="00DB3724">
        <w:rPr>
          <w:rFonts w:ascii="Angsana New" w:hAnsi="Angsana New" w:hint="cs"/>
          <w:sz w:val="30"/>
          <w:szCs w:val="30"/>
          <w:cs/>
        </w:rPr>
        <w:t xml:space="preserve"> </w:t>
      </w:r>
      <w:r w:rsidR="005D0C47">
        <w:rPr>
          <w:rFonts w:ascii="Angsana New" w:hAnsi="Angsana New" w:hint="cs"/>
          <w:sz w:val="30"/>
          <w:szCs w:val="30"/>
          <w:cs/>
        </w:rPr>
        <w:t xml:space="preserve">ทั้งนี้เมื่อกำหนดแล้วไม่สามารถยกเลิกได้ </w:t>
      </w:r>
      <w:r w:rsidRPr="009126CB">
        <w:rPr>
          <w:rFonts w:ascii="Angsana New" w:hAnsi="Angsana New" w:hint="cs"/>
          <w:spacing w:val="-6"/>
          <w:sz w:val="30"/>
          <w:szCs w:val="30"/>
        </w:rPr>
        <w:t xml:space="preserve">TFRS 9 </w:t>
      </w:r>
      <w:r w:rsidRPr="009126CB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126CB">
        <w:rPr>
          <w:rFonts w:ascii="Angsana New" w:hAnsi="Angsana New" w:hint="cs"/>
          <w:sz w:val="30"/>
          <w:szCs w:val="30"/>
        </w:rPr>
        <w:t>105</w:t>
      </w:r>
      <w:r w:rsidR="005D0C47">
        <w:rPr>
          <w:rFonts w:ascii="Angsana New" w:hAnsi="Angsana New" w:hint="cs"/>
          <w:sz w:val="30"/>
          <w:szCs w:val="30"/>
          <w:cs/>
        </w:rPr>
        <w:t xml:space="preserve"> </w:t>
      </w:r>
      <w:r w:rsidR="005D0C47">
        <w:rPr>
          <w:rFonts w:ascii="Angsana New" w:hAnsi="Angsana New"/>
          <w:sz w:val="30"/>
          <w:szCs w:val="30"/>
        </w:rPr>
        <w:t>(TAS 105)</w:t>
      </w:r>
    </w:p>
    <w:p w14:paraId="6D500969" w14:textId="77777777" w:rsidR="009126CB" w:rsidRPr="00803450" w:rsidRDefault="009126CB" w:rsidP="0080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14:paraId="3285E57A" w14:textId="77777777" w:rsidR="009126CB" w:rsidRPr="009126CB" w:rsidRDefault="009126CB" w:rsidP="0080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9126CB">
        <w:rPr>
          <w:rFonts w:ascii="Angsana New" w:hAnsi="Angsana New" w:hint="cs"/>
          <w:spacing w:val="-2"/>
          <w:sz w:val="30"/>
          <w:szCs w:val="30"/>
          <w:cs/>
        </w:rPr>
        <w:t>ตารางดังต่อไปนี้แสดง</w:t>
      </w:r>
      <w:r w:rsidR="00E56E81">
        <w:rPr>
          <w:rFonts w:ascii="Angsana New" w:hAnsi="Angsana New" w:hint="cs"/>
          <w:spacing w:val="-2"/>
          <w:sz w:val="30"/>
          <w:szCs w:val="30"/>
          <w:cs/>
        </w:rPr>
        <w:t>เปรียบเทียบ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>การจัดประเภท</w:t>
      </w:r>
      <w:r w:rsidR="00341EA9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>การวัดมูลค่า</w:t>
      </w:r>
      <w:r w:rsidR="00E56E81">
        <w:rPr>
          <w:rFonts w:ascii="Angsana New" w:hAnsi="Angsana New" w:hint="cs"/>
          <w:spacing w:val="-2"/>
          <w:sz w:val="30"/>
          <w:szCs w:val="30"/>
          <w:cs/>
        </w:rPr>
        <w:t>ของเงินลงท</w:t>
      </w:r>
      <w:r w:rsidR="00FC250B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E56E81">
        <w:rPr>
          <w:rFonts w:ascii="Angsana New" w:hAnsi="Angsana New" w:hint="cs"/>
          <w:spacing w:val="-2"/>
          <w:sz w:val="30"/>
          <w:szCs w:val="30"/>
          <w:cs/>
        </w:rPr>
        <w:t xml:space="preserve">นตาม </w:t>
      </w:r>
      <w:r w:rsidR="00E56E81">
        <w:rPr>
          <w:rFonts w:ascii="Angsana New" w:hAnsi="Angsana New"/>
          <w:spacing w:val="-2"/>
          <w:sz w:val="30"/>
          <w:szCs w:val="30"/>
        </w:rPr>
        <w:t xml:space="preserve">TAS 105 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9126CB">
        <w:rPr>
          <w:rFonts w:ascii="Angsana New" w:hAnsi="Angsana New" w:hint="cs"/>
          <w:spacing w:val="-2"/>
          <w:sz w:val="30"/>
          <w:szCs w:val="30"/>
        </w:rPr>
        <w:t>TFRS 9</w:t>
      </w:r>
    </w:p>
    <w:p w14:paraId="55C13530" w14:textId="77777777" w:rsidR="009126CB" w:rsidRPr="00803450" w:rsidRDefault="009126CB" w:rsidP="0080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03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1290"/>
        <w:gridCol w:w="239"/>
        <w:gridCol w:w="1204"/>
        <w:gridCol w:w="238"/>
        <w:gridCol w:w="1292"/>
        <w:gridCol w:w="236"/>
        <w:gridCol w:w="1294"/>
      </w:tblGrid>
      <w:tr w:rsidR="009126CB" w:rsidRPr="009126CB" w14:paraId="61F10E84" w14:textId="77777777" w:rsidTr="0099673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7022514B" w14:textId="77777777" w:rsidR="009126CB" w:rsidRPr="009126CB" w:rsidRDefault="009126CB" w:rsidP="005F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 w:firstLine="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การจัดประภทตาม</w:t>
            </w:r>
            <w:r w:rsidR="00966AF3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TAS 105</w:t>
            </w: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ณ วันที่ </w:t>
            </w: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31 </w:t>
            </w: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6F95A8C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9925E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1 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2563</w:t>
            </w:r>
          </w:p>
        </w:tc>
      </w:tr>
      <w:tr w:rsidR="009126CB" w:rsidRPr="009126CB" w14:paraId="1F0C8097" w14:textId="77777777" w:rsidTr="00996736">
        <w:trPr>
          <w:tblHeader/>
        </w:trPr>
        <w:tc>
          <w:tcPr>
            <w:tcW w:w="3210" w:type="dxa"/>
            <w:tcBorders>
              <w:top w:val="single" w:sz="4" w:space="0" w:color="auto"/>
            </w:tcBorders>
            <w:vAlign w:val="bottom"/>
          </w:tcPr>
          <w:p w14:paraId="77C6CD25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0B8F39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2649D2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E943A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9" w:type="dxa"/>
            <w:shd w:val="clear" w:color="auto" w:fill="auto"/>
          </w:tcPr>
          <w:p w14:paraId="13B936A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1BC3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7D4E823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74C7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CE65F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5FCE710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ผ่าน</w:t>
            </w:r>
          </w:p>
          <w:p w14:paraId="0DD2DAF5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6B26E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267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68086A7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5EA0D4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9126CB" w:rsidRPr="009126CB" w14:paraId="52D814E5" w14:textId="77777777" w:rsidTr="00996736">
        <w:trPr>
          <w:tblHeader/>
        </w:trPr>
        <w:tc>
          <w:tcPr>
            <w:tcW w:w="3210" w:type="dxa"/>
            <w:vAlign w:val="bottom"/>
          </w:tcPr>
          <w:p w14:paraId="3DADD6E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793" w:type="dxa"/>
            <w:gridSpan w:val="7"/>
            <w:shd w:val="clear" w:color="auto" w:fill="auto"/>
            <w:vAlign w:val="bottom"/>
          </w:tcPr>
          <w:p w14:paraId="51194E27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9126C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9126C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9126CB" w:rsidRPr="009126CB" w14:paraId="499ECF6C" w14:textId="77777777" w:rsidTr="00996736">
        <w:tc>
          <w:tcPr>
            <w:tcW w:w="3210" w:type="dxa"/>
          </w:tcPr>
          <w:p w14:paraId="46A67027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A2975A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392D68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C59C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4DCAC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C688B0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A9A25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C5E2E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126CB" w:rsidRPr="009126CB" w14:paraId="62CCBA67" w14:textId="77777777" w:rsidTr="00996736">
        <w:tc>
          <w:tcPr>
            <w:tcW w:w="3210" w:type="dxa"/>
          </w:tcPr>
          <w:p w14:paraId="6C8846B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9126C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ab/>
            </w:r>
            <w:r w:rsidRPr="009126C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/>
              </w:rPr>
              <w:t>เงินลงทุนในหน่วยลงทุน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A43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131,626</w:t>
            </w:r>
          </w:p>
        </w:tc>
        <w:tc>
          <w:tcPr>
            <w:tcW w:w="239" w:type="dxa"/>
            <w:shd w:val="clear" w:color="auto" w:fill="auto"/>
          </w:tcPr>
          <w:p w14:paraId="7D617B4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BCC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131,626</w:t>
            </w:r>
          </w:p>
        </w:tc>
        <w:tc>
          <w:tcPr>
            <w:tcW w:w="238" w:type="dxa"/>
            <w:shd w:val="clear" w:color="auto" w:fill="auto"/>
          </w:tcPr>
          <w:p w14:paraId="0CD075C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30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EBFD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837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9126CB" w:rsidRPr="009126CB" w14:paraId="47D1654D" w14:textId="77777777" w:rsidTr="00996736">
        <w:trPr>
          <w:trHeight w:val="53"/>
        </w:trPr>
        <w:tc>
          <w:tcPr>
            <w:tcW w:w="3210" w:type="dxa"/>
          </w:tcPr>
          <w:p w14:paraId="6317E34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6D6D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131,626</w:t>
            </w:r>
          </w:p>
        </w:tc>
        <w:tc>
          <w:tcPr>
            <w:tcW w:w="239" w:type="dxa"/>
            <w:shd w:val="clear" w:color="auto" w:fill="auto"/>
          </w:tcPr>
          <w:p w14:paraId="381BAFFF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B9997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131,626</w:t>
            </w:r>
          </w:p>
        </w:tc>
        <w:tc>
          <w:tcPr>
            <w:tcW w:w="238" w:type="dxa"/>
            <w:shd w:val="clear" w:color="auto" w:fill="auto"/>
          </w:tcPr>
          <w:p w14:paraId="1E7FE21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06019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43623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BCE97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47280AC5" w14:textId="77777777" w:rsidR="009126CB" w:rsidRPr="00803450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6321290" w14:textId="77777777" w:rsidR="009126CB" w:rsidRPr="009126CB" w:rsidRDefault="00235707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firstLine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(ก.</w:t>
      </w:r>
      <w:r>
        <w:rPr>
          <w:rFonts w:ascii="Angsana New" w:hAnsi="Angsana New"/>
          <w:sz w:val="30"/>
          <w:szCs w:val="30"/>
        </w:rPr>
        <w:t>2)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26CB" w:rsidRPr="009126CB"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29FF06D7" w14:textId="77777777" w:rsidR="009126CB" w:rsidRPr="00803450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37B6287E" w14:textId="77777777" w:rsidR="009126CB" w:rsidRPr="00CB5F78" w:rsidRDefault="009126CB" w:rsidP="00996736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333757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333757">
        <w:rPr>
          <w:rFonts w:ascii="Angsana New" w:hAnsi="Angsana New" w:hint="cs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3375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B5F78">
        <w:rPr>
          <w:rFonts w:ascii="Angsana New" w:hAnsi="Angsana New" w:hint="cs"/>
          <w:spacing w:val="-8"/>
          <w:sz w:val="30"/>
          <w:szCs w:val="30"/>
          <w:cs/>
        </w:rPr>
        <w:t>เดิมบริษัทประมาณการค่าเผื่อหนี้สงสัยจะสูญโดยการวิเคราะห์ประวัติการชำระหนี้ และการคาดการณ์</w:t>
      </w:r>
      <w:r w:rsidRPr="00333757">
        <w:rPr>
          <w:rFonts w:ascii="Angsana New" w:hAnsi="Angsana New" w:hint="cs"/>
          <w:spacing w:val="-2"/>
          <w:sz w:val="30"/>
          <w:szCs w:val="30"/>
          <w:cs/>
        </w:rPr>
        <w:t xml:space="preserve">เกี่ยวกับการชำระหนี้ในอนาคตของลูกค้า </w:t>
      </w:r>
      <w:r w:rsidRPr="00333757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333757">
        <w:rPr>
          <w:rFonts w:ascii="Angsana New" w:hAnsi="Angsana New" w:hint="cs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</w:t>
      </w:r>
      <w:r w:rsidRPr="00333757">
        <w:rPr>
          <w:rFonts w:ascii="Angsana New" w:hAnsi="Angsana New" w:hint="cs"/>
          <w:spacing w:val="4"/>
          <w:sz w:val="30"/>
          <w:szCs w:val="30"/>
          <w:cs/>
        </w:rPr>
        <w:t>ของปัจจัยทางเศรษฐกิจนั้นมีผลกระทบต่อผลขาดทุนด้านเครดิตที่คาดว่าจะเกิดขึ้นอย่างไร และพิจารณา</w:t>
      </w:r>
      <w:r w:rsidRPr="00333757">
        <w:rPr>
          <w:rFonts w:ascii="Angsana New" w:hAnsi="Angsana New" w:hint="cs"/>
          <w:spacing w:val="-8"/>
          <w:sz w:val="30"/>
          <w:szCs w:val="30"/>
          <w:cs/>
        </w:rPr>
        <w:t>ความน่าจะเป็น</w:t>
      </w:r>
      <w:r w:rsidRPr="00CB5F78">
        <w:rPr>
          <w:rFonts w:ascii="Angsana New" w:hAnsi="Angsana New" w:hint="cs"/>
          <w:spacing w:val="-6"/>
          <w:sz w:val="30"/>
          <w:szCs w:val="30"/>
          <w:cs/>
        </w:rPr>
        <w:t>ถ่วงน้ำหนัก</w:t>
      </w:r>
      <w:r w:rsidRPr="00CB5F78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B5F78">
        <w:rPr>
          <w:rFonts w:ascii="Angsana New" w:hAnsi="Angsana New" w:hint="cs"/>
          <w:spacing w:val="-6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</w:t>
      </w:r>
      <w:r w:rsidRPr="00CB5F78">
        <w:rPr>
          <w:rFonts w:ascii="Angsana New" w:hAnsi="Angsana New" w:hint="cs"/>
          <w:sz w:val="30"/>
          <w:szCs w:val="30"/>
          <w:cs/>
        </w:rPr>
        <w:t>ด้วยวิธีราคาทุน</w:t>
      </w:r>
      <w:r w:rsidRPr="0033375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CB5F78">
        <w:rPr>
          <w:rFonts w:ascii="Angsana New" w:hAnsi="Angsana New" w:hint="cs"/>
          <w:sz w:val="30"/>
          <w:szCs w:val="30"/>
        </w:rPr>
        <w:t xml:space="preserve"> </w:t>
      </w:r>
      <w:r w:rsidRPr="00CB5F78">
        <w:rPr>
          <w:rFonts w:ascii="Angsana New" w:hAnsi="Angsana New" w:hint="cs"/>
          <w:sz w:val="30"/>
          <w:szCs w:val="30"/>
          <w:cs/>
        </w:rPr>
        <w:t>และเงินลงทุนในหน่วยลงทุนที่วัดมูลค่าด้วยมูลค่ายุติธรรมผ่านกำไรหรือขาดทุน</w:t>
      </w:r>
    </w:p>
    <w:p w14:paraId="623C4110" w14:textId="77777777" w:rsidR="009126CB" w:rsidRPr="00803450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C98F41B" w14:textId="77777777" w:rsidR="009126CB" w:rsidRDefault="009126CB" w:rsidP="009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9126CB">
        <w:rPr>
          <w:rFonts w:ascii="Angsana New" w:hAnsi="Angsana New" w:hint="cs"/>
          <w:sz w:val="30"/>
          <w:szCs w:val="30"/>
          <w:cs/>
        </w:rPr>
        <w:t xml:space="preserve">บริษัทได้ประเมินการด้อยค่าตาม </w:t>
      </w:r>
      <w:r w:rsidRPr="009126CB">
        <w:rPr>
          <w:rFonts w:ascii="Angsana New" w:hAnsi="Angsana New" w:hint="cs"/>
          <w:sz w:val="30"/>
          <w:szCs w:val="30"/>
        </w:rPr>
        <w:t xml:space="preserve">TFRS 9 </w:t>
      </w:r>
      <w:r w:rsidRPr="009126C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126CB">
        <w:rPr>
          <w:rFonts w:ascii="Angsana New" w:hAnsi="Angsana New" w:hint="cs"/>
          <w:sz w:val="30"/>
          <w:szCs w:val="30"/>
        </w:rPr>
        <w:t xml:space="preserve">1 </w:t>
      </w:r>
      <w:r w:rsidRPr="009126C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126CB">
        <w:rPr>
          <w:rFonts w:ascii="Angsana New" w:hAnsi="Angsana New" w:hint="cs"/>
          <w:sz w:val="30"/>
          <w:szCs w:val="30"/>
        </w:rPr>
        <w:t xml:space="preserve">2563 </w:t>
      </w:r>
      <w:r w:rsidRPr="009126CB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</w:t>
      </w:r>
      <w:r w:rsidRPr="009126CB">
        <w:rPr>
          <w:rFonts w:ascii="Angsana New" w:hAnsi="Angsana New" w:hint="cs"/>
          <w:sz w:val="30"/>
          <w:szCs w:val="30"/>
          <w:cs/>
        </w:rPr>
        <w:br/>
        <w:t>มีสาระสำคัญ</w:t>
      </w:r>
    </w:p>
    <w:p w14:paraId="52D97BDC" w14:textId="77777777" w:rsidR="00D53034" w:rsidRPr="00803450" w:rsidRDefault="00D53034" w:rsidP="00F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C718EC5" w14:textId="77777777" w:rsidR="00D53034" w:rsidRPr="009126CB" w:rsidRDefault="00D53034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firstLine="540"/>
        <w:contextualSpacing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(ก.</w:t>
      </w:r>
      <w:r>
        <w:rPr>
          <w:rFonts w:ascii="Angsana New" w:hAnsi="Angsana New"/>
          <w:sz w:val="30"/>
          <w:szCs w:val="30"/>
        </w:rPr>
        <w:t>3)</w:t>
      </w:r>
      <w:r>
        <w:rPr>
          <w:rFonts w:ascii="Angsana New" w:hAnsi="Angsana New" w:hint="cs"/>
          <w:sz w:val="30"/>
          <w:szCs w:val="30"/>
          <w:cs/>
        </w:rPr>
        <w:t xml:space="preserve"> อนุพันธ์</w:t>
      </w:r>
    </w:p>
    <w:p w14:paraId="2B7F1254" w14:textId="77777777" w:rsidR="00D53034" w:rsidRPr="009126CB" w:rsidRDefault="00D53034" w:rsidP="00D53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4EEF69C" w14:textId="77777777" w:rsidR="00D53034" w:rsidRPr="00D53034" w:rsidRDefault="00D53034" w:rsidP="009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ตาม </w:t>
      </w:r>
      <w:r w:rsidRPr="00CB5F78">
        <w:rPr>
          <w:rFonts w:ascii="Angsana New" w:hAnsi="Angsana New" w:hint="cs"/>
          <w:spacing w:val="-4"/>
          <w:sz w:val="30"/>
          <w:szCs w:val="30"/>
        </w:rPr>
        <w:t xml:space="preserve">TFRS 9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อนุพันธ์ทั้งหมดวัดมูลค่าด้วยมูลค่ายุติธรรมในงบแสดงฐานะการเงิน </w:t>
      </w:r>
      <w:r w:rsidRPr="009126CB">
        <w:rPr>
          <w:rFonts w:ascii="Angsana New" w:hAnsi="Angsana New" w:hint="cs"/>
          <w:sz w:val="30"/>
          <w:szCs w:val="30"/>
          <w:cs/>
        </w:rPr>
        <w:t>ซึ่งไม่มีผลกระทบต่อ</w:t>
      </w:r>
      <w:r w:rsidR="00DB3724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9126CB">
        <w:rPr>
          <w:rFonts w:ascii="Angsana New" w:hAnsi="Angsana New" w:hint="cs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14:paraId="1E778D33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6B709ECA" w14:textId="77777777" w:rsidR="009126CB" w:rsidRPr="009126CB" w:rsidRDefault="009126CB" w:rsidP="005F528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126CB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TFRS</w:t>
      </w:r>
      <w:r w:rsidRPr="009126C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9126CB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16 </w:t>
      </w:r>
      <w:r w:rsidRPr="009126C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A888D3D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72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39F3FB1" w14:textId="77777777" w:rsidR="009126CB" w:rsidRPr="009126CB" w:rsidRDefault="009126CB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9126CB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9126CB">
        <w:rPr>
          <w:rFonts w:ascii="Angsana New" w:hAnsi="Angsana New" w:hint="cs"/>
          <w:sz w:val="30"/>
          <w:szCs w:val="30"/>
        </w:rPr>
        <w:t xml:space="preserve">1 </w:t>
      </w:r>
      <w:r w:rsidRPr="009126C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126CB">
        <w:rPr>
          <w:rFonts w:ascii="Angsana New" w:hAnsi="Angsana New" w:hint="cs"/>
          <w:sz w:val="30"/>
          <w:szCs w:val="30"/>
        </w:rPr>
        <w:t xml:space="preserve">2563 </w:t>
      </w:r>
      <w:r w:rsidRPr="009126CB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 </w:t>
      </w:r>
      <w:r w:rsidRPr="009126CB">
        <w:rPr>
          <w:rFonts w:ascii="Angsana New" w:hAnsi="Angsana New" w:hint="cs"/>
          <w:sz w:val="30"/>
          <w:szCs w:val="30"/>
        </w:rPr>
        <w:t xml:space="preserve">TFRS 16 </w:t>
      </w:r>
      <w:r w:rsidRPr="009126CB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9126CB">
        <w:rPr>
          <w:rFonts w:ascii="Angsana New" w:hAnsi="Angsana New" w:hint="cs"/>
          <w:spacing w:val="-2"/>
          <w:sz w:val="30"/>
          <w:szCs w:val="30"/>
        </w:rPr>
        <w:t xml:space="preserve">17 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9126CB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สัญญาเช่า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126CB">
        <w:rPr>
          <w:rFonts w:ascii="Angsana New" w:hAnsi="Angsana New" w:hint="cs"/>
          <w:spacing w:val="-2"/>
          <w:sz w:val="30"/>
          <w:szCs w:val="30"/>
        </w:rPr>
        <w:t xml:space="preserve">(TAS 17) 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9126CB">
        <w:rPr>
          <w:rFonts w:ascii="Angsana New" w:hAnsi="Angsana New" w:hint="cs"/>
          <w:spacing w:val="-2"/>
          <w:sz w:val="30"/>
          <w:szCs w:val="30"/>
        </w:rPr>
        <w:t>4</w:t>
      </w:r>
      <w:r w:rsidRPr="009126C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126C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126CB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126CB">
        <w:rPr>
          <w:rFonts w:ascii="Angsana New" w:hAnsi="Angsana New" w:hint="cs"/>
          <w:sz w:val="30"/>
          <w:szCs w:val="30"/>
          <w:cs/>
        </w:rPr>
        <w:t xml:space="preserve"> </w:t>
      </w:r>
      <w:r w:rsidRPr="009126CB">
        <w:rPr>
          <w:rFonts w:ascii="Angsana New" w:hAnsi="Angsana New" w:hint="cs"/>
          <w:sz w:val="30"/>
          <w:szCs w:val="30"/>
        </w:rPr>
        <w:t xml:space="preserve">(TFRIC 4) </w:t>
      </w:r>
      <w:r w:rsidRPr="009126CB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126CB">
        <w:rPr>
          <w:rFonts w:ascii="Angsana New" w:hAnsi="Angsana New" w:hint="cs"/>
          <w:sz w:val="30"/>
          <w:szCs w:val="30"/>
        </w:rPr>
        <w:t>(Modified retrospective approach)</w:t>
      </w:r>
    </w:p>
    <w:p w14:paraId="4F5B3DAB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59B730" w14:textId="77777777" w:rsidR="009126CB" w:rsidRPr="009126CB" w:rsidRDefault="009126CB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F324CF">
        <w:rPr>
          <w:rFonts w:ascii="Angsana New" w:eastAsia="Calibri" w:hAnsi="Angsana New" w:hint="cs"/>
          <w:spacing w:val="-2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</w:t>
      </w:r>
      <w:r w:rsidRPr="00F324CF">
        <w:rPr>
          <w:rFonts w:ascii="Angsana New" w:eastAsia="Calibri" w:hAnsi="Angsana New" w:hint="cs"/>
          <w:spacing w:val="-4"/>
          <w:sz w:val="30"/>
          <w:szCs w:val="30"/>
          <w:cs/>
        </w:rPr>
        <w:t>สัญญาเช่า  ตาม</w:t>
      </w:r>
      <w:r w:rsidRPr="00F324CF">
        <w:rPr>
          <w:rFonts w:ascii="Angsana New" w:eastAsia="Calibri" w:hAnsi="Angsana New" w:hint="cs"/>
          <w:spacing w:val="-4"/>
          <w:sz w:val="30"/>
          <w:szCs w:val="30"/>
        </w:rPr>
        <w:t xml:space="preserve"> TFRS</w:t>
      </w:r>
      <w:r w:rsidRPr="00F324C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F324CF">
        <w:rPr>
          <w:rFonts w:ascii="Angsana New" w:eastAsia="Calibri" w:hAnsi="Angsana New" w:hint="cs"/>
          <w:spacing w:val="-4"/>
          <w:sz w:val="30"/>
          <w:szCs w:val="30"/>
        </w:rPr>
        <w:t xml:space="preserve">16 </w:t>
      </w:r>
      <w:r w:rsidRPr="00F324CF">
        <w:rPr>
          <w:rFonts w:ascii="Angsana New" w:eastAsia="Calibri" w:hAnsi="Angsana New" w:hint="cs"/>
          <w:spacing w:val="-4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="00F324CF" w:rsidRPr="00F324C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บริษัทเลือกที่จะไม่แยกส่วนประกอบของสัญญาที่ไม่เป็น</w:t>
      </w:r>
      <w:r w:rsidR="00DB372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 </w:t>
      </w:r>
      <w:r w:rsidR="00F324CF">
        <w:rPr>
          <w:rFonts w:ascii="Angsana New" w:eastAsia="Calibri" w:hAnsi="Angsana New" w:hint="cs"/>
          <w:sz w:val="30"/>
          <w:szCs w:val="30"/>
          <w:cs/>
        </w:rPr>
        <w:t>การเช่า และรับรู้รายการดังกล่าวเป็นส่วนหนึ่งของ</w:t>
      </w:r>
      <w:r w:rsidR="00F324CF" w:rsidRPr="00346B5F">
        <w:rPr>
          <w:rFonts w:ascii="Angsana New" w:eastAsia="Calibri" w:hAnsi="Angsana New" w:hint="cs"/>
          <w:sz w:val="30"/>
          <w:szCs w:val="30"/>
          <w:cs/>
        </w:rPr>
        <w:t>สัญญาเช่าเพียงอย่าง</w:t>
      </w:r>
      <w:r w:rsidR="00346B5F" w:rsidRPr="00346B5F">
        <w:rPr>
          <w:rFonts w:ascii="Angsana New" w:eastAsia="Calibri" w:hAnsi="Angsana New" w:hint="cs"/>
          <w:sz w:val="30"/>
          <w:szCs w:val="30"/>
          <w:cs/>
        </w:rPr>
        <w:t>เดียว</w:t>
      </w:r>
      <w:r w:rsidRPr="009126CB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9126CB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ณ 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9126CB">
        <w:rPr>
          <w:rFonts w:ascii="Angsana New" w:hAnsi="Angsana New" w:hint="cs"/>
          <w:spacing w:val="-2"/>
          <w:sz w:val="30"/>
          <w:szCs w:val="30"/>
        </w:rPr>
        <w:t xml:space="preserve"> 1 </w:t>
      </w:r>
      <w:r w:rsidRPr="009126CB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9126CB">
        <w:rPr>
          <w:rFonts w:ascii="Angsana New" w:hAnsi="Angsana New" w:hint="cs"/>
          <w:spacing w:val="-2"/>
          <w:sz w:val="30"/>
          <w:szCs w:val="30"/>
        </w:rPr>
        <w:t>2563</w:t>
      </w:r>
      <w:r w:rsidRPr="009126CB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9126CB">
        <w:rPr>
          <w:rFonts w:ascii="Angsana New" w:eastAsia="Calibri" w:hAnsi="Angsana New" w:hint="cs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9126CB">
        <w:rPr>
          <w:rFonts w:ascii="Angsana New" w:eastAsia="Calibri" w:hAnsi="Angsana New" w:hint="cs"/>
          <w:sz w:val="30"/>
          <w:szCs w:val="30"/>
        </w:rPr>
        <w:t xml:space="preserve"> </w:t>
      </w:r>
      <w:r w:rsidRPr="009126CB">
        <w:rPr>
          <w:rFonts w:ascii="Angsana New" w:eastAsia="Calibri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ED5A61F" w14:textId="77777777" w:rsidR="00FF6DEF" w:rsidRDefault="00FF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yellow"/>
          <w:cs/>
        </w:rPr>
      </w:pPr>
    </w:p>
    <w:p w14:paraId="4552CC80" w14:textId="77777777" w:rsidR="009126CB" w:rsidRDefault="009126CB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FF6DEF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FF6DEF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F6DEF">
        <w:rPr>
          <w:rFonts w:ascii="Angsana New" w:hAnsi="Angsana New" w:hint="cs"/>
          <w:color w:val="000000"/>
          <w:sz w:val="30"/>
          <w:szCs w:val="30"/>
          <w:cs/>
        </w:rPr>
        <w:t>ได้เลือกใช้ข้อยกเว้นต่อไปนี้</w:t>
      </w:r>
      <w:r w:rsidRPr="009126CB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  <w:r w:rsidRPr="009126CB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147C3128" w14:textId="77777777" w:rsidR="00FF6DEF" w:rsidRPr="009126CB" w:rsidRDefault="00FF6DEF" w:rsidP="005F5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7B767929" w14:textId="77777777" w:rsidR="009126CB" w:rsidRPr="009126CB" w:rsidRDefault="009126CB" w:rsidP="005F528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180"/>
        <w:contextualSpacing/>
        <w:jc w:val="thaiDistribute"/>
        <w:rPr>
          <w:rFonts w:ascii="Angsana New" w:hAnsi="Angsana New"/>
          <w:spacing w:val="-2"/>
          <w:sz w:val="30"/>
          <w:szCs w:val="30"/>
          <w:shd w:val="clear" w:color="auto" w:fill="CCCCCC"/>
        </w:rPr>
      </w:pPr>
      <w:r w:rsidRPr="009126C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9126CB">
        <w:rPr>
          <w:rFonts w:ascii="Angsana New" w:hAnsi="Angsana New" w:hint="cs"/>
          <w:color w:val="000000"/>
          <w:spacing w:val="-2"/>
          <w:sz w:val="30"/>
          <w:szCs w:val="30"/>
        </w:rPr>
        <w:t>12</w:t>
      </w:r>
      <w:r w:rsidRPr="009126C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126C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Pr="009126CB">
        <w:rPr>
          <w:rFonts w:ascii="Angsana New" w:hAnsi="Angsana New" w:hint="cs"/>
          <w:spacing w:val="-2"/>
          <w:sz w:val="30"/>
          <w:szCs w:val="30"/>
          <w:shd w:val="clear" w:color="auto" w:fill="CCCCCC"/>
          <w:cs/>
        </w:rPr>
        <w:t xml:space="preserve"> </w:t>
      </w:r>
      <w:r w:rsidRPr="009126CB">
        <w:rPr>
          <w:rFonts w:ascii="Angsana New" w:hAnsi="Angsana New" w:hint="cs"/>
          <w:spacing w:val="-2"/>
          <w:sz w:val="30"/>
          <w:szCs w:val="30"/>
          <w:shd w:val="clear" w:color="auto" w:fill="CCCCCC"/>
        </w:rPr>
        <w:t xml:space="preserve"> </w:t>
      </w:r>
    </w:p>
    <w:p w14:paraId="0B130B7D" w14:textId="77777777" w:rsidR="009126CB" w:rsidRPr="009126CB" w:rsidRDefault="009126CB" w:rsidP="005F528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18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126CB">
        <w:rPr>
          <w:rFonts w:ascii="Angsana New" w:hAnsi="Angsana New" w:hint="cs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9126CB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74AC7BF8" w14:textId="77777777" w:rsidR="009126CB" w:rsidRPr="009126CB" w:rsidRDefault="009126CB" w:rsidP="005F528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18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126CB">
        <w:rPr>
          <w:rFonts w:ascii="Angsana New" w:hAnsi="Angsana New" w:hint="cs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181CD6D4" w14:textId="77777777" w:rsidR="009126CB" w:rsidRPr="009126CB" w:rsidRDefault="009126CB" w:rsidP="005F528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180"/>
        <w:contextualSpacing/>
        <w:jc w:val="thaiDistribute"/>
        <w:rPr>
          <w:rFonts w:ascii="Angsana New" w:hAnsi="Angsana New"/>
          <w:sz w:val="30"/>
          <w:szCs w:val="30"/>
        </w:rPr>
      </w:pPr>
      <w:r w:rsidRPr="009126CB">
        <w:rPr>
          <w:rFonts w:ascii="Angsana New" w:hAnsi="Angsana New" w:hint="cs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9126CB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256A2EB3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8E5EE4" w14:textId="77777777" w:rsidR="007C6051" w:rsidRDefault="007C6051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530"/>
      </w:tblGrid>
      <w:tr w:rsidR="009126CB" w:rsidRPr="009126CB" w14:paraId="1562DF23" w14:textId="77777777" w:rsidTr="009D45D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71DB572C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 xml:space="preserve">ผลกระทบจากการถือปฏิบัติตาม 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9126CB">
              <w:rPr>
                <w:rFonts w:ascii="Angsana New" w:hAnsi="Angsana New" w:hint="cs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6AC270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</w:tr>
      <w:tr w:rsidR="009126CB" w:rsidRPr="009126CB" w14:paraId="2B066F50" w14:textId="77777777" w:rsidTr="009D45D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0D170B26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813649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/>
              </w:rPr>
              <w:t>(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9126CB" w:rsidRPr="009126CB" w14:paraId="4D0582F4" w14:textId="77777777" w:rsidTr="009D45D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30E918F8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1</w:t>
            </w:r>
            <w:r w:rsidRPr="009126CB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9126C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796FB1D0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</w:tr>
      <w:tr w:rsidR="009126CB" w:rsidRPr="009126CB" w14:paraId="05FEBCE6" w14:textId="77777777" w:rsidTr="009D45DF">
        <w:trPr>
          <w:cantSplit/>
          <w:trHeight w:val="20"/>
        </w:trPr>
        <w:tc>
          <w:tcPr>
            <w:tcW w:w="7650" w:type="dxa"/>
            <w:vAlign w:val="bottom"/>
          </w:tcPr>
          <w:p w14:paraId="677DB75C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530" w:type="dxa"/>
            <w:vAlign w:val="bottom"/>
          </w:tcPr>
          <w:p w14:paraId="5CF033C4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</w:rPr>
              <w:t>(15,034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9126CB" w:rsidRPr="009126CB" w14:paraId="3CBB6B4D" w14:textId="77777777" w:rsidTr="009D45DF">
        <w:trPr>
          <w:cantSplit/>
          <w:trHeight w:val="20"/>
        </w:trPr>
        <w:tc>
          <w:tcPr>
            <w:tcW w:w="7650" w:type="dxa"/>
          </w:tcPr>
          <w:p w14:paraId="18A17D1A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0649151B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bidi="ar-SA"/>
              </w:rPr>
              <w:t>53,446</w:t>
            </w:r>
          </w:p>
        </w:tc>
      </w:tr>
      <w:tr w:rsidR="009126CB" w:rsidRPr="009126CB" w14:paraId="160C32D6" w14:textId="77777777" w:rsidTr="009D45DF">
        <w:trPr>
          <w:cantSplit/>
          <w:trHeight w:val="20"/>
        </w:trPr>
        <w:tc>
          <w:tcPr>
            <w:tcW w:w="7650" w:type="dxa"/>
          </w:tcPr>
          <w:p w14:paraId="7D102F2D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30" w:type="dxa"/>
            <w:vAlign w:val="bottom"/>
          </w:tcPr>
          <w:p w14:paraId="70EED91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</w:rPr>
              <w:t>(9,157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9126CB" w:rsidRPr="009126CB" w14:paraId="2578801F" w14:textId="77777777" w:rsidTr="009D45DF">
        <w:trPr>
          <w:cantSplit/>
          <w:trHeight w:val="20"/>
        </w:trPr>
        <w:tc>
          <w:tcPr>
            <w:tcW w:w="7650" w:type="dxa"/>
          </w:tcPr>
          <w:p w14:paraId="6D06F49C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3EE2FFB4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bidi="ar-SA"/>
              </w:rPr>
              <w:t>47,862</w:t>
            </w:r>
          </w:p>
        </w:tc>
      </w:tr>
      <w:tr w:rsidR="009126CB" w:rsidRPr="009126CB" w14:paraId="17DFFD85" w14:textId="77777777" w:rsidTr="009D45DF">
        <w:trPr>
          <w:cantSplit/>
          <w:trHeight w:val="20"/>
        </w:trPr>
        <w:tc>
          <w:tcPr>
            <w:tcW w:w="7650" w:type="dxa"/>
          </w:tcPr>
          <w:p w14:paraId="1AD7F609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ประมาณการหนี้สินสำหรับการรื้อถอนพื้นที่เช่าเพิ่มขึ้น</w:t>
            </w:r>
          </w:p>
        </w:tc>
        <w:tc>
          <w:tcPr>
            <w:tcW w:w="1530" w:type="dxa"/>
            <w:vAlign w:val="bottom"/>
          </w:tcPr>
          <w:p w14:paraId="6A0689C3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</w:rPr>
              <w:t>922</w:t>
            </w:r>
          </w:p>
        </w:tc>
      </w:tr>
      <w:tr w:rsidR="009126CB" w:rsidRPr="009126CB" w14:paraId="1C009866" w14:textId="77777777" w:rsidTr="009D45DF">
        <w:trPr>
          <w:cantSplit/>
          <w:trHeight w:val="20"/>
        </w:trPr>
        <w:tc>
          <w:tcPr>
            <w:tcW w:w="7650" w:type="dxa"/>
          </w:tcPr>
          <w:p w14:paraId="070D9E94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530" w:type="dxa"/>
            <w:vAlign w:val="bottom"/>
          </w:tcPr>
          <w:p w14:paraId="30893D47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126CB">
              <w:rPr>
                <w:rFonts w:ascii="Angsana New" w:hAnsi="Angsana New" w:hint="cs"/>
                <w:sz w:val="30"/>
                <w:szCs w:val="30"/>
                <w:lang w:bidi="ar-SA"/>
              </w:rPr>
              <w:t>1,215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5DE33F18" w14:textId="77777777" w:rsidR="009126CB" w:rsidRPr="009126CB" w:rsidRDefault="009126CB" w:rsidP="0091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530"/>
      </w:tblGrid>
      <w:tr w:rsidR="009126CB" w:rsidRPr="009126CB" w14:paraId="29C7AEFF" w14:textId="77777777" w:rsidTr="009D45D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71F864D7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9126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9126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1863D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9126CB" w:rsidRPr="009126CB" w14:paraId="6D601FC9" w14:textId="77777777" w:rsidTr="009D45D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14:paraId="6C91487F" w14:textId="77777777" w:rsidR="009126CB" w:rsidRPr="009D45DF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97248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/>
              </w:rPr>
              <w:t>(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9126CB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9126CB" w:rsidRPr="009126CB" w14:paraId="169D2AA1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  <w:vAlign w:val="bottom"/>
          </w:tcPr>
          <w:p w14:paraId="1BB04155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C70F27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31,890</w:t>
            </w:r>
          </w:p>
        </w:tc>
      </w:tr>
      <w:tr w:rsidR="009126CB" w:rsidRPr="009126CB" w14:paraId="1C2A03D9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</w:tcPr>
          <w:p w14:paraId="267925B3" w14:textId="77777777" w:rsidR="009126CB" w:rsidRPr="009126CB" w:rsidRDefault="009126CB" w:rsidP="009126C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shd w:val="clear" w:color="auto" w:fill="auto"/>
          </w:tcPr>
          <w:p w14:paraId="10A81B3F" w14:textId="77777777" w:rsidR="009126CB" w:rsidRPr="009126CB" w:rsidRDefault="00EA4115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right="19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9126CB"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9126CB" w:rsidRPr="009126CB">
              <w:rPr>
                <w:rFonts w:ascii="Angsana New" w:hAnsi="Angsana New" w:hint="cs"/>
                <w:sz w:val="30"/>
                <w:szCs w:val="30"/>
              </w:rPr>
              <w:t>(</w:t>
            </w:r>
            <w:r w:rsidR="009126CB"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16</w:t>
            </w:r>
            <w:r w:rsidR="009126CB" w:rsidRPr="009126CB">
              <w:rPr>
                <w:rFonts w:ascii="Angsana New" w:hAnsi="Angsana New" w:hint="cs"/>
                <w:sz w:val="30"/>
                <w:szCs w:val="30"/>
              </w:rPr>
              <w:t>5</w:t>
            </w:r>
            <w:r w:rsidR="009126CB" w:rsidRPr="009126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9126CB" w:rsidRPr="009126CB" w14:paraId="705B9106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</w:tcPr>
          <w:p w14:paraId="12E26C02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5649D8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24,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>439</w:t>
            </w:r>
          </w:p>
        </w:tc>
      </w:tr>
      <w:tr w:rsidR="009126CB" w:rsidRPr="009126CB" w14:paraId="52D05E2E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</w:tcPr>
          <w:p w14:paraId="03D77DCF" w14:textId="77777777" w:rsidR="009126CB" w:rsidRPr="009126CB" w:rsidRDefault="009126CB" w:rsidP="009126C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20D97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5"/>
              </w:tabs>
              <w:spacing w:line="240" w:lineRule="auto"/>
              <w:ind w:left="96" w:right="10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     </w:t>
            </w:r>
            <w:r w:rsidR="00EA411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56,164</w:t>
            </w:r>
          </w:p>
        </w:tc>
      </w:tr>
      <w:tr w:rsidR="009126CB" w:rsidRPr="009126CB" w14:paraId="3530C3A5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</w:tcPr>
          <w:p w14:paraId="1EB9DC29" w14:textId="77777777" w:rsidR="009126CB" w:rsidRPr="009126CB" w:rsidRDefault="009126CB" w:rsidP="009126C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B3FD561" w14:textId="77777777" w:rsidR="009126CB" w:rsidRPr="009126CB" w:rsidRDefault="009126CB" w:rsidP="009126C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9C4D4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38,705</w:t>
            </w:r>
          </w:p>
        </w:tc>
      </w:tr>
      <w:tr w:rsidR="009126CB" w:rsidRPr="009126CB" w14:paraId="75D9D8B7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</w:tcPr>
          <w:p w14:paraId="2ACE677C" w14:textId="77777777" w:rsidR="009126CB" w:rsidRPr="009126CB" w:rsidRDefault="009126CB" w:rsidP="009126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4B64D205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lang w:val="en-GB" w:bidi="ar-SA"/>
              </w:rPr>
              <w:t>9,157</w:t>
            </w:r>
          </w:p>
        </w:tc>
      </w:tr>
      <w:tr w:rsidR="009126CB" w:rsidRPr="009126CB" w14:paraId="7F3C3046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  <w:vAlign w:val="bottom"/>
          </w:tcPr>
          <w:p w14:paraId="415BC896" w14:textId="77777777" w:rsidR="009126CB" w:rsidRPr="009126CB" w:rsidRDefault="009126CB" w:rsidP="009126CB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2AEFBD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47,862</w:t>
            </w:r>
          </w:p>
        </w:tc>
      </w:tr>
      <w:tr w:rsidR="009126CB" w:rsidRPr="009126CB" w14:paraId="0814E0C2" w14:textId="77777777" w:rsidTr="009D45DF">
        <w:trPr>
          <w:cantSplit/>
          <w:trHeight w:val="20"/>
        </w:trPr>
        <w:tc>
          <w:tcPr>
            <w:tcW w:w="7650" w:type="dxa"/>
            <w:shd w:val="clear" w:color="auto" w:fill="auto"/>
            <w:vAlign w:val="bottom"/>
          </w:tcPr>
          <w:p w14:paraId="4314EF21" w14:textId="77777777" w:rsidR="009126CB" w:rsidRPr="009126CB" w:rsidRDefault="009126CB" w:rsidP="009126C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6CB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126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126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26AF04" w14:textId="77777777" w:rsidR="009126CB" w:rsidRPr="009126CB" w:rsidRDefault="009126CB" w:rsidP="00E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26C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</w:tr>
    </w:tbl>
    <w:p w14:paraId="23FF1DB6" w14:textId="77777777" w:rsidR="00116825" w:rsidRDefault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D23A18B" w14:textId="77777777" w:rsidR="00881E7C" w:rsidRPr="002A7705" w:rsidRDefault="00881E7C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นโยบายการบัญชีที่สำคัญ</w:t>
      </w:r>
    </w:p>
    <w:p w14:paraId="2AF8FD7B" w14:textId="77777777" w:rsidR="00881E7C" w:rsidRPr="00FF6DEF" w:rsidRDefault="00881E7C" w:rsidP="009B790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D212310" w14:textId="77777777" w:rsidR="005B7BFC" w:rsidRDefault="009B7907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116825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116825">
        <w:rPr>
          <w:rFonts w:ascii="Angsana New" w:hAnsi="Angsana New"/>
          <w:sz w:val="30"/>
          <w:szCs w:val="30"/>
        </w:rPr>
        <w:t>3</w:t>
      </w:r>
    </w:p>
    <w:p w14:paraId="6B4AEC4F" w14:textId="77777777" w:rsidR="009D48A9" w:rsidRPr="00FF6DEF" w:rsidRDefault="009D48A9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4588830" w14:textId="77777777" w:rsidR="007C6051" w:rsidRDefault="007C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436D6C15" w14:textId="77777777" w:rsidR="009967E8" w:rsidRPr="0013608E" w:rsidRDefault="0013608E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13608E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รายการบัญชีที่เป็น</w:t>
      </w:r>
      <w:r w:rsidR="009967E8" w:rsidRPr="0013608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เงินตราต่างประเทศ </w:t>
      </w:r>
    </w:p>
    <w:p w14:paraId="57D848E1" w14:textId="77777777" w:rsidR="00881E7C" w:rsidRPr="00FF6DEF" w:rsidRDefault="00881E7C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F70C51E" w14:textId="77777777" w:rsidR="00881E7C" w:rsidRPr="002A7705" w:rsidRDefault="00881E7C" w:rsidP="0028150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034153" w:rsidRPr="002A7705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034153"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4446E085" w14:textId="77777777" w:rsidR="002D5A4D" w:rsidRPr="00FF6DEF" w:rsidRDefault="002D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E20393D" w14:textId="77777777" w:rsidR="00034153" w:rsidRPr="002A7705" w:rsidRDefault="00034153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6540BAB7" w14:textId="77777777" w:rsidR="009E5755" w:rsidRPr="00FF6DEF" w:rsidRDefault="009E5755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F47EB7F" w14:textId="77777777" w:rsidR="00EB4626" w:rsidRDefault="00034153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22725B" w14:textId="77777777" w:rsidR="00116825" w:rsidRPr="00FF6DEF" w:rsidRDefault="00116825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589D36B" w14:textId="77777777" w:rsidR="00116825" w:rsidRPr="002A7705" w:rsidRDefault="00116825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FF6DEF" w:rsidRDefault="009D48A9" w:rsidP="004952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color w:val="000000"/>
          <w:sz w:val="30"/>
          <w:szCs w:val="30"/>
        </w:rPr>
        <w:tab/>
      </w:r>
    </w:p>
    <w:p w14:paraId="52A919E3" w14:textId="77777777" w:rsidR="00966EFF" w:rsidRPr="002A7705" w:rsidRDefault="00116825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3C52F960" w14:textId="77777777" w:rsidR="00966EFF" w:rsidRPr="00FF6DEF" w:rsidRDefault="00966EFF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6359E88" w14:textId="77777777" w:rsidR="00116825" w:rsidRPr="0028066C" w:rsidRDefault="00116825" w:rsidP="00116825">
      <w:pPr>
        <w:pStyle w:val="BodyText2"/>
        <w:ind w:left="0" w:right="4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28066C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8066C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 xml:space="preserve">1 </w:t>
      </w:r>
      <w:r w:rsidRPr="0028066C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28066C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2563</w:t>
      </w:r>
    </w:p>
    <w:p w14:paraId="620FAC42" w14:textId="77777777" w:rsidR="00116825" w:rsidRPr="00FF6DEF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E504C8D" w14:textId="77777777" w:rsidR="00116825" w:rsidRPr="0028066C" w:rsidRDefault="00116825" w:rsidP="0028066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8066C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28066C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28066C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9957844" w14:textId="77777777" w:rsidR="00116825" w:rsidRPr="00FF6DEF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633A7A3" w14:textId="77777777" w:rsidR="00116825" w:rsidRPr="0028066C" w:rsidRDefault="00116825" w:rsidP="00116825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92CF2">
        <w:rPr>
          <w:rFonts w:ascii="Angsana New" w:hAnsi="Angsana New" w:hint="cs"/>
          <w:sz w:val="30"/>
          <w:szCs w:val="30"/>
          <w:cs/>
        </w:rPr>
        <w:t>ลูกหนี้การค้าและเจ้าหนี้การค้า</w:t>
      </w:r>
      <w:r w:rsidR="007C15EB">
        <w:rPr>
          <w:rFonts w:ascii="Angsana New" w:hAnsi="Angsana New" w:hint="cs"/>
          <w:sz w:val="30"/>
          <w:szCs w:val="30"/>
          <w:cs/>
        </w:rPr>
        <w:t xml:space="preserve"> รวมทั้ง</w:t>
      </w:r>
      <w:r w:rsidRPr="00C92CF2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สินทรัพย์ทางการเงินและหนี้สินทางการเงินอื่น ๆ ทั้งหมดรับรู้รายการเมื่อเริ่มแรกเมื่อบริษัทเป็นคู่สัญญาตามข้อกำหนดของเครื่องมือทางการเงินนั้น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76B2F75F" w14:textId="77777777" w:rsidR="00C92CF2" w:rsidRPr="00DB4C1C" w:rsidRDefault="00C9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AC8EB93" w14:textId="77777777" w:rsidR="00116825" w:rsidRPr="00C92CF2" w:rsidRDefault="00116825" w:rsidP="00116825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C92CF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C92CF2">
        <w:rPr>
          <w:rFonts w:ascii="Angsana New" w:hAnsi="Angsana New" w:hint="cs"/>
          <w:sz w:val="30"/>
          <w:szCs w:val="30"/>
        </w:rPr>
        <w:t>(</w:t>
      </w:r>
      <w:r w:rsidRPr="00C92CF2">
        <w:rPr>
          <w:rFonts w:ascii="Angsana New" w:hAnsi="Angsana New" w:hint="cs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C92CF2">
        <w:rPr>
          <w:rFonts w:ascii="Angsana New" w:hAnsi="Angsana New" w:hint="cs"/>
          <w:sz w:val="30"/>
          <w:szCs w:val="30"/>
        </w:rPr>
        <w:t>)</w:t>
      </w:r>
      <w:r w:rsidRPr="00C92CF2">
        <w:rPr>
          <w:rFonts w:ascii="Angsana New" w:hAnsi="Angsana New" w:hint="cs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</w:t>
      </w:r>
      <w:r w:rsidRPr="00C92CF2">
        <w:rPr>
          <w:rFonts w:ascii="Angsana New" w:hAnsi="Angsana New"/>
          <w:sz w:val="30"/>
          <w:szCs w:val="30"/>
          <w:cs/>
        </w:rPr>
        <w:t>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C92CF2">
        <w:rPr>
          <w:rFonts w:ascii="Angsana New" w:hAnsi="Angsana New" w:hint="cs"/>
          <w:sz w:val="30"/>
          <w:szCs w:val="30"/>
          <w:cs/>
        </w:rPr>
        <w:t>และหนี้สินทางการเงินที่</w:t>
      </w:r>
      <w:r w:rsidRPr="00C92CF2">
        <w:rPr>
          <w:rFonts w:ascii="Angsana New" w:hAnsi="Angsana New"/>
          <w:sz w:val="30"/>
          <w:szCs w:val="30"/>
          <w:cs/>
        </w:rPr>
        <w:t>วัด</w:t>
      </w:r>
      <w:r w:rsidRPr="00C92CF2">
        <w:rPr>
          <w:rFonts w:ascii="Angsana New" w:hAnsi="Angsana New" w:hint="cs"/>
          <w:sz w:val="30"/>
          <w:szCs w:val="30"/>
          <w:cs/>
        </w:rPr>
        <w:t>มูลค่าด้วย</w:t>
      </w:r>
      <w:r w:rsidRPr="00C92CF2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C92CF2">
        <w:rPr>
          <w:rFonts w:ascii="Angsana New" w:hAnsi="Angsana New"/>
          <w:sz w:val="30"/>
          <w:szCs w:val="30"/>
        </w:rPr>
        <w:t xml:space="preserve"> </w:t>
      </w:r>
      <w:r w:rsidRPr="00C92CF2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9024E2E" w14:textId="77777777" w:rsidR="00116825" w:rsidRPr="00DB4C1C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087E0425" w14:textId="77777777" w:rsidR="007C15EB" w:rsidRDefault="007C1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6571B337" w14:textId="77777777" w:rsidR="00116825" w:rsidRPr="00C92CF2" w:rsidRDefault="00116825" w:rsidP="00116825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C92CF2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C92CF2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C92CF2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Pr="00C92CF2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55F53286" w14:textId="77777777" w:rsidR="00116825" w:rsidRPr="00C92CF2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A02DF3" w14:textId="77777777" w:rsidR="00116825" w:rsidRPr="00C92CF2" w:rsidRDefault="00116825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92CF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C92CF2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- </w:t>
      </w:r>
      <w:r w:rsidRPr="00C92CF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การจัดประเภท</w:t>
      </w:r>
    </w:p>
    <w:p w14:paraId="2E0F9301" w14:textId="77777777" w:rsidR="00116825" w:rsidRPr="00C92CF2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6874B08" w14:textId="77777777" w:rsidR="00116825" w:rsidRPr="00C55D32" w:rsidRDefault="00116825" w:rsidP="00116825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 w:hint="cs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C55D32">
        <w:rPr>
          <w:rFonts w:ascii="Angsana New" w:hAnsi="Angsana New" w:hint="cs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C55D32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2F563831" w14:textId="77777777" w:rsidR="00116825" w:rsidRPr="00C55D32" w:rsidRDefault="00116825" w:rsidP="00116825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9B671D1" w14:textId="77777777" w:rsidR="00116825" w:rsidRPr="00C55D32" w:rsidRDefault="00116825" w:rsidP="00116825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C55D32">
        <w:rPr>
          <w:rFonts w:ascii="Angsana New" w:hAnsi="Angsana New" w:hint="cs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C55D3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391361" w14:textId="77777777" w:rsidR="00116825" w:rsidRPr="00C92CF2" w:rsidRDefault="00116825" w:rsidP="00116825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3A92969" w14:textId="77777777" w:rsidR="00116825" w:rsidRPr="00C55D32" w:rsidRDefault="00116825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 w:hint="cs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55D32">
        <w:rPr>
          <w:rFonts w:ascii="Angsana New" w:hAnsi="Angsana New" w:hint="cs"/>
          <w:sz w:val="30"/>
          <w:szCs w:val="30"/>
        </w:rPr>
        <w:t xml:space="preserve">              </w:t>
      </w:r>
      <w:r w:rsidRPr="00C55D32">
        <w:rPr>
          <w:rFonts w:ascii="Angsana New" w:hAnsi="Angsana New" w:hint="cs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7BA66B52" w14:textId="77777777" w:rsidR="00116825" w:rsidRPr="00C55D32" w:rsidRDefault="00116825" w:rsidP="0011682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A702240" w14:textId="77777777" w:rsidR="00116825" w:rsidRPr="00C55D32" w:rsidRDefault="00116825" w:rsidP="0011682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ADEB5A8" w14:textId="77777777" w:rsidR="00DB4C1C" w:rsidRDefault="00DB4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EBE804" w14:textId="77777777" w:rsidR="00116825" w:rsidRPr="00C55D32" w:rsidRDefault="00116825" w:rsidP="001168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55D32">
        <w:rPr>
          <w:rFonts w:ascii="Angsana New" w:hAnsi="Angsana New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ตามที่ได้อธิบายไว้ข้างต้นจะวัดมูลค่าด้วยมูลค่ายุติธรรมผ่านกำไรหรือขาดทุน </w:t>
      </w:r>
      <w:r w:rsidRPr="00C55D32">
        <w:rPr>
          <w:rFonts w:ascii="Angsana New" w:hAnsi="Angsana New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C55D3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วันที่รับรู้รายการเมื่อเริ่มแรกบริษัทสามารถเลือกให้สินทรัพย์ทางการเงินที่</w:t>
      </w:r>
      <w:r w:rsidRPr="00C55D32">
        <w:rPr>
          <w:rFonts w:ascii="Angsana New" w:hAnsi="Angsana New"/>
          <w:spacing w:val="-6"/>
          <w:sz w:val="30"/>
          <w:szCs w:val="30"/>
          <w:cs/>
        </w:rPr>
        <w:t>เข้าข้อกำหนดในการวัดมูลค่าด้วยราคาทุนตัดจำหน่าย</w:t>
      </w:r>
      <w:r w:rsidRPr="00C55D32">
        <w:rPr>
          <w:rFonts w:ascii="Angsana New" w:hAnsi="Angsana New"/>
          <w:spacing w:val="-6"/>
          <w:sz w:val="30"/>
          <w:szCs w:val="30"/>
        </w:rPr>
        <w:t xml:space="preserve"> </w:t>
      </w:r>
      <w:r w:rsidRPr="004305E9">
        <w:rPr>
          <w:rFonts w:ascii="Angsana New" w:hAnsi="Angsana New" w:hint="cs"/>
          <w:spacing w:val="-4"/>
          <w:sz w:val="30"/>
          <w:szCs w:val="30"/>
          <w:cs/>
        </w:rPr>
        <w:t>ถูก</w:t>
      </w:r>
      <w:r w:rsidRPr="004305E9">
        <w:rPr>
          <w:rFonts w:ascii="Angsana New" w:hAnsi="Angsana New"/>
          <w:spacing w:val="-4"/>
          <w:sz w:val="30"/>
          <w:szCs w:val="30"/>
          <w:cs/>
        </w:rPr>
        <w:t>วัด</w:t>
      </w:r>
      <w:r w:rsidRPr="004305E9">
        <w:rPr>
          <w:rFonts w:ascii="Angsana New" w:hAnsi="Angsana New" w:hint="cs"/>
          <w:spacing w:val="-4"/>
          <w:sz w:val="30"/>
          <w:szCs w:val="30"/>
          <w:cs/>
        </w:rPr>
        <w:t>มูลค่าด้วย</w:t>
      </w:r>
      <w:r w:rsidRPr="004305E9">
        <w:rPr>
          <w:rFonts w:ascii="Angsana New" w:hAnsi="Angsana New"/>
          <w:spacing w:val="-4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</w:t>
      </w:r>
      <w:r w:rsidRPr="007446C3">
        <w:rPr>
          <w:rFonts w:ascii="Angsana New" w:hAnsi="Angsana New"/>
          <w:spacing w:val="6"/>
          <w:sz w:val="30"/>
          <w:szCs w:val="30"/>
          <w:cs/>
        </w:rPr>
        <w:t>อย่าง</w:t>
      </w:r>
      <w:r w:rsidRPr="00C55D32">
        <w:rPr>
          <w:rFonts w:ascii="Angsana New" w:hAnsi="Angsana New"/>
          <w:sz w:val="30"/>
          <w:szCs w:val="30"/>
          <w:cs/>
        </w:rPr>
        <w:t>มีนัยสำคัญซึ่งอาจเกิดขึ้นซึ่งเมื่อเลือกแล้วไม่สามารถยกเลิกได้</w:t>
      </w:r>
    </w:p>
    <w:p w14:paraId="1130B035" w14:textId="77777777" w:rsidR="00116825" w:rsidRPr="00C55D32" w:rsidRDefault="00116825" w:rsidP="00116825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3E49110" w14:textId="77777777" w:rsidR="00116825" w:rsidRPr="00C55D32" w:rsidRDefault="00116825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55D32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C55D32">
        <w:rPr>
          <w:rFonts w:ascii="Angsana New" w:hAnsi="Angsana New"/>
          <w:i/>
          <w:iCs/>
          <w:sz w:val="30"/>
          <w:szCs w:val="30"/>
        </w:rPr>
        <w:t xml:space="preserve">- </w:t>
      </w:r>
      <w:r w:rsidRPr="00C55D32">
        <w:rPr>
          <w:rFonts w:ascii="Angsana New" w:hAnsi="Angsana New"/>
          <w:i/>
          <w:iCs/>
          <w:sz w:val="30"/>
          <w:szCs w:val="30"/>
          <w:cs/>
        </w:rPr>
        <w:t>การประเมินโมเดลธุรกิจ</w:t>
      </w:r>
      <w:r w:rsidRPr="00C55D32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29DC1F1" w14:textId="77777777" w:rsidR="00116825" w:rsidRPr="00256D79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261E0E" w14:textId="77777777" w:rsidR="00116825" w:rsidRPr="007446C3" w:rsidRDefault="00116825" w:rsidP="00116825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</w:t>
      </w:r>
      <w:r w:rsidRPr="007446C3">
        <w:rPr>
          <w:rFonts w:ascii="Angsana New" w:hAnsi="Angsana New" w:hint="cs"/>
          <w:sz w:val="30"/>
          <w:szCs w:val="30"/>
          <w:cs/>
        </w:rPr>
        <w:t xml:space="preserve"> </w:t>
      </w:r>
      <w:r w:rsidRPr="007446C3">
        <w:rPr>
          <w:rFonts w:ascii="Angsana New" w:hAnsi="Angsana New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7446C3">
        <w:rPr>
          <w:rFonts w:ascii="Angsana New" w:hAnsi="Angsana New"/>
          <w:sz w:val="30"/>
          <w:szCs w:val="30"/>
        </w:rPr>
        <w:t xml:space="preserve"> </w:t>
      </w:r>
    </w:p>
    <w:p w14:paraId="065BE152" w14:textId="77777777" w:rsidR="00116825" w:rsidRPr="007446C3" w:rsidRDefault="00116825" w:rsidP="00116825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DDFBF4A" w14:textId="77777777" w:rsidR="00256D79" w:rsidRDefault="0025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BA2BB5" w14:textId="77777777" w:rsidR="00116825" w:rsidRPr="007446C3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</w:t>
      </w:r>
      <w:r w:rsidRPr="007446C3">
        <w:rPr>
          <w:rFonts w:ascii="Angsana New" w:hAnsi="Angsana New"/>
          <w:spacing w:val="6"/>
          <w:sz w:val="30"/>
          <w:szCs w:val="30"/>
          <w:cs/>
        </w:rPr>
        <w:t>ระหว่างระยะเวลาของสินทรัพย์ทางการเงินกับระยะเวลาของหนี้สินที่เกี่ยวข้อง หรือกระแสเงินสดออก</w:t>
      </w:r>
      <w:r w:rsidRPr="007446C3">
        <w:rPr>
          <w:rFonts w:ascii="Angsana New" w:hAnsi="Angsana New"/>
          <w:sz w:val="30"/>
          <w:szCs w:val="30"/>
          <w:cs/>
        </w:rPr>
        <w:t>ที่คาดการณ์หรือรับรู้กระแสเงินสดผ่านการขายสินทรัพย์ทางการเงิน</w:t>
      </w:r>
    </w:p>
    <w:p w14:paraId="102BB6F1" w14:textId="77777777" w:rsidR="00116825" w:rsidRPr="007446C3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7446C3">
        <w:rPr>
          <w:rFonts w:ascii="Angsana New" w:hAnsi="Angsana New" w:hint="cs"/>
          <w:sz w:val="30"/>
          <w:szCs w:val="30"/>
          <w:cs/>
        </w:rPr>
        <w:t>บริษัท</w:t>
      </w:r>
    </w:p>
    <w:p w14:paraId="7815FC83" w14:textId="77777777" w:rsidR="00116825" w:rsidRPr="007446C3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pacing w:val="-4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</w:t>
      </w:r>
      <w:r w:rsidRPr="007446C3">
        <w:rPr>
          <w:rFonts w:ascii="Angsana New" w:hAnsi="Angsana New"/>
          <w:sz w:val="30"/>
          <w:szCs w:val="30"/>
          <w:cs/>
        </w:rPr>
        <w:t xml:space="preserve"> และกลยุทธ์ในการบริหารจัดการความเสี่ยง</w:t>
      </w:r>
    </w:p>
    <w:p w14:paraId="7E8519EF" w14:textId="77777777" w:rsidR="00116825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pacing w:val="2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</w:t>
      </w:r>
      <w:r w:rsidRPr="007446C3">
        <w:rPr>
          <w:rFonts w:ascii="Angsana New" w:hAnsi="Angsana New"/>
          <w:sz w:val="30"/>
          <w:szCs w:val="30"/>
          <w:cs/>
        </w:rPr>
        <w:t>ที่บริหารจัดการหรืออ้างอิงตามการรับกระแสเงินสดตามสัญญา) และ</w:t>
      </w:r>
    </w:p>
    <w:p w14:paraId="5340D8D7" w14:textId="77777777" w:rsidR="00116825" w:rsidRPr="00256D79" w:rsidRDefault="00116825" w:rsidP="00256D79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256D79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9CB830C" w14:textId="77777777" w:rsidR="007446C3" w:rsidRPr="007446C3" w:rsidRDefault="007446C3" w:rsidP="0074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Cordia New"/>
          <w:sz w:val="20"/>
          <w:szCs w:val="20"/>
          <w:cs/>
        </w:rPr>
      </w:pPr>
    </w:p>
    <w:p w14:paraId="0F6F667D" w14:textId="77777777" w:rsidR="00116825" w:rsidRPr="007446C3" w:rsidRDefault="00116825" w:rsidP="00116825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7446C3">
        <w:rPr>
          <w:rFonts w:ascii="Angsana New" w:hAnsi="Angsana New"/>
          <w:spacing w:val="-2"/>
          <w:sz w:val="30"/>
          <w:szCs w:val="30"/>
          <w:cs/>
        </w:rPr>
        <w:t>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</w:t>
      </w:r>
      <w:r w:rsidRPr="007446C3">
        <w:rPr>
          <w:rFonts w:ascii="Angsana New" w:hAnsi="Angsana New"/>
          <w:sz w:val="30"/>
          <w:szCs w:val="30"/>
          <w:cs/>
        </w:rPr>
        <w:t>ซึ่งสอดคล้องกับการรับรู้รายการสินทรัพย์อย่างต่อเนื่องของ</w:t>
      </w:r>
      <w:r w:rsidRPr="007446C3">
        <w:rPr>
          <w:rFonts w:ascii="Angsana New" w:hAnsi="Angsana New" w:hint="cs"/>
          <w:sz w:val="30"/>
          <w:szCs w:val="30"/>
          <w:cs/>
        </w:rPr>
        <w:t>บริษัท</w:t>
      </w:r>
    </w:p>
    <w:p w14:paraId="3FBB7817" w14:textId="77777777" w:rsidR="00116825" w:rsidRPr="007446C3" w:rsidRDefault="00116825" w:rsidP="00116825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5FAEA6B" w14:textId="77777777" w:rsidR="00116825" w:rsidRPr="007446C3" w:rsidRDefault="00116825" w:rsidP="00116825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="Cordia New"/>
          <w:b/>
          <w:bCs/>
          <w:color w:val="0000FF"/>
          <w:sz w:val="28"/>
          <w:szCs w:val="28"/>
        </w:rPr>
      </w:pPr>
      <w:r w:rsidRPr="007446C3">
        <w:rPr>
          <w:rFonts w:ascii="Angsana New" w:hAnsi="Angsana New"/>
          <w:sz w:val="30"/>
          <w:szCs w:val="30"/>
          <w:cs/>
        </w:rPr>
        <w:t>สินทรัพย์ทางการเงินที่ถือไว้เพื่อค้า</w:t>
      </w:r>
      <w:r w:rsidRPr="007446C3">
        <w:rPr>
          <w:rFonts w:ascii="Angsana New" w:hAnsi="Angsana New" w:hint="cs"/>
          <w:sz w:val="30"/>
          <w:szCs w:val="30"/>
          <w:cs/>
        </w:rPr>
        <w:t>หรือใช้ในการบริหาร</w:t>
      </w:r>
      <w:r w:rsidRPr="007446C3">
        <w:rPr>
          <w:rFonts w:ascii="Angsana New" w:hAnsi="Angsana New"/>
          <w:sz w:val="30"/>
          <w:szCs w:val="30"/>
          <w:cs/>
        </w:rPr>
        <w:t>และประเมินผลงานด้วยมูลค่ายุติธรรม</w:t>
      </w:r>
      <w:r w:rsidRPr="007446C3">
        <w:rPr>
          <w:rFonts w:ascii="Angsana New" w:hAnsi="Angsana New" w:hint="cs"/>
          <w:sz w:val="30"/>
          <w:szCs w:val="30"/>
          <w:cs/>
        </w:rPr>
        <w:t>จะ</w:t>
      </w:r>
      <w:r w:rsidRPr="007446C3">
        <w:rPr>
          <w:rFonts w:ascii="Angsana New" w:hAnsi="Angsana New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55FFB91A" w14:textId="77777777" w:rsidR="00366FAA" w:rsidRDefault="00366FAA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4E6CF70E" w14:textId="77777777" w:rsidR="00116825" w:rsidRPr="007446C3" w:rsidRDefault="00116825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C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สินทรัพย์ทางการเงิน </w:t>
      </w:r>
      <w:r w:rsidRPr="007446C3">
        <w:rPr>
          <w:rFonts w:ascii="Angsana New" w:hAnsi="Angsana New"/>
          <w:i/>
          <w:iCs/>
          <w:spacing w:val="4"/>
          <w:sz w:val="30"/>
          <w:szCs w:val="30"/>
        </w:rPr>
        <w:t xml:space="preserve">- </w:t>
      </w:r>
      <w:r w:rsidRPr="007446C3">
        <w:rPr>
          <w:rFonts w:ascii="Angsana New" w:hAnsi="Angsana New"/>
          <w:i/>
          <w:iCs/>
          <w:spacing w:val="4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Pr="007446C3">
        <w:rPr>
          <w:rFonts w:ascii="Angsana New" w:hAnsi="Angsana New"/>
          <w:i/>
          <w:iCs/>
          <w:sz w:val="30"/>
          <w:szCs w:val="30"/>
          <w:cs/>
        </w:rPr>
        <w:t>ยอดคงเหลือของเงินต้นหรือไม่</w:t>
      </w:r>
      <w:r w:rsidRPr="007446C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54EC168" w14:textId="77777777" w:rsidR="00DB4C1C" w:rsidRDefault="00DB4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5E8D24" w14:textId="77777777" w:rsidR="00116825" w:rsidRPr="007446C3" w:rsidRDefault="00116825" w:rsidP="00116825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สำหรับวัตถุประสงค์ของการประเมินนี้</w:t>
      </w:r>
    </w:p>
    <w:p w14:paraId="3B59A087" w14:textId="77777777" w:rsidR="00116825" w:rsidRPr="007446C3" w:rsidRDefault="00116825" w:rsidP="00116825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78703E05" w14:textId="77777777" w:rsidR="00116825" w:rsidRPr="007446C3" w:rsidRDefault="00116825" w:rsidP="00366FAA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pacing w:val="2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</w:t>
      </w:r>
      <w:r w:rsidRPr="007446C3">
        <w:rPr>
          <w:rFonts w:ascii="Angsana New" w:hAnsi="Angsana New"/>
          <w:sz w:val="30"/>
          <w:szCs w:val="30"/>
          <w:cs/>
        </w:rPr>
        <w:t>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05084400" w14:textId="77777777" w:rsidR="00116825" w:rsidRPr="007446C3" w:rsidRDefault="00116825" w:rsidP="00366FAA">
      <w:pPr>
        <w:pStyle w:val="BodyText2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92562FB" w14:textId="77777777" w:rsidR="00F232D7" w:rsidRDefault="00F23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530CC1" w14:textId="77777777" w:rsidR="00116825" w:rsidRPr="007446C3" w:rsidRDefault="00116825" w:rsidP="00116825">
      <w:pPr>
        <w:tabs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7446C3">
        <w:rPr>
          <w:rFonts w:ascii="Angsana New" w:hAnsi="Angsana New" w:hint="cs"/>
          <w:sz w:val="30"/>
          <w:szCs w:val="30"/>
          <w:cs/>
        </w:rPr>
        <w:t>บริษัท</w:t>
      </w:r>
      <w:r w:rsidRPr="007446C3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</w:t>
      </w:r>
      <w:r w:rsidRPr="007446C3">
        <w:rPr>
          <w:rFonts w:ascii="Angsana New" w:hAnsi="Angsana New"/>
          <w:spacing w:val="-2"/>
          <w:sz w:val="30"/>
          <w:szCs w:val="30"/>
          <w:cs/>
        </w:rPr>
        <w:t>ข้อกำหนดตามสัญญาที่สามารถเปลี่ยนแปลงระยะเวลาและจำนวนเงินของกระแสเงินสดตามสัญญาซึ่งอาจทำให้</w:t>
      </w:r>
      <w:r w:rsidRPr="007446C3">
        <w:rPr>
          <w:rFonts w:ascii="Angsana New" w:hAnsi="Angsana New"/>
          <w:sz w:val="30"/>
          <w:szCs w:val="30"/>
          <w:cs/>
        </w:rPr>
        <w:t>ไม่เข้าเงื่อนไข ในการประเมิน</w:t>
      </w:r>
      <w:r w:rsidRPr="007446C3">
        <w:rPr>
          <w:rFonts w:ascii="Angsana New" w:hAnsi="Angsana New" w:hint="cs"/>
          <w:sz w:val="30"/>
          <w:szCs w:val="30"/>
          <w:cs/>
        </w:rPr>
        <w:t>บริษัท</w:t>
      </w:r>
      <w:r w:rsidRPr="007446C3">
        <w:rPr>
          <w:rFonts w:ascii="Angsana New" w:hAnsi="Angsana New"/>
          <w:sz w:val="30"/>
          <w:szCs w:val="30"/>
          <w:cs/>
        </w:rPr>
        <w:t>พิจารณาถึง</w:t>
      </w:r>
      <w:r w:rsidRPr="007446C3">
        <w:rPr>
          <w:rFonts w:ascii="Angsana New" w:hAnsi="Angsana New"/>
          <w:sz w:val="30"/>
          <w:szCs w:val="30"/>
        </w:rPr>
        <w:t xml:space="preserve"> </w:t>
      </w:r>
    </w:p>
    <w:p w14:paraId="7F1D0C38" w14:textId="77777777" w:rsidR="00116825" w:rsidRPr="007446C3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86AC4D2" w14:textId="77777777" w:rsidR="00116825" w:rsidRPr="007446C3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446C3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30D6529" w14:textId="77777777" w:rsidR="00116825" w:rsidRPr="00EC6F15" w:rsidRDefault="00116825" w:rsidP="001168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7446C3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7446C3">
        <w:rPr>
          <w:rFonts w:ascii="Angsana New" w:hAnsi="Angsana New" w:hint="cs"/>
          <w:sz w:val="30"/>
          <w:szCs w:val="30"/>
          <w:cs/>
        </w:rPr>
        <w:t>บริษัท</w:t>
      </w:r>
      <w:r w:rsidRPr="007446C3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43EEAA90" w14:textId="77777777" w:rsidR="00116825" w:rsidRPr="007446C3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1239E5" w14:textId="77777777" w:rsidR="00116825" w:rsidRPr="0096295D" w:rsidRDefault="00116825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96295D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สินทรัพย์ทางการเงิน </w:t>
      </w:r>
      <w:r w:rsidRPr="0096295D">
        <w:rPr>
          <w:rFonts w:ascii="Angsana New" w:hAnsi="Angsana New" w:hint="cs"/>
          <w:i/>
          <w:iCs/>
          <w:sz w:val="30"/>
          <w:szCs w:val="30"/>
        </w:rPr>
        <w:t xml:space="preserve">- </w:t>
      </w:r>
      <w:r w:rsidRPr="0096295D">
        <w:rPr>
          <w:rFonts w:ascii="Angsana New" w:hAnsi="Angsana New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7443C906" w14:textId="77777777" w:rsidR="00116825" w:rsidRPr="0096295D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6"/>
        <w:gridCol w:w="6694"/>
      </w:tblGrid>
      <w:tr w:rsidR="00116825" w:rsidRPr="0096295D" w14:paraId="56D25056" w14:textId="77777777" w:rsidTr="007446C3">
        <w:tc>
          <w:tcPr>
            <w:tcW w:w="1890" w:type="dxa"/>
          </w:tcPr>
          <w:p w14:paraId="6783EC47" w14:textId="77777777" w:rsidR="0096295D" w:rsidRPr="0096295D" w:rsidRDefault="00116825" w:rsidP="003A4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15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95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0C5ECC" w14:textId="77777777" w:rsidR="00116825" w:rsidRPr="0096295D" w:rsidRDefault="00116825" w:rsidP="002E3E0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4" w:type="dxa"/>
          </w:tcPr>
          <w:p w14:paraId="349D8D61" w14:textId="77777777" w:rsidR="00116825" w:rsidRPr="0096295D" w:rsidRDefault="00116825" w:rsidP="002E3E0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95D">
              <w:rPr>
                <w:rFonts w:ascii="Angsana New" w:hAnsi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1B4590D7" w14:textId="77777777" w:rsidR="00116825" w:rsidRPr="0096295D" w:rsidRDefault="00116825" w:rsidP="002E3E0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6825" w:rsidRPr="007446C3" w14:paraId="7918EF8D" w14:textId="77777777" w:rsidTr="007446C3">
        <w:tc>
          <w:tcPr>
            <w:tcW w:w="1890" w:type="dxa"/>
          </w:tcPr>
          <w:p w14:paraId="5D60D0FA" w14:textId="77777777" w:rsidR="00116825" w:rsidRPr="0096295D" w:rsidRDefault="00116825" w:rsidP="004B2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15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95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63DE993" w14:textId="77777777" w:rsidR="00116825" w:rsidRPr="0096295D" w:rsidRDefault="00116825" w:rsidP="002E3E0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4" w:type="dxa"/>
          </w:tcPr>
          <w:p w14:paraId="703695AD" w14:textId="77777777" w:rsidR="00116825" w:rsidRPr="0096295D" w:rsidRDefault="00116825" w:rsidP="00DB4C1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95D">
              <w:rPr>
                <w:rFonts w:ascii="Angsana New" w:hAnsi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4CAAEF08" w14:textId="77777777" w:rsidR="00116825" w:rsidRPr="0096295D" w:rsidRDefault="00116825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highlight w:val="cyan"/>
          <w:cs/>
        </w:rPr>
      </w:pPr>
    </w:p>
    <w:p w14:paraId="54A0D4A8" w14:textId="77777777" w:rsidR="00116825" w:rsidRPr="0096295D" w:rsidRDefault="00116825" w:rsidP="001168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6295D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หนี้สินทางการเงิน </w:t>
      </w:r>
      <w:r w:rsidRPr="0096295D">
        <w:rPr>
          <w:rFonts w:ascii="Angsana New" w:hAnsi="Angsana New" w:hint="cs"/>
          <w:i/>
          <w:iCs/>
          <w:sz w:val="30"/>
          <w:szCs w:val="30"/>
        </w:rPr>
        <w:t xml:space="preserve">- </w:t>
      </w:r>
      <w:r w:rsidRPr="0096295D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96295D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</w:p>
    <w:p w14:paraId="390B0733" w14:textId="77777777" w:rsidR="00116825" w:rsidRPr="0096295D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7200504" w14:textId="77777777" w:rsidR="00116825" w:rsidRPr="0096295D" w:rsidRDefault="00116825" w:rsidP="00116825">
      <w:pPr>
        <w:tabs>
          <w:tab w:val="left" w:pos="135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295D">
        <w:rPr>
          <w:rFonts w:ascii="Angsana New" w:hAnsi="Angsana New" w:hint="cs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96295D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</w:t>
      </w:r>
      <w:r w:rsidRPr="0096295D">
        <w:rPr>
          <w:rFonts w:ascii="Angsana New" w:hAnsi="Angsana New" w:hint="cs"/>
          <w:color w:val="000000"/>
          <w:sz w:val="30"/>
          <w:szCs w:val="30"/>
          <w:cs/>
        </w:rPr>
        <w:t>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</w:t>
      </w:r>
      <w:r w:rsidRPr="0096295D">
        <w:rPr>
          <w:rFonts w:ascii="Angsana New" w:hAnsi="Angsana New" w:hint="cs"/>
          <w:color w:val="000000"/>
          <w:spacing w:val="-6"/>
          <w:sz w:val="30"/>
          <w:szCs w:val="30"/>
          <w:cs/>
        </w:rPr>
        <w:t>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</w:t>
      </w:r>
      <w:r w:rsidRPr="0096295D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</w:t>
      </w:r>
      <w:r w:rsidRPr="0096295D">
        <w:rPr>
          <w:rFonts w:ascii="Angsana New" w:hAnsi="Angsana New" w:hint="cs"/>
          <w:color w:val="000000"/>
          <w:sz w:val="30"/>
          <w:szCs w:val="30"/>
          <w:cs/>
        </w:rPr>
        <w:t>จากบัญชีให้รับรู้ในกำไรหรือขาดทุน</w:t>
      </w:r>
    </w:p>
    <w:p w14:paraId="226D7453" w14:textId="77777777" w:rsidR="00116825" w:rsidRPr="0096295D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C145005" w14:textId="77777777" w:rsidR="003113B7" w:rsidRDefault="0031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124EAEAE" w14:textId="77777777" w:rsidR="00116825" w:rsidRPr="0096295D" w:rsidRDefault="00116825" w:rsidP="0011682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96295D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96295D">
        <w:rPr>
          <w:rFonts w:ascii="Angsana New" w:eastAsia="EucrosiaUPCBold" w:hAnsi="Angsana New" w:hint="cs"/>
          <w:i/>
          <w:iCs/>
          <w:sz w:val="30"/>
          <w:szCs w:val="30"/>
        </w:rPr>
        <w:t xml:space="preserve">.3) </w:t>
      </w:r>
      <w:r w:rsidRPr="0096295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6F8FFB09" w14:textId="77777777" w:rsidR="00116825" w:rsidRPr="0096295D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19E8075" w14:textId="77777777" w:rsidR="00116825" w:rsidRPr="0096295D" w:rsidRDefault="00116825" w:rsidP="00116825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295D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</w:p>
    <w:p w14:paraId="38B2C978" w14:textId="77777777" w:rsidR="00116825" w:rsidRPr="0096295D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DE7C694" w14:textId="77777777" w:rsidR="00116825" w:rsidRDefault="00116825" w:rsidP="0011682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295D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  <w:r w:rsidR="0096295D" w:rsidRPr="009629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6295D">
        <w:rPr>
          <w:rFonts w:ascii="Angsana New" w:hAnsi="Angsana New" w:hint="cs"/>
          <w:color w:val="000000"/>
          <w:sz w:val="30"/>
          <w:szCs w:val="30"/>
          <w:cs/>
        </w:rPr>
        <w:t>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="0096295D" w:rsidRPr="009629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6295D">
        <w:rPr>
          <w:rFonts w:ascii="Angsana New" w:hAnsi="Angsana New" w:hint="cs"/>
          <w:color w:val="000000"/>
          <w:sz w:val="30"/>
          <w:szCs w:val="30"/>
          <w:cs/>
        </w:rPr>
        <w:t>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B9F3BA" w14:textId="77777777" w:rsidR="00DB4C1C" w:rsidRPr="0096295D" w:rsidRDefault="00DB4C1C" w:rsidP="0011682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C83037" w14:textId="77777777" w:rsidR="00116825" w:rsidRPr="0096295D" w:rsidRDefault="00116825" w:rsidP="00116825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295D">
        <w:rPr>
          <w:rFonts w:ascii="Angsana New" w:hAnsi="Angsana New" w:hint="cs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69EE7B61" w14:textId="77777777" w:rsidR="00DB4C1C" w:rsidRDefault="00DB4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D002A6D" w14:textId="77777777" w:rsidR="00116825" w:rsidRPr="005A70B0" w:rsidRDefault="00116825" w:rsidP="00116825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0B0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0A6890E9" w14:textId="77777777" w:rsidR="00116825" w:rsidRPr="0096295D" w:rsidRDefault="00116825" w:rsidP="0011682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88BF11E" w14:textId="77777777" w:rsidR="00116825" w:rsidRPr="005A70B0" w:rsidRDefault="00116825" w:rsidP="00116825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A70B0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BADE7C2" w14:textId="77777777" w:rsidR="00116825" w:rsidRPr="005A70B0" w:rsidRDefault="00116825" w:rsidP="00116825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A0F1D7" w14:textId="77777777" w:rsidR="00116825" w:rsidRPr="005A70B0" w:rsidRDefault="00116825" w:rsidP="001168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A70B0">
        <w:rPr>
          <w:rFonts w:ascii="Angsana New" w:hAnsi="Angsana New" w:hint="cs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</w:t>
      </w:r>
      <w:r w:rsidRPr="005A70B0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6E6AA250" w14:textId="77777777" w:rsidR="00116825" w:rsidRPr="005A70B0" w:rsidRDefault="00116825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BE1D5C5" w14:textId="77777777" w:rsidR="00116825" w:rsidRPr="005A70B0" w:rsidRDefault="00116825" w:rsidP="0011682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A70B0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5A70B0">
        <w:rPr>
          <w:rFonts w:ascii="Angsana New" w:eastAsia="EucrosiaUPCBold" w:hAnsi="Angsana New" w:hint="cs"/>
          <w:i/>
          <w:iCs/>
          <w:sz w:val="30"/>
          <w:szCs w:val="30"/>
        </w:rPr>
        <w:t xml:space="preserve">.4) </w:t>
      </w:r>
      <w:r w:rsidRPr="005A70B0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การหักกลบ</w:t>
      </w:r>
    </w:p>
    <w:p w14:paraId="71D2A009" w14:textId="77777777" w:rsidR="00116825" w:rsidRPr="005A70B0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8525F53" w14:textId="77777777" w:rsidR="00116825" w:rsidRPr="005A70B0" w:rsidRDefault="00116825" w:rsidP="00116825">
      <w:pPr>
        <w:spacing w:line="240" w:lineRule="auto"/>
        <w:ind w:left="900" w:right="29"/>
        <w:jc w:val="thaiDistribute"/>
        <w:rPr>
          <w:rFonts w:ascii="Angsana New" w:hAnsi="Angsana New"/>
          <w:color w:val="000000"/>
          <w:sz w:val="30"/>
          <w:szCs w:val="30"/>
        </w:rPr>
      </w:pPr>
      <w:r w:rsidRPr="005A70B0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</w:t>
      </w:r>
      <w:r w:rsidR="005A70B0" w:rsidRPr="005A70B0">
        <w:rPr>
          <w:rFonts w:ascii="Angsana New" w:hAnsi="Angsana New"/>
          <w:color w:val="000000"/>
          <w:sz w:val="30"/>
          <w:szCs w:val="30"/>
        </w:rPr>
        <w:t xml:space="preserve"> </w:t>
      </w:r>
      <w:r w:rsidRPr="005A70B0">
        <w:rPr>
          <w:rFonts w:ascii="Angsana New" w:hAnsi="Angsana New" w:hint="cs"/>
          <w:color w:val="000000"/>
          <w:sz w:val="30"/>
          <w:szCs w:val="30"/>
          <w:cs/>
        </w:rPr>
        <w:t>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B1FB5EA" w14:textId="77777777" w:rsidR="00116825" w:rsidRPr="005A70B0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A92A5C8" w14:textId="77777777" w:rsidR="003113B7" w:rsidRDefault="0031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06EE9FFC" w14:textId="77777777" w:rsidR="00116825" w:rsidRPr="005A70B0" w:rsidRDefault="00116825" w:rsidP="0011682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A70B0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5A70B0">
        <w:rPr>
          <w:rFonts w:ascii="Angsana New" w:eastAsia="EucrosiaUPCBold" w:hAnsi="Angsana New" w:hint="cs"/>
          <w:i/>
          <w:iCs/>
          <w:sz w:val="30"/>
          <w:szCs w:val="30"/>
        </w:rPr>
        <w:t xml:space="preserve">.5) </w:t>
      </w:r>
      <w:r w:rsidRPr="005A70B0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5A70B0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7777777" w:rsidR="00737E96" w:rsidRDefault="00116825" w:rsidP="00737E96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5A70B0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BF2C4F7" w14:textId="77777777" w:rsidR="00737E96" w:rsidRPr="00DB4C1C" w:rsidRDefault="00737E96" w:rsidP="00737E96">
      <w:pPr>
        <w:rPr>
          <w:rFonts w:ascii="Angsana New" w:hAnsi="Angsana New"/>
          <w:sz w:val="28"/>
          <w:szCs w:val="28"/>
        </w:rPr>
      </w:pPr>
    </w:p>
    <w:p w14:paraId="2B7B3D7B" w14:textId="77777777" w:rsidR="00737E96" w:rsidRPr="00737E96" w:rsidRDefault="00737E96" w:rsidP="00737E96">
      <w:pPr>
        <w:spacing w:line="240" w:lineRule="auto"/>
        <w:ind w:right="2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37E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737E9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737E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737E9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1F25401" w14:textId="77777777" w:rsidR="00966EFF" w:rsidRDefault="00966EFF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A70B0">
        <w:rPr>
          <w:rFonts w:ascii="Angsana New" w:hAnsi="Angsana New" w:hint="cs"/>
          <w:sz w:val="30"/>
          <w:szCs w:val="30"/>
        </w:rPr>
        <w:tab/>
      </w:r>
    </w:p>
    <w:p w14:paraId="388D664F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เงินลงทุนใ</w:t>
      </w:r>
      <w:r w:rsidR="00FA2907">
        <w:rPr>
          <w:rFonts w:ascii="Angsana New" w:hAnsi="Angsana New" w:hint="cs"/>
          <w:i/>
          <w:iCs/>
          <w:sz w:val="30"/>
          <w:szCs w:val="30"/>
          <w:cs/>
        </w:rPr>
        <w:t>นหน่วยลงทุน</w:t>
      </w:r>
      <w:r w:rsidRPr="002A770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39AA42A" w14:textId="77777777" w:rsidR="00737E96" w:rsidRPr="004422CF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E98B353" w14:textId="77777777" w:rsidR="00737E96" w:rsidRPr="002A7705" w:rsidRDefault="00FA2907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2907">
        <w:rPr>
          <w:rFonts w:ascii="Angsana New" w:hAnsi="Angsana New" w:hint="cs"/>
          <w:sz w:val="30"/>
          <w:szCs w:val="30"/>
          <w:cs/>
        </w:rPr>
        <w:t>เงินลงทุนในหน่วยลงทุน</w:t>
      </w:r>
      <w:r w:rsidR="00737E96" w:rsidRPr="00FA2907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</w:t>
      </w:r>
      <w:r>
        <w:rPr>
          <w:rFonts w:ascii="Angsana New" w:hAnsi="Angsana New" w:hint="cs"/>
          <w:sz w:val="30"/>
          <w:szCs w:val="30"/>
          <w:cs/>
        </w:rPr>
        <w:t xml:space="preserve"> นอกเหนือจากที่ถือไว้เพื่อค้าหรือตั้งใจถือไว้</w:t>
      </w:r>
      <w:r w:rsidRPr="00FA2907">
        <w:rPr>
          <w:rFonts w:ascii="Angsana New" w:hAnsi="Angsana New" w:hint="cs"/>
          <w:spacing w:val="4"/>
          <w:sz w:val="30"/>
          <w:szCs w:val="30"/>
          <w:cs/>
        </w:rPr>
        <w:t>จนครบกำหนด</w:t>
      </w:r>
      <w:r w:rsidR="00737E96" w:rsidRPr="00FA2907">
        <w:rPr>
          <w:rFonts w:ascii="Angsana New" w:hAnsi="Angsana New"/>
          <w:spacing w:val="4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</w:t>
      </w:r>
      <w:r w:rsidR="00737E96" w:rsidRPr="00FA2907">
        <w:rPr>
          <w:rFonts w:ascii="Angsana New" w:hAnsi="Angsana New"/>
          <w:spacing w:val="-6"/>
          <w:sz w:val="30"/>
          <w:szCs w:val="30"/>
          <w:cs/>
        </w:rPr>
        <w:t xml:space="preserve">มูลค่ายุติธรรม และการเปลี่ยนแปลงที่ไม่ใช่ผลขาดทุนจากการด้อยค่าบันทึกโดยตรงในส่วนของผู้ถือหุ้น </w:t>
      </w:r>
      <w:r w:rsidRPr="00FA2907">
        <w:rPr>
          <w:rFonts w:ascii="Angsana New" w:hAnsi="Angsana New" w:hint="cs"/>
          <w:spacing w:val="-6"/>
          <w:sz w:val="30"/>
          <w:szCs w:val="30"/>
          <w:cs/>
        </w:rPr>
        <w:t>ส่วนผลขาดทุน</w:t>
      </w:r>
      <w:r w:rsidRPr="00FA2907">
        <w:rPr>
          <w:rFonts w:ascii="Angsana New" w:hAnsi="Angsana New" w:hint="cs"/>
          <w:spacing w:val="-4"/>
          <w:sz w:val="30"/>
          <w:szCs w:val="30"/>
          <w:cs/>
        </w:rPr>
        <w:t xml:space="preserve">จากการด้อยค่ารับรู้ในกำไรหรือขาดทุน </w:t>
      </w:r>
      <w:r w:rsidR="00737E96" w:rsidRPr="00FA2907">
        <w:rPr>
          <w:rFonts w:ascii="Angsana New" w:hAnsi="Angsana New"/>
          <w:spacing w:val="-4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</w:t>
      </w:r>
      <w:r w:rsidR="00737E96" w:rsidRPr="002A7705">
        <w:rPr>
          <w:rFonts w:ascii="Angsana New" w:hAnsi="Angsana New"/>
          <w:sz w:val="30"/>
          <w:szCs w:val="30"/>
          <w:cs/>
        </w:rPr>
        <w:t>ในส่วนของผู้ถือหุ้นโดยตรงเข้ากำไรหรือขาดทุน</w:t>
      </w:r>
      <w:r w:rsidR="00737E96" w:rsidRPr="002A7705">
        <w:rPr>
          <w:rFonts w:ascii="Angsana New" w:hAnsi="Angsana New"/>
          <w:sz w:val="30"/>
          <w:szCs w:val="30"/>
        </w:rPr>
        <w:t xml:space="preserve"> </w:t>
      </w:r>
    </w:p>
    <w:p w14:paraId="43246FB6" w14:textId="77777777" w:rsidR="00737E96" w:rsidRPr="004422CF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7DE7CFF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</w:t>
      </w:r>
      <w:r w:rsidRPr="00611D2C">
        <w:rPr>
          <w:rFonts w:ascii="Angsana New" w:hAnsi="Angsana New"/>
          <w:sz w:val="30"/>
          <w:szCs w:val="30"/>
          <w:cs/>
        </w:rPr>
        <w:t>มูลค่าสินทรัพย์สุทธิ</w:t>
      </w:r>
      <w:r w:rsidRPr="00611D2C">
        <w:rPr>
          <w:rFonts w:ascii="Angsana New" w:hAnsi="Angsana New"/>
          <w:sz w:val="30"/>
          <w:szCs w:val="30"/>
        </w:rPr>
        <w:t xml:space="preserve"> </w:t>
      </w:r>
      <w:r w:rsidRPr="00611D2C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5D6E2158" w14:textId="77777777" w:rsidR="00737E96" w:rsidRPr="004422CF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5021D96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D35DD8F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81772A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FC55349" w14:textId="77777777" w:rsidR="00737E96" w:rsidRPr="002A7705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18E6DE" w14:textId="77777777" w:rsidR="00737E96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65DBA34" w14:textId="77777777" w:rsidR="00737E96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BD1190" w14:textId="77777777" w:rsidR="00737E96" w:rsidRPr="00737E96" w:rsidRDefault="00737E96" w:rsidP="00737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7E96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7457B5C0" w14:textId="77777777" w:rsidR="00737E96" w:rsidRDefault="00737E96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E46AED" w14:textId="77777777" w:rsidR="00737E96" w:rsidRDefault="00737E96" w:rsidP="00737E9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</w:t>
      </w:r>
      <w:r w:rsidR="003113B7">
        <w:rPr>
          <w:rFonts w:ascii="Angsana New" w:hAnsi="Angsana New" w:hint="cs"/>
          <w:sz w:val="30"/>
          <w:szCs w:val="30"/>
          <w:cs/>
        </w:rPr>
        <w:t>ต่างประเทศ</w:t>
      </w:r>
      <w:r w:rsidRPr="002A7705">
        <w:rPr>
          <w:rFonts w:ascii="Angsana New" w:hAnsi="Angsana New"/>
          <w:sz w:val="30"/>
          <w:szCs w:val="30"/>
          <w:cs/>
        </w:rPr>
        <w:t>ที่เกิดจากกิจกรรมดำเนินงาน อนุพันธ์ไม่ได้มีไว้เพื่อค้า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4CE700C1" w14:textId="77777777" w:rsidR="00737E96" w:rsidRPr="005A70B0" w:rsidRDefault="00737E96" w:rsidP="00116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14D337" w14:textId="77777777" w:rsidR="003113B7" w:rsidRDefault="0031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1AF7BC6D" w14:textId="77777777" w:rsidR="00736179" w:rsidRPr="002A7705" w:rsidRDefault="00736179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2D04541A" w14:textId="77777777" w:rsidR="00736179" w:rsidRPr="003113B7" w:rsidRDefault="00736179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1A1B2D42" w14:textId="77777777" w:rsidR="00736179" w:rsidRDefault="00736179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530A41" w:rsidRPr="002A7705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2A7705">
        <w:rPr>
          <w:rFonts w:ascii="Angsana New" w:hAnsi="Angsana New"/>
          <w:sz w:val="30"/>
          <w:szCs w:val="30"/>
          <w:cs/>
        </w:rPr>
        <w:t xml:space="preserve">ประกอบด้วย ยอดเงินสด </w:t>
      </w:r>
      <w:r w:rsidR="00510B05" w:rsidRPr="002A7705">
        <w:rPr>
          <w:rFonts w:ascii="Angsana New" w:hAnsi="Angsana New"/>
          <w:sz w:val="30"/>
          <w:szCs w:val="30"/>
          <w:cs/>
        </w:rPr>
        <w:t>และ</w:t>
      </w:r>
      <w:r w:rsidRPr="002A7705">
        <w:rPr>
          <w:rFonts w:ascii="Angsana New" w:hAnsi="Angsana New"/>
          <w:sz w:val="30"/>
          <w:szCs w:val="30"/>
          <w:cs/>
        </w:rPr>
        <w:t xml:space="preserve">ยอดเงินฝากธนาคารประเภทเผื่อเรียก </w:t>
      </w:r>
      <w:r w:rsidR="00D34121" w:rsidRPr="002A7705">
        <w:rPr>
          <w:rFonts w:ascii="Angsana New" w:hAnsi="Angsana New"/>
          <w:sz w:val="30"/>
          <w:szCs w:val="30"/>
          <w:cs/>
        </w:rPr>
        <w:t xml:space="preserve">และเงินลงทุนระยะสั้นที่มีสภาพคล่องสูง </w:t>
      </w:r>
      <w:r w:rsidR="009B7907" w:rsidRPr="002A7705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</w:t>
      </w:r>
      <w:r w:rsidR="00774727" w:rsidRPr="002A7705">
        <w:rPr>
          <w:rFonts w:ascii="Angsana New" w:hAnsi="Angsana New"/>
          <w:sz w:val="30"/>
          <w:szCs w:val="30"/>
          <w:cs/>
        </w:rPr>
        <w:t>จัดหาเงิน</w:t>
      </w:r>
      <w:r w:rsidR="00980FEF" w:rsidRPr="002A7705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1FA3FF37" w14:textId="77777777" w:rsidR="000770D5" w:rsidRPr="003113B7" w:rsidRDefault="000770D5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7182AA55" w14:textId="77777777" w:rsidR="00881E7C" w:rsidRPr="00B16994" w:rsidRDefault="00881E7C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B1699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ลูกหนี้การค้า</w:t>
      </w:r>
      <w:r w:rsidR="000770D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และ</w:t>
      </w:r>
      <w:r w:rsidRPr="00B1699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ลูกหนี้อื่น</w:t>
      </w:r>
    </w:p>
    <w:p w14:paraId="3CCD786A" w14:textId="77777777" w:rsidR="00881E7C" w:rsidRPr="003113B7" w:rsidRDefault="00881E7C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19145F6" w14:textId="77777777" w:rsidR="00B16994" w:rsidRPr="001D1A23" w:rsidRDefault="00B16994" w:rsidP="00B169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1A23">
        <w:rPr>
          <w:rFonts w:ascii="Angsana New" w:hAnsi="Angsana New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14:paraId="2D35C4D6" w14:textId="77777777" w:rsidR="00B16994" w:rsidRPr="003113B7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2CD10C0" w14:textId="77777777" w:rsidR="0049522A" w:rsidRDefault="00B16994" w:rsidP="004952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6B38">
        <w:rPr>
          <w:rFonts w:ascii="Angsana New" w:hAnsi="Angsana New"/>
          <w:spacing w:val="-4"/>
          <w:sz w:val="30"/>
          <w:szCs w:val="30"/>
          <w:cs/>
        </w:rPr>
        <w:t>ลูกหนี้</w:t>
      </w:r>
      <w:r w:rsidR="005A70B0" w:rsidRPr="005A6B38">
        <w:rPr>
          <w:rFonts w:ascii="Angsana New" w:hAnsi="Angsana New" w:hint="cs"/>
          <w:spacing w:val="-4"/>
          <w:sz w:val="30"/>
          <w:szCs w:val="30"/>
          <w:cs/>
        </w:rPr>
        <w:t>วัดมูลค่าด้วยราคาของรายการหักค่าเผื่อผลขาดท</w:t>
      </w:r>
      <w:r w:rsidR="00AA2DED" w:rsidRPr="005A6B38">
        <w:rPr>
          <w:rFonts w:ascii="Angsana New" w:hAnsi="Angsana New" w:hint="cs"/>
          <w:spacing w:val="-4"/>
          <w:sz w:val="30"/>
          <w:szCs w:val="30"/>
          <w:cs/>
        </w:rPr>
        <w:t xml:space="preserve">ุนด้านเครดิตที่คาดว่าจะเกิดขึ้น </w:t>
      </w:r>
      <w:r w:rsidR="005A70B0" w:rsidRPr="005A6B3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AA2DED" w:rsidRPr="005A6B3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AA00CC" w:rsidRPr="005A6B3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AA2DED" w:rsidRPr="005A6B38">
        <w:rPr>
          <w:rFonts w:ascii="Angsana New" w:hAnsi="Angsana New"/>
          <w:i/>
          <w:iCs/>
          <w:spacing w:val="-4"/>
          <w:sz w:val="30"/>
          <w:szCs w:val="30"/>
        </w:rPr>
        <w:t xml:space="preserve">2: </w:t>
      </w:r>
      <w:r w:rsidR="00536E2F" w:rsidRPr="005A6B38">
        <w:rPr>
          <w:rFonts w:ascii="Angsana New" w:hAnsi="Angsana New" w:hint="cs"/>
          <w:i/>
          <w:iCs/>
          <w:spacing w:val="-4"/>
          <w:sz w:val="30"/>
          <w:szCs w:val="30"/>
          <w:cs/>
        </w:rPr>
        <w:t>ค่าเผื่อหนี้สงสัยจะสูญ</w:t>
      </w:r>
      <w:r w:rsidR="005A70B0" w:rsidRPr="005A6B38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5A6B38">
        <w:rPr>
          <w:rFonts w:ascii="Angsana New" w:hAnsi="Angsana New"/>
          <w:sz w:val="30"/>
          <w:szCs w:val="30"/>
        </w:rPr>
        <w:t xml:space="preserve"> </w:t>
      </w:r>
      <w:r w:rsidRPr="005A6B38">
        <w:rPr>
          <w:rFonts w:ascii="Angsana New" w:hAnsi="Angsana New"/>
          <w:spacing w:val="-4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</w:t>
      </w:r>
      <w:r w:rsidRPr="005A6B38">
        <w:rPr>
          <w:rFonts w:ascii="Angsana New" w:hAnsi="Angsana New"/>
          <w:sz w:val="30"/>
          <w:szCs w:val="30"/>
          <w:cs/>
        </w:rPr>
        <w:t>จะถูกตัดจำหน่ายเมื่อเกิดขึ้น</w:t>
      </w:r>
      <w:r w:rsidRPr="001D1A23">
        <w:rPr>
          <w:rFonts w:ascii="Angsana New" w:hAnsi="Angsana New"/>
          <w:sz w:val="30"/>
          <w:szCs w:val="30"/>
          <w:cs/>
        </w:rPr>
        <w:t xml:space="preserve"> </w:t>
      </w:r>
    </w:p>
    <w:p w14:paraId="10084269" w14:textId="77777777" w:rsidR="005A6B38" w:rsidRPr="003113B7" w:rsidRDefault="005A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  <w:lang w:val="en-GB"/>
        </w:rPr>
      </w:pPr>
    </w:p>
    <w:p w14:paraId="27E87384" w14:textId="77777777" w:rsidR="001C1BD1" w:rsidRPr="002A7705" w:rsidRDefault="001C1BD1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3113B7" w:rsidRDefault="001C1BD1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9ABEF95" w14:textId="77777777" w:rsidR="001C1BD1" w:rsidRPr="002A7705" w:rsidRDefault="001C1BD1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สินค้าคงเหลือ</w:t>
      </w:r>
      <w:r w:rsidR="008065A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7705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2412DAE8" w14:textId="77777777" w:rsidR="00511566" w:rsidRPr="003113B7" w:rsidRDefault="00511566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264BD78" w14:textId="77777777" w:rsidR="00EE4923" w:rsidRPr="002A7705" w:rsidRDefault="00DD6736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461F13" w:rsidRPr="002A7705">
        <w:rPr>
          <w:rFonts w:ascii="Angsana New" w:hAnsi="Angsana New"/>
          <w:sz w:val="30"/>
          <w:szCs w:val="30"/>
          <w:cs/>
        </w:rPr>
        <w:t>เข้าก่อน ออกก่อน</w:t>
      </w:r>
      <w:r w:rsidR="00A167D7" w:rsidRPr="002A7705">
        <w:rPr>
          <w:rFonts w:ascii="Angsana New" w:hAnsi="Angsana New"/>
          <w:sz w:val="30"/>
          <w:szCs w:val="30"/>
          <w:cs/>
        </w:rPr>
        <w:t xml:space="preserve"> ต้นทุนสินค้า</w:t>
      </w:r>
      <w:r w:rsidRPr="002A7705">
        <w:rPr>
          <w:rFonts w:ascii="Angsana New" w:hAnsi="Angsana New"/>
          <w:sz w:val="30"/>
          <w:szCs w:val="30"/>
          <w:cs/>
        </w:rPr>
        <w:t xml:space="preserve">ประกอบด้วยต้นทุนที่ซื้อ </w:t>
      </w:r>
      <w:r w:rsidR="00980FEF" w:rsidRPr="002A7705">
        <w:rPr>
          <w:rFonts w:ascii="Angsana New" w:hAnsi="Angsana New"/>
          <w:sz w:val="30"/>
          <w:szCs w:val="30"/>
          <w:cs/>
        </w:rPr>
        <w:t>ต้นทุนแปลงสภาพ</w:t>
      </w:r>
      <w:r w:rsidRPr="002A7705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006D35" w:rsidRPr="002A7705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2A7705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ต้นทุนสินค้ารวมการปันส่วนข</w:t>
      </w:r>
      <w:r w:rsidR="009D48A9">
        <w:rPr>
          <w:rFonts w:ascii="Angsana New" w:hAnsi="Angsana New"/>
          <w:sz w:val="30"/>
          <w:szCs w:val="30"/>
          <w:cs/>
        </w:rPr>
        <w:t>องค่าโสหุ้ยการผลิตอย่างเหมาะสม</w:t>
      </w:r>
      <w:r w:rsidR="009D48A9">
        <w:rPr>
          <w:rFonts w:ascii="Angsana New" w:hAnsi="Angsana New" w:hint="cs"/>
          <w:sz w:val="30"/>
          <w:szCs w:val="30"/>
          <w:cs/>
        </w:rPr>
        <w:t>โ</w:t>
      </w:r>
      <w:r w:rsidRPr="002A7705">
        <w:rPr>
          <w:rFonts w:ascii="Angsana New" w:hAnsi="Angsana New"/>
          <w:sz w:val="30"/>
          <w:szCs w:val="30"/>
          <w:cs/>
        </w:rPr>
        <w:t>ดยคำนึงถึงระดับกำลังการผลิตตามปกติ</w:t>
      </w:r>
      <w:r w:rsidR="00E10233" w:rsidRPr="002A7705">
        <w:rPr>
          <w:rFonts w:ascii="Angsana New" w:hAnsi="Angsana New"/>
          <w:sz w:val="30"/>
          <w:szCs w:val="30"/>
          <w:cs/>
        </w:rPr>
        <w:t xml:space="preserve">  </w:t>
      </w:r>
    </w:p>
    <w:p w14:paraId="6DC54722" w14:textId="77777777" w:rsidR="00EE4923" w:rsidRPr="003113B7" w:rsidRDefault="00EE4923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446D971" w14:textId="77777777" w:rsidR="00B16994" w:rsidRDefault="00DD6736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A2DED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34121" w:rsidRPr="00AA2DED">
        <w:rPr>
          <w:rFonts w:ascii="Angsana New" w:hAnsi="Angsana New"/>
          <w:spacing w:val="-4"/>
          <w:sz w:val="30"/>
          <w:szCs w:val="30"/>
          <w:cs/>
        </w:rPr>
        <w:t>โดยประมาณ</w:t>
      </w:r>
      <w:r w:rsidRPr="002A7705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6D1098CB" w14:textId="77777777" w:rsidR="00B16994" w:rsidRPr="003113B7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0C28E4C" w14:textId="77777777" w:rsidR="00B16994" w:rsidRPr="0049522A" w:rsidRDefault="00B16994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49522A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2D9B87A" w14:textId="77777777" w:rsidR="00B505DB" w:rsidRPr="003113B7" w:rsidRDefault="00B505DB" w:rsidP="00B505DB">
      <w:pPr>
        <w:rPr>
          <w:rFonts w:ascii="Angsana New" w:hAnsi="Angsana New"/>
          <w:sz w:val="20"/>
          <w:szCs w:val="20"/>
          <w:cs/>
        </w:rPr>
      </w:pPr>
    </w:p>
    <w:p w14:paraId="6586E301" w14:textId="77777777" w:rsidR="00B16994" w:rsidRPr="0049522A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55870">
        <w:rPr>
          <w:rFonts w:ascii="Angsana New" w:hAnsi="Angsana New"/>
          <w:sz w:val="30"/>
          <w:szCs w:val="30"/>
          <w:cs/>
        </w:rPr>
        <w:t>สินทรัพย์ไม่หมุนเวียน</w:t>
      </w:r>
      <w:r w:rsidRPr="0049522A">
        <w:rPr>
          <w:rFonts w:ascii="Angsana New" w:hAnsi="Angsana New"/>
          <w:sz w:val="30"/>
          <w:szCs w:val="30"/>
          <w:cs/>
        </w:rPr>
        <w:t xml:space="preserve">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 ผลขาดทุนจากการด้อยค่าสำหรับการจัดประเภทเป็นสินทรัพย์ที่ถือไว้เพื่อขายและผลกำไรและขาดทุนจากการวัดมูลค่าในภายหลังรับรู้ในกำไรหรือขาดทุน  </w:t>
      </w:r>
    </w:p>
    <w:p w14:paraId="02BF9088" w14:textId="77777777" w:rsidR="00B16994" w:rsidRPr="003113B7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A186BDB" w14:textId="77777777" w:rsidR="00311BA5" w:rsidRDefault="003113B7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16994" w:rsidRPr="0049522A">
        <w:rPr>
          <w:rFonts w:ascii="Angsana New" w:hAnsi="Angsana New"/>
          <w:sz w:val="30"/>
          <w:szCs w:val="30"/>
          <w:cs/>
        </w:rPr>
        <w:t xml:space="preserve">และอุปกรณ์ที่ถูกจัดประเภทเป็นสินทรัพย์ที่ถือไว้เพื่อขายจะหยุดบันทึกค่าเสื่อมราคา </w:t>
      </w:r>
    </w:p>
    <w:p w14:paraId="65EE57BF" w14:textId="77777777" w:rsidR="00AA2DED" w:rsidRPr="003113B7" w:rsidRDefault="00AA2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03A92B26" w14:textId="77777777" w:rsidR="00B16994" w:rsidRPr="00AA2DED" w:rsidRDefault="00B16994" w:rsidP="00AA2DED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AA2DED">
        <w:rPr>
          <w:rFonts w:ascii="Angsana New" w:hAnsi="Angsana New" w:cs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BE90329" w14:textId="77777777"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14:paraId="052AF1C6" w14:textId="77777777"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5B89DD0B" w14:textId="77777777"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52F1DDF7" w14:textId="77777777" w:rsidR="00B16994" w:rsidRPr="001B723D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23DD26F2" w14:textId="77777777" w:rsidR="005A6B38" w:rsidRPr="003113B7" w:rsidRDefault="00B16994" w:rsidP="0031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1B723D">
        <w:rPr>
          <w:rFonts w:ascii="Angsana New" w:hAnsi="Angsana New"/>
          <w:sz w:val="30"/>
          <w:szCs w:val="30"/>
          <w:cs/>
        </w:rPr>
        <w:t xml:space="preserve"> </w:t>
      </w:r>
    </w:p>
    <w:p w14:paraId="762BE010" w14:textId="77777777" w:rsidR="00311BA5" w:rsidRPr="001B723D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</w:p>
    <w:p w14:paraId="0C3FB0F7" w14:textId="77777777" w:rsidR="001B723D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749D9F" w14:textId="77777777" w:rsidR="001B723D" w:rsidRPr="00B16994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77777777" w:rsidR="001B723D" w:rsidRDefault="001B7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0934047D" w14:textId="77777777" w:rsidR="00FF0FCE" w:rsidRPr="002A7705" w:rsidRDefault="00C67051" w:rsidP="00F97303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ที่ดิน</w:t>
      </w:r>
      <w:r w:rsidR="004C183D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</w:t>
      </w:r>
      <w:r w:rsidR="00FF0FCE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2A7705" w:rsidRDefault="00FF0FCE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DED09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47B357A" w14:textId="77777777"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5BF86E7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FA70FE2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18FAEA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8065AE">
        <w:rPr>
          <w:rFonts w:ascii="Angsana New" w:hAnsi="Angsana New" w:hint="cs"/>
          <w:sz w:val="30"/>
          <w:szCs w:val="30"/>
          <w:cs/>
        </w:rPr>
        <w:t>วัดมูลค่า</w:t>
      </w:r>
      <w:r w:rsidRPr="002A770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2A7705">
        <w:rPr>
          <w:rFonts w:ascii="Angsana New" w:hAnsi="Angsana New"/>
          <w:sz w:val="30"/>
          <w:szCs w:val="30"/>
          <w:cs/>
        </w:rPr>
        <w:tab/>
      </w:r>
    </w:p>
    <w:p w14:paraId="345EA41F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CB0D2F" w14:textId="77777777" w:rsidR="009967E8" w:rsidRPr="007A6E7A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6E7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A6E7A">
        <w:rPr>
          <w:rFonts w:ascii="Angsana New" w:hAnsi="Angsana New"/>
          <w:sz w:val="30"/>
          <w:szCs w:val="30"/>
        </w:rPr>
        <w:t xml:space="preserve"> </w:t>
      </w:r>
      <w:r w:rsidRPr="007A6E7A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0E1CAD" w:rsidRPr="007A6E7A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="0081422B" w:rsidRPr="007A6E7A">
        <w:rPr>
          <w:rFonts w:ascii="Angsana New" w:hAnsi="Angsana New"/>
          <w:color w:val="FFFFFF"/>
          <w:sz w:val="30"/>
          <w:szCs w:val="30"/>
        </w:rPr>
        <w:t>_</w:t>
      </w:r>
      <w:r w:rsidRPr="007A6E7A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F97303" w:rsidRPr="007A6E7A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A6E7A">
        <w:rPr>
          <w:rFonts w:ascii="Angsana New" w:hAnsi="Angsana New"/>
          <w:sz w:val="30"/>
          <w:szCs w:val="30"/>
          <w:cs/>
        </w:rPr>
        <w:t>การขนย้าย</w:t>
      </w:r>
      <w:r w:rsidR="00DE3819" w:rsidRPr="007A6E7A">
        <w:rPr>
          <w:rFonts w:ascii="Angsana New" w:hAnsi="Angsana New"/>
          <w:sz w:val="30"/>
          <w:szCs w:val="30"/>
        </w:rPr>
        <w:br/>
      </w:r>
      <w:r w:rsidRPr="007A6E7A">
        <w:rPr>
          <w:rFonts w:ascii="Angsana New" w:hAnsi="Angsana New"/>
          <w:spacing w:val="8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ED072B" w:rsidRPr="007A6E7A">
        <w:rPr>
          <w:rFonts w:ascii="Angsana New" w:hAnsi="Angsana New"/>
          <w:spacing w:val="8"/>
          <w:sz w:val="30"/>
          <w:szCs w:val="30"/>
          <w:cs/>
        </w:rPr>
        <w:t>ับเครื่องมือที่ควบคุมโดยลิขสิทธิ์</w:t>
      </w:r>
      <w:r w:rsidRPr="007A6E7A">
        <w:rPr>
          <w:rFonts w:ascii="Angsana New" w:hAnsi="Angsana New"/>
          <w:spacing w:val="8"/>
          <w:sz w:val="30"/>
          <w:szCs w:val="30"/>
          <w:cs/>
        </w:rPr>
        <w:t>ซอฟ</w:t>
      </w:r>
      <w:r w:rsidR="00874C45" w:rsidRPr="007A6E7A">
        <w:rPr>
          <w:rFonts w:ascii="Angsana New" w:hAnsi="Angsana New"/>
          <w:spacing w:val="8"/>
          <w:sz w:val="30"/>
          <w:szCs w:val="30"/>
          <w:cs/>
        </w:rPr>
        <w:t>ต์</w:t>
      </w:r>
      <w:r w:rsidRPr="007A6E7A">
        <w:rPr>
          <w:rFonts w:ascii="Angsana New" w:hAnsi="Angsana New"/>
          <w:spacing w:val="8"/>
          <w:sz w:val="30"/>
          <w:szCs w:val="30"/>
          <w:cs/>
        </w:rPr>
        <w:t>แวร์ซึ่ง</w:t>
      </w:r>
      <w:r w:rsidRPr="007A6E7A">
        <w:rPr>
          <w:rFonts w:ascii="Angsana New" w:hAnsi="Angsana New"/>
          <w:spacing w:val="-4"/>
          <w:sz w:val="30"/>
          <w:szCs w:val="30"/>
          <w:cs/>
        </w:rPr>
        <w:t>ไม่สามารถทำงานได้โดยปราศจากลิขสิทธ</w:t>
      </w:r>
      <w:r w:rsidR="00ED072B" w:rsidRPr="007A6E7A">
        <w:rPr>
          <w:rFonts w:ascii="Angsana New" w:hAnsi="Angsana New"/>
          <w:spacing w:val="-4"/>
          <w:sz w:val="30"/>
          <w:szCs w:val="30"/>
          <w:cs/>
        </w:rPr>
        <w:t>ิ์ซอฟ</w:t>
      </w:r>
      <w:r w:rsidR="00874C45" w:rsidRPr="007A6E7A">
        <w:rPr>
          <w:rFonts w:ascii="Angsana New" w:hAnsi="Angsana New"/>
          <w:spacing w:val="-4"/>
          <w:sz w:val="30"/>
          <w:szCs w:val="30"/>
          <w:cs/>
        </w:rPr>
        <w:t>ต์</w:t>
      </w:r>
      <w:r w:rsidR="00ED072B" w:rsidRPr="007A6E7A">
        <w:rPr>
          <w:rFonts w:ascii="Angsana New" w:hAnsi="Angsana New"/>
          <w:spacing w:val="-4"/>
          <w:sz w:val="30"/>
          <w:szCs w:val="30"/>
          <w:cs/>
        </w:rPr>
        <w:t>แวร์นั้นให้ถือว่าลิขสิทธิ์</w:t>
      </w:r>
      <w:r w:rsidRPr="007A6E7A">
        <w:rPr>
          <w:rFonts w:ascii="Angsana New" w:hAnsi="Angsana New"/>
          <w:spacing w:val="-4"/>
          <w:sz w:val="30"/>
          <w:szCs w:val="30"/>
          <w:cs/>
        </w:rPr>
        <w:t>ซอฟ</w:t>
      </w:r>
      <w:r w:rsidR="00874C45" w:rsidRPr="007A6E7A">
        <w:rPr>
          <w:rFonts w:ascii="Angsana New" w:hAnsi="Angsana New"/>
          <w:spacing w:val="-4"/>
          <w:sz w:val="30"/>
          <w:szCs w:val="30"/>
          <w:cs/>
        </w:rPr>
        <w:t>ต์</w:t>
      </w:r>
      <w:r w:rsidRPr="007A6E7A">
        <w:rPr>
          <w:rFonts w:ascii="Angsana New" w:hAnsi="Angsana New"/>
          <w:spacing w:val="-4"/>
          <w:sz w:val="30"/>
          <w:szCs w:val="30"/>
          <w:cs/>
        </w:rPr>
        <w:t>แวร์ดังกล่าวเป็นส่วนหนึ่งของอุปกรณ์</w:t>
      </w:r>
      <w:r w:rsidRPr="007A6E7A">
        <w:rPr>
          <w:rFonts w:ascii="Angsana New" w:hAnsi="Angsana New"/>
          <w:sz w:val="30"/>
          <w:szCs w:val="30"/>
        </w:rPr>
        <w:t xml:space="preserve"> </w:t>
      </w:r>
    </w:p>
    <w:p w14:paraId="61C58855" w14:textId="77777777" w:rsidR="00AA2DED" w:rsidRDefault="00AA2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0C10EC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14:paraId="53F22B17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6BE6DA" w14:textId="77777777" w:rsidR="00E10233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283F657" w14:textId="77777777" w:rsidR="004422CF" w:rsidRDefault="00442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B8E2379" w14:textId="77777777" w:rsidR="005A6B38" w:rsidRDefault="005A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F3B7D1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DFA51D" w14:textId="77777777"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CE41B8" w14:textId="77777777"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2A7705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2A7705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7BC172C" w14:textId="77777777" w:rsidR="00736179" w:rsidRPr="002A7705" w:rsidRDefault="00736179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1B8F8" w14:textId="77777777" w:rsidR="001C1BD1" w:rsidRPr="002A7705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2A7705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4F8884" w14:textId="77777777"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7350DFC" w14:textId="77777777"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667B2C" w14:textId="77777777" w:rsidR="009967E8" w:rsidRPr="002A7705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80FEF" w:rsidRPr="002A7705">
        <w:rPr>
          <w:rFonts w:ascii="Angsana New" w:hAnsi="Angsana New"/>
          <w:sz w:val="30"/>
          <w:szCs w:val="30"/>
          <w:cs/>
        </w:rPr>
        <w:t>ให้ประโยชน์</w:t>
      </w:r>
      <w:r w:rsidRPr="002A7705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980FEF" w:rsidRPr="002A7705">
        <w:rPr>
          <w:rFonts w:ascii="Angsana New" w:hAnsi="Angsana New"/>
          <w:sz w:val="30"/>
          <w:szCs w:val="30"/>
          <w:cs/>
        </w:rPr>
        <w:t>ให้ประโยชน์</w:t>
      </w:r>
      <w:r w:rsidRPr="002A770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6B904623" w14:textId="77777777" w:rsidR="00575425" w:rsidRPr="002A7705" w:rsidRDefault="00575425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630"/>
      </w:tblGrid>
      <w:tr w:rsidR="00040DBA" w:rsidRPr="002A7705" w14:paraId="1089AFD1" w14:textId="77777777">
        <w:trPr>
          <w:trHeight w:val="335"/>
        </w:trPr>
        <w:tc>
          <w:tcPr>
            <w:tcW w:w="6660" w:type="dxa"/>
          </w:tcPr>
          <w:p w14:paraId="18DF8FFF" w14:textId="77777777" w:rsidR="00040DBA" w:rsidRPr="002A7705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2A7705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 </w:t>
            </w:r>
            <w:r w:rsidRPr="002A770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B7907" w:rsidRPr="002A770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2A7705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7051" w:rsidRPr="002A7705" w14:paraId="5097E585" w14:textId="77777777">
        <w:trPr>
          <w:trHeight w:val="362"/>
        </w:trPr>
        <w:tc>
          <w:tcPr>
            <w:tcW w:w="6660" w:type="dxa"/>
          </w:tcPr>
          <w:p w14:paraId="0D2A9B54" w14:textId="77777777" w:rsidR="00C67051" w:rsidRPr="002A7705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3695940C" w14:textId="77777777" w:rsidR="00C67051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10</w:t>
            </w:r>
            <w:r w:rsidR="00F634D0" w:rsidRPr="002A7705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F634D0" w:rsidRPr="002A770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30" w:type="dxa"/>
          </w:tcPr>
          <w:p w14:paraId="235D627C" w14:textId="77777777" w:rsidR="00C67051" w:rsidRPr="002A7705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DA2EE3" w:rsidRPr="002A7705" w14:paraId="355CAEBA" w14:textId="77777777">
        <w:trPr>
          <w:trHeight w:val="362"/>
        </w:trPr>
        <w:tc>
          <w:tcPr>
            <w:tcW w:w="6660" w:type="dxa"/>
          </w:tcPr>
          <w:p w14:paraId="6E4CFB2D" w14:textId="77777777" w:rsidR="00DA2EE3" w:rsidRPr="002A7705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77777777" w:rsidR="00DA2EE3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2A7705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7051" w:rsidRPr="002A7705" w14:paraId="56317584" w14:textId="77777777">
        <w:trPr>
          <w:trHeight w:val="362"/>
        </w:trPr>
        <w:tc>
          <w:tcPr>
            <w:tcW w:w="6660" w:type="dxa"/>
          </w:tcPr>
          <w:p w14:paraId="3FA7F135" w14:textId="77777777" w:rsidR="00C67051" w:rsidRPr="002A7705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2A7705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42763347" w14:textId="77777777" w:rsidR="004422CF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9FAF7" w14:textId="77777777" w:rsidR="00E10233" w:rsidRPr="002A7705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</w:t>
      </w:r>
      <w:r w:rsidR="00876EF8" w:rsidRPr="002A7705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</w:t>
      </w:r>
      <w:r w:rsidR="009B7907" w:rsidRPr="002A7705">
        <w:rPr>
          <w:rFonts w:ascii="Angsana New" w:hAnsi="Angsana New"/>
          <w:sz w:val="30"/>
          <w:szCs w:val="30"/>
          <w:cs/>
        </w:rPr>
        <w:t xml:space="preserve">และส่วนปรับปรุงที่ดิน </w:t>
      </w:r>
      <w:r w:rsidR="00876EF8" w:rsidRPr="002A7705">
        <w:rPr>
          <w:rFonts w:ascii="Angsana New" w:hAnsi="Angsana New"/>
          <w:sz w:val="30"/>
          <w:szCs w:val="30"/>
          <w:cs/>
        </w:rPr>
        <w:t>และสินทรัพย์ที่อยู่ระหว่างการก่อสร้าง</w:t>
      </w:r>
      <w:r w:rsidR="006B3420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6D3DBD34" w14:textId="77777777" w:rsidR="00CB6579" w:rsidRDefault="00CB6579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06E2C" w14:textId="77777777" w:rsidR="00AA2DED" w:rsidRDefault="00BB225D" w:rsidP="00AA2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9D48A9">
        <w:rPr>
          <w:rFonts w:ascii="Angsana New" w:hAnsi="Angsana New"/>
          <w:sz w:val="30"/>
          <w:szCs w:val="30"/>
          <w:cs/>
        </w:rPr>
        <w:br/>
      </w:r>
      <w:r w:rsidRPr="002A7705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63DF789B" w14:textId="77777777" w:rsidR="005A6B38" w:rsidRDefault="005A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0F22BE6F" w14:textId="77777777" w:rsidR="006B3420" w:rsidRDefault="006B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42F05FEC" w14:textId="77777777" w:rsidR="00876EF8" w:rsidRPr="002A7705" w:rsidRDefault="00876EF8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สินทรัพย์ไม่มีตัวตน</w:t>
      </w:r>
    </w:p>
    <w:p w14:paraId="1A9CB209" w14:textId="77777777" w:rsidR="004C183D" w:rsidRPr="002A7705" w:rsidRDefault="004C183D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66B9D2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โปรแกรมคอมพิวเตอร์</w:t>
      </w:r>
    </w:p>
    <w:p w14:paraId="67F369C1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2D015C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โปรแกรมคอมพิวเตอร์ที่บริษัทซื้อมาและมีอายุการใช้งานจำกัด</w:t>
      </w:r>
      <w:r w:rsidR="007C3BE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770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B73A19" w:rsidRPr="002A7705">
        <w:rPr>
          <w:rFonts w:ascii="Angsana New" w:hAnsi="Angsana New"/>
          <w:sz w:val="30"/>
          <w:szCs w:val="30"/>
        </w:rPr>
        <w:t xml:space="preserve">      </w:t>
      </w:r>
      <w:r w:rsidR="00BB225D" w:rsidRPr="002A7705">
        <w:rPr>
          <w:rFonts w:ascii="Angsana New" w:hAnsi="Angsana New"/>
          <w:sz w:val="30"/>
          <w:szCs w:val="30"/>
          <w:cs/>
        </w:rPr>
        <w:t>ผล</w:t>
      </w:r>
      <w:r w:rsidRPr="002A7705">
        <w:rPr>
          <w:rFonts w:ascii="Angsana New" w:hAnsi="Angsana New"/>
          <w:sz w:val="30"/>
          <w:szCs w:val="30"/>
          <w:cs/>
        </w:rPr>
        <w:t>ขาดทุนจากการ</w:t>
      </w:r>
      <w:r w:rsidR="00686527" w:rsidRPr="002A7705">
        <w:rPr>
          <w:rFonts w:ascii="Angsana New" w:hAnsi="Angsana New"/>
          <w:sz w:val="30"/>
          <w:szCs w:val="30"/>
          <w:cs/>
        </w:rPr>
        <w:t>ด้อยค่า</w:t>
      </w:r>
    </w:p>
    <w:p w14:paraId="5999DDA5" w14:textId="77777777" w:rsidR="00774727" w:rsidRPr="002A7705" w:rsidRDefault="00774727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D8D7C2" w14:textId="77777777"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FDA2D61" w14:textId="77777777"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0BBE79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</w:t>
      </w:r>
      <w:r w:rsidR="006B3420">
        <w:rPr>
          <w:rFonts w:ascii="Angsana New" w:eastAsia="Calibri" w:hAnsi="Angsana New" w:hint="cs"/>
          <w:sz w:val="30"/>
          <w:szCs w:val="30"/>
          <w:cs/>
        </w:rPr>
        <w:t>ค่าใช้จ่ายอื่นที่เกิดขึ้นภายหลังรับรู้ในกำไรหรือขาดทุนเมื่อเกิดขึ้น</w:t>
      </w:r>
    </w:p>
    <w:p w14:paraId="6D9718CC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9F3914" w14:textId="77777777" w:rsidR="00876EF8" w:rsidRPr="002A7705" w:rsidRDefault="00876EF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05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F5D8E8D" w14:textId="77777777" w:rsidR="00876EF8" w:rsidRPr="002A7705" w:rsidRDefault="00876EF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32B2B4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BB225D" w:rsidRPr="002A7705">
        <w:rPr>
          <w:rFonts w:ascii="Angsana New" w:hAnsi="Angsana New"/>
          <w:sz w:val="30"/>
          <w:szCs w:val="30"/>
          <w:cs/>
        </w:rPr>
        <w:t>จาก</w:t>
      </w:r>
      <w:r w:rsidRPr="002A770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AFE8A6A" w14:textId="77777777"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0FB6C" w14:textId="77777777"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906AA0" w:rsidRPr="002A7705">
        <w:rPr>
          <w:rFonts w:ascii="Angsana New" w:hAnsi="Angsana New"/>
          <w:sz w:val="30"/>
          <w:szCs w:val="30"/>
          <w:cs/>
        </w:rPr>
        <w:t>เชิงเศรษฐกิจ</w:t>
      </w:r>
      <w:r w:rsidRPr="002A7705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ระยะเวลาที่คาดว่าจะได้รับประโยชน์ของโปรแกรมคอมพิวเตอร์คือ 5 ปี</w:t>
      </w:r>
    </w:p>
    <w:p w14:paraId="308A1BE7" w14:textId="77777777" w:rsidR="00437A3B" w:rsidRPr="002A7705" w:rsidRDefault="00437A3B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D5D3334" w14:textId="77777777" w:rsidR="00686527" w:rsidRPr="002A7705" w:rsidRDefault="00027B74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686527" w:rsidRPr="002A7705">
        <w:rPr>
          <w:rFonts w:ascii="Angsana New" w:hAnsi="Angsana New"/>
          <w:sz w:val="30"/>
          <w:szCs w:val="30"/>
          <w:cs/>
        </w:rPr>
        <w:t xml:space="preserve">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="00686527" w:rsidRPr="002A7705" w:rsidDel="00E44C55">
        <w:rPr>
          <w:rFonts w:ascii="Angsana New" w:hAnsi="Angsana New"/>
          <w:sz w:val="30"/>
          <w:szCs w:val="30"/>
        </w:rPr>
        <w:t xml:space="preserve"> </w:t>
      </w:r>
    </w:p>
    <w:p w14:paraId="3B8213E7" w14:textId="77777777" w:rsidR="00D96F34" w:rsidRPr="002A7705" w:rsidRDefault="00D96F34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25FBC" w14:textId="77777777" w:rsidR="00C57898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บริษัทไม่คิดค่าตัดจำหน่ายสำหรับ</w:t>
      </w:r>
      <w:r w:rsidR="00990B76" w:rsidRPr="002A7705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2A7705">
        <w:rPr>
          <w:rFonts w:ascii="Angsana New" w:hAnsi="Angsana New"/>
          <w:sz w:val="30"/>
          <w:szCs w:val="30"/>
          <w:cs/>
        </w:rPr>
        <w:t>ที่อยู่ระหว่างติดตั้ง</w:t>
      </w:r>
    </w:p>
    <w:p w14:paraId="755F6877" w14:textId="77777777" w:rsidR="0017302C" w:rsidRDefault="001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68378DC5" w14:textId="77777777" w:rsidR="0017302C" w:rsidRDefault="0017302C" w:rsidP="0017302C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สัญญาเช่า</w:t>
      </w:r>
    </w:p>
    <w:p w14:paraId="3646B82D" w14:textId="77777777" w:rsidR="0017302C" w:rsidRDefault="0017302C" w:rsidP="0017302C">
      <w:pPr>
        <w:rPr>
          <w:rFonts w:ascii="Angsana New" w:hAnsi="Angsana New"/>
          <w:sz w:val="30"/>
          <w:szCs w:val="30"/>
        </w:rPr>
      </w:pPr>
    </w:p>
    <w:p w14:paraId="5214689E" w14:textId="77777777" w:rsidR="006625CE" w:rsidRPr="006625CE" w:rsidRDefault="006625CE" w:rsidP="006625C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5C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625CE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6625C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6625CE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73FE602B" w14:textId="77777777" w:rsidR="006625CE" w:rsidRPr="006625CE" w:rsidRDefault="006625CE" w:rsidP="006625C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00BC4B9C" w14:textId="77777777" w:rsidR="006625CE" w:rsidRPr="00E70757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757">
        <w:rPr>
          <w:rFonts w:ascii="Angsana New" w:hAnsi="Angsana New" w:hint="cs"/>
          <w:spacing w:val="-4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วันเริ่มต้นของสัญญาบริษัทจะประเมินว่าสัญญาเป็นสัญญาเช่าหรือประกอบด้วยสัญญาเช่าหรือไม่ บริษัทนำคำนิยาม</w:t>
      </w:r>
      <w:r w:rsidRPr="00E70757">
        <w:rPr>
          <w:rFonts w:ascii="Angsana New" w:hAnsi="Angsana New" w:hint="cs"/>
          <w:sz w:val="30"/>
          <w:szCs w:val="30"/>
          <w:cs/>
        </w:rPr>
        <w:t xml:space="preserve">ของสัญญาเช่าตาม </w:t>
      </w:r>
      <w:r w:rsidRPr="00E70757">
        <w:rPr>
          <w:rFonts w:ascii="Angsana New" w:hAnsi="Angsana New" w:hint="cs"/>
          <w:sz w:val="30"/>
          <w:szCs w:val="30"/>
        </w:rPr>
        <w:t>TFRS 16</w:t>
      </w:r>
      <w:r w:rsidRPr="00E70757">
        <w:rPr>
          <w:rFonts w:ascii="Angsana New" w:hAnsi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2AD480F" w14:textId="77777777" w:rsidR="006625CE" w:rsidRPr="00E70757" w:rsidRDefault="006625CE" w:rsidP="006625C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70757" w:rsidDel="005868E9">
        <w:rPr>
          <w:rFonts w:ascii="Angsana New" w:hAnsi="Angsana New" w:hint="cs"/>
          <w:sz w:val="30"/>
          <w:szCs w:val="30"/>
          <w:shd w:val="clear" w:color="auto" w:fill="CCCCCC"/>
        </w:rPr>
        <w:t xml:space="preserve"> </w:t>
      </w:r>
    </w:p>
    <w:p w14:paraId="5CB23D9E" w14:textId="77777777" w:rsidR="006625CE" w:rsidRPr="00E70757" w:rsidRDefault="006625CE" w:rsidP="006625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0757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CF2B75B" w14:textId="77777777" w:rsidR="006625CE" w:rsidRPr="006625CE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670F98C" w14:textId="77777777" w:rsidR="006625CE" w:rsidRPr="00E70757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0757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</w:t>
      </w:r>
      <w:r w:rsidR="00E70757" w:rsidRPr="00E70757">
        <w:rPr>
          <w:rFonts w:ascii="Angsana New" w:hAnsi="Angsana New"/>
          <w:sz w:val="30"/>
          <w:szCs w:val="30"/>
        </w:rPr>
        <w:t xml:space="preserve"> </w:t>
      </w:r>
      <w:r w:rsidRPr="00E70757">
        <w:rPr>
          <w:rFonts w:ascii="Angsana New" w:hAnsi="Angsana New" w:hint="cs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7224161" w14:textId="77777777" w:rsidR="006625CE" w:rsidRPr="006625CE" w:rsidRDefault="006625CE" w:rsidP="00662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highlight w:val="cyan"/>
          <w:cs/>
        </w:rPr>
      </w:pPr>
    </w:p>
    <w:p w14:paraId="7833180D" w14:textId="77777777" w:rsidR="006625CE" w:rsidRPr="007235EC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235EC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2EA7A0" w14:textId="77777777" w:rsidR="006625CE" w:rsidRP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highlight w:val="cyan"/>
        </w:rPr>
      </w:pPr>
    </w:p>
    <w:p w14:paraId="27E19D89" w14:textId="77777777" w:rsidR="006625CE" w:rsidRPr="007235EC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8066C">
        <w:rPr>
          <w:rFonts w:ascii="Angsana New" w:hAnsi="Angsana New" w:hint="cs"/>
          <w:spacing w:val="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7235EC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</w:t>
      </w:r>
      <w:r w:rsidRPr="00C8066C">
        <w:rPr>
          <w:rFonts w:ascii="Angsana New" w:hAnsi="Angsana New" w:hint="cs"/>
          <w:spacing w:val="4"/>
          <w:sz w:val="30"/>
          <w:szCs w:val="30"/>
          <w:cs/>
        </w:rPr>
        <w:t>ในสัญญาเช่าที่ได้รับ</w:t>
      </w:r>
      <w:r w:rsidR="007235EC" w:rsidRPr="00C8066C">
        <w:rPr>
          <w:rFonts w:ascii="Angsana New" w:hAnsi="Angsana New"/>
          <w:spacing w:val="4"/>
          <w:sz w:val="30"/>
          <w:szCs w:val="30"/>
        </w:rPr>
        <w:t xml:space="preserve"> </w:t>
      </w:r>
      <w:r w:rsidRPr="00C8066C">
        <w:rPr>
          <w:rFonts w:ascii="Angsana New" w:hAnsi="Angsana New" w:hint="cs"/>
          <w:spacing w:val="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7235EC">
        <w:rPr>
          <w:rFonts w:ascii="Angsana New" w:hAnsi="Angsana New" w:hint="cs"/>
          <w:sz w:val="30"/>
          <w:szCs w:val="30"/>
          <w:cs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</w:t>
      </w:r>
      <w:r w:rsidRPr="00C8066C">
        <w:rPr>
          <w:rFonts w:ascii="Angsana New" w:hAnsi="Angsana New" w:hint="cs"/>
          <w:spacing w:val="-6"/>
          <w:sz w:val="30"/>
          <w:szCs w:val="30"/>
          <w:cs/>
        </w:rPr>
        <w:t>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</w:t>
      </w:r>
      <w:r w:rsidRPr="007235EC">
        <w:rPr>
          <w:rFonts w:ascii="Angsana New" w:hAnsi="Angsana New" w:hint="cs"/>
          <w:sz w:val="30"/>
          <w:szCs w:val="30"/>
          <w:cs/>
        </w:rPr>
        <w:t>กับสินทรัพย์และอุปกรณ์ที่เกี่ยวข้อง</w:t>
      </w:r>
    </w:p>
    <w:p w14:paraId="156566A4" w14:textId="77777777" w:rsidR="006625CE" w:rsidRPr="004B6250" w:rsidRDefault="006625CE" w:rsidP="006625C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sz w:val="30"/>
          <w:szCs w:val="30"/>
        </w:rPr>
      </w:pPr>
    </w:p>
    <w:p w14:paraId="6E1F5B32" w14:textId="77777777" w:rsidR="004B6250" w:rsidRDefault="004B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FA8127" w14:textId="77777777" w:rsidR="006625CE" w:rsidRPr="004B6250" w:rsidRDefault="006625CE" w:rsidP="006625C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6250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B6250">
        <w:rPr>
          <w:rFonts w:ascii="Angsana New" w:hAnsi="Angsana New" w:hint="cs"/>
          <w:sz w:val="30"/>
          <w:szCs w:val="30"/>
        </w:rPr>
        <w:t xml:space="preserve"> </w:t>
      </w:r>
      <w:r w:rsidRPr="004B6250">
        <w:rPr>
          <w:rFonts w:ascii="Angsana New" w:hAnsi="Angsana New" w:hint="cs"/>
          <w:sz w:val="30"/>
          <w:szCs w:val="30"/>
          <w:cs/>
        </w:rPr>
        <w:t>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</w:t>
      </w:r>
      <w:r w:rsidR="00EA4115">
        <w:rPr>
          <w:rFonts w:ascii="Angsana New" w:hAnsi="Angsana New"/>
          <w:sz w:val="30"/>
          <w:szCs w:val="30"/>
          <w:cs/>
        </w:rPr>
        <w:br/>
      </w:r>
      <w:r w:rsidRPr="004B6250">
        <w:rPr>
          <w:rFonts w:ascii="Angsana New" w:hAnsi="Angsana New" w:hint="cs"/>
          <w:sz w:val="30"/>
          <w:szCs w:val="30"/>
          <w:cs/>
        </w:rPr>
        <w:t>ที่เกิดรายการ</w:t>
      </w:r>
    </w:p>
    <w:p w14:paraId="7C3995E6" w14:textId="77777777" w:rsidR="006625CE" w:rsidRPr="006625CE" w:rsidRDefault="006625CE" w:rsidP="006625C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48388580" w14:textId="77777777" w:rsidR="006625CE" w:rsidRPr="00C8066C" w:rsidRDefault="006625CE" w:rsidP="006625C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8066C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B665D89" w14:textId="77777777" w:rsidR="006625CE" w:rsidRPr="006625CE" w:rsidRDefault="006625CE" w:rsidP="006625C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611F2909" w14:textId="77777777" w:rsidR="006625CE" w:rsidRP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8066C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EA4115">
        <w:rPr>
          <w:rFonts w:ascii="Angsana New" w:hAnsi="Angsana New"/>
          <w:sz w:val="30"/>
          <w:szCs w:val="30"/>
          <w:cs/>
        </w:rPr>
        <w:br/>
      </w:r>
      <w:r w:rsidRPr="00C8066C">
        <w:rPr>
          <w:rFonts w:ascii="Angsana New" w:hAnsi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FF281C5" w14:textId="77777777" w:rsidR="00C84E87" w:rsidRPr="009012AB" w:rsidRDefault="00C84E87" w:rsidP="009012AB">
      <w:pPr>
        <w:tabs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</w:p>
    <w:p w14:paraId="3E645C64" w14:textId="77777777" w:rsidR="00797EC5" w:rsidRPr="00797EC5" w:rsidRDefault="00797EC5" w:rsidP="006625C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7E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797EC5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797E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797EC5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B39314F" w14:textId="77777777" w:rsidR="00797EC5" w:rsidRPr="002A7705" w:rsidRDefault="00797EC5" w:rsidP="007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257A64" w14:textId="77777777" w:rsidR="00797EC5" w:rsidRDefault="00797EC5" w:rsidP="007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7EC5">
        <w:rPr>
          <w:rFonts w:ascii="Angsana New" w:hAnsi="Angsana New" w:hint="cs"/>
          <w:spacing w:val="-6"/>
          <w:sz w:val="30"/>
          <w:szCs w:val="30"/>
          <w:cs/>
        </w:rPr>
        <w:t>ในฐานะผู้เช่า สัญญา</w:t>
      </w:r>
      <w:r w:rsidRPr="00797EC5">
        <w:rPr>
          <w:rFonts w:ascii="Angsana New" w:hAnsi="Angsana New"/>
          <w:spacing w:val="-6"/>
          <w:sz w:val="30"/>
          <w:szCs w:val="30"/>
          <w:cs/>
        </w:rPr>
        <w:t>เช่าซึ่งบริษัทได้รับส่วนใหญ่ของความเสี่ยงและผลตอบแทนจากการครอบครองทรัพย์สินที่เช่านั้น</w:t>
      </w:r>
      <w:r w:rsidRPr="00797EC5">
        <w:rPr>
          <w:rFonts w:ascii="Angsana New" w:hAnsi="Angsana New"/>
          <w:spacing w:val="-6"/>
          <w:sz w:val="30"/>
          <w:szCs w:val="30"/>
        </w:rPr>
        <w:t xml:space="preserve"> </w:t>
      </w:r>
      <w:r w:rsidRPr="00797EC5">
        <w:rPr>
          <w:rFonts w:ascii="Angsana New" w:hAnsi="Angsana New"/>
          <w:spacing w:val="-6"/>
          <w:sz w:val="30"/>
          <w:szCs w:val="30"/>
          <w:cs/>
        </w:rPr>
        <w:t>ๆ</w:t>
      </w:r>
      <w:r w:rsidRPr="002A7705">
        <w:rPr>
          <w:rFonts w:ascii="Angsana New" w:hAnsi="Angsana New"/>
          <w:sz w:val="30"/>
          <w:szCs w:val="30"/>
          <w:cs/>
        </w:rPr>
        <w:t xml:space="preserve"> </w:t>
      </w:r>
      <w:r w:rsidRPr="00797EC5">
        <w:rPr>
          <w:rFonts w:ascii="Angsana New" w:hAnsi="Angsana New"/>
          <w:spacing w:val="-4"/>
          <w:sz w:val="30"/>
          <w:szCs w:val="30"/>
          <w:cs/>
        </w:rPr>
        <w:t xml:space="preserve">จัดประเภทเป็นสัญญาเช่าการเงิน </w:t>
      </w:r>
      <w:r w:rsidRPr="00187957">
        <w:rPr>
          <w:rFonts w:ascii="Angsana New" w:hAnsi="Angsana New"/>
          <w:spacing w:val="-4"/>
          <w:sz w:val="30"/>
          <w:szCs w:val="30"/>
          <w:cs/>
        </w:rPr>
        <w:t>ส่วน</w:t>
      </w:r>
      <w:r w:rsidR="00187957" w:rsidRPr="00187957">
        <w:rPr>
          <w:rFonts w:ascii="Angsana New" w:hAnsi="Angsana New" w:hint="cs"/>
          <w:spacing w:val="-4"/>
          <w:sz w:val="30"/>
          <w:szCs w:val="30"/>
          <w:cs/>
        </w:rPr>
        <w:t>เครื่องใช้สำนักงาน</w:t>
      </w:r>
      <w:r w:rsidRPr="00187957">
        <w:rPr>
          <w:rFonts w:ascii="Angsana New" w:hAnsi="Angsana New"/>
          <w:spacing w:val="-4"/>
          <w:sz w:val="30"/>
          <w:szCs w:val="30"/>
          <w:cs/>
        </w:rPr>
        <w:t>และ</w:t>
      </w:r>
      <w:r w:rsidR="00187957" w:rsidRPr="00187957">
        <w:rPr>
          <w:rFonts w:ascii="Angsana New" w:hAnsi="Angsana New" w:hint="cs"/>
          <w:spacing w:val="-4"/>
          <w:sz w:val="30"/>
          <w:szCs w:val="30"/>
          <w:cs/>
        </w:rPr>
        <w:t>ยานพาหนะ</w:t>
      </w:r>
      <w:r w:rsidRPr="00187957">
        <w:rPr>
          <w:rFonts w:ascii="Angsana New" w:hAnsi="Angsana New"/>
          <w:spacing w:val="-4"/>
          <w:sz w:val="30"/>
          <w:szCs w:val="30"/>
          <w:cs/>
        </w:rPr>
        <w:t>ที่ได้มา</w:t>
      </w:r>
      <w:r w:rsidRPr="00797EC5">
        <w:rPr>
          <w:rFonts w:ascii="Angsana New" w:hAnsi="Angsana New"/>
          <w:spacing w:val="-4"/>
          <w:sz w:val="30"/>
          <w:szCs w:val="30"/>
          <w:cs/>
        </w:rPr>
        <w:t>โดยทำสัญญาเช่าการเงินบันทึกเป็นสินทรัพย์</w:t>
      </w:r>
      <w:r w:rsidRPr="00306C53">
        <w:rPr>
          <w:rFonts w:ascii="Angsana New" w:hAnsi="Angsana New"/>
          <w:spacing w:val="-4"/>
          <w:sz w:val="30"/>
          <w:szCs w:val="30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2A7705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54D52E3C" w14:textId="77777777" w:rsidR="00797EC5" w:rsidRDefault="00797EC5" w:rsidP="0079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5BA0D2" w14:textId="77777777" w:rsidR="00797EC5" w:rsidRDefault="00797EC5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7EC5">
        <w:rPr>
          <w:rFonts w:ascii="Angsana New" w:hAnsi="Angsana New" w:hint="cs"/>
          <w:spacing w:val="-2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797EC5">
        <w:rPr>
          <w:rFonts w:ascii="Angsana New" w:hAnsi="Angsana New"/>
          <w:spacing w:val="-2"/>
          <w:sz w:val="30"/>
          <w:szCs w:val="30"/>
          <w:cs/>
        </w:rPr>
        <w:t>บันทึกในกำไรหรือขาดทุนโดย</w:t>
      </w:r>
      <w:r w:rsidR="00EA4115">
        <w:rPr>
          <w:rFonts w:ascii="Angsana New" w:hAnsi="Angsana New"/>
          <w:spacing w:val="-2"/>
          <w:sz w:val="30"/>
          <w:szCs w:val="30"/>
          <w:cs/>
        </w:rPr>
        <w:br/>
      </w:r>
      <w:r w:rsidRPr="00797EC5">
        <w:rPr>
          <w:rFonts w:ascii="Angsana New" w:hAnsi="Angsana New"/>
          <w:spacing w:val="-2"/>
          <w:sz w:val="30"/>
          <w:szCs w:val="30"/>
          <w:cs/>
        </w:rPr>
        <w:t>วิธี</w:t>
      </w:r>
      <w:r w:rsidRPr="002A7705">
        <w:rPr>
          <w:rFonts w:ascii="Angsana New" w:hAnsi="Angsana New"/>
          <w:sz w:val="30"/>
          <w:szCs w:val="30"/>
          <w:cs/>
        </w:rPr>
        <w:t>เส้นตรงตลอดอายุสัญญาเช่า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14:paraId="033556C9" w14:textId="77777777" w:rsidR="00D4262A" w:rsidRDefault="00D4262A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4EFCDE" w14:textId="77777777" w:rsidR="00D4262A" w:rsidRPr="002A7705" w:rsidRDefault="00D4262A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478BB1" w14:textId="77777777" w:rsidR="00797EC5" w:rsidRDefault="00797EC5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89DF73" w14:textId="77777777" w:rsidR="00341B11" w:rsidRDefault="00341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C6FB3E" w14:textId="0F449161" w:rsidR="00797EC5" w:rsidRPr="002A7705" w:rsidRDefault="00797EC5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146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3CA12941" w14:textId="77777777" w:rsidR="00797EC5" w:rsidRPr="002A7705" w:rsidRDefault="00797EC5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87124" w14:textId="77777777" w:rsidR="006625CE" w:rsidRDefault="00797EC5" w:rsidP="00797EC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ถ้าทำให้บริษัทมีสิทธิในการควบคุมการใช้สินทรัพย์</w:t>
      </w:r>
    </w:p>
    <w:p w14:paraId="77D93356" w14:textId="77777777" w:rsidR="00797EC5" w:rsidRDefault="00797EC5" w:rsidP="00797EC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937276" w14:textId="77777777" w:rsidR="00797EC5" w:rsidRDefault="00797EC5" w:rsidP="00797E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ณ วันที่เริ่มต้นข้อตกลง หรือมีการประเมินข้อตกลงใหม่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แต่ไม่สามารถแบ่งแยกจำนวนดังกล่าวได้อย่างน่าเชื่อถือ จะ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14:paraId="4D9AFB66" w14:textId="77777777" w:rsidR="00797EC5" w:rsidRPr="006625CE" w:rsidRDefault="00797EC5" w:rsidP="006625C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DAB4C6C" w14:textId="77777777" w:rsidR="00C57898" w:rsidRDefault="0017302C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</w:t>
      </w:r>
      <w:r w:rsidR="00C57898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ด้อยค่า</w:t>
      </w:r>
      <w:r w:rsidR="006E221E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3F9FB94E" w14:textId="77777777" w:rsidR="006E221E" w:rsidRPr="006D4F7C" w:rsidRDefault="006E221E" w:rsidP="006E221E">
      <w:pPr>
        <w:rPr>
          <w:b/>
          <w:bCs/>
          <w:i/>
          <w:iCs/>
          <w:lang w:val="en-GB"/>
        </w:rPr>
      </w:pPr>
    </w:p>
    <w:p w14:paraId="6D94B8A7" w14:textId="77777777" w:rsidR="006E221E" w:rsidRPr="006D4F7C" w:rsidRDefault="006E221E" w:rsidP="006E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4F7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D4F7C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6D4F7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6D4F7C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7D7CDE44" w14:textId="77777777" w:rsidR="006E221E" w:rsidRPr="006E221E" w:rsidRDefault="006E221E" w:rsidP="006E221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A67E3CB" w14:textId="77777777" w:rsidR="006E221E" w:rsidRPr="003C6E76" w:rsidRDefault="006E221E" w:rsidP="006E22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6E76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EA4115">
        <w:rPr>
          <w:rFonts w:ascii="Angsana New" w:hAnsi="Angsana New"/>
          <w:sz w:val="30"/>
          <w:szCs w:val="30"/>
          <w:cs/>
        </w:rPr>
        <w:br/>
      </w:r>
      <w:r w:rsidRPr="003C6E76">
        <w:rPr>
          <w:rFonts w:ascii="Angsana New" w:hAnsi="Angsana New" w:hint="cs"/>
          <w:sz w:val="30"/>
          <w:szCs w:val="30"/>
          <w:cs/>
        </w:rPr>
        <w:t>ตัดจำหน่าย (รวมถึง เงินสดและรายการเทียบเท่าเงินสด ลูกหนี้การค้าและลูกหนี้อื่น</w:t>
      </w:r>
      <w:r w:rsidR="00AE6DC3" w:rsidRPr="003C6E76">
        <w:rPr>
          <w:rFonts w:ascii="Angsana New" w:hAnsi="Angsana New"/>
          <w:sz w:val="30"/>
          <w:szCs w:val="30"/>
        </w:rPr>
        <w:t>)</w:t>
      </w:r>
      <w:r w:rsidRPr="003C6E76">
        <w:rPr>
          <w:rFonts w:ascii="Angsana New" w:hAnsi="Angsana New" w:hint="cs"/>
          <w:sz w:val="30"/>
          <w:szCs w:val="30"/>
        </w:rPr>
        <w:t xml:space="preserve"> </w:t>
      </w:r>
      <w:r w:rsidRPr="003C6E76">
        <w:rPr>
          <w:rFonts w:ascii="Angsana New" w:hAnsi="Angsana New" w:hint="cs"/>
          <w:sz w:val="30"/>
          <w:szCs w:val="30"/>
          <w:cs/>
        </w:rPr>
        <w:t>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3E9ABDC9" w14:textId="77777777" w:rsidR="006E221E" w:rsidRPr="006E221E" w:rsidRDefault="006E221E" w:rsidP="006E221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6F9618" w14:textId="77777777" w:rsidR="006E221E" w:rsidRPr="003C6E76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6E7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0DDFAE6" w14:textId="77777777" w:rsidR="006E221E" w:rsidRPr="006E221E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F1DC7" w14:textId="77777777" w:rsidR="006E221E" w:rsidRPr="003C6E76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4388">
        <w:rPr>
          <w:rFonts w:ascii="Angsana New" w:hAnsi="Angsana New" w:hint="cs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C6E76">
        <w:rPr>
          <w:rFonts w:ascii="Angsana New" w:hAnsi="Angsana New" w:hint="cs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</w:t>
      </w:r>
      <w:r w:rsidR="00EA4115">
        <w:rPr>
          <w:rFonts w:ascii="Angsana New" w:hAnsi="Angsana New"/>
          <w:sz w:val="30"/>
          <w:szCs w:val="30"/>
          <w:cs/>
        </w:rPr>
        <w:br/>
      </w:r>
      <w:r w:rsidRPr="003C6E76">
        <w:rPr>
          <w:rFonts w:ascii="Angsana New" w:hAnsi="Angsana New" w:hint="cs"/>
          <w:sz w:val="30"/>
          <w:szCs w:val="30"/>
          <w:cs/>
        </w:rPr>
        <w:t>จะเกิดขึ้นคิดลดด้วยอัตราดอกเบี้ยที่แท้จริงของสินทรัพย์ทางการเงิน</w:t>
      </w:r>
    </w:p>
    <w:p w14:paraId="56561510" w14:textId="77777777" w:rsidR="006E221E" w:rsidRPr="006E221E" w:rsidRDefault="006E221E" w:rsidP="006E221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F72E260" w14:textId="77777777" w:rsidR="003C6E76" w:rsidRDefault="003C6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color w:val="000000"/>
          <w:sz w:val="30"/>
          <w:szCs w:val="30"/>
          <w:highlight w:val="cyan"/>
          <w:cs/>
        </w:rPr>
        <w:br w:type="page"/>
      </w:r>
    </w:p>
    <w:p w14:paraId="3563555E" w14:textId="77777777" w:rsidR="006E221E" w:rsidRPr="003C6E76" w:rsidRDefault="006E221E" w:rsidP="006E221E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ECEBE7B" w14:textId="77777777" w:rsidR="006E221E" w:rsidRPr="003C6E76" w:rsidRDefault="006E221E" w:rsidP="006E221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1C6E4B87" w14:textId="77777777" w:rsidR="006E221E" w:rsidRPr="003C6E76" w:rsidRDefault="006E221E" w:rsidP="006E221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E544186" w14:textId="77777777" w:rsidR="006E221E" w:rsidRPr="006E221E" w:rsidRDefault="006E221E" w:rsidP="006E221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629676" w14:textId="77777777" w:rsidR="006E221E" w:rsidRPr="003C6E76" w:rsidRDefault="006E221E" w:rsidP="006E221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</w:t>
      </w:r>
      <w:r w:rsidR="003C6E76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E32EC1C" w14:textId="77777777" w:rsidR="006E221E" w:rsidRPr="006E221E" w:rsidRDefault="006E221E" w:rsidP="006E221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5298AD56" w14:textId="77777777" w:rsidR="006E221E" w:rsidRPr="003C6E76" w:rsidRDefault="006E221E" w:rsidP="006E221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         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463E9ACD" w14:textId="77777777" w:rsidR="003C6E76" w:rsidRPr="003C6E76" w:rsidRDefault="003C6E76" w:rsidP="006E221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C58D27" w14:textId="77777777" w:rsidR="006E221E" w:rsidRPr="003C6E76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37C4F37A" w14:textId="77777777" w:rsidR="006E221E" w:rsidRPr="006E221E" w:rsidRDefault="006E221E" w:rsidP="006E221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19BD4ECA" w14:textId="77777777" w:rsidR="006E221E" w:rsidRPr="003C6E76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6E76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C6E76">
        <w:rPr>
          <w:rFonts w:ascii="Angsana New" w:hAnsi="Angsana New" w:hint="cs"/>
          <w:color w:val="000000"/>
          <w:sz w:val="30"/>
          <w:szCs w:val="30"/>
        </w:rPr>
        <w:t xml:space="preserve"> ‘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>ระดับที่น่าลงทุน</w:t>
      </w:r>
      <w:r w:rsidRPr="003C6E76">
        <w:rPr>
          <w:rFonts w:ascii="Angsana New" w:hAnsi="Angsana New" w:hint="cs"/>
          <w:color w:val="000000"/>
          <w:sz w:val="30"/>
          <w:szCs w:val="30"/>
        </w:rPr>
        <w:t>’</w:t>
      </w:r>
      <w:r w:rsidRPr="003C6E76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ซึ่งเป็นการจัดอันดับที่เข้าใจในระดับสากล </w:t>
      </w:r>
    </w:p>
    <w:p w14:paraId="0E844918" w14:textId="77777777" w:rsidR="006E221E" w:rsidRPr="006E221E" w:rsidRDefault="006E221E" w:rsidP="006E221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03F4C98E" w14:textId="77777777" w:rsidR="006E221E" w:rsidRPr="006E221E" w:rsidRDefault="006E221E" w:rsidP="006E221E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462B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EE7E0E">
        <w:rPr>
          <w:rFonts w:ascii="Angsana New" w:hAnsi="Angsana New" w:hint="cs"/>
          <w:color w:val="000000"/>
          <w:sz w:val="30"/>
          <w:szCs w:val="30"/>
          <w:cs/>
        </w:rPr>
        <w:t xml:space="preserve">มากกว่า </w:t>
      </w:r>
      <w:r w:rsidR="00EE7E0E" w:rsidRPr="00EE7E0E">
        <w:rPr>
          <w:rFonts w:ascii="Angsana New" w:hAnsi="Angsana New"/>
          <w:color w:val="000000"/>
          <w:sz w:val="30"/>
          <w:szCs w:val="30"/>
        </w:rPr>
        <w:t>30</w:t>
      </w:r>
      <w:r w:rsidRPr="00EE7E0E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EE7E0E">
        <w:rPr>
          <w:rFonts w:ascii="Angsana New" w:hAnsi="Angsana New" w:hint="cs"/>
          <w:color w:val="000000"/>
          <w:sz w:val="30"/>
          <w:szCs w:val="30"/>
          <w:cs/>
        </w:rPr>
        <w:t>วัน มีการ</w:t>
      </w:r>
      <w:r w:rsidRPr="002F462B">
        <w:rPr>
          <w:rFonts w:ascii="Angsana New" w:hAnsi="Angsana New" w:hint="cs"/>
          <w:color w:val="000000"/>
          <w:sz w:val="30"/>
          <w:szCs w:val="30"/>
          <w:cs/>
        </w:rPr>
        <w:t>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</w:t>
      </w:r>
      <w:r w:rsidR="00EE7E0E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Pr="002F462B">
        <w:rPr>
          <w:rFonts w:ascii="Angsana New" w:hAnsi="Angsana New" w:hint="cs"/>
          <w:color w:val="000000"/>
          <w:sz w:val="30"/>
          <w:szCs w:val="30"/>
          <w:cs/>
        </w:rPr>
        <w:t>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0E50A07" w14:textId="77777777" w:rsidR="006E221E" w:rsidRPr="006E221E" w:rsidRDefault="006E221E" w:rsidP="006E221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E8649" w14:textId="77777777" w:rsidR="00EE7E0E" w:rsidRDefault="00EE7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</w:pPr>
      <w:r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21326CE6" w14:textId="77777777" w:rsidR="006E221E" w:rsidRPr="006E221E" w:rsidRDefault="006E221E" w:rsidP="006E221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7E0E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268866E2" w14:textId="77777777" w:rsidR="006E221E" w:rsidRPr="006E221E" w:rsidRDefault="006E221E" w:rsidP="006E221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7E0E">
        <w:rPr>
          <w:rFonts w:ascii="Angsana New" w:hAnsi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</w:t>
      </w:r>
      <w:r w:rsidRPr="006E22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E7E0E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6E22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9DFAFD6" w14:textId="77777777" w:rsidR="006E221E" w:rsidRPr="00EE7E0E" w:rsidRDefault="006E221E" w:rsidP="006E221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7E0E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E7E0E">
        <w:rPr>
          <w:rFonts w:ascii="Angsana New" w:hAnsi="Angsana New" w:hint="cs"/>
          <w:color w:val="000000"/>
          <w:sz w:val="30"/>
          <w:szCs w:val="30"/>
        </w:rPr>
        <w:t xml:space="preserve">90 </w:t>
      </w:r>
      <w:r w:rsidRPr="00EE7E0E">
        <w:rPr>
          <w:rFonts w:ascii="Angsana New" w:hAnsi="Angsana New" w:hint="cs"/>
          <w:color w:val="000000"/>
          <w:sz w:val="30"/>
          <w:szCs w:val="30"/>
          <w:cs/>
        </w:rPr>
        <w:t>วัน</w:t>
      </w:r>
    </w:p>
    <w:p w14:paraId="7569865F" w14:textId="77777777" w:rsidR="006E221E" w:rsidRPr="006E221E" w:rsidRDefault="006E221E" w:rsidP="006E22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54DE59" w14:textId="77777777" w:rsidR="006E221E" w:rsidRPr="0062093F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93F">
        <w:rPr>
          <w:rFonts w:ascii="Angsana New" w:hAnsi="Angsana New" w:hint="cs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0EE2F5A5" w14:textId="77777777" w:rsidR="006E221E" w:rsidRPr="006E221E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33F6716A" w14:textId="77777777" w:rsidR="006E221E" w:rsidRPr="0062093F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2093F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62093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2093F">
        <w:rPr>
          <w:rFonts w:ascii="Angsana New" w:hAnsi="Angsana New" w:hint="cs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14:paraId="1069CB60" w14:textId="77777777" w:rsidR="006E221E" w:rsidRPr="006E221E" w:rsidRDefault="006E221E" w:rsidP="006E221E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  <w:highlight w:val="cyan"/>
        </w:rPr>
      </w:pPr>
    </w:p>
    <w:p w14:paraId="45ABC983" w14:textId="77777777" w:rsidR="006E221E" w:rsidRPr="0062093F" w:rsidRDefault="006E221E" w:rsidP="006E221E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2093F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A5E83CC" w14:textId="77777777" w:rsidR="006E221E" w:rsidRPr="0062093F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F327D0" w14:textId="77777777" w:rsidR="006E221E" w:rsidRPr="0062093F" w:rsidRDefault="006E221E" w:rsidP="006E221E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2093F">
        <w:rPr>
          <w:rFonts w:ascii="Angsana New" w:eastAsia="Times New Roman" w:hAnsi="Angsana New" w:cs="Angsana New" w:hint="cs"/>
          <w:sz w:val="30"/>
          <w:szCs w:val="30"/>
          <w:cs/>
        </w:rPr>
        <w:t>ณ วันที่รายงาน บริษัทประเมินว่าสินทรัพย์</w:t>
      </w:r>
      <w:r w:rsidRPr="0062093F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</w:t>
      </w:r>
      <w:r w:rsidRPr="0062093F">
        <w:rPr>
          <w:rFonts w:ascii="Angsana New" w:hAnsi="Angsana New" w:cs="Angsana New" w:hint="cs"/>
          <w:spacing w:val="2"/>
          <w:sz w:val="30"/>
          <w:szCs w:val="30"/>
          <w:cs/>
        </w:rPr>
        <w:t>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62093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62093F">
        <w:rPr>
          <w:rFonts w:ascii="Angsana New" w:hAnsi="Angsana New" w:cs="Angsana New" w:hint="cs"/>
          <w:spacing w:val="2"/>
          <w:sz w:val="30"/>
          <w:szCs w:val="30"/>
          <w:cs/>
        </w:rPr>
        <w:t>สถานการณ์ที่เป็น</w:t>
      </w:r>
      <w:r w:rsidRPr="0062093F">
        <w:rPr>
          <w:rFonts w:ascii="Angsana New" w:hAnsi="Angsana New" w:cs="Angsana New" w:hint="cs"/>
          <w:spacing w:val="-4"/>
          <w:sz w:val="30"/>
          <w:szCs w:val="30"/>
          <w:cs/>
        </w:rPr>
        <w:t>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</w:t>
      </w:r>
      <w:r w:rsidRPr="0062093F">
        <w:rPr>
          <w:rFonts w:ascii="Angsana New" w:hAnsi="Angsana New" w:cs="Angsana New" w:hint="cs"/>
          <w:sz w:val="30"/>
          <w:szCs w:val="30"/>
          <w:cs/>
        </w:rPr>
        <w:t xml:space="preserve"> การผิดสัญญา เช่น การค้างชำระเกินกว่า </w:t>
      </w:r>
      <w:r w:rsidRPr="0062093F">
        <w:rPr>
          <w:rFonts w:ascii="Angsana New" w:hAnsi="Angsana New" w:cs="Angsana New" w:hint="cs"/>
          <w:sz w:val="30"/>
          <w:szCs w:val="30"/>
        </w:rPr>
        <w:t xml:space="preserve">90 </w:t>
      </w:r>
      <w:r w:rsidRPr="0062093F">
        <w:rPr>
          <w:rFonts w:ascii="Angsana New" w:hAnsi="Angsana New" w:cs="Angsana New" w:hint="cs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794B3651" w14:textId="77777777" w:rsidR="006E221E" w:rsidRPr="0062093F" w:rsidRDefault="006E221E" w:rsidP="006E22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6FC6DF" w14:textId="77777777" w:rsidR="006E221E" w:rsidRPr="0062093F" w:rsidRDefault="006E221E" w:rsidP="006E221E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2093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การตัดจำหน่าย</w:t>
      </w:r>
    </w:p>
    <w:p w14:paraId="3C2D462F" w14:textId="77777777" w:rsidR="006E221E" w:rsidRPr="006E221E" w:rsidRDefault="006E221E" w:rsidP="006E221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FEA4581" w14:textId="77777777" w:rsidR="006E221E" w:rsidRPr="0062093F" w:rsidRDefault="006E221E" w:rsidP="006E221E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2093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</w:t>
      </w:r>
      <w:r w:rsidRPr="0062093F">
        <w:rPr>
          <w:rFonts w:ascii="Angsana New" w:eastAsia="Calibri" w:hAnsi="Angsana New" w:hint="cs"/>
          <w:color w:val="000000"/>
          <w:sz w:val="30"/>
          <w:szCs w:val="30"/>
          <w:cs/>
        </w:rPr>
        <w:t>ว่าจะได้รับคืนเงิน</w:t>
      </w:r>
      <w:r w:rsidRPr="0062093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62093F">
        <w:rPr>
          <w:rFonts w:ascii="Angsana New" w:eastAsia="Calibri" w:hAnsi="Angsana New" w:hint="cs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97923D4" w14:textId="77777777" w:rsidR="006E221E" w:rsidRPr="006E221E" w:rsidRDefault="006E221E" w:rsidP="006E221E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E221E" w:rsidDel="00DE5E64">
        <w:rPr>
          <w:rFonts w:ascii="Angsana New" w:eastAsia="Calibri" w:hAnsi="Angsana New" w:hint="cs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47605E2C" w14:textId="77777777" w:rsidR="00B21581" w:rsidRDefault="00B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  <w:br w:type="page"/>
      </w:r>
    </w:p>
    <w:p w14:paraId="570995E0" w14:textId="77777777" w:rsidR="006E221E" w:rsidRPr="006E221E" w:rsidRDefault="006E221E" w:rsidP="006E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58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B2158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B2158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B21581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25C78EB0" w14:textId="77777777" w:rsidR="006E221E" w:rsidRPr="006E221E" w:rsidRDefault="006E221E" w:rsidP="006E221E">
      <w:pPr>
        <w:rPr>
          <w:cs/>
        </w:rPr>
      </w:pPr>
    </w:p>
    <w:p w14:paraId="73B9C762" w14:textId="77777777" w:rsidR="00C57898" w:rsidRPr="002A7705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22E573" w14:textId="77777777" w:rsidR="00966EFF" w:rsidRPr="002A7705" w:rsidRDefault="005D3C29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</w:t>
      </w:r>
      <w:r w:rsidR="00966EFF" w:rsidRPr="002A7705">
        <w:rPr>
          <w:rFonts w:ascii="Angsana New" w:hAnsi="Angsana New"/>
          <w:sz w:val="30"/>
          <w:szCs w:val="30"/>
          <w:cs/>
        </w:rPr>
        <w:t>่าสินทรัพย์ที่คาดว่าจะได้รับคืน</w:t>
      </w:r>
    </w:p>
    <w:p w14:paraId="0AC94785" w14:textId="77777777" w:rsidR="00C86B4F" w:rsidRPr="002A7705" w:rsidRDefault="00C86B4F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C96B84" w14:textId="77777777" w:rsidR="005D3C29" w:rsidRPr="002A7705" w:rsidRDefault="005D3C29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582E9B9E" w14:textId="77777777" w:rsidR="00027B74" w:rsidRPr="002A7705" w:rsidRDefault="00027B74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14CF1F" w14:textId="77777777"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18F7">
        <w:rPr>
          <w:rFonts w:ascii="Angsana New" w:hAnsi="Angsana New"/>
          <w:spacing w:val="-4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</w:t>
      </w:r>
      <w:r w:rsidRPr="002A7705">
        <w:rPr>
          <w:rFonts w:ascii="Angsana New" w:hAnsi="Angsana New"/>
          <w:sz w:val="30"/>
          <w:szCs w:val="30"/>
          <w:cs/>
        </w:rPr>
        <w:t>ว</w:t>
      </w:r>
      <w:r w:rsidR="00966EFF" w:rsidRPr="002A7705">
        <w:rPr>
          <w:rFonts w:ascii="Angsana New" w:hAnsi="Angsana New"/>
          <w:sz w:val="30"/>
          <w:szCs w:val="30"/>
          <w:cs/>
        </w:rPr>
        <w:t>่าสินทรัพย์ดังกล่าวมีการด้อยค่า</w:t>
      </w:r>
      <w:r w:rsidRPr="002A7705">
        <w:rPr>
          <w:rFonts w:ascii="Angsana New" w:hAnsi="Angsana New"/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</w:t>
      </w:r>
      <w:r w:rsidRPr="003D18F7">
        <w:rPr>
          <w:rFonts w:ascii="Angsana New" w:hAnsi="Angsana New"/>
          <w:spacing w:val="-4"/>
          <w:sz w:val="30"/>
          <w:szCs w:val="30"/>
          <w:cs/>
        </w:rPr>
        <w:t>ไม่ต้องปรับกั</w:t>
      </w:r>
      <w:r w:rsidR="00966EFF" w:rsidRPr="003D18F7">
        <w:rPr>
          <w:rFonts w:ascii="Angsana New" w:hAnsi="Angsana New"/>
          <w:spacing w:val="-4"/>
          <w:sz w:val="30"/>
          <w:szCs w:val="30"/>
          <w:cs/>
        </w:rPr>
        <w:t>บยอดสินทรัพย์ทางการเงินดังกล่าว</w:t>
      </w:r>
      <w:r w:rsidRPr="003D18F7">
        <w:rPr>
          <w:rFonts w:ascii="Angsana New" w:hAnsi="Angsana New"/>
          <w:spacing w:val="-4"/>
          <w:sz w:val="30"/>
          <w:szCs w:val="30"/>
          <w:cs/>
        </w:rPr>
        <w:t xml:space="preserve"> ยอดขาดทุนที่บันทึกในกำไรหรือขาดทุนเป็นผลต่างระหว่างราคาทุน</w:t>
      </w:r>
      <w:r w:rsidRPr="003D18F7">
        <w:rPr>
          <w:rFonts w:ascii="Angsana New" w:hAnsi="Angsana New"/>
          <w:spacing w:val="-8"/>
          <w:sz w:val="30"/>
          <w:szCs w:val="30"/>
          <w:cs/>
        </w:rPr>
        <w:t>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1B723D" w:rsidRPr="003D18F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D18F7">
        <w:rPr>
          <w:rFonts w:ascii="Angsana New" w:hAnsi="Angsana New"/>
          <w:spacing w:val="-8"/>
          <w:sz w:val="30"/>
          <w:szCs w:val="30"/>
          <w:cs/>
        </w:rPr>
        <w:t>ๆ ซึ่งเคยรับรู้แล้ว</w:t>
      </w:r>
      <w:r w:rsidRPr="002A7705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C5AA01F" w14:textId="77777777" w:rsidR="003625CF" w:rsidRPr="002A7705" w:rsidRDefault="003625CF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BBD8028" w14:textId="77777777"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FEA4F88" w14:textId="77777777"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AF9D571" w14:textId="77777777"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D7E435D" w14:textId="77777777"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FEB359A" w14:textId="77777777" w:rsidR="005D3C29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0D744797" w14:textId="77777777" w:rsidR="005D3C29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0EB1BE3" w14:textId="77777777" w:rsidR="00BE03DE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ขาดทุนจากการด้อยค่าของสินท</w:t>
      </w:r>
      <w:r w:rsidR="00027B74" w:rsidRPr="002A7705">
        <w:rPr>
          <w:rFonts w:ascii="Angsana New" w:hAnsi="Angsana New"/>
          <w:sz w:val="30"/>
          <w:szCs w:val="30"/>
          <w:cs/>
        </w:rPr>
        <w:t>รัพย์ทางการเงินจะถูกกลับรายการ</w:t>
      </w:r>
      <w:r w:rsidRPr="002A7705">
        <w:rPr>
          <w:rFonts w:ascii="Angsana New" w:hAnsi="Angsana New"/>
          <w:sz w:val="30"/>
          <w:szCs w:val="30"/>
          <w:cs/>
        </w:rPr>
        <w:t xml:space="preserve">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</w:t>
      </w:r>
      <w:r w:rsidR="005B6741" w:rsidRPr="002A7705">
        <w:rPr>
          <w:rFonts w:ascii="Angsana New" w:hAnsi="Angsana New"/>
          <w:sz w:val="30"/>
          <w:szCs w:val="30"/>
          <w:cs/>
        </w:rPr>
        <w:t>ทรัพย์ทางการเงินที่เป็น</w:t>
      </w:r>
      <w:r w:rsidR="00314388">
        <w:rPr>
          <w:rFonts w:ascii="Angsana New" w:hAnsi="Angsana New" w:hint="cs"/>
          <w:sz w:val="30"/>
          <w:szCs w:val="30"/>
          <w:cs/>
        </w:rPr>
        <w:t>เงินลงทุนในหน่วยลงทุน</w:t>
      </w:r>
      <w:r w:rsidRPr="002A7705">
        <w:rPr>
          <w:rFonts w:ascii="Angsana New" w:hAnsi="Angsana New"/>
          <w:sz w:val="30"/>
          <w:szCs w:val="30"/>
          <w:cs/>
        </w:rPr>
        <w:t>ที่จัดประเภทเป็นหลักทรัพย์เผื่อขาย การกลับรายการจะถูก</w:t>
      </w:r>
      <w:r w:rsidR="00D4262A">
        <w:rPr>
          <w:rFonts w:ascii="Angsana New" w:hAnsi="Angsana New" w:hint="cs"/>
          <w:sz w:val="30"/>
          <w:szCs w:val="30"/>
          <w:cs/>
        </w:rPr>
        <w:t>รับรู้โดยตรงในกำไรขาดทุนเบ็ดเสร็จอื่น</w:t>
      </w:r>
    </w:p>
    <w:p w14:paraId="16999781" w14:textId="77777777" w:rsidR="00D4262A" w:rsidRDefault="00D4262A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5E0A5" w14:textId="77777777" w:rsidR="008333A0" w:rsidRPr="002A7705" w:rsidRDefault="008333A0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97D6F0" w14:textId="77777777" w:rsidR="001E6879" w:rsidRDefault="001E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161D631F" w14:textId="77777777" w:rsidR="001E6879" w:rsidRDefault="001E687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การด้อยค่าสินทรัพย์ที่ไม่ใช</w:t>
      </w:r>
      <w:r w:rsidR="00BF58E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00705D02" w14:textId="77777777" w:rsidR="001E6879" w:rsidRDefault="001E6879" w:rsidP="001E6879">
      <w:pPr>
        <w:rPr>
          <w:lang w:val="en-GB"/>
        </w:rPr>
      </w:pPr>
    </w:p>
    <w:p w14:paraId="71ACB771" w14:textId="77777777" w:rsidR="001E6879" w:rsidRPr="002A7705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0A066038" w14:textId="77777777" w:rsidR="001E687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5EE3B" w14:textId="77777777" w:rsidR="001E6879" w:rsidRPr="002A7705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45B11584" w14:textId="77777777" w:rsidR="001E6879" w:rsidRDefault="001E6879" w:rsidP="001E6879">
      <w:pPr>
        <w:rPr>
          <w:lang w:val="en-GB"/>
        </w:rPr>
      </w:pPr>
    </w:p>
    <w:p w14:paraId="359338C1" w14:textId="77777777" w:rsidR="001E6879" w:rsidRPr="002A7705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BF508BF" w14:textId="77777777" w:rsidR="001E6879" w:rsidRDefault="001E6879" w:rsidP="001E6879">
      <w:pPr>
        <w:rPr>
          <w:lang w:val="en-GB"/>
        </w:rPr>
      </w:pPr>
    </w:p>
    <w:p w14:paraId="325D6FEA" w14:textId="77777777" w:rsidR="001E6879" w:rsidRPr="002A7705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59B2678" w14:textId="77777777" w:rsidR="001E6879" w:rsidRDefault="001E6879" w:rsidP="001E6879">
      <w:pPr>
        <w:rPr>
          <w:lang w:val="en-GB"/>
        </w:rPr>
      </w:pPr>
    </w:p>
    <w:p w14:paraId="6C1FA7DA" w14:textId="77777777" w:rsidR="001E6879" w:rsidRPr="002A7705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577435E" w14:textId="77777777" w:rsidR="001E6879" w:rsidRDefault="001E6879" w:rsidP="001E6879">
      <w:pPr>
        <w:rPr>
          <w:lang w:val="en-GB"/>
        </w:rPr>
      </w:pPr>
    </w:p>
    <w:p w14:paraId="1B6039A7" w14:textId="77777777" w:rsidR="001E687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77777777" w:rsidR="001E6879" w:rsidRPr="001E687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A271FB" w14:textId="77777777" w:rsidR="00314388" w:rsidRDefault="001E6879" w:rsidP="00314388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C56DBE">
        <w:rPr>
          <w:rFonts w:ascii="Angsana New" w:hAnsi="Angsana New" w:cs="Angsana New" w:hint="cs"/>
          <w:i/>
          <w:iCs/>
          <w:sz w:val="30"/>
          <w:szCs w:val="30"/>
          <w:cs/>
        </w:rPr>
        <w:t>หนี้สินที่</w:t>
      </w:r>
      <w:r w:rsidR="00314388">
        <w:rPr>
          <w:rFonts w:ascii="Angsana New" w:hAnsi="Angsana New" w:cs="Angsana New" w:hint="cs"/>
          <w:i/>
          <w:iCs/>
          <w:sz w:val="30"/>
          <w:szCs w:val="30"/>
          <w:cs/>
        </w:rPr>
        <w:t>เกิดจากสัญญา</w:t>
      </w:r>
    </w:p>
    <w:p w14:paraId="29FB8273" w14:textId="77777777" w:rsidR="00314388" w:rsidRPr="00314388" w:rsidRDefault="00314388" w:rsidP="00314388">
      <w:pPr>
        <w:rPr>
          <w:sz w:val="28"/>
          <w:szCs w:val="28"/>
        </w:rPr>
      </w:pPr>
    </w:p>
    <w:p w14:paraId="30C84E92" w14:textId="77777777" w:rsidR="00314388" w:rsidRPr="001E6879" w:rsidRDefault="00314388" w:rsidP="003143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E6879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1E6879">
        <w:rPr>
          <w:rFonts w:ascii="Angsana New" w:hAnsi="Angsana New"/>
          <w:sz w:val="30"/>
          <w:szCs w:val="30"/>
        </w:rPr>
        <w:br/>
      </w:r>
      <w:r w:rsidRPr="001E6879">
        <w:rPr>
          <w:rFonts w:ascii="Angsana New" w:hAnsi="Angsana New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1E6879">
        <w:rPr>
          <w:rFonts w:ascii="Angsana New" w:hAnsi="Angsana New"/>
          <w:sz w:val="30"/>
          <w:szCs w:val="30"/>
          <w:cs/>
        </w:rPr>
        <w:t>รับรู้รายได้ที่เกี่ยวข้อง</w:t>
      </w:r>
    </w:p>
    <w:p w14:paraId="0F7AF3E2" w14:textId="77777777" w:rsidR="00314388" w:rsidRPr="00314388" w:rsidRDefault="00314388" w:rsidP="00314388"/>
    <w:p w14:paraId="7AEAEB75" w14:textId="77777777" w:rsidR="00314388" w:rsidRDefault="0031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57D6D9" w14:textId="77777777" w:rsidR="005D3C29" w:rsidRPr="00314388" w:rsidRDefault="005D3C29" w:rsidP="00314388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314388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314388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2A7705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717C954" w14:textId="77777777" w:rsidR="005D3C29" w:rsidRPr="002A7705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693804C" w14:textId="77777777" w:rsidR="00D96F34" w:rsidRPr="002A7705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3ADA2DA" w14:textId="77777777" w:rsidR="005D3C29" w:rsidRPr="002A7705" w:rsidRDefault="00027B74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74D445D" w14:textId="77777777" w:rsidR="005904BD" w:rsidRDefault="005904BD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A445BFB" w14:textId="77777777" w:rsidR="005D3C29" w:rsidRPr="002A7705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B898EDE" w14:textId="77777777" w:rsidR="005D3C29" w:rsidRPr="002A7705" w:rsidRDefault="005D3C29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73A9698" w14:textId="77777777" w:rsidR="005A2184" w:rsidRPr="002A7705" w:rsidRDefault="005A218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ภาระผูกพัน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D48A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5DB004AE" w14:textId="77777777" w:rsidR="00437A3B" w:rsidRPr="002A7705" w:rsidRDefault="00437A3B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4B081A5" w14:textId="77777777" w:rsidR="005D3C29" w:rsidRPr="002A7705" w:rsidRDefault="005A2184" w:rsidP="005A2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26A6923" w14:textId="77777777" w:rsidR="000F04D7" w:rsidRPr="002A7705" w:rsidRDefault="000F04D7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07504786" w14:textId="77777777"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DD4910F" w14:textId="77777777"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4ECDBAD3" w14:textId="77777777"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2A7705">
        <w:rPr>
          <w:rFonts w:ascii="Angsana New" w:hAnsi="Angsana New"/>
          <w:i/>
          <w:sz w:val="30"/>
          <w:szCs w:val="30"/>
        </w:rPr>
        <w:t xml:space="preserve">         </w:t>
      </w:r>
      <w:r w:rsidRPr="002A7705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45850A57" w14:textId="77777777" w:rsidR="005904BD" w:rsidRDefault="0059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BEA95B5" w14:textId="77777777" w:rsidR="005D3C29" w:rsidRPr="002A7705" w:rsidRDefault="005D3C29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17DFC06" w14:textId="77777777" w:rsidR="007E30C1" w:rsidRPr="002A7705" w:rsidRDefault="007E30C1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293A3FA8" w14:textId="77777777" w:rsidR="005D3C29" w:rsidRDefault="005A2184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AA8E2D4" w14:textId="77777777" w:rsidR="008333A0" w:rsidRPr="002A7705" w:rsidRDefault="008333A0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12ADD6" w14:textId="77777777" w:rsidR="00BB225D" w:rsidRPr="002A7705" w:rsidRDefault="00BB225D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73A3EE3D" w14:textId="77777777" w:rsidR="00BB225D" w:rsidRPr="002A7705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F791F8" w14:textId="77777777" w:rsidR="00F8215D" w:rsidRDefault="00921146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114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EA4115">
        <w:rPr>
          <w:rFonts w:ascii="Angsana New" w:hAnsi="Angsana New"/>
          <w:sz w:val="30"/>
          <w:szCs w:val="30"/>
          <w:cs/>
        </w:rPr>
        <w:br/>
      </w:r>
      <w:r w:rsidRPr="00921146">
        <w:rPr>
          <w:rFonts w:ascii="Angsana New" w:hAnsi="Angsana New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EA7C205" w14:textId="77777777" w:rsidR="00F8215D" w:rsidRPr="00F8215D" w:rsidRDefault="00F8215D" w:rsidP="00F8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4CAF516" w14:textId="77777777" w:rsidR="005904BD" w:rsidRDefault="005904BD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A86143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EB6B3A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6B3A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EB6B3A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EB6B3A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7B0B44D" w14:textId="77777777" w:rsidR="00EB6B3A" w:rsidRPr="00EB6B3A" w:rsidRDefault="00EB6B3A" w:rsidP="003C665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6B3A">
        <w:rPr>
          <w:rFonts w:ascii="Angsana New" w:hAnsi="Angsana New" w:hint="cs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3101E5B6" w14:textId="77777777" w:rsidR="00EB6B3A" w:rsidRPr="00EB6B3A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0D634A2" w14:textId="77777777" w:rsidR="00EB6B3A" w:rsidRPr="00EB6B3A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115">
        <w:rPr>
          <w:rFonts w:ascii="Angsana New" w:hAnsi="Angsana New" w:hint="cs"/>
          <w:spacing w:val="-6"/>
          <w:sz w:val="30"/>
          <w:szCs w:val="30"/>
          <w:cs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</w:t>
      </w:r>
      <w:r w:rsidRPr="00EB6B3A">
        <w:rPr>
          <w:rFonts w:ascii="Angsana New" w:hAnsi="Angsana New" w:hint="cs"/>
          <w:sz w:val="30"/>
          <w:szCs w:val="30"/>
          <w:cs/>
        </w:rPr>
        <w:t xml:space="preserve"> ตลาดจะถือว่ามี </w:t>
      </w:r>
      <w:r w:rsidRPr="00EB6B3A">
        <w:rPr>
          <w:rFonts w:ascii="Angsana New" w:hAnsi="Angsana New" w:hint="cs"/>
          <w:sz w:val="30"/>
          <w:szCs w:val="30"/>
        </w:rPr>
        <w:t>‘</w:t>
      </w:r>
      <w:r w:rsidRPr="00EB6B3A">
        <w:rPr>
          <w:rFonts w:ascii="Angsana New" w:hAnsi="Angsana New" w:hint="cs"/>
          <w:sz w:val="30"/>
          <w:szCs w:val="30"/>
          <w:cs/>
        </w:rPr>
        <w:t>สภาพคล่อง</w:t>
      </w:r>
      <w:r w:rsidRPr="00EB6B3A">
        <w:rPr>
          <w:rFonts w:ascii="Angsana New" w:hAnsi="Angsana New" w:hint="cs"/>
          <w:sz w:val="30"/>
          <w:szCs w:val="30"/>
        </w:rPr>
        <w:t xml:space="preserve">’ </w:t>
      </w:r>
      <w:r w:rsidRPr="00EB6B3A">
        <w:rPr>
          <w:rFonts w:ascii="Angsana New" w:hAnsi="Angsana New"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4AE0990" w14:textId="77777777" w:rsidR="00150E24" w:rsidRDefault="0015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3B1A391" w14:textId="77777777" w:rsidR="00EB6B3A" w:rsidRPr="00EB6B3A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6B3A">
        <w:rPr>
          <w:rFonts w:ascii="Angsana New" w:hAnsi="Angsana New" w:hint="cs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3C6654">
        <w:rPr>
          <w:rFonts w:ascii="Angsana New" w:hAnsi="Angsana New" w:hint="cs"/>
          <w:sz w:val="30"/>
          <w:szCs w:val="30"/>
          <w:cs/>
        </w:rPr>
        <w:t xml:space="preserve"> </w:t>
      </w:r>
      <w:r w:rsidRPr="00EB6B3A">
        <w:rPr>
          <w:rFonts w:ascii="Angsana New" w:hAnsi="Angsana New" w:hint="cs"/>
          <w:sz w:val="30"/>
          <w:szCs w:val="30"/>
          <w:cs/>
        </w:rPr>
        <w:t>บริษัทใช้เทคนิคการประเมินมูลค่าที่ใช้ข้อมูลที่สามารถสังเกตได้</w:t>
      </w:r>
      <w:r w:rsidRPr="00EB6B3A">
        <w:rPr>
          <w:rFonts w:ascii="Angsana New" w:hAnsi="Angsana New" w:hint="cs"/>
          <w:spacing w:val="-8"/>
          <w:sz w:val="30"/>
          <w:szCs w:val="30"/>
          <w:cs/>
        </w:rPr>
        <w:t>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</w:t>
      </w:r>
      <w:r w:rsidRPr="00EB6B3A">
        <w:rPr>
          <w:rFonts w:ascii="Angsana New" w:hAnsi="Angsana New" w:hint="cs"/>
          <w:sz w:val="30"/>
          <w:szCs w:val="30"/>
          <w:cs/>
        </w:rPr>
        <w:t>จะพิจารณาปัจจัยทั้งหมดที่ผู้ร่วมตลาดคำนึงถึงในการกำหนดราคาของรายการ</w:t>
      </w:r>
    </w:p>
    <w:p w14:paraId="10DCCBBE" w14:textId="77777777" w:rsidR="00EB6B3A" w:rsidRPr="00EB6B3A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180F83E" w14:textId="77777777" w:rsidR="00EB6B3A" w:rsidRPr="00150E24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0E24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50E24" w:rsidRPr="00150E24">
        <w:rPr>
          <w:rFonts w:ascii="Angsana New" w:hAnsi="Angsana New"/>
          <w:sz w:val="30"/>
          <w:szCs w:val="30"/>
        </w:rPr>
        <w:t xml:space="preserve"> </w:t>
      </w:r>
      <w:r w:rsidRPr="00150E24">
        <w:rPr>
          <w:rFonts w:ascii="Angsana New" w:hAnsi="Angsana New" w:hint="cs"/>
          <w:sz w:val="30"/>
          <w:szCs w:val="30"/>
          <w:cs/>
        </w:rPr>
        <w:t>บริษัทวัดมูลค่าสินทรัพย์และสถาน</w:t>
      </w:r>
      <w:r w:rsidR="003C6654">
        <w:rPr>
          <w:rFonts w:ascii="Angsana New" w:hAnsi="Angsana New" w:hint="cs"/>
          <w:sz w:val="30"/>
          <w:szCs w:val="30"/>
          <w:cs/>
        </w:rPr>
        <w:t>ะการ</w:t>
      </w:r>
      <w:r w:rsidRPr="00150E24">
        <w:rPr>
          <w:rFonts w:ascii="Angsana New" w:hAnsi="Angsana New" w:hint="cs"/>
          <w:sz w:val="30"/>
          <w:szCs w:val="30"/>
          <w:cs/>
        </w:rPr>
        <w:t>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BC00930" w14:textId="77777777" w:rsidR="00EB6B3A" w:rsidRPr="00EB6B3A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12D45CA" w14:textId="77777777" w:rsidR="0062618C" w:rsidRDefault="0062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60DB2308" w14:textId="77777777" w:rsidR="005904BD" w:rsidRPr="00150E24" w:rsidRDefault="00EB6B3A" w:rsidP="00150E2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50E24">
        <w:rPr>
          <w:rFonts w:ascii="Angsana New" w:hAnsi="Angsana New" w:hint="cs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</w:t>
      </w:r>
      <w:r w:rsidRPr="00150E24">
        <w:rPr>
          <w:rFonts w:ascii="Angsana New" w:hAnsi="Angsana New" w:hint="cs"/>
          <w:spacing w:val="-4"/>
          <w:sz w:val="30"/>
          <w:szCs w:val="30"/>
          <w:cs/>
        </w:rPr>
        <w:t>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</w:t>
      </w:r>
      <w:r w:rsidRPr="00150E24">
        <w:rPr>
          <w:rFonts w:ascii="Angsana New" w:hAnsi="Angsana New" w:hint="cs"/>
          <w:spacing w:val="4"/>
          <w:sz w:val="30"/>
          <w:szCs w:val="30"/>
          <w:cs/>
        </w:rPr>
        <w:t>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</w:t>
      </w:r>
      <w:r w:rsidRPr="00150E24">
        <w:rPr>
          <w:rFonts w:ascii="Angsana New" w:hAnsi="Angsana New" w:hint="cs"/>
          <w:sz w:val="30"/>
          <w:szCs w:val="30"/>
          <w:cs/>
        </w:rPr>
        <w:t xml:space="preserve">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150E24">
        <w:rPr>
          <w:rFonts w:ascii="Angsana New" w:hAnsi="Angsana New" w:hint="cs"/>
          <w:spacing w:val="-6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Pr="00150E24">
        <w:rPr>
          <w:rFonts w:ascii="Angsana New" w:hAnsi="Angsana New" w:hint="cs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51DBE324" w14:textId="77777777" w:rsidR="00EB6B3A" w:rsidRPr="00EB6B3A" w:rsidRDefault="00EB6B3A" w:rsidP="00EB6B3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 w:cs="Cordia New"/>
          <w:sz w:val="30"/>
          <w:szCs w:val="30"/>
        </w:rPr>
      </w:pPr>
    </w:p>
    <w:p w14:paraId="7BA5B1DE" w14:textId="77777777" w:rsidR="005904BD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50E24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150E24">
        <w:rPr>
          <w:rFonts w:ascii="Angsana New" w:hAnsi="Angsana New"/>
          <w:spacing w:val="6"/>
          <w:sz w:val="30"/>
          <w:szCs w:val="30"/>
        </w:rPr>
        <w:t xml:space="preserve"> </w:t>
      </w:r>
      <w:r w:rsidRPr="00150E24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A86143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86143">
        <w:rPr>
          <w:rFonts w:ascii="Angsana New" w:hAnsi="Angsana New" w:hint="cs"/>
          <w:sz w:val="30"/>
          <w:szCs w:val="30"/>
        </w:rPr>
        <w:t xml:space="preserve"> </w:t>
      </w:r>
      <w:r w:rsidRPr="00A86143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A86143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921763D" w14:textId="77777777"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 2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13C1F2A1" w14:textId="77777777"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77777777" w:rsidR="005904BD" w:rsidRPr="00A86143" w:rsidRDefault="005904BD" w:rsidP="005904BD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38A13BA" w14:textId="77777777" w:rsidR="005904BD" w:rsidRPr="00A86143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86143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AF2AA4">
        <w:rPr>
          <w:rFonts w:ascii="Angsana New" w:hAnsi="Angsana New"/>
          <w:spacing w:val="-6"/>
          <w:sz w:val="30"/>
          <w:szCs w:val="30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</w:t>
      </w:r>
      <w:r w:rsidRPr="00A86143">
        <w:rPr>
          <w:rFonts w:ascii="Angsana New" w:hAnsi="Angsana New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53238EBA" w14:textId="77777777" w:rsidR="005904BD" w:rsidRPr="00A86143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274C57" w14:textId="77777777" w:rsidR="005904BD" w:rsidRDefault="00A86143" w:rsidP="005904BD">
      <w:pPr>
        <w:rPr>
          <w:rFonts w:asciiTheme="majorBidi" w:hAnsiTheme="majorBidi" w:cstheme="majorBidi"/>
          <w:sz w:val="28"/>
          <w:szCs w:val="28"/>
        </w:rPr>
      </w:pPr>
      <w:r w:rsidRPr="00A86143">
        <w:rPr>
          <w:rFonts w:ascii="Angsana New" w:hAnsi="Angsana New"/>
          <w:sz w:val="30"/>
          <w:szCs w:val="30"/>
        </w:rPr>
        <w:tab/>
      </w:r>
      <w:r w:rsidRPr="00A86143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 xml:space="preserve"> </w:t>
      </w:r>
      <w:r w:rsidR="005904BD" w:rsidRPr="00A86143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CA8661E" w14:textId="77777777" w:rsidR="00A86143" w:rsidRDefault="00A8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636275CC" w14:textId="77777777" w:rsidR="00D514BC" w:rsidRDefault="00D514BC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รายได้</w:t>
      </w:r>
    </w:p>
    <w:p w14:paraId="534DF856" w14:textId="77777777" w:rsidR="00BA3F3E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13CE44A" w14:textId="77777777" w:rsidR="007D450E" w:rsidRPr="00AB231A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231A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</w:p>
    <w:p w14:paraId="480EDE0C" w14:textId="77777777" w:rsidR="007D450E" w:rsidRPr="00BA3F3E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7D69533D" w14:textId="77777777" w:rsidR="0062618C" w:rsidRDefault="0062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CAB460B" w14:textId="77777777" w:rsidR="007D450E" w:rsidRPr="00AB231A" w:rsidRDefault="007D450E" w:rsidP="007D45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231A">
        <w:rPr>
          <w:rFonts w:ascii="Angsana New" w:hAnsi="Angsana New" w:hint="cs"/>
          <w:i/>
          <w:iCs/>
          <w:sz w:val="30"/>
          <w:szCs w:val="30"/>
          <w:cs/>
        </w:rPr>
        <w:t>การขายสินค้า</w:t>
      </w:r>
    </w:p>
    <w:p w14:paraId="61AAE9A3" w14:textId="77777777" w:rsidR="007D450E" w:rsidRPr="003C6654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4D203A7" w14:textId="77777777" w:rsidR="007D450E" w:rsidRPr="00AB231A" w:rsidRDefault="007D450E" w:rsidP="007D45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231A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  <w:r w:rsidRPr="00AB231A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</w:p>
    <w:p w14:paraId="37E31E05" w14:textId="77777777" w:rsidR="00A86143" w:rsidRPr="003C6654" w:rsidRDefault="00A8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highlight w:val="yellow"/>
          <w:lang w:val="en-GB"/>
        </w:rPr>
      </w:pPr>
    </w:p>
    <w:p w14:paraId="1F038581" w14:textId="77777777" w:rsidR="00A20D4D" w:rsidRPr="00A20D4D" w:rsidRDefault="00A20D4D" w:rsidP="00A20D4D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en-GB"/>
        </w:rPr>
      </w:pPr>
      <w:r w:rsidRPr="00A20D4D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ส่วน</w:t>
      </w:r>
      <w:r w:rsidRPr="00A20D4D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ลดการขาย</w:t>
      </w:r>
    </w:p>
    <w:p w14:paraId="6525579D" w14:textId="77777777" w:rsidR="00A20D4D" w:rsidRPr="003C6654" w:rsidRDefault="00A20D4D" w:rsidP="00A20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9F1340" w14:textId="77777777" w:rsidR="00A20D4D" w:rsidRPr="002A7705" w:rsidRDefault="00A20D4D" w:rsidP="00A20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87145">
        <w:rPr>
          <w:rFonts w:ascii="Angsana New" w:hAnsi="Angsana New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45B269B2" w14:textId="77777777" w:rsidR="00A20D4D" w:rsidRPr="003C6654" w:rsidRDefault="00A2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highlight w:val="yellow"/>
          <w:cs/>
          <w:lang w:val="en-GB"/>
        </w:rPr>
      </w:pPr>
    </w:p>
    <w:p w14:paraId="688DBDA2" w14:textId="77777777" w:rsidR="00BA3F3E" w:rsidRPr="00A86143" w:rsidRDefault="00BA3F3E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A86143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รายได้</w:t>
      </w:r>
      <w:r w:rsidR="00A20D4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อื่น</w:t>
      </w:r>
    </w:p>
    <w:p w14:paraId="20B0E63E" w14:textId="77777777" w:rsidR="005D3C29" w:rsidRPr="003C6654" w:rsidRDefault="005D3C29" w:rsidP="00BA3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D7D8BB3" w14:textId="77777777" w:rsidR="00A20D4D" w:rsidRPr="00A20D4D" w:rsidRDefault="00BA3F3E" w:rsidP="00A20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86143">
        <w:rPr>
          <w:rFonts w:ascii="Angsana New" w:hAnsi="Angsana New" w:hint="cs"/>
          <w:i/>
          <w:sz w:val="30"/>
          <w:szCs w:val="30"/>
          <w:cs/>
        </w:rPr>
        <w:t>รายได้</w:t>
      </w:r>
      <w:r w:rsidR="00A20D4D">
        <w:rPr>
          <w:rFonts w:ascii="Angsana New" w:hAnsi="Angsana New" w:hint="cs"/>
          <w:i/>
          <w:sz w:val="30"/>
          <w:szCs w:val="30"/>
          <w:cs/>
        </w:rPr>
        <w:t>อื่น</w:t>
      </w:r>
      <w:r w:rsidRPr="00A86143">
        <w:rPr>
          <w:rFonts w:ascii="Angsana New" w:hAnsi="Angsana New" w:hint="cs"/>
          <w:i/>
          <w:sz w:val="30"/>
          <w:szCs w:val="30"/>
          <w:cs/>
        </w:rPr>
        <w:t>บันทึกในกำไรหรือขาดทุนตามเกณฑ์คงค้าง</w:t>
      </w:r>
    </w:p>
    <w:p w14:paraId="14652E31" w14:textId="77777777" w:rsidR="00A20D4D" w:rsidRPr="003C6654" w:rsidRDefault="00A2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8A9D151" w14:textId="77777777" w:rsidR="005D3C29" w:rsidRDefault="00A20D4D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</w:p>
    <w:p w14:paraId="75CFB6C9" w14:textId="77777777" w:rsidR="00A20D4D" w:rsidRPr="003C6654" w:rsidRDefault="00A20D4D" w:rsidP="00A20D4D">
      <w:pPr>
        <w:rPr>
          <w:sz w:val="24"/>
          <w:szCs w:val="24"/>
        </w:rPr>
      </w:pPr>
    </w:p>
    <w:p w14:paraId="3CA43D39" w14:textId="77777777" w:rsidR="00A20D4D" w:rsidRPr="00A20D4D" w:rsidRDefault="00A20D4D" w:rsidP="00A20D4D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A20D4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20D4D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1 </w:t>
      </w:r>
      <w:r w:rsidRPr="00A20D4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A20D4D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2563 </w:t>
      </w:r>
    </w:p>
    <w:p w14:paraId="03CD8575" w14:textId="77777777" w:rsidR="00A20D4D" w:rsidRPr="003C6654" w:rsidRDefault="00A20D4D" w:rsidP="00A20D4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E85937F" w14:textId="77777777" w:rsidR="00A20D4D" w:rsidRPr="00A20D4D" w:rsidRDefault="00A20D4D" w:rsidP="00A20D4D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0D4D">
        <w:rPr>
          <w:rFonts w:ascii="Angsana New" w:hAnsi="Angsana New" w:cs="Angsana New" w:hint="cs"/>
          <w:i/>
          <w:iCs/>
          <w:sz w:val="30"/>
          <w:szCs w:val="30"/>
          <w:cs/>
        </w:rPr>
        <w:t>อัตราดอกเบี้ยที่แท้จริง</w:t>
      </w:r>
    </w:p>
    <w:p w14:paraId="65785F9A" w14:textId="77777777" w:rsidR="00A20D4D" w:rsidRPr="003C6654" w:rsidRDefault="00A20D4D" w:rsidP="00A20D4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5F88982" w14:textId="77777777" w:rsidR="00A20D4D" w:rsidRPr="00A20D4D" w:rsidRDefault="00A20D4D" w:rsidP="00A20D4D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D4D">
        <w:rPr>
          <w:rFonts w:ascii="Angsana New" w:hAnsi="Angsana New" w:hint="cs"/>
          <w:spacing w:val="-8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</w:t>
      </w:r>
      <w:r w:rsidRPr="00A20D4D">
        <w:rPr>
          <w:rFonts w:ascii="Angsana New" w:hAnsi="Angsana New" w:hint="cs"/>
          <w:sz w:val="30"/>
          <w:szCs w:val="30"/>
          <w:cs/>
        </w:rPr>
        <w:t>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AC03604" w14:textId="77777777" w:rsidR="00A20D4D" w:rsidRPr="00A20D4D" w:rsidRDefault="00A20D4D" w:rsidP="00A20D4D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A20D4D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AE4FF9B" w14:textId="77777777" w:rsidR="00A20D4D" w:rsidRPr="00A20D4D" w:rsidRDefault="00A20D4D" w:rsidP="00A20D4D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A20D4D">
        <w:rPr>
          <w:rFonts w:ascii="Angsana New" w:hAnsi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3E2EDA70" w14:textId="77777777" w:rsidR="0062618C" w:rsidRPr="003C6654" w:rsidRDefault="0062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67EE1B7" w14:textId="77777777" w:rsidR="00A20D4D" w:rsidRPr="00A20D4D" w:rsidRDefault="00A20D4D" w:rsidP="00A20D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0D4D">
        <w:rPr>
          <w:rFonts w:ascii="Angsana New" w:hAnsi="Angsana New" w:hint="cs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A20D4D">
        <w:rPr>
          <w:rFonts w:ascii="Angsana New" w:hAnsi="Angsana New" w:hint="cs"/>
          <w:spacing w:val="4"/>
          <w:sz w:val="30"/>
          <w:szCs w:val="30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Pr="00A20D4D">
        <w:rPr>
          <w:rFonts w:ascii="Angsana New" w:hAnsi="Angsana New" w:hint="cs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="003C6654">
        <w:rPr>
          <w:rFonts w:ascii="Angsana New" w:hAnsi="Angsana New" w:hint="cs"/>
          <w:sz w:val="30"/>
          <w:szCs w:val="30"/>
          <w:cs/>
        </w:rPr>
        <w:t>ด้าน</w:t>
      </w:r>
      <w:r w:rsidRPr="00A20D4D">
        <w:rPr>
          <w:rFonts w:ascii="Angsana New" w:hAnsi="Angsana New" w:hint="cs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CA5F9F3" w14:textId="77777777" w:rsidR="00A20D4D" w:rsidRPr="003C6654" w:rsidRDefault="00A20D4D" w:rsidP="00A20D4D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672E2A1" w14:textId="77777777" w:rsidR="005D3C29" w:rsidRPr="00A20D4D" w:rsidRDefault="00A20D4D" w:rsidP="00A20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0D4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A20D4D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A20D4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A20D4D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706CFDFF" w14:textId="77777777" w:rsidR="00A20D4D" w:rsidRPr="002A7705" w:rsidRDefault="00A20D4D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5912BB" w14:textId="77777777" w:rsidR="00A20D4D" w:rsidRDefault="00A20D4D" w:rsidP="00BD38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1430436A" w14:textId="77777777" w:rsidR="00A20D4D" w:rsidRDefault="00A20D4D" w:rsidP="00BD38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96E4D2" w14:textId="77777777" w:rsidR="00BD38AF" w:rsidRPr="00BD38AF" w:rsidRDefault="00BD38AF" w:rsidP="00BD38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D38A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9D4FF51" w14:textId="77777777" w:rsidR="00812969" w:rsidRDefault="0081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6B5394A6" w14:textId="77777777" w:rsidR="00394C19" w:rsidRPr="002A7705" w:rsidRDefault="00394C1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2A7705" w:rsidRDefault="00394C19" w:rsidP="00F466A4">
      <w:pPr>
        <w:pStyle w:val="AccPolicysubhead"/>
        <w:rPr>
          <w:i w:val="0"/>
          <w:iCs w:val="0"/>
        </w:rPr>
      </w:pPr>
    </w:p>
    <w:p w14:paraId="79E97949" w14:textId="77777777" w:rsidR="0080341C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ภาษีเงินได้ของงวดปัจจุบันและภาษีเงินได้รอการตัด</w:t>
      </w:r>
      <w:r w:rsidRPr="00A619EF">
        <w:rPr>
          <w:i w:val="0"/>
          <w:iCs w:val="0"/>
          <w:cs/>
        </w:rPr>
        <w:t>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CDECD60" w14:textId="77777777" w:rsidR="00980FEF" w:rsidRPr="002A7705" w:rsidRDefault="00980FEF" w:rsidP="00F466A4">
      <w:pPr>
        <w:pStyle w:val="AccPolicysubhead"/>
        <w:rPr>
          <w:i w:val="0"/>
          <w:iCs w:val="0"/>
        </w:rPr>
      </w:pPr>
    </w:p>
    <w:p w14:paraId="5A799173" w14:textId="77777777"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15E85"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ๆ</w:t>
      </w:r>
      <w:r w:rsidRPr="002A7705">
        <w:rPr>
          <w:i w:val="0"/>
          <w:iCs w:val="0"/>
        </w:rPr>
        <w:t xml:space="preserve"> </w:t>
      </w:r>
    </w:p>
    <w:p w14:paraId="04CDBDC0" w14:textId="77777777" w:rsidR="006A07C5" w:rsidRPr="002A7705" w:rsidRDefault="006A07C5" w:rsidP="00F466A4">
      <w:pPr>
        <w:pStyle w:val="AccPolicysubhead"/>
        <w:rPr>
          <w:i w:val="0"/>
          <w:iCs w:val="0"/>
        </w:rPr>
      </w:pPr>
    </w:p>
    <w:p w14:paraId="63F52179" w14:textId="77777777"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4E121E09" w14:textId="77777777" w:rsidR="00980FEF" w:rsidRPr="002A7705" w:rsidRDefault="00980FEF" w:rsidP="00F466A4">
      <w:pPr>
        <w:pStyle w:val="AccPolicysubhead"/>
        <w:rPr>
          <w:i w:val="0"/>
          <w:iCs w:val="0"/>
        </w:rPr>
      </w:pPr>
    </w:p>
    <w:p w14:paraId="28171B82" w14:textId="77777777" w:rsidR="00980FEF" w:rsidRPr="002A7705" w:rsidRDefault="009D2A2E" w:rsidP="00F466A4">
      <w:pPr>
        <w:pStyle w:val="AccPolicysubhead"/>
        <w:rPr>
          <w:i w:val="0"/>
          <w:iCs w:val="0"/>
          <w:cs/>
        </w:rPr>
      </w:pPr>
      <w:r w:rsidRPr="002A7705">
        <w:rPr>
          <w:i w:val="0"/>
          <w:iCs w:val="0"/>
          <w:cs/>
        </w:rPr>
        <w:t>การวัดมู</w:t>
      </w:r>
      <w:r w:rsidR="00980FEF" w:rsidRPr="002A7705">
        <w:rPr>
          <w:i w:val="0"/>
          <w:iCs w:val="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</w:t>
      </w:r>
      <w:r w:rsidR="00136927">
        <w:rPr>
          <w:i w:val="0"/>
          <w:iCs w:val="0"/>
        </w:rPr>
        <w:br/>
      </w:r>
      <w:r w:rsidR="00980FEF" w:rsidRPr="002A7705">
        <w:rPr>
          <w:i w:val="0"/>
          <w:iCs w:val="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80FEF" w:rsidRPr="002A7705">
        <w:rPr>
          <w:i w:val="0"/>
          <w:iCs w:val="0"/>
        </w:rPr>
        <w:t xml:space="preserve"> </w:t>
      </w:r>
    </w:p>
    <w:p w14:paraId="198714B5" w14:textId="77777777" w:rsidR="00F648EE" w:rsidRDefault="00F648EE" w:rsidP="00F466A4">
      <w:pPr>
        <w:pStyle w:val="AccPolicysubhead"/>
        <w:rPr>
          <w:i w:val="0"/>
          <w:iCs w:val="0"/>
        </w:rPr>
      </w:pPr>
    </w:p>
    <w:p w14:paraId="6E322C5B" w14:textId="77777777"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5DC9FA3" w14:textId="77777777" w:rsidR="00943C92" w:rsidRDefault="00943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4BE4FE5D" w14:textId="77777777" w:rsidR="003C6654" w:rsidRDefault="003C6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i/>
          <w:iCs/>
          <w:cs/>
        </w:rPr>
        <w:br w:type="page"/>
      </w:r>
    </w:p>
    <w:p w14:paraId="2AFF20EF" w14:textId="77777777" w:rsidR="00980FEF" w:rsidRPr="002A7705" w:rsidRDefault="00980FEF" w:rsidP="00F466A4">
      <w:pPr>
        <w:pStyle w:val="AccPolicysubhead"/>
        <w:rPr>
          <w:i w:val="0"/>
          <w:iCs w:val="0"/>
          <w:cs/>
        </w:rPr>
      </w:pPr>
      <w:r w:rsidRPr="002A7705">
        <w:rPr>
          <w:i w:val="0"/>
          <w:iCs w:val="0"/>
          <w:cs/>
        </w:rPr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5C5929" w:rsidRPr="002A7705">
        <w:rPr>
          <w:i w:val="0"/>
          <w:iCs w:val="0"/>
          <w:cs/>
        </w:rPr>
        <w:t>ฎ</w:t>
      </w:r>
      <w:r w:rsidRPr="002A7705">
        <w:rPr>
          <w:i w:val="0"/>
          <w:iCs w:val="0"/>
          <w:cs/>
        </w:rPr>
        <w:t>ห</w:t>
      </w:r>
      <w:r w:rsidR="00963076" w:rsidRPr="002A7705">
        <w:rPr>
          <w:i w:val="0"/>
          <w:iCs w:val="0"/>
          <w:cs/>
        </w:rPr>
        <w:t xml:space="preserve">มายภาษี และจากประสบการณ์ในอดีต </w:t>
      </w:r>
      <w:r w:rsidRPr="002A7705">
        <w:rPr>
          <w:i w:val="0"/>
          <w:iCs w:val="0"/>
          <w:cs/>
        </w:rPr>
        <w:t>การประเมินนี้อยู่บนพ</w:t>
      </w:r>
      <w:r w:rsidR="00703A82" w:rsidRPr="002A7705">
        <w:rPr>
          <w:i w:val="0"/>
          <w:iCs w:val="0"/>
          <w:cs/>
        </w:rPr>
        <w:t>ื้นฐานการประมาณการและข้อสมมติ</w:t>
      </w:r>
      <w:r w:rsidRPr="002A7705">
        <w:rPr>
          <w:i w:val="0"/>
          <w:iCs w:val="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136927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ๆ</w:t>
      </w:r>
      <w:r w:rsidR="00136927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</w:t>
      </w:r>
      <w:r w:rsidR="00136927">
        <w:rPr>
          <w:i w:val="0"/>
          <w:iCs w:val="0"/>
        </w:rPr>
        <w:br/>
      </w:r>
      <w:r w:rsidRPr="002A7705">
        <w:rPr>
          <w:i w:val="0"/>
          <w:iCs w:val="0"/>
          <w:cs/>
        </w:rPr>
        <w:t>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89F40ED" w14:textId="77777777" w:rsidR="00980FEF" w:rsidRPr="002A7705" w:rsidRDefault="00980FEF" w:rsidP="007E30C1">
      <w:pPr>
        <w:pStyle w:val="AccPolicysubhead"/>
        <w:rPr>
          <w:i w:val="0"/>
          <w:iCs w:val="0"/>
        </w:rPr>
      </w:pPr>
    </w:p>
    <w:p w14:paraId="308A7E3E" w14:textId="77777777" w:rsidR="00980FEF" w:rsidRPr="002A7705" w:rsidRDefault="00980FEF" w:rsidP="007E30C1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</w:t>
      </w:r>
    </w:p>
    <w:p w14:paraId="4C19E890" w14:textId="77777777" w:rsidR="00980FEF" w:rsidRPr="002A7705" w:rsidRDefault="00980FEF" w:rsidP="007E30C1">
      <w:pPr>
        <w:pStyle w:val="AccPolicysubhead"/>
        <w:rPr>
          <w:i w:val="0"/>
          <w:iCs w:val="0"/>
          <w:cs/>
        </w:rPr>
      </w:pPr>
    </w:p>
    <w:p w14:paraId="18FBC690" w14:textId="77777777" w:rsidR="006A07C5" w:rsidRDefault="00053481" w:rsidP="000534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48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>
        <w:rPr>
          <w:rFonts w:ascii="Angsana New" w:hAnsi="Angsana New"/>
          <w:sz w:val="30"/>
          <w:szCs w:val="30"/>
        </w:rPr>
        <w:t xml:space="preserve">   </w:t>
      </w:r>
      <w:r w:rsidRPr="00053481">
        <w:rPr>
          <w:rFonts w:ascii="Angsana New" w:hAnsi="Angsana New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="Angsana New" w:hAnsi="Angsana New"/>
          <w:sz w:val="30"/>
          <w:szCs w:val="30"/>
        </w:rPr>
        <w:br/>
      </w:r>
      <w:r w:rsidRPr="00053481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</w:t>
      </w:r>
      <w:r w:rsidRPr="0062618C">
        <w:rPr>
          <w:rFonts w:ascii="Angsana New" w:hAnsi="Angsana New"/>
          <w:sz w:val="30"/>
          <w:szCs w:val="30"/>
          <w:cs/>
        </w:rPr>
        <w:t>บริษัทอาจมีจำนวน</w:t>
      </w:r>
      <w:r w:rsidRPr="00053481">
        <w:rPr>
          <w:rFonts w:ascii="Angsana New" w:hAnsi="Angsana New"/>
          <w:sz w:val="30"/>
          <w:szCs w:val="30"/>
          <w:cs/>
        </w:rPr>
        <w:t>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DFD4B85" w14:textId="77777777" w:rsidR="00053481" w:rsidRPr="00053481" w:rsidRDefault="00053481" w:rsidP="000534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6F28D" w14:textId="77777777" w:rsidR="00832400" w:rsidRPr="002A7705" w:rsidRDefault="00832400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กำไรต่อหุ้น </w:t>
      </w:r>
    </w:p>
    <w:p w14:paraId="41D3DEC5" w14:textId="77777777" w:rsidR="00832400" w:rsidRPr="002A7705" w:rsidRDefault="0083240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15F358" w14:textId="77777777" w:rsidR="00686527" w:rsidRDefault="004D763D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บริษัทแสดงกำไรต่อหุ้นขั้นพื้นฐานและกำไรต่อหุ้นปรับลดสำหรับหุ้นสามัญ</w:t>
      </w:r>
      <w:r w:rsidRPr="002A7705">
        <w:rPr>
          <w:rFonts w:ascii="Angsana New" w:eastAsia="Calibri" w:hAnsi="Angsana New"/>
          <w:sz w:val="30"/>
          <w:szCs w:val="30"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กำไรต่อหุ้นขั้นพื้นฐานคำนวณโดย</w:t>
      </w:r>
      <w:r w:rsidRPr="002A7705">
        <w:rPr>
          <w:rFonts w:ascii="Angsana New" w:hAnsi="Angsana New"/>
          <w:b/>
          <w:sz w:val="30"/>
          <w:szCs w:val="30"/>
          <w:cs/>
        </w:rPr>
        <w:t>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2A7705">
        <w:rPr>
          <w:rFonts w:ascii="Angsana New" w:hAnsi="Angsana New"/>
          <w:b/>
          <w:sz w:val="30"/>
          <w:szCs w:val="30"/>
        </w:rPr>
        <w:t xml:space="preserve"> </w:t>
      </w:r>
      <w:r w:rsidRPr="002A770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</w:t>
      </w:r>
      <w:r w:rsidR="00887B18">
        <w:rPr>
          <w:rFonts w:ascii="Angsana New" w:hAnsi="Angsana New"/>
          <w:b/>
          <w:sz w:val="30"/>
          <w:szCs w:val="30"/>
        </w:rPr>
        <w:br/>
      </w:r>
      <w:r w:rsidRPr="002A7705">
        <w:rPr>
          <w:rFonts w:ascii="Angsana New" w:hAnsi="Angsana New"/>
          <w:b/>
          <w:sz w:val="30"/>
          <w:szCs w:val="30"/>
          <w:cs/>
        </w:rPr>
        <w:t>ปรับลดทั้งหมดและสิทธิซื้อหุ้นของพนักงาน</w:t>
      </w:r>
    </w:p>
    <w:p w14:paraId="7D25779E" w14:textId="77777777" w:rsidR="0062618C" w:rsidRDefault="0062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216AE3F5" w14:textId="77777777" w:rsidR="005C13E0" w:rsidRDefault="005C13E0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1CB7F5B6" w14:textId="77777777" w:rsidR="005C13E0" w:rsidRPr="002C49C0" w:rsidRDefault="005C13E0" w:rsidP="005C13E0">
      <w:pPr>
        <w:rPr>
          <w:rFonts w:ascii="Angsana New" w:hAnsi="Angsana New"/>
          <w:sz w:val="28"/>
          <w:szCs w:val="28"/>
          <w:cs/>
          <w:lang w:val="en-GB"/>
        </w:rPr>
      </w:pPr>
    </w:p>
    <w:p w14:paraId="585A1A70" w14:textId="77777777" w:rsidR="00F466A4" w:rsidRPr="005C13E0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09FA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3B513EE" w14:textId="77777777" w:rsidR="000578E8" w:rsidRPr="002C49C0" w:rsidRDefault="00057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</w:pPr>
    </w:p>
    <w:p w14:paraId="24CA51C0" w14:textId="77777777" w:rsidR="00F466A4" w:rsidRPr="002A7705" w:rsidRDefault="00F466A4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รายงานทางการเงินจำแนกตามส่วนงาน</w:t>
      </w:r>
    </w:p>
    <w:p w14:paraId="00AF06C0" w14:textId="77777777" w:rsidR="00F466A4" w:rsidRPr="000A1D13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A2989D" w14:textId="77777777" w:rsidR="00451B1A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9C5A6F6" w14:textId="77777777" w:rsidR="00832400" w:rsidRPr="000A1D13" w:rsidRDefault="00832400" w:rsidP="00451B1A">
      <w:pPr>
        <w:rPr>
          <w:rFonts w:ascii="Angsana New" w:hAnsi="Angsana New"/>
          <w:sz w:val="28"/>
          <w:szCs w:val="28"/>
        </w:rPr>
      </w:pPr>
    </w:p>
    <w:p w14:paraId="0EA30E33" w14:textId="77777777" w:rsidR="008E67E2" w:rsidRPr="002A7705" w:rsidRDefault="00931A0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บุคคลหรือ</w:t>
      </w:r>
      <w:r w:rsidR="008E67E2" w:rsidRPr="002A7705">
        <w:rPr>
          <w:rFonts w:ascii="Angsana New" w:hAnsi="Angsana New" w:cs="Angsana New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0A1D13" w:rsidRDefault="008E67E2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sz w:val="28"/>
          <w:szCs w:val="28"/>
        </w:rPr>
      </w:pPr>
    </w:p>
    <w:p w14:paraId="4B38675E" w14:textId="77777777" w:rsidR="00F9130E" w:rsidRPr="00F9130E" w:rsidRDefault="00F9130E" w:rsidP="00F9130E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509FA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Pr="00F9130E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DE255F7" w14:textId="77777777" w:rsidR="004A2AD0" w:rsidRPr="000A1D13" w:rsidRDefault="004A2AD0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12"/>
        <w:gridCol w:w="5400"/>
      </w:tblGrid>
      <w:tr w:rsidR="00F466A4" w:rsidRPr="002A7705" w14:paraId="6276D102" w14:textId="77777777" w:rsidTr="00902536">
        <w:trPr>
          <w:trHeight w:val="20"/>
          <w:tblHeader/>
        </w:trPr>
        <w:tc>
          <w:tcPr>
            <w:tcW w:w="2430" w:type="dxa"/>
          </w:tcPr>
          <w:p w14:paraId="7F08D63E" w14:textId="77777777" w:rsidR="00E15D2C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77777777" w:rsidR="00F466A4" w:rsidRPr="002A7705" w:rsidRDefault="00703A82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512" w:type="dxa"/>
          </w:tcPr>
          <w:p w14:paraId="303CAD1B" w14:textId="77777777" w:rsidR="00F466A4" w:rsidRPr="00902536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902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90253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</w:tcPr>
          <w:p w14:paraId="22C9C445" w14:textId="77777777" w:rsidR="00E15D2C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2A7705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2A7705" w14:paraId="5FBFE90B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033D240E" w14:textId="77777777"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B9CD6E5" w14:textId="77777777"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AECF6AC" w14:textId="77777777" w:rsidR="00B12C93" w:rsidRPr="00902536" w:rsidRDefault="00F466A4" w:rsidP="00B97BAF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2618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62618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2618C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466A4" w:rsidRPr="002A7705" w14:paraId="6CD768AA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605C2C8D" w14:textId="77777777"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นางสร้อยเพชร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4B260A18" w14:textId="77777777"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0D5E11A4" w14:textId="77777777"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14:paraId="71B8A3D2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1ED7226B" w14:textId="77777777"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นางสาววาสนา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3E5022A3" w14:textId="77777777"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34D90CC" w14:textId="77777777"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14:paraId="3555A045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53719497" w14:textId="77777777"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นายวัฒนา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475E54E0" w14:textId="77777777"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08EADE0F" w14:textId="77777777"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14:paraId="716FF558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30F24119" w14:textId="77777777"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นายจิตติพร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12" w:type="dxa"/>
            <w:shd w:val="clear" w:color="auto" w:fill="auto"/>
          </w:tcPr>
          <w:p w14:paraId="58B8213D" w14:textId="77777777"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2AE0141A" w14:textId="77777777"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03A9" w:rsidRPr="002A7705" w14:paraId="3D1068E1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6F24313E" w14:textId="77777777" w:rsidR="00EF5D1E" w:rsidRPr="002A7705" w:rsidRDefault="003303A9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2A770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A821687" w14:textId="77777777" w:rsidR="003303A9" w:rsidRPr="002A7705" w:rsidRDefault="00EF5D1E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="003303A9" w:rsidRPr="002A7705">
              <w:rPr>
                <w:rFonts w:ascii="Angsana New" w:hAnsi="Angsana New"/>
                <w:sz w:val="30"/>
                <w:szCs w:val="30"/>
              </w:rPr>
              <w:t>(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3303A9" w:rsidRPr="002A77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BA70E63" w14:textId="77777777" w:rsidR="003303A9" w:rsidRPr="002A7705" w:rsidRDefault="00CF18FA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62DFC188" w14:textId="77777777" w:rsidR="003303A9" w:rsidRPr="002A7705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2A7705" w14:paraId="32D878B0" w14:textId="77777777" w:rsidTr="00902536">
        <w:trPr>
          <w:trHeight w:val="20"/>
        </w:trPr>
        <w:tc>
          <w:tcPr>
            <w:tcW w:w="2430" w:type="dxa"/>
            <w:shd w:val="clear" w:color="auto" w:fill="auto"/>
          </w:tcPr>
          <w:p w14:paraId="39945DD9" w14:textId="77777777" w:rsidR="00ED0BBD" w:rsidRPr="002A7705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2A7705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512" w:type="dxa"/>
            <w:shd w:val="clear" w:color="auto" w:fill="auto"/>
          </w:tcPr>
          <w:p w14:paraId="588AB9D8" w14:textId="77777777" w:rsidR="00ED0BBD" w:rsidRPr="002A7705" w:rsidRDefault="00CF18FA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="00ED0BBD"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2A7705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shd w:val="clear" w:color="auto" w:fill="auto"/>
          </w:tcPr>
          <w:p w14:paraId="28CBF08F" w14:textId="77777777" w:rsidR="00ED0BBD" w:rsidRPr="002A7705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14:paraId="359AD081" w14:textId="77777777" w:rsidR="00AE6D59" w:rsidRDefault="00AE6D5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DB32B" w14:textId="77777777" w:rsidR="00F466A4" w:rsidRPr="002A7705" w:rsidRDefault="00F466A4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2A7705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943C92">
        <w:rPr>
          <w:rFonts w:ascii="Angsana New" w:hAnsi="Angsana New" w:hint="cs"/>
          <w:sz w:val="30"/>
          <w:szCs w:val="30"/>
          <w:cs/>
        </w:rPr>
        <w:t>แต่ละประเภทมี</w:t>
      </w:r>
      <w:r w:rsidRPr="002A7705">
        <w:rPr>
          <w:rFonts w:ascii="Angsana New" w:hAnsi="Angsana New"/>
          <w:sz w:val="30"/>
          <w:szCs w:val="30"/>
          <w:cs/>
        </w:rPr>
        <w:t>ดังต่อไปนี้</w:t>
      </w:r>
    </w:p>
    <w:p w14:paraId="4D0F24FA" w14:textId="77777777" w:rsidR="00F466A4" w:rsidRPr="002A7705" w:rsidRDefault="00F466A4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5130"/>
        <w:gridCol w:w="4023"/>
      </w:tblGrid>
      <w:tr w:rsidR="00F466A4" w:rsidRPr="002A7705" w14:paraId="7D35DCD2" w14:textId="77777777" w:rsidTr="0061078D">
        <w:tc>
          <w:tcPr>
            <w:tcW w:w="5130" w:type="dxa"/>
            <w:shd w:val="clear" w:color="auto" w:fill="auto"/>
          </w:tcPr>
          <w:p w14:paraId="590A790A" w14:textId="77777777" w:rsidR="00F466A4" w:rsidRPr="002A7705" w:rsidRDefault="00F466A4" w:rsidP="00317C2A">
            <w:pPr>
              <w:pStyle w:val="block"/>
              <w:spacing w:after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023" w:type="dxa"/>
            <w:shd w:val="clear" w:color="auto" w:fill="auto"/>
          </w:tcPr>
          <w:p w14:paraId="01D255E5" w14:textId="77777777" w:rsidR="00F466A4" w:rsidRPr="002A7705" w:rsidRDefault="00F466A4" w:rsidP="00317C2A">
            <w:pPr>
              <w:pStyle w:val="block"/>
              <w:spacing w:after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466A4" w:rsidRPr="002A7705" w14:paraId="31E1B02F" w14:textId="77777777" w:rsidTr="0061078D">
        <w:tc>
          <w:tcPr>
            <w:tcW w:w="5130" w:type="dxa"/>
          </w:tcPr>
          <w:p w14:paraId="1665720F" w14:textId="77777777" w:rsidR="00F466A4" w:rsidRPr="002A7705" w:rsidRDefault="00F466A4" w:rsidP="00F714F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</w:t>
            </w:r>
            <w:r w:rsidR="00F714F6"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และสินค้า</w:t>
            </w:r>
          </w:p>
        </w:tc>
        <w:tc>
          <w:tcPr>
            <w:tcW w:w="4023" w:type="dxa"/>
          </w:tcPr>
          <w:p w14:paraId="4CD5671D" w14:textId="77777777" w:rsidR="00F466A4" w:rsidRPr="002A7705" w:rsidRDefault="00F466A4" w:rsidP="00317C2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A722F" w:rsidRPr="002A7705" w14:paraId="047AF160" w14:textId="77777777" w:rsidTr="0061078D">
        <w:tc>
          <w:tcPr>
            <w:tcW w:w="5130" w:type="dxa"/>
          </w:tcPr>
          <w:p w14:paraId="3A30BD16" w14:textId="77777777" w:rsidR="009A722F" w:rsidRPr="002A7705" w:rsidRDefault="009A722F" w:rsidP="00F714F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</w:t>
            </w:r>
            <w:r w:rsidR="00584DF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ชีวิตแบบกลุ่ม</w:t>
            </w:r>
          </w:p>
        </w:tc>
        <w:tc>
          <w:tcPr>
            <w:tcW w:w="4023" w:type="dxa"/>
          </w:tcPr>
          <w:p w14:paraId="7AD2CFCD" w14:textId="77777777" w:rsidR="009A722F" w:rsidRPr="002A7705" w:rsidRDefault="009A722F" w:rsidP="00317C2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ราคาตามที่ระบุในสัญญา</w:t>
            </w:r>
          </w:p>
        </w:tc>
      </w:tr>
    </w:tbl>
    <w:p w14:paraId="7B8A93C3" w14:textId="77777777" w:rsidR="000578E8" w:rsidRDefault="00057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3A045" w14:textId="77777777" w:rsidR="00B445AA" w:rsidRPr="002A7705" w:rsidRDefault="002734A8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>ธันวาคม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3938376E" w14:textId="77777777" w:rsidR="002734A8" w:rsidRPr="002A7705" w:rsidRDefault="002734A8" w:rsidP="00101F1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FF5E55" w:rsidRPr="002A7705" w14:paraId="6FC85F98" w14:textId="77777777" w:rsidTr="008213DF">
        <w:trPr>
          <w:cantSplit/>
        </w:trPr>
        <w:tc>
          <w:tcPr>
            <w:tcW w:w="6390" w:type="dxa"/>
            <w:shd w:val="clear" w:color="auto" w:fill="auto"/>
          </w:tcPr>
          <w:p w14:paraId="3CB351ED" w14:textId="77777777"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AB834" w14:textId="77777777" w:rsidR="00FF5E55" w:rsidRPr="002A7705" w:rsidRDefault="005860E5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578E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98B31" w14:textId="77777777" w:rsidR="00FF5E55" w:rsidRPr="002A7705" w:rsidRDefault="00FF5E55" w:rsidP="004038B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DAAA6" w14:textId="77777777" w:rsidR="00FF5E55" w:rsidRPr="000578E8" w:rsidRDefault="00437A3B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 w:rsidR="00407536">
              <w:rPr>
                <w:rFonts w:ascii="Angsana New" w:hAnsi="Angsana New"/>
                <w:sz w:val="30"/>
                <w:szCs w:val="30"/>
              </w:rPr>
              <w:t>6</w:t>
            </w:r>
            <w:r w:rsidR="000578E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F5E55" w:rsidRPr="002A7705" w14:paraId="4F72AB71" w14:textId="77777777" w:rsidTr="008213DF">
        <w:trPr>
          <w:cantSplit/>
        </w:trPr>
        <w:tc>
          <w:tcPr>
            <w:tcW w:w="6390" w:type="dxa"/>
            <w:shd w:val="clear" w:color="auto" w:fill="auto"/>
          </w:tcPr>
          <w:p w14:paraId="75083A63" w14:textId="77777777"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7B4D595" w14:textId="77777777" w:rsidR="00FF5E55" w:rsidRPr="002A7705" w:rsidRDefault="00FF5E55" w:rsidP="004038B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F5E55" w:rsidRPr="002A7705" w14:paraId="160D0ACF" w14:textId="77777777" w:rsidTr="008213DF">
        <w:trPr>
          <w:cantSplit/>
        </w:trPr>
        <w:tc>
          <w:tcPr>
            <w:tcW w:w="6390" w:type="dxa"/>
          </w:tcPr>
          <w:p w14:paraId="7D27E09E" w14:textId="77777777"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1140B" w14:textId="77777777" w:rsidR="00FF5E55" w:rsidRPr="002A7705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CAD392" w14:textId="77777777" w:rsidR="00FF5E55" w:rsidRPr="002A7705" w:rsidRDefault="00FF5E55" w:rsidP="004038B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235F56" w14:textId="77777777" w:rsidR="00FF5E55" w:rsidRPr="002A7705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E8" w:rsidRPr="002A7705" w14:paraId="51F1E1F7" w14:textId="77777777" w:rsidTr="00525223">
        <w:trPr>
          <w:cantSplit/>
        </w:trPr>
        <w:tc>
          <w:tcPr>
            <w:tcW w:w="6390" w:type="dxa"/>
          </w:tcPr>
          <w:p w14:paraId="0D647341" w14:textId="77777777" w:rsidR="000578E8" w:rsidRPr="002A7705" w:rsidRDefault="000578E8" w:rsidP="000578E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1A64619" w14:textId="77777777" w:rsidR="000578E8" w:rsidRPr="00943C92" w:rsidRDefault="00382B55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6,065</w:t>
            </w:r>
          </w:p>
        </w:tc>
        <w:tc>
          <w:tcPr>
            <w:tcW w:w="180" w:type="dxa"/>
            <w:shd w:val="clear" w:color="auto" w:fill="auto"/>
          </w:tcPr>
          <w:p w14:paraId="42DC23D8" w14:textId="77777777" w:rsidR="000578E8" w:rsidRPr="002A7705" w:rsidRDefault="000578E8" w:rsidP="000578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7EB7D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4,221</w:t>
            </w:r>
          </w:p>
        </w:tc>
      </w:tr>
      <w:tr w:rsidR="000578E8" w:rsidRPr="002A7705" w14:paraId="2BC24F16" w14:textId="77777777" w:rsidTr="008C46B7">
        <w:trPr>
          <w:cantSplit/>
        </w:trPr>
        <w:tc>
          <w:tcPr>
            <w:tcW w:w="6390" w:type="dxa"/>
          </w:tcPr>
          <w:p w14:paraId="4776AC7A" w14:textId="77777777" w:rsidR="000578E8" w:rsidRPr="002A7705" w:rsidRDefault="000A1D13" w:rsidP="000578E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</w:t>
            </w:r>
            <w:r w:rsidR="00BF58E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EC3A5CE" w14:textId="77777777" w:rsidR="000578E8" w:rsidRPr="00943C92" w:rsidRDefault="00382B55" w:rsidP="006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  <w:tc>
          <w:tcPr>
            <w:tcW w:w="180" w:type="dxa"/>
            <w:shd w:val="clear" w:color="auto" w:fill="auto"/>
          </w:tcPr>
          <w:p w14:paraId="22BC8F61" w14:textId="77777777" w:rsidR="000578E8" w:rsidRPr="002A7705" w:rsidRDefault="000578E8" w:rsidP="000578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530EA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</w:tr>
      <w:tr w:rsidR="000578E8" w:rsidRPr="002A7705" w14:paraId="0CC86397" w14:textId="77777777" w:rsidTr="008213DF">
        <w:trPr>
          <w:cantSplit/>
        </w:trPr>
        <w:tc>
          <w:tcPr>
            <w:tcW w:w="6390" w:type="dxa"/>
          </w:tcPr>
          <w:p w14:paraId="5860BCCF" w14:textId="77777777" w:rsidR="000578E8" w:rsidRPr="002A7705" w:rsidRDefault="000578E8" w:rsidP="00057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38256C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05A02" w14:textId="77777777" w:rsidR="000578E8" w:rsidRPr="002A7705" w:rsidRDefault="000578E8" w:rsidP="000578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89B3EE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E8" w:rsidRPr="002A7705" w14:paraId="3F375CC4" w14:textId="77777777" w:rsidTr="008213DF">
        <w:trPr>
          <w:cantSplit/>
        </w:trPr>
        <w:tc>
          <w:tcPr>
            <w:tcW w:w="6390" w:type="dxa"/>
          </w:tcPr>
          <w:p w14:paraId="7EA15F2F" w14:textId="77777777" w:rsidR="000578E8" w:rsidRPr="002A7705" w:rsidRDefault="000578E8" w:rsidP="00057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FCD8B48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510B6" w14:textId="77777777" w:rsidR="000578E8" w:rsidRPr="002A7705" w:rsidRDefault="000578E8" w:rsidP="000578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F01DD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E8" w:rsidRPr="002A7705" w14:paraId="5A97EC16" w14:textId="77777777" w:rsidTr="00AE4D26">
        <w:trPr>
          <w:cantSplit/>
        </w:trPr>
        <w:tc>
          <w:tcPr>
            <w:tcW w:w="6390" w:type="dxa"/>
          </w:tcPr>
          <w:p w14:paraId="49EEB11B" w14:textId="77777777" w:rsidR="000578E8" w:rsidRPr="00382B55" w:rsidRDefault="000578E8" w:rsidP="000578E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4115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</w:t>
            </w:r>
            <w:r w:rsidR="009558F1">
              <w:rPr>
                <w:rFonts w:ascii="Angsana New" w:hAnsi="Angsana New"/>
                <w:sz w:val="30"/>
                <w:szCs w:val="30"/>
              </w:rPr>
              <w:t>-</w:t>
            </w:r>
            <w:r w:rsidRPr="00EA4115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650D33D8" w14:textId="77777777" w:rsidR="000578E8" w:rsidRPr="00943C92" w:rsidRDefault="00C21AD1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17,052</w:t>
            </w:r>
          </w:p>
        </w:tc>
        <w:tc>
          <w:tcPr>
            <w:tcW w:w="180" w:type="dxa"/>
            <w:shd w:val="clear" w:color="auto" w:fill="auto"/>
          </w:tcPr>
          <w:p w14:paraId="468AD9E8" w14:textId="77777777" w:rsidR="000578E8" w:rsidRPr="002A7705" w:rsidRDefault="000578E8" w:rsidP="000578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D67D76" w14:textId="77777777" w:rsidR="000578E8" w:rsidRPr="00943C92" w:rsidRDefault="000578E8" w:rsidP="0005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17,037</w:t>
            </w:r>
          </w:p>
        </w:tc>
      </w:tr>
    </w:tbl>
    <w:p w14:paraId="1148E821" w14:textId="77777777" w:rsidR="003D7B16" w:rsidRPr="002A7705" w:rsidRDefault="003D7B16" w:rsidP="006F05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34FDEF30" w14:textId="77777777" w:rsidR="00B445AA" w:rsidRPr="002A7705" w:rsidRDefault="006A07C5" w:rsidP="003D7B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ยอดคงเหลือกับ</w:t>
      </w:r>
      <w:r w:rsidR="002734A8" w:rsidRPr="002A7705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734A8" w:rsidRPr="002A7705">
        <w:rPr>
          <w:rFonts w:ascii="Angsana New" w:hAnsi="Angsana New"/>
          <w:sz w:val="30"/>
          <w:szCs w:val="30"/>
        </w:rPr>
        <w:t xml:space="preserve"> 31 </w:t>
      </w:r>
      <w:r w:rsidR="002734A8" w:rsidRPr="002A770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0CCDDCEE" w14:textId="77777777" w:rsidR="002734A8" w:rsidRPr="002A7705" w:rsidRDefault="002734A8" w:rsidP="00403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C815E3" w:rsidRPr="002A7705" w14:paraId="6B402C6B" w14:textId="77777777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14:paraId="50A15DCB" w14:textId="77777777" w:rsidR="00C815E3" w:rsidRPr="002A7705" w:rsidRDefault="00C815E3" w:rsidP="00C815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980B96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16756" w14:textId="77777777"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63306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805B5A" w:rsidRPr="002A7705" w14:paraId="58392E96" w14:textId="77777777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14:paraId="17F4EA67" w14:textId="77777777" w:rsidR="00805B5A" w:rsidRPr="002A7705" w:rsidRDefault="00805B5A" w:rsidP="00805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9D129B1" w14:textId="77777777" w:rsidR="00805B5A" w:rsidRPr="002A7705" w:rsidRDefault="00805B5A" w:rsidP="00805B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B5A" w:rsidRPr="002A7705" w14:paraId="1B62BC7F" w14:textId="77777777" w:rsidTr="00023BCA">
        <w:trPr>
          <w:cantSplit/>
        </w:trPr>
        <w:tc>
          <w:tcPr>
            <w:tcW w:w="6390" w:type="dxa"/>
            <w:shd w:val="clear" w:color="auto" w:fill="auto"/>
          </w:tcPr>
          <w:p w14:paraId="24BD0EAE" w14:textId="77777777" w:rsidR="00805B5A" w:rsidRPr="002A7705" w:rsidRDefault="00805B5A" w:rsidP="00805B5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3E8E90E" w14:textId="77777777"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16846" w14:textId="77777777" w:rsidR="00805B5A" w:rsidRPr="002A7705" w:rsidRDefault="00805B5A" w:rsidP="00805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4A0304" w14:textId="77777777"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5E3" w:rsidRPr="002A7705" w14:paraId="21630346" w14:textId="77777777" w:rsidTr="00023BCA">
        <w:trPr>
          <w:cantSplit/>
        </w:trPr>
        <w:tc>
          <w:tcPr>
            <w:tcW w:w="6390" w:type="dxa"/>
            <w:shd w:val="clear" w:color="auto" w:fill="auto"/>
          </w:tcPr>
          <w:p w14:paraId="35E61A58" w14:textId="77777777" w:rsidR="00C815E3" w:rsidRPr="002A7705" w:rsidRDefault="0062618C" w:rsidP="00C815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8D8360" w14:textId="77777777" w:rsidR="00C815E3" w:rsidRPr="002A7705" w:rsidRDefault="006038C3" w:rsidP="006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5D8CF" w14:textId="77777777" w:rsidR="00C815E3" w:rsidRPr="002A7705" w:rsidRDefault="00C815E3" w:rsidP="00C815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8B5C5B" w14:textId="77777777" w:rsidR="00C815E3" w:rsidRPr="002A7705" w:rsidRDefault="005A2A75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</w:tbl>
    <w:p w14:paraId="6E8163C7" w14:textId="77777777" w:rsidR="008333A0" w:rsidRPr="002A7705" w:rsidRDefault="008333A0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74DDB0D7" w14:textId="77777777" w:rsidR="00101F1B" w:rsidRPr="002A7705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2A7705" w:rsidRDefault="00101F1B" w:rsidP="00101F1B">
      <w:pPr>
        <w:rPr>
          <w:rFonts w:ascii="Angsana New" w:hAnsi="Angsana New"/>
          <w:sz w:val="30"/>
          <w:szCs w:val="30"/>
        </w:rPr>
      </w:pPr>
    </w:p>
    <w:p w14:paraId="6E032E60" w14:textId="77777777" w:rsidR="00101F1B" w:rsidRPr="002A7705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สัญญาประกัน</w:t>
      </w:r>
      <w:r w:rsidR="00584DFC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2A7705" w:rsidRDefault="00101F1B" w:rsidP="00101F1B">
      <w:pPr>
        <w:rPr>
          <w:rFonts w:ascii="Angsana New" w:hAnsi="Angsana New"/>
          <w:sz w:val="30"/>
          <w:szCs w:val="30"/>
        </w:rPr>
      </w:pPr>
    </w:p>
    <w:p w14:paraId="0D050A3A" w14:textId="77777777" w:rsidR="00101F1B" w:rsidRPr="002A7705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E3DCC">
        <w:rPr>
          <w:rFonts w:ascii="Angsana New" w:hAnsi="Angsana New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AE3DCC">
        <w:rPr>
          <w:rFonts w:ascii="Angsana New" w:hAnsi="Angsana New"/>
          <w:spacing w:val="-4"/>
          <w:sz w:val="30"/>
          <w:szCs w:val="30"/>
          <w:cs/>
        </w:rPr>
        <w:t>ประกัน</w:t>
      </w:r>
      <w:r w:rsidR="00801C7E" w:rsidRPr="00AE3DCC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AE3DCC">
        <w:rPr>
          <w:rFonts w:ascii="Angsana New" w:hAnsi="Angsana New"/>
          <w:spacing w:val="-4"/>
          <w:sz w:val="30"/>
          <w:szCs w:val="30"/>
          <w:cs/>
        </w:rPr>
        <w:t>จากกิจการที่เกี่ยวข้องกัน</w:t>
      </w:r>
      <w:r w:rsidRPr="00934FD5">
        <w:rPr>
          <w:rFonts w:ascii="Angsana New" w:hAnsi="Angsana New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934FD5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2A7705">
        <w:rPr>
          <w:rFonts w:ascii="Angsana New" w:hAnsi="Angsana New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2A7705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2A7705">
        <w:rPr>
          <w:rFonts w:ascii="Angsana New" w:hAnsi="Angsana New"/>
          <w:spacing w:val="-2"/>
          <w:sz w:val="30"/>
          <w:szCs w:val="30"/>
          <w:cs/>
        </w:rPr>
        <w:t xml:space="preserve">มีอายุ </w:t>
      </w:r>
      <w:r w:rsidRPr="002A7705">
        <w:rPr>
          <w:rFonts w:ascii="Angsana New" w:hAnsi="Angsana New"/>
          <w:spacing w:val="-2"/>
          <w:sz w:val="30"/>
          <w:szCs w:val="30"/>
        </w:rPr>
        <w:t xml:space="preserve"> 1 </w:t>
      </w:r>
      <w:r w:rsidRPr="002A7705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15661011" w14:textId="77777777" w:rsidR="00101F1B" w:rsidRPr="002A7705" w:rsidRDefault="00101F1B" w:rsidP="00101F1B">
      <w:pPr>
        <w:rPr>
          <w:rFonts w:ascii="Angsana New" w:hAnsi="Angsana New"/>
          <w:sz w:val="30"/>
          <w:szCs w:val="30"/>
          <w:cs/>
        </w:rPr>
      </w:pPr>
    </w:p>
    <w:p w14:paraId="07830A1C" w14:textId="77777777" w:rsidR="00BD0D15" w:rsidRPr="002A7705" w:rsidRDefault="00805B5A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</w:rPr>
        <w:br w:type="page"/>
      </w:r>
      <w:r w:rsidR="00C90F87" w:rsidRPr="002A7705">
        <w:rPr>
          <w:rFonts w:ascii="Angsana New" w:hAnsi="Angsana New" w:cs="Angsana New"/>
          <w:sz w:val="30"/>
          <w:szCs w:val="30"/>
          <w:cs/>
        </w:rPr>
        <w:t>เงิน</w:t>
      </w:r>
      <w:r w:rsidR="00C90F87" w:rsidRPr="002A7705">
        <w:rPr>
          <w:rFonts w:ascii="Angsana New" w:hAnsi="Angsana New" w:cs="Angsana New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2A7705" w:rsidRDefault="00C90F87" w:rsidP="00C90F87">
      <w:pPr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C815E3" w:rsidRPr="002A7705" w14:paraId="061AB421" w14:textId="77777777" w:rsidTr="00063BB5">
        <w:tc>
          <w:tcPr>
            <w:tcW w:w="6480" w:type="dxa"/>
          </w:tcPr>
          <w:p w14:paraId="0E888617" w14:textId="77777777"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8CD2DC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5BC" w14:textId="77777777"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2BF89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805B5A" w:rsidRPr="002A7705" w14:paraId="654C0609" w14:textId="77777777" w:rsidTr="00E12FC3">
        <w:trPr>
          <w:trHeight w:val="425"/>
        </w:trPr>
        <w:tc>
          <w:tcPr>
            <w:tcW w:w="6480" w:type="dxa"/>
          </w:tcPr>
          <w:p w14:paraId="497D02CC" w14:textId="77777777" w:rsidR="00805B5A" w:rsidRPr="002A7705" w:rsidRDefault="00805B5A" w:rsidP="00805B5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BE11769" w14:textId="77777777"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A2A75" w:rsidRPr="002A7705" w14:paraId="292A8F03" w14:textId="77777777" w:rsidTr="00E12FC3">
        <w:tc>
          <w:tcPr>
            <w:tcW w:w="6480" w:type="dxa"/>
          </w:tcPr>
          <w:p w14:paraId="309080E1" w14:textId="77777777" w:rsidR="005A2A75" w:rsidRPr="002A7705" w:rsidRDefault="005A2A75" w:rsidP="005A2A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32AD0A03" w14:textId="77777777" w:rsidR="005A2A75" w:rsidRPr="002A7705" w:rsidRDefault="00810C2B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3365D980" w14:textId="77777777" w:rsidR="005A2A75" w:rsidRPr="002A7705" w:rsidRDefault="005A2A75" w:rsidP="005A2A75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55D71E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5A2A75" w:rsidRPr="002A7705" w14:paraId="3F8508EC" w14:textId="77777777" w:rsidTr="00E12FC3">
        <w:tc>
          <w:tcPr>
            <w:tcW w:w="6480" w:type="dxa"/>
          </w:tcPr>
          <w:p w14:paraId="60BD3C41" w14:textId="77777777" w:rsidR="005A2A75" w:rsidRPr="002A7705" w:rsidRDefault="005A2A75" w:rsidP="005A2A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56BD8578" w14:textId="77777777" w:rsidR="005A2A75" w:rsidRPr="002A7705" w:rsidRDefault="00810C2B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vAlign w:val="bottom"/>
          </w:tcPr>
          <w:p w14:paraId="3FB63019" w14:textId="77777777" w:rsidR="005A2A75" w:rsidRPr="002A7705" w:rsidRDefault="005A2A75" w:rsidP="005A2A75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601150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5A2A75" w:rsidRPr="002A7705" w14:paraId="1B23B898" w14:textId="77777777" w:rsidTr="00E12FC3">
        <w:tc>
          <w:tcPr>
            <w:tcW w:w="6480" w:type="dxa"/>
          </w:tcPr>
          <w:p w14:paraId="6DB41DEC" w14:textId="77777777" w:rsidR="005A2A75" w:rsidRPr="002A7705" w:rsidRDefault="005A2A75" w:rsidP="005A2A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31ECDEEC" w14:textId="77777777" w:rsidR="005A2A75" w:rsidRPr="002A7705" w:rsidRDefault="00810C2B" w:rsidP="0081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131,292</w:t>
            </w:r>
          </w:p>
        </w:tc>
        <w:tc>
          <w:tcPr>
            <w:tcW w:w="270" w:type="dxa"/>
            <w:vAlign w:val="bottom"/>
          </w:tcPr>
          <w:p w14:paraId="6730C4B2" w14:textId="77777777" w:rsidR="005A2A75" w:rsidRPr="002A7705" w:rsidRDefault="005A2A75" w:rsidP="005A2A75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6CD02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58,166</w:t>
            </w:r>
          </w:p>
        </w:tc>
      </w:tr>
      <w:tr w:rsidR="005A2A75" w:rsidRPr="002A7705" w14:paraId="617E74FE" w14:textId="77777777" w:rsidTr="00E12FC3">
        <w:tc>
          <w:tcPr>
            <w:tcW w:w="6480" w:type="dxa"/>
          </w:tcPr>
          <w:p w14:paraId="446D6427" w14:textId="77777777" w:rsidR="005A2A75" w:rsidRPr="002A7705" w:rsidRDefault="005A2A75" w:rsidP="005A2A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77777777" w:rsidR="005A2A75" w:rsidRPr="002A7705" w:rsidRDefault="00810C2B" w:rsidP="0081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131,666</w:t>
            </w:r>
          </w:p>
        </w:tc>
        <w:tc>
          <w:tcPr>
            <w:tcW w:w="270" w:type="dxa"/>
            <w:vAlign w:val="bottom"/>
          </w:tcPr>
          <w:p w14:paraId="509C4528" w14:textId="77777777" w:rsidR="005A2A75" w:rsidRPr="002A7705" w:rsidRDefault="005A2A75" w:rsidP="005A2A75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59,770</w:t>
            </w:r>
          </w:p>
        </w:tc>
      </w:tr>
    </w:tbl>
    <w:p w14:paraId="4B5B20FE" w14:textId="77777777" w:rsidR="00E909EA" w:rsidRPr="005A2A75" w:rsidRDefault="00E909EA" w:rsidP="005A2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20D9F9F" w14:textId="77777777" w:rsidR="005C1656" w:rsidRPr="002A7705" w:rsidRDefault="005C1656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สินค้าคงเหลือ </w:t>
      </w:r>
    </w:p>
    <w:p w14:paraId="5FB14717" w14:textId="77777777" w:rsidR="00354B84" w:rsidRPr="008201AA" w:rsidRDefault="00354B84" w:rsidP="003F2721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C815E3" w:rsidRPr="002A7705" w14:paraId="2D35AFA8" w14:textId="77777777" w:rsidTr="00063BB5">
        <w:trPr>
          <w:tblHeader/>
        </w:trPr>
        <w:tc>
          <w:tcPr>
            <w:tcW w:w="6480" w:type="dxa"/>
          </w:tcPr>
          <w:p w14:paraId="2F011D44" w14:textId="77777777"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975D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7A693" w14:textId="77777777"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1C6F" w14:textId="77777777"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A2A7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805B5A" w:rsidRPr="002A7705" w14:paraId="0007A8C7" w14:textId="77777777" w:rsidTr="00B24FE0">
        <w:trPr>
          <w:tblHeader/>
        </w:trPr>
        <w:tc>
          <w:tcPr>
            <w:tcW w:w="6480" w:type="dxa"/>
          </w:tcPr>
          <w:p w14:paraId="7FA097FE" w14:textId="77777777"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A75" w:rsidRPr="002A7705" w14:paraId="620645A0" w14:textId="77777777" w:rsidTr="00A91ABC">
        <w:tc>
          <w:tcPr>
            <w:tcW w:w="6480" w:type="dxa"/>
          </w:tcPr>
          <w:p w14:paraId="40E27FC2" w14:textId="77777777" w:rsidR="005A2A75" w:rsidRPr="002A7705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14:paraId="4C4C086C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15,455</w:t>
            </w:r>
          </w:p>
        </w:tc>
        <w:tc>
          <w:tcPr>
            <w:tcW w:w="270" w:type="dxa"/>
          </w:tcPr>
          <w:p w14:paraId="1BEC01A3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</w:tr>
      <w:tr w:rsidR="005A2A75" w:rsidRPr="002A7705" w14:paraId="54B818F8" w14:textId="77777777" w:rsidTr="004038B8">
        <w:tc>
          <w:tcPr>
            <w:tcW w:w="6480" w:type="dxa"/>
          </w:tcPr>
          <w:p w14:paraId="25AA05C9" w14:textId="77777777" w:rsidR="005A2A75" w:rsidRPr="002A7705" w:rsidRDefault="005A2A75" w:rsidP="005A2A75">
            <w:pPr>
              <w:pStyle w:val="Nomal"/>
              <w:rPr>
                <w:sz w:val="30"/>
                <w:szCs w:val="30"/>
                <w:cs/>
                <w:lang w:val="th-TH"/>
              </w:rPr>
            </w:pPr>
            <w:r w:rsidRPr="002A7705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vAlign w:val="bottom"/>
          </w:tcPr>
          <w:p w14:paraId="06ACB0C3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17,72</w:t>
            </w:r>
            <w:r w:rsidR="00AE3D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05D9EB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D85E53D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14,842</w:t>
            </w:r>
          </w:p>
        </w:tc>
      </w:tr>
      <w:tr w:rsidR="005A2A75" w:rsidRPr="002A7705" w14:paraId="5AF2A182" w14:textId="77777777" w:rsidTr="00A91ABC">
        <w:tc>
          <w:tcPr>
            <w:tcW w:w="6480" w:type="dxa"/>
          </w:tcPr>
          <w:p w14:paraId="35A2CAB2" w14:textId="77777777" w:rsidR="005A2A75" w:rsidRPr="002A7705" w:rsidRDefault="005A2A75" w:rsidP="005A2A75">
            <w:pPr>
              <w:pStyle w:val="Nomal"/>
              <w:rPr>
                <w:sz w:val="30"/>
                <w:szCs w:val="30"/>
                <w:cs/>
                <w:lang w:val="th-TH"/>
              </w:rPr>
            </w:pPr>
            <w:r w:rsidRPr="002A7705">
              <w:rPr>
                <w:sz w:val="30"/>
                <w:szCs w:val="30"/>
                <w:cs/>
                <w:lang w:val="th-TH"/>
              </w:rPr>
              <w:t>วัตถุดิบและวัสดุหีบห่อ</w:t>
            </w:r>
          </w:p>
        </w:tc>
        <w:tc>
          <w:tcPr>
            <w:tcW w:w="1260" w:type="dxa"/>
            <w:vAlign w:val="bottom"/>
          </w:tcPr>
          <w:p w14:paraId="4146D805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62,869</w:t>
            </w:r>
          </w:p>
        </w:tc>
        <w:tc>
          <w:tcPr>
            <w:tcW w:w="270" w:type="dxa"/>
          </w:tcPr>
          <w:p w14:paraId="55DA0AFC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8E45737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50,545</w:t>
            </w:r>
          </w:p>
        </w:tc>
      </w:tr>
      <w:tr w:rsidR="005A2A75" w:rsidRPr="002A7705" w14:paraId="53D639FA" w14:textId="77777777" w:rsidTr="00317C2A">
        <w:tc>
          <w:tcPr>
            <w:tcW w:w="6480" w:type="dxa"/>
          </w:tcPr>
          <w:p w14:paraId="292AF1D6" w14:textId="77777777" w:rsidR="005A2A75" w:rsidRPr="002A7705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6F8C7103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  <w:tc>
          <w:tcPr>
            <w:tcW w:w="270" w:type="dxa"/>
          </w:tcPr>
          <w:p w14:paraId="79D86ADC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8873FA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</w:tr>
      <w:tr w:rsidR="00206C8A" w:rsidRPr="002A7705" w14:paraId="3F6562ED" w14:textId="77777777" w:rsidTr="00317C2A">
        <w:tc>
          <w:tcPr>
            <w:tcW w:w="6480" w:type="dxa"/>
          </w:tcPr>
          <w:p w14:paraId="5C7B04E9" w14:textId="77777777" w:rsidR="00206C8A" w:rsidRPr="002A7705" w:rsidRDefault="00206C8A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สินค้าระหว่างทาง</w:t>
            </w:r>
          </w:p>
        </w:tc>
        <w:tc>
          <w:tcPr>
            <w:tcW w:w="1260" w:type="dxa"/>
            <w:vAlign w:val="bottom"/>
          </w:tcPr>
          <w:p w14:paraId="7678375B" w14:textId="77777777" w:rsidR="00206C8A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7CF0A0A8" w14:textId="77777777" w:rsidR="00206C8A" w:rsidRPr="002A7705" w:rsidRDefault="00206C8A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6503DF3" w14:textId="77777777" w:rsidR="00206C8A" w:rsidRDefault="00206C8A" w:rsidP="00206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A75" w:rsidRPr="002A7705" w14:paraId="5C747680" w14:textId="77777777" w:rsidTr="00A91ABC">
        <w:tc>
          <w:tcPr>
            <w:tcW w:w="6480" w:type="dxa"/>
          </w:tcPr>
          <w:p w14:paraId="2F90FB29" w14:textId="77777777" w:rsidR="005A2A75" w:rsidRPr="002A7705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001E4C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102,06</w:t>
            </w:r>
            <w:r w:rsidR="00AE3DC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97319C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570C02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90,968</w:t>
            </w:r>
          </w:p>
        </w:tc>
      </w:tr>
      <w:tr w:rsidR="005A2A75" w:rsidRPr="002A7705" w14:paraId="0C593D50" w14:textId="77777777" w:rsidTr="00317C2A">
        <w:tc>
          <w:tcPr>
            <w:tcW w:w="6480" w:type="dxa"/>
          </w:tcPr>
          <w:p w14:paraId="7AF2FB2A" w14:textId="77777777" w:rsidR="005A2A75" w:rsidRPr="002A7705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2A7705">
              <w:rPr>
                <w:rFonts w:ascii="Angsana New" w:hAnsi="Angsana New" w:cs="Angsana New"/>
                <w:cs/>
              </w:rPr>
              <w:t xml:space="preserve">  ค่าเผื่อ</w:t>
            </w:r>
            <w:r w:rsidR="00BF58EF">
              <w:rPr>
                <w:rFonts w:ascii="Angsana New" w:hAnsi="Angsana New" w:cs="Angsana New" w:hint="cs"/>
                <w:cs/>
              </w:rPr>
              <w:t>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(4,059)</w:t>
            </w:r>
          </w:p>
        </w:tc>
        <w:tc>
          <w:tcPr>
            <w:tcW w:w="270" w:type="dxa"/>
          </w:tcPr>
          <w:p w14:paraId="00F99FCA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(3,136)</w:t>
            </w:r>
          </w:p>
        </w:tc>
      </w:tr>
      <w:tr w:rsidR="005A2A75" w:rsidRPr="002A7705" w14:paraId="32F6F67D" w14:textId="77777777" w:rsidTr="00A91ABC">
        <w:tc>
          <w:tcPr>
            <w:tcW w:w="6480" w:type="dxa"/>
          </w:tcPr>
          <w:p w14:paraId="5691CB09" w14:textId="77777777" w:rsidR="005A2A75" w:rsidRPr="002A7705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77777777" w:rsidR="005A2A75" w:rsidRPr="002A7705" w:rsidRDefault="00206C8A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98,00</w:t>
            </w:r>
            <w:r w:rsidR="00AE3DC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CBF9C7" w14:textId="77777777" w:rsidR="005A2A75" w:rsidRPr="002A7705" w:rsidRDefault="005A2A75" w:rsidP="005A2A75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87,832</w:t>
            </w:r>
          </w:p>
        </w:tc>
      </w:tr>
      <w:tr w:rsidR="002B2728" w:rsidRPr="002A7705" w14:paraId="36566BE2" w14:textId="77777777" w:rsidTr="00DB631F">
        <w:trPr>
          <w:trHeight w:val="332"/>
        </w:trPr>
        <w:tc>
          <w:tcPr>
            <w:tcW w:w="6480" w:type="dxa"/>
          </w:tcPr>
          <w:p w14:paraId="475ADCB2" w14:textId="77777777" w:rsidR="002B2728" w:rsidRPr="003B37C9" w:rsidRDefault="002B2728" w:rsidP="002B2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2B2728" w:rsidRPr="003B37C9" w:rsidRDefault="002B2728" w:rsidP="002B27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2B2728" w:rsidRPr="003B37C9" w:rsidRDefault="002B2728" w:rsidP="002B272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2B2728" w:rsidRPr="003B37C9" w:rsidRDefault="002B2728" w:rsidP="002B27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B2728" w:rsidRPr="002A7705" w14:paraId="0045AFD5" w14:textId="77777777" w:rsidTr="00A55587">
        <w:tc>
          <w:tcPr>
            <w:tcW w:w="6480" w:type="dxa"/>
          </w:tcPr>
          <w:p w14:paraId="2C757C6B" w14:textId="77777777" w:rsidR="002B2728" w:rsidRPr="00006CA6" w:rsidRDefault="002B2728" w:rsidP="002B2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6CA6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2B2728" w:rsidRPr="002A7705" w:rsidRDefault="002B2728" w:rsidP="002B27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2A75" w:rsidRPr="002A7705" w14:paraId="2057E9E1" w14:textId="77777777" w:rsidTr="00F759EE">
        <w:tc>
          <w:tcPr>
            <w:tcW w:w="6480" w:type="dxa"/>
          </w:tcPr>
          <w:p w14:paraId="0C77293E" w14:textId="77777777" w:rsidR="005A2A75" w:rsidRDefault="005A2A75" w:rsidP="005A2A75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77777777" w:rsidR="005A2A75" w:rsidRPr="007708BC" w:rsidRDefault="00F759EE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752,241</w:t>
            </w:r>
          </w:p>
        </w:tc>
        <w:tc>
          <w:tcPr>
            <w:tcW w:w="270" w:type="dxa"/>
          </w:tcPr>
          <w:p w14:paraId="0EFCDDC7" w14:textId="77777777" w:rsidR="005A2A75" w:rsidRPr="007708BC" w:rsidRDefault="005A2A75" w:rsidP="005A2A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77777777" w:rsidR="005A2A75" w:rsidRPr="007708BC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642,037</w:t>
            </w:r>
          </w:p>
        </w:tc>
      </w:tr>
      <w:tr w:rsidR="00F759EE" w:rsidRPr="002A7705" w14:paraId="1E0FE494" w14:textId="77777777" w:rsidTr="00F759EE">
        <w:tc>
          <w:tcPr>
            <w:tcW w:w="6480" w:type="dxa"/>
          </w:tcPr>
          <w:p w14:paraId="67B417B4" w14:textId="77777777" w:rsidR="00F759EE" w:rsidRDefault="00F759EE" w:rsidP="005A2A75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77777777" w:rsidR="00F759EE" w:rsidRPr="007708BC" w:rsidRDefault="00F759EE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71B8401F" w14:textId="77777777" w:rsidR="00F759EE" w:rsidRPr="007708BC" w:rsidRDefault="00F759EE" w:rsidP="005A2A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77777777" w:rsidR="00F759EE" w:rsidRPr="007708BC" w:rsidRDefault="00F759EE" w:rsidP="00F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A75" w:rsidRPr="002A7705" w14:paraId="722C4641" w14:textId="77777777" w:rsidTr="00F759EE">
        <w:tc>
          <w:tcPr>
            <w:tcW w:w="6480" w:type="dxa"/>
          </w:tcPr>
          <w:p w14:paraId="62C0D6BC" w14:textId="77777777" w:rsidR="005A2A75" w:rsidRDefault="005A2A75" w:rsidP="005A2A75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FAC364" w14:textId="77777777" w:rsidR="005A2A75" w:rsidRPr="007708BC" w:rsidRDefault="00F759EE" w:rsidP="00F7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685AF" w14:textId="77777777" w:rsidR="005A2A75" w:rsidRPr="007708BC" w:rsidRDefault="005A2A75" w:rsidP="005A2A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34072" w14:textId="77777777" w:rsidR="005A2A75" w:rsidRPr="007708BC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08B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708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  <w:r w:rsidRPr="007708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2A75" w:rsidRPr="002A7705" w14:paraId="7813FCA8" w14:textId="77777777" w:rsidTr="00A11389">
        <w:tc>
          <w:tcPr>
            <w:tcW w:w="6480" w:type="dxa"/>
          </w:tcPr>
          <w:p w14:paraId="27901A95" w14:textId="77777777" w:rsidR="005A2A75" w:rsidRPr="00206C8A" w:rsidRDefault="005A2A75" w:rsidP="005A2A7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77777777" w:rsidR="005A2A75" w:rsidRPr="002A7705" w:rsidRDefault="00F759EE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753,164</w:t>
            </w:r>
          </w:p>
        </w:tc>
        <w:tc>
          <w:tcPr>
            <w:tcW w:w="270" w:type="dxa"/>
          </w:tcPr>
          <w:p w14:paraId="090EFDFE" w14:textId="77777777" w:rsidR="005A2A75" w:rsidRPr="002A7705" w:rsidRDefault="005A2A75" w:rsidP="005A2A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77777777" w:rsidR="005A2A75" w:rsidRPr="002A7705" w:rsidRDefault="005A2A75" w:rsidP="005A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639,267</w:t>
            </w:r>
          </w:p>
        </w:tc>
      </w:tr>
    </w:tbl>
    <w:p w14:paraId="31D0BC62" w14:textId="77777777" w:rsidR="00141763" w:rsidRDefault="00141763" w:rsidP="00141763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sz w:val="12"/>
          <w:szCs w:val="12"/>
          <w:lang w:val="th-TH"/>
        </w:rPr>
      </w:pPr>
    </w:p>
    <w:p w14:paraId="2FD7BF1D" w14:textId="77777777" w:rsidR="00141763" w:rsidRPr="00141763" w:rsidRDefault="00141763" w:rsidP="00141763">
      <w:pPr>
        <w:rPr>
          <w:lang w:val="th-TH"/>
        </w:rPr>
      </w:pPr>
    </w:p>
    <w:p w14:paraId="02CB8844" w14:textId="77777777" w:rsidR="00E87F07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Default="00E87F07" w:rsidP="00E87F07">
      <w:pPr>
        <w:rPr>
          <w:cs/>
          <w:lang w:val="th-TH"/>
        </w:rPr>
      </w:pPr>
      <w:r>
        <w:rPr>
          <w:cs/>
          <w:lang w:val="th-TH"/>
        </w:rPr>
        <w:br w:type="page"/>
      </w:r>
    </w:p>
    <w:p w14:paraId="45725263" w14:textId="77777777" w:rsidR="00D764D8" w:rsidRPr="00D764D8" w:rsidRDefault="00902536" w:rsidP="00D764D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630" w:hanging="45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D764D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4DCF69FE" w14:textId="77777777" w:rsidR="00D764D8" w:rsidRPr="00D764D8" w:rsidRDefault="00D764D8" w:rsidP="00D764D8">
      <w:pPr>
        <w:rPr>
          <w:highlight w:val="cyan"/>
          <w:lang w:val="th-TH"/>
        </w:rPr>
      </w:pPr>
    </w:p>
    <w:p w14:paraId="292220CC" w14:textId="77777777" w:rsidR="003A0783" w:rsidRPr="003A0783" w:rsidRDefault="003A0783" w:rsidP="003A0783">
      <w:pPr>
        <w:rPr>
          <w:highlight w:val="cyan"/>
          <w:cs/>
          <w:lang w:val="th-TH"/>
        </w:rPr>
      </w:pPr>
    </w:p>
    <w:tbl>
      <w:tblPr>
        <w:tblpPr w:leftFromText="180" w:rightFromText="180" w:vertAnchor="text" w:tblpX="630" w:tblpY="1"/>
        <w:tblOverlap w:val="never"/>
        <w:tblW w:w="9270" w:type="dxa"/>
        <w:tblLook w:val="01E0" w:firstRow="1" w:lastRow="1" w:firstColumn="1" w:lastColumn="1" w:noHBand="0" w:noVBand="0"/>
      </w:tblPr>
      <w:tblGrid>
        <w:gridCol w:w="4500"/>
        <w:gridCol w:w="1080"/>
        <w:gridCol w:w="360"/>
        <w:gridCol w:w="1440"/>
        <w:gridCol w:w="360"/>
        <w:gridCol w:w="1530"/>
      </w:tblGrid>
      <w:tr w:rsidR="003A0783" w:rsidRPr="003A0783" w14:paraId="2258C7A4" w14:textId="77777777" w:rsidTr="0045619F">
        <w:trPr>
          <w:trHeight w:val="20"/>
          <w:tblHeader/>
        </w:trPr>
        <w:tc>
          <w:tcPr>
            <w:tcW w:w="4500" w:type="dxa"/>
          </w:tcPr>
          <w:p w14:paraId="1D50FEB0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771D7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14:paraId="1AE71F06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F9DDB75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87F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center"/>
          </w:tcPr>
          <w:p w14:paraId="55F8ECC5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9A03687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87F0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A0783" w:rsidRPr="003A0783" w14:paraId="0400507F" w14:textId="77777777" w:rsidTr="0045619F">
        <w:trPr>
          <w:trHeight w:val="20"/>
          <w:tblHeader/>
        </w:trPr>
        <w:tc>
          <w:tcPr>
            <w:tcW w:w="4500" w:type="dxa"/>
          </w:tcPr>
          <w:p w14:paraId="42EF95F3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86E08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782122E" w14:textId="77777777" w:rsidR="003A0783" w:rsidRPr="00A838DA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6400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A838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A0783" w:rsidRPr="003A0783" w14:paraId="34573DD2" w14:textId="77777777" w:rsidTr="0045619F">
        <w:trPr>
          <w:trHeight w:val="20"/>
        </w:trPr>
        <w:tc>
          <w:tcPr>
            <w:tcW w:w="4500" w:type="dxa"/>
          </w:tcPr>
          <w:p w14:paraId="1B1CCD30" w14:textId="77777777" w:rsidR="003A0783" w:rsidRPr="003A0783" w:rsidRDefault="003A0783" w:rsidP="00D74D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3AF874FE" w14:textId="77777777"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AD03D8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7971ED" w14:textId="77777777"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145F9F" w14:textId="77777777"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A53E63" w14:textId="77777777"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7F07" w:rsidRPr="003A0783" w14:paraId="533F7014" w14:textId="77777777" w:rsidTr="0045619F">
        <w:trPr>
          <w:trHeight w:val="20"/>
        </w:trPr>
        <w:tc>
          <w:tcPr>
            <w:tcW w:w="4500" w:type="dxa"/>
          </w:tcPr>
          <w:p w14:paraId="11EB83AC" w14:textId="77777777" w:rsidR="00E87F07" w:rsidRPr="003A0783" w:rsidRDefault="00E87F07" w:rsidP="00E87F07">
            <w:pPr>
              <w:rPr>
                <w:rFonts w:ascii="Angsana New" w:hAnsi="Angsana New"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32723EC" w14:textId="77777777" w:rsidR="00E87F07" w:rsidRPr="003A0783" w:rsidRDefault="00E87F07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99BE51" w14:textId="77777777" w:rsidR="00E87F07" w:rsidRPr="003A0783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27225D" w14:textId="77777777" w:rsidR="00E87F07" w:rsidRPr="003A0783" w:rsidRDefault="008415E5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43,987</w:t>
            </w:r>
          </w:p>
        </w:tc>
        <w:tc>
          <w:tcPr>
            <w:tcW w:w="360" w:type="dxa"/>
          </w:tcPr>
          <w:p w14:paraId="005E03B5" w14:textId="77777777" w:rsidR="00E87F07" w:rsidRPr="003A0783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C0F9E4" w14:textId="77777777" w:rsidR="00E87F07" w:rsidRPr="003A0783" w:rsidRDefault="00E87F07" w:rsidP="00117A4C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F07" w:rsidRPr="003A0783" w14:paraId="44EA9502" w14:textId="77777777" w:rsidTr="00AE3D16">
        <w:trPr>
          <w:trHeight w:val="20"/>
        </w:trPr>
        <w:tc>
          <w:tcPr>
            <w:tcW w:w="4500" w:type="dxa"/>
          </w:tcPr>
          <w:p w14:paraId="43BB85BC" w14:textId="77777777" w:rsidR="00E87F07" w:rsidRPr="003A0783" w:rsidRDefault="00E87F07" w:rsidP="00E87F07">
            <w:pPr>
              <w:rPr>
                <w:rFonts w:ascii="Angsana New" w:hAnsi="Angsana New"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</w:tcPr>
          <w:p w14:paraId="0C06484E" w14:textId="77777777" w:rsidR="00E87F07" w:rsidRPr="003A0783" w:rsidRDefault="00934FD5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60" w:type="dxa"/>
          </w:tcPr>
          <w:p w14:paraId="681084FE" w14:textId="77777777" w:rsidR="00E87F07" w:rsidRPr="003A0783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CAE800" w14:textId="77777777" w:rsidR="00E87F07" w:rsidRPr="00902536" w:rsidRDefault="008415E5" w:rsidP="008415E5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F333F22" w14:textId="77777777" w:rsidR="00E87F07" w:rsidRPr="00902536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09F437" w14:textId="77777777" w:rsidR="00E87F07" w:rsidRPr="003A0783" w:rsidRDefault="00E87F07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43,987</w:t>
            </w:r>
          </w:p>
        </w:tc>
      </w:tr>
      <w:tr w:rsidR="00E87F07" w:rsidRPr="003A0783" w14:paraId="211334C8" w14:textId="77777777" w:rsidTr="00AE3D16">
        <w:trPr>
          <w:trHeight w:val="20"/>
        </w:trPr>
        <w:tc>
          <w:tcPr>
            <w:tcW w:w="4500" w:type="dxa"/>
          </w:tcPr>
          <w:p w14:paraId="76633BF3" w14:textId="77777777" w:rsidR="00E87F07" w:rsidRPr="003A0783" w:rsidRDefault="00E87F07" w:rsidP="00E87F0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7FFCB64" w14:textId="77777777" w:rsidR="00E87F07" w:rsidRPr="003A0783" w:rsidRDefault="00E87F07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2AADBF" w14:textId="77777777" w:rsidR="00E87F07" w:rsidRPr="003A0783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5839DF" w14:textId="77777777" w:rsidR="00E87F07" w:rsidRPr="00902536" w:rsidRDefault="008415E5" w:rsidP="008415E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D16">
              <w:rPr>
                <w:rFonts w:ascii="Angsana New" w:hAnsi="Angsana New"/>
                <w:b/>
                <w:bCs/>
                <w:sz w:val="30"/>
                <w:szCs w:val="30"/>
              </w:rPr>
              <w:t>43,987</w:t>
            </w:r>
          </w:p>
        </w:tc>
        <w:tc>
          <w:tcPr>
            <w:tcW w:w="360" w:type="dxa"/>
          </w:tcPr>
          <w:p w14:paraId="76B116C5" w14:textId="77777777" w:rsidR="00E87F07" w:rsidRPr="00902536" w:rsidRDefault="00E87F07" w:rsidP="00E8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C38007" w14:textId="77777777" w:rsidR="00E87F07" w:rsidRPr="00902536" w:rsidRDefault="00E87F07" w:rsidP="00E87F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E3D16">
              <w:rPr>
                <w:rFonts w:ascii="Angsana New" w:hAnsi="Angsana New"/>
                <w:b/>
                <w:bCs/>
                <w:sz w:val="30"/>
                <w:szCs w:val="30"/>
              </w:rPr>
              <w:t>43,987</w:t>
            </w:r>
          </w:p>
        </w:tc>
      </w:tr>
    </w:tbl>
    <w:p w14:paraId="78DCA4E3" w14:textId="77777777" w:rsidR="0045619F" w:rsidRDefault="003A0783" w:rsidP="007D1FFC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cs/>
        </w:rPr>
        <w:br w:type="textWrapping" w:clear="all"/>
      </w:r>
    </w:p>
    <w:p w14:paraId="43AE8D34" w14:textId="77777777" w:rsidR="008A28EC" w:rsidRDefault="008A28EC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F759E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Default="008A28EC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3726209B" w14:textId="77777777" w:rsidR="007D1FFC" w:rsidRPr="00A838DA" w:rsidRDefault="00A838DA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DB6A53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DB6A53">
        <w:rPr>
          <w:rFonts w:ascii="Angsana New" w:hAnsi="Angsana New" w:hint="cs"/>
          <w:sz w:val="30"/>
          <w:szCs w:val="30"/>
        </w:rPr>
        <w:t>31</w:t>
      </w:r>
      <w:r w:rsidRPr="00DB6A5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6A53">
        <w:rPr>
          <w:rFonts w:ascii="Angsana New" w:hAnsi="Angsana New" w:hint="cs"/>
          <w:sz w:val="30"/>
          <w:szCs w:val="30"/>
        </w:rPr>
        <w:t>256</w:t>
      </w:r>
      <w:r w:rsidR="00E87F07">
        <w:rPr>
          <w:rFonts w:ascii="Angsana New" w:hAnsi="Angsana New"/>
          <w:sz w:val="30"/>
          <w:szCs w:val="30"/>
        </w:rPr>
        <w:t>3</w:t>
      </w:r>
      <w:r w:rsidRPr="00DB6A53">
        <w:rPr>
          <w:rFonts w:ascii="Angsana New" w:hAnsi="Angsana New" w:hint="cs"/>
          <w:sz w:val="30"/>
          <w:szCs w:val="30"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01578" w:rsidRPr="00DB6A53">
        <w:rPr>
          <w:rFonts w:ascii="Angsana New" w:hAnsi="Angsana New" w:hint="cs"/>
          <w:sz w:val="30"/>
          <w:szCs w:val="30"/>
        </w:rPr>
        <w:t>46</w:t>
      </w:r>
      <w:r w:rsidR="002E6DC8">
        <w:rPr>
          <w:rFonts w:ascii="Angsana New" w:hAnsi="Angsana New"/>
          <w:sz w:val="30"/>
          <w:szCs w:val="30"/>
        </w:rPr>
        <w:t>.</w:t>
      </w:r>
      <w:r w:rsidR="00701578" w:rsidRPr="00DB6A53">
        <w:rPr>
          <w:rFonts w:ascii="Angsana New" w:hAnsi="Angsana New" w:hint="cs"/>
          <w:sz w:val="30"/>
          <w:szCs w:val="30"/>
        </w:rPr>
        <w:t>92</w:t>
      </w:r>
      <w:r w:rsidRPr="00DB6A53">
        <w:rPr>
          <w:rFonts w:ascii="Angsana New" w:hAnsi="Angsana New" w:hint="cs"/>
          <w:sz w:val="30"/>
          <w:szCs w:val="30"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E313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E3139">
        <w:rPr>
          <w:rFonts w:ascii="Angsana New" w:hAnsi="Angsana New" w:hint="cs"/>
          <w:i/>
          <w:iCs/>
          <w:sz w:val="30"/>
          <w:szCs w:val="30"/>
        </w:rPr>
        <w:t>256</w:t>
      </w:r>
      <w:r w:rsidR="008724F7">
        <w:rPr>
          <w:rFonts w:ascii="Angsana New" w:hAnsi="Angsana New"/>
          <w:i/>
          <w:iCs/>
          <w:sz w:val="30"/>
          <w:szCs w:val="30"/>
        </w:rPr>
        <w:t>2</w:t>
      </w:r>
      <w:r w:rsidRPr="000E313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>
        <w:rPr>
          <w:rFonts w:ascii="Angsana New" w:hAnsi="Angsana New"/>
          <w:i/>
          <w:iCs/>
          <w:sz w:val="30"/>
          <w:szCs w:val="30"/>
        </w:rPr>
        <w:t xml:space="preserve">46.92 </w:t>
      </w:r>
      <w:r w:rsidR="00E87F0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E313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7024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</w:t>
      </w:r>
      <w:r w:rsidRPr="00DB6A53">
        <w:rPr>
          <w:rFonts w:hint="cs"/>
          <w:sz w:val="30"/>
          <w:szCs w:val="30"/>
          <w:cs/>
        </w:rPr>
        <w:t>วิธ</w:t>
      </w:r>
      <w:r w:rsidR="002E6DC8">
        <w:rPr>
          <w:rFonts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DB6A53">
        <w:rPr>
          <w:rFonts w:hint="cs"/>
          <w:sz w:val="30"/>
          <w:szCs w:val="30"/>
          <w:cs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DB6A53">
        <w:rPr>
          <w:rFonts w:ascii="Angsana New" w:hAnsi="Angsana New" w:hint="cs"/>
          <w:sz w:val="30"/>
          <w:szCs w:val="30"/>
        </w:rPr>
        <w:t>3</w:t>
      </w:r>
    </w:p>
    <w:p w14:paraId="4CBDB3B3" w14:textId="77777777" w:rsidR="007D1FFC" w:rsidRDefault="007D1FFC" w:rsidP="007D1FFC"/>
    <w:p w14:paraId="24A3A841" w14:textId="77777777" w:rsidR="005C0FB0" w:rsidRPr="007D1FFC" w:rsidRDefault="005C0FB0" w:rsidP="007D1FFC">
      <w:pPr>
        <w:rPr>
          <w:cs/>
        </w:rPr>
        <w:sectPr w:rsidR="005C0FB0" w:rsidRPr="007D1FFC" w:rsidSect="00A0782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titlePg/>
          <w:docGrid w:linePitch="245"/>
        </w:sectPr>
      </w:pPr>
    </w:p>
    <w:p w14:paraId="357A915E" w14:textId="77777777" w:rsidR="0076588D" w:rsidRDefault="00F532A3" w:rsidP="00167F0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ที่ดิน </w:t>
      </w:r>
      <w:r w:rsidR="008D7A18" w:rsidRPr="002A7705">
        <w:rPr>
          <w:rFonts w:ascii="Angsana New" w:hAnsi="Angsana New" w:cs="Angsana New"/>
          <w:sz w:val="30"/>
          <w:szCs w:val="30"/>
          <w:cs/>
          <w:lang w:val="th-TH"/>
        </w:rPr>
        <w:t>อาคารและอุปกรณ์</w:t>
      </w:r>
      <w:r w:rsidR="00252EE7"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3A278F20" w14:textId="77777777" w:rsidR="006C5775" w:rsidRPr="006C5775" w:rsidRDefault="006C5775" w:rsidP="006C5775">
      <w:pPr>
        <w:rPr>
          <w:cs/>
          <w:lang w:val="th-TH"/>
        </w:rPr>
      </w:pPr>
    </w:p>
    <w:tbl>
      <w:tblPr>
        <w:tblW w:w="143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222"/>
        <w:gridCol w:w="1260"/>
        <w:gridCol w:w="90"/>
        <w:gridCol w:w="270"/>
        <w:gridCol w:w="162"/>
        <w:gridCol w:w="1278"/>
        <w:gridCol w:w="162"/>
        <w:gridCol w:w="108"/>
        <w:gridCol w:w="128"/>
        <w:gridCol w:w="1294"/>
        <w:gridCol w:w="18"/>
        <w:gridCol w:w="252"/>
        <w:gridCol w:w="18"/>
        <w:gridCol w:w="1422"/>
        <w:gridCol w:w="18"/>
        <w:gridCol w:w="252"/>
        <w:gridCol w:w="18"/>
        <w:gridCol w:w="1170"/>
        <w:gridCol w:w="72"/>
        <w:gridCol w:w="198"/>
        <w:gridCol w:w="72"/>
        <w:gridCol w:w="1260"/>
        <w:gridCol w:w="18"/>
        <w:gridCol w:w="252"/>
        <w:gridCol w:w="18"/>
        <w:gridCol w:w="1242"/>
        <w:gridCol w:w="23"/>
        <w:gridCol w:w="18"/>
      </w:tblGrid>
      <w:tr w:rsidR="0095002B" w:rsidRPr="002A7705" w14:paraId="4ECC85A2" w14:textId="77777777" w:rsidTr="00030FB4">
        <w:trPr>
          <w:gridAfter w:val="2"/>
          <w:wAfter w:w="41" w:type="dxa"/>
          <w:cantSplit/>
          <w:tblHeader/>
        </w:trPr>
        <w:tc>
          <w:tcPr>
            <w:tcW w:w="3240" w:type="dxa"/>
            <w:gridSpan w:val="2"/>
          </w:tcPr>
          <w:p w14:paraId="1AAA9F83" w14:textId="77777777" w:rsidR="00627302" w:rsidRPr="002A7705" w:rsidRDefault="00627302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B612BF" w14:textId="77777777" w:rsidR="00627302" w:rsidRPr="002A7705" w:rsidRDefault="00627302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70" w:type="dxa"/>
            <w:vAlign w:val="bottom"/>
          </w:tcPr>
          <w:p w14:paraId="49F9FF08" w14:textId="77777777" w:rsidR="00627302" w:rsidRPr="002A7705" w:rsidRDefault="00627302" w:rsidP="00BA0C5A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6B9A0FD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61BD89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2B11061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CE2A63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3CE6F1" w14:textId="77777777" w:rsidR="00627302" w:rsidRPr="002A7705" w:rsidRDefault="00627302" w:rsidP="0032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vAlign w:val="bottom"/>
          </w:tcPr>
          <w:p w14:paraId="00747044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038379" w14:textId="77777777" w:rsidR="00627302" w:rsidRPr="002A7705" w:rsidRDefault="00627302" w:rsidP="00BA0C5A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D77739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05A8DF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vAlign w:val="bottom"/>
          </w:tcPr>
          <w:p w14:paraId="542C6F64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7BA3D3F" w14:textId="77777777"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14:paraId="56F4B917" w14:textId="77777777" w:rsidTr="00030FB4">
        <w:trPr>
          <w:gridAfter w:val="2"/>
          <w:wAfter w:w="41" w:type="dxa"/>
          <w:cantSplit/>
          <w:tblHeader/>
        </w:trPr>
        <w:tc>
          <w:tcPr>
            <w:tcW w:w="3240" w:type="dxa"/>
            <w:gridSpan w:val="2"/>
          </w:tcPr>
          <w:p w14:paraId="172F7956" w14:textId="77777777" w:rsidR="007D3E3E" w:rsidRPr="002A7705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4E97C9" w14:textId="77777777" w:rsidR="007D3E3E" w:rsidRPr="002A7705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921AEB2" w14:textId="77777777" w:rsidR="007D3E3E" w:rsidRPr="002A7705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37B0BE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gridSpan w:val="2"/>
            <w:vAlign w:val="bottom"/>
          </w:tcPr>
          <w:p w14:paraId="6F8426D6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BD2DA53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vAlign w:val="bottom"/>
          </w:tcPr>
          <w:p w14:paraId="230E824A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A90614" w14:textId="77777777" w:rsidR="007D3E3E" w:rsidRPr="002A7705" w:rsidRDefault="00627302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gridSpan w:val="2"/>
            <w:vAlign w:val="bottom"/>
          </w:tcPr>
          <w:p w14:paraId="355B2C1F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B868AC" w14:textId="77777777" w:rsidR="007D3E3E" w:rsidRPr="002A7705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E9445EF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94BA52F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gridSpan w:val="2"/>
            <w:vAlign w:val="bottom"/>
          </w:tcPr>
          <w:p w14:paraId="160CE13B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7295028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14:paraId="48D8E5C4" w14:textId="77777777" w:rsidTr="00030FB4">
        <w:trPr>
          <w:gridAfter w:val="2"/>
          <w:wAfter w:w="41" w:type="dxa"/>
          <w:cantSplit/>
          <w:tblHeader/>
        </w:trPr>
        <w:tc>
          <w:tcPr>
            <w:tcW w:w="3240" w:type="dxa"/>
            <w:gridSpan w:val="2"/>
          </w:tcPr>
          <w:p w14:paraId="056D87CB" w14:textId="77777777" w:rsidR="007D3E3E" w:rsidRPr="002A7705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FF2174" w14:textId="77777777" w:rsidR="007D3E3E" w:rsidRPr="002A7705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37B34D83" w14:textId="77777777" w:rsidR="007D3E3E" w:rsidRPr="002A7705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B1636B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gridSpan w:val="2"/>
            <w:vAlign w:val="bottom"/>
          </w:tcPr>
          <w:p w14:paraId="543FEEFD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C04823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729C3397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740FA1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  <w:vAlign w:val="bottom"/>
          </w:tcPr>
          <w:p w14:paraId="1888835C" w14:textId="77777777"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241B3E" w14:textId="77777777" w:rsidR="007D3E3E" w:rsidRPr="002A7705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C35E38E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A6783BF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  <w:vAlign w:val="bottom"/>
          </w:tcPr>
          <w:p w14:paraId="603602F6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31C89A3" w14:textId="77777777"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14:paraId="00738D57" w14:textId="77777777" w:rsidTr="00030FB4">
        <w:trPr>
          <w:gridAfter w:val="2"/>
          <w:wAfter w:w="41" w:type="dxa"/>
          <w:cantSplit/>
          <w:tblHeader/>
        </w:trPr>
        <w:tc>
          <w:tcPr>
            <w:tcW w:w="3240" w:type="dxa"/>
            <w:gridSpan w:val="2"/>
          </w:tcPr>
          <w:p w14:paraId="43F368D8" w14:textId="77777777" w:rsidR="004038B8" w:rsidRPr="002A7705" w:rsidRDefault="004038B8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09FBBC" w14:textId="77777777" w:rsidR="004038B8" w:rsidRPr="002A7705" w:rsidRDefault="004038B8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70" w:type="dxa"/>
            <w:vAlign w:val="bottom"/>
          </w:tcPr>
          <w:p w14:paraId="560B5042" w14:textId="77777777" w:rsidR="004038B8" w:rsidRPr="002A7705" w:rsidRDefault="004038B8" w:rsidP="00BA0C5A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12E2A6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6E8DB8A4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F17093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gridSpan w:val="2"/>
            <w:vAlign w:val="bottom"/>
          </w:tcPr>
          <w:p w14:paraId="4278A120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CA2DC8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vAlign w:val="bottom"/>
          </w:tcPr>
          <w:p w14:paraId="6F4B0D5F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D4CECCD" w14:textId="77777777" w:rsidR="004038B8" w:rsidRPr="002A7705" w:rsidRDefault="00F759EE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4038B8"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gridSpan w:val="2"/>
            <w:vAlign w:val="bottom"/>
          </w:tcPr>
          <w:p w14:paraId="7B252E8A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C775B91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gridSpan w:val="2"/>
            <w:vAlign w:val="bottom"/>
          </w:tcPr>
          <w:p w14:paraId="6A00B831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8A72CEF" w14:textId="77777777"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38B8" w:rsidRPr="002A7705" w14:paraId="2E007400" w14:textId="77777777" w:rsidTr="00030FB4">
        <w:trPr>
          <w:gridAfter w:val="2"/>
          <w:wAfter w:w="41" w:type="dxa"/>
          <w:cantSplit/>
          <w:tblHeader/>
        </w:trPr>
        <w:tc>
          <w:tcPr>
            <w:tcW w:w="3240" w:type="dxa"/>
            <w:gridSpan w:val="2"/>
          </w:tcPr>
          <w:p w14:paraId="6C020524" w14:textId="77777777" w:rsidR="004038B8" w:rsidRPr="002A7705" w:rsidRDefault="004038B8" w:rsidP="0091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2" w:type="dxa"/>
            <w:gridSpan w:val="25"/>
          </w:tcPr>
          <w:p w14:paraId="248C1B4F" w14:textId="77777777" w:rsidR="004038B8" w:rsidRPr="002A7705" w:rsidRDefault="004038B8" w:rsidP="00DF33E9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5002B" w:rsidRPr="002A7705" w14:paraId="31355179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626EF6B8" w14:textId="77777777" w:rsidR="00E1485F" w:rsidRPr="002A7705" w:rsidRDefault="00E1485F" w:rsidP="0091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gridSpan w:val="2"/>
          </w:tcPr>
          <w:p w14:paraId="55FBDF10" w14:textId="77777777"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AA94A12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B8B658A" w14:textId="77777777" w:rsidR="00E1485F" w:rsidRPr="002A7705" w:rsidRDefault="00E1485F" w:rsidP="00E1485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C3202B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41B604F0" w14:textId="77777777"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EE833A4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D120D38" w14:textId="77777777"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891F3E3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61D71" w14:textId="77777777" w:rsidR="00E1485F" w:rsidRPr="002A7705" w:rsidRDefault="00E1485F" w:rsidP="00E1485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E42096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8C2FE9A" w14:textId="77777777"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BAE17D6" w14:textId="77777777"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0D547EF" w14:textId="77777777"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0BC4" w:rsidRPr="002A7705" w14:paraId="594FFE37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65836AE4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F561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gridSpan w:val="2"/>
          </w:tcPr>
          <w:p w14:paraId="7DA8A828" w14:textId="77777777" w:rsidR="00F70BC4" w:rsidRPr="00F70BC4" w:rsidRDefault="00F70BC4" w:rsidP="00F759EE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79,805</w:t>
            </w:r>
          </w:p>
        </w:tc>
        <w:tc>
          <w:tcPr>
            <w:tcW w:w="270" w:type="dxa"/>
          </w:tcPr>
          <w:p w14:paraId="4A4805FC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81A6D56" w14:textId="77777777" w:rsidR="00F70BC4" w:rsidRPr="00F70BC4" w:rsidRDefault="00F70BC4" w:rsidP="00F759EE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201,875</w:t>
            </w:r>
          </w:p>
        </w:tc>
        <w:tc>
          <w:tcPr>
            <w:tcW w:w="270" w:type="dxa"/>
            <w:gridSpan w:val="2"/>
          </w:tcPr>
          <w:p w14:paraId="38E15F73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9178523" w14:textId="77777777" w:rsidR="00F70BC4" w:rsidRPr="00F70BC4" w:rsidRDefault="00F70BC4" w:rsidP="00F759EE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355,897</w:t>
            </w:r>
          </w:p>
        </w:tc>
        <w:tc>
          <w:tcPr>
            <w:tcW w:w="270" w:type="dxa"/>
            <w:gridSpan w:val="2"/>
          </w:tcPr>
          <w:p w14:paraId="565B58B2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9667B5C" w14:textId="77777777" w:rsidR="00F70BC4" w:rsidRPr="00F70BC4" w:rsidRDefault="00F70BC4" w:rsidP="00F759EE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31,351</w:t>
            </w:r>
          </w:p>
        </w:tc>
        <w:tc>
          <w:tcPr>
            <w:tcW w:w="270" w:type="dxa"/>
            <w:gridSpan w:val="2"/>
          </w:tcPr>
          <w:p w14:paraId="3B9731F8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4BDC1" w14:textId="77777777" w:rsidR="00F70BC4" w:rsidRPr="00F70BC4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47,460</w:t>
            </w:r>
          </w:p>
        </w:tc>
        <w:tc>
          <w:tcPr>
            <w:tcW w:w="270" w:type="dxa"/>
            <w:gridSpan w:val="2"/>
          </w:tcPr>
          <w:p w14:paraId="5DD0539A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C242785" w14:textId="77777777" w:rsidR="00F70BC4" w:rsidRPr="00F70BC4" w:rsidRDefault="00F70BC4" w:rsidP="00F759EE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54,547</w:t>
            </w:r>
          </w:p>
        </w:tc>
        <w:tc>
          <w:tcPr>
            <w:tcW w:w="270" w:type="dxa"/>
            <w:gridSpan w:val="2"/>
          </w:tcPr>
          <w:p w14:paraId="320CD45C" w14:textId="77777777" w:rsidR="00F70BC4" w:rsidRPr="00F70BC4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3BAC5B" w14:textId="77777777" w:rsidR="00F70BC4" w:rsidRPr="00F70BC4" w:rsidRDefault="00F70BC4" w:rsidP="00F759EE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0BC4">
              <w:rPr>
                <w:rFonts w:ascii="Angsana New" w:hAnsi="Angsana New"/>
                <w:sz w:val="30"/>
                <w:szCs w:val="30"/>
                <w:lang w:val="en-US"/>
              </w:rPr>
              <w:t>770,935</w:t>
            </w:r>
          </w:p>
        </w:tc>
      </w:tr>
      <w:tr w:rsidR="00F70BC4" w:rsidRPr="002A7705" w14:paraId="293D19D5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6CD8780B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gridSpan w:val="2"/>
          </w:tcPr>
          <w:p w14:paraId="478225B2" w14:textId="77777777" w:rsidR="00F70BC4" w:rsidRPr="00ED5555" w:rsidRDefault="00F70BC4" w:rsidP="00F759EE">
            <w:pPr>
              <w:pStyle w:val="a3"/>
              <w:tabs>
                <w:tab w:val="decimal" w:pos="88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5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ED067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E1EC7AC" w14:textId="77777777" w:rsidR="00F70BC4" w:rsidRPr="00BC46FA" w:rsidRDefault="00F70BC4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13,760</w:t>
            </w:r>
          </w:p>
        </w:tc>
        <w:tc>
          <w:tcPr>
            <w:tcW w:w="270" w:type="dxa"/>
            <w:gridSpan w:val="2"/>
          </w:tcPr>
          <w:p w14:paraId="6DDED84A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91C81AD" w14:textId="77777777" w:rsidR="00F70BC4" w:rsidRPr="00BC46FA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(7,521)</w:t>
            </w:r>
          </w:p>
        </w:tc>
        <w:tc>
          <w:tcPr>
            <w:tcW w:w="270" w:type="dxa"/>
            <w:gridSpan w:val="2"/>
          </w:tcPr>
          <w:p w14:paraId="75A787CF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71218B8" w14:textId="77777777" w:rsidR="00F70BC4" w:rsidRPr="00BC46FA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(5,844)</w:t>
            </w:r>
          </w:p>
        </w:tc>
        <w:tc>
          <w:tcPr>
            <w:tcW w:w="270" w:type="dxa"/>
            <w:gridSpan w:val="2"/>
          </w:tcPr>
          <w:p w14:paraId="4C4B22E2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62259" w14:textId="77777777" w:rsidR="00F70BC4" w:rsidRPr="00BC46FA" w:rsidRDefault="00F70BC4" w:rsidP="00F70BC4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(395)</w:t>
            </w:r>
          </w:p>
        </w:tc>
        <w:tc>
          <w:tcPr>
            <w:tcW w:w="270" w:type="dxa"/>
            <w:gridSpan w:val="2"/>
          </w:tcPr>
          <w:p w14:paraId="29E09FE7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963263A" w14:textId="77777777" w:rsidR="00F70BC4" w:rsidRPr="00BC46FA" w:rsidRDefault="00F759EE" w:rsidP="00F759EE">
            <w:pPr>
              <w:pStyle w:val="a3"/>
              <w:tabs>
                <w:tab w:val="left" w:pos="795"/>
              </w:tabs>
              <w:ind w:left="42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 w:rsidR="00F70BC4"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BBE5995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7F9327" w14:textId="77777777" w:rsidR="00F70BC4" w:rsidRPr="00BC46FA" w:rsidRDefault="00F70BC4" w:rsidP="00F759EE">
            <w:pPr>
              <w:pStyle w:val="a3"/>
              <w:tabs>
                <w:tab w:val="decimal" w:pos="79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0BC4" w:rsidRPr="002A7705" w14:paraId="650A8478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2814D1FA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41C8363E" w14:textId="77777777" w:rsidR="00F70BC4" w:rsidRPr="002A7705" w:rsidRDefault="00F70BC4" w:rsidP="00F70BC4">
            <w:pPr>
              <w:pStyle w:val="a3"/>
              <w:tabs>
                <w:tab w:val="left" w:pos="950"/>
              </w:tabs>
              <w:ind w:left="41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270" w:type="dxa"/>
          </w:tcPr>
          <w:p w14:paraId="38D5BADF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A6EC863" w14:textId="77777777" w:rsidR="00F70BC4" w:rsidRPr="002A7705" w:rsidRDefault="00F70BC4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70" w:type="dxa"/>
            <w:gridSpan w:val="2"/>
          </w:tcPr>
          <w:p w14:paraId="070A73D5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70A5B37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10,523</w:t>
            </w:r>
          </w:p>
        </w:tc>
        <w:tc>
          <w:tcPr>
            <w:tcW w:w="270" w:type="dxa"/>
            <w:gridSpan w:val="2"/>
          </w:tcPr>
          <w:p w14:paraId="235A2699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4877859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  <w:gridSpan w:val="2"/>
          </w:tcPr>
          <w:p w14:paraId="6C20D415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751D18" w14:textId="77777777" w:rsidR="00F70BC4" w:rsidRPr="002A7705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13,422</w:t>
            </w:r>
          </w:p>
        </w:tc>
        <w:tc>
          <w:tcPr>
            <w:tcW w:w="270" w:type="dxa"/>
            <w:gridSpan w:val="2"/>
          </w:tcPr>
          <w:p w14:paraId="21E9F81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7E03492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39,625</w:t>
            </w:r>
          </w:p>
        </w:tc>
        <w:tc>
          <w:tcPr>
            <w:tcW w:w="270" w:type="dxa"/>
            <w:gridSpan w:val="2"/>
          </w:tcPr>
          <w:p w14:paraId="5F4D9C2E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6D7411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66,997</w:t>
            </w:r>
          </w:p>
        </w:tc>
      </w:tr>
      <w:tr w:rsidR="00BA56F5" w:rsidRPr="002A7705" w14:paraId="335A1F67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5F88D6B2" w14:textId="77777777" w:rsidR="00BA56F5" w:rsidRPr="002A7705" w:rsidRDefault="00BA56F5" w:rsidP="00BA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gridSpan w:val="2"/>
          </w:tcPr>
          <w:p w14:paraId="1FA1421C" w14:textId="77777777" w:rsidR="00BA56F5" w:rsidRPr="00B722ED" w:rsidRDefault="00BA56F5" w:rsidP="00BA56F5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71DEAD" w14:textId="77777777" w:rsidR="00BA56F5" w:rsidRPr="00B722ED" w:rsidRDefault="00BA56F5" w:rsidP="00BA56F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37856A9" w14:textId="77777777" w:rsidR="00BA56F5" w:rsidRPr="00B722ED" w:rsidRDefault="00BA56F5" w:rsidP="00BA56F5">
            <w:pPr>
              <w:pStyle w:val="a3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6,693</w:t>
            </w:r>
          </w:p>
        </w:tc>
        <w:tc>
          <w:tcPr>
            <w:tcW w:w="270" w:type="dxa"/>
            <w:gridSpan w:val="2"/>
          </w:tcPr>
          <w:p w14:paraId="0AA153A2" w14:textId="77777777" w:rsidR="00BA56F5" w:rsidRPr="00B722ED" w:rsidRDefault="00BA56F5" w:rsidP="00BA56F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A123734" w14:textId="77777777" w:rsidR="00BA56F5" w:rsidRPr="00B722ED" w:rsidRDefault="00BA56F5" w:rsidP="00BA56F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58,336</w:t>
            </w:r>
          </w:p>
        </w:tc>
        <w:tc>
          <w:tcPr>
            <w:tcW w:w="270" w:type="dxa"/>
            <w:gridSpan w:val="2"/>
          </w:tcPr>
          <w:p w14:paraId="57DCBF6C" w14:textId="77777777" w:rsidR="00BA56F5" w:rsidRPr="00B722ED" w:rsidRDefault="00BA56F5" w:rsidP="00BA56F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AA883E6" w14:textId="77777777" w:rsidR="00BA56F5" w:rsidRPr="00B722ED" w:rsidRDefault="00BA56F5" w:rsidP="00BA56F5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  <w:gridSpan w:val="2"/>
          </w:tcPr>
          <w:p w14:paraId="3DD8FD73" w14:textId="77777777" w:rsidR="00BA56F5" w:rsidRPr="00B722ED" w:rsidRDefault="00BA56F5" w:rsidP="00BA56F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FF806" w14:textId="77777777" w:rsidR="00BA56F5" w:rsidRPr="00591943" w:rsidRDefault="00BA56F5" w:rsidP="00BA56F5">
            <w:pPr>
              <w:pStyle w:val="a3"/>
              <w:tabs>
                <w:tab w:val="left" w:pos="540"/>
                <w:tab w:val="left" w:pos="690"/>
              </w:tabs>
              <w:ind w:left="324" w:right="-108" w:hanging="43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05AD073" w14:textId="77777777" w:rsidR="00BA56F5" w:rsidRPr="00591943" w:rsidRDefault="00BA56F5" w:rsidP="00BA56F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6FBB68C" w14:textId="77777777" w:rsidR="00BA56F5" w:rsidRPr="00B722ED" w:rsidRDefault="00BA56F5" w:rsidP="00BA56F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75,553</w:t>
            </w: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619712EA" w14:textId="77777777" w:rsidR="00BA56F5" w:rsidRPr="00B722ED" w:rsidRDefault="00BA56F5" w:rsidP="00BA56F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BD9716" w14:textId="77777777" w:rsidR="00BA56F5" w:rsidRPr="002A7705" w:rsidRDefault="00BA56F5" w:rsidP="00BA56F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F70BC4" w:rsidRPr="002A7705" w14:paraId="5578B9DC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2373885D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  <w:gridSpan w:val="2"/>
          </w:tcPr>
          <w:p w14:paraId="22431860" w14:textId="77777777" w:rsidR="00F70BC4" w:rsidRPr="00AF7C51" w:rsidRDefault="00F70BC4" w:rsidP="00F70BC4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E7EDB">
              <w:rPr>
                <w:rFonts w:ascii="Angsana New" w:hAnsi="Angsana New"/>
                <w:sz w:val="30"/>
                <w:szCs w:val="30"/>
                <w:lang w:val="en-US"/>
              </w:rPr>
              <w:t>43,98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70" w:type="dxa"/>
          </w:tcPr>
          <w:p w14:paraId="030AE462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3E83E58" w14:textId="77777777" w:rsidR="00F70BC4" w:rsidRPr="002A7705" w:rsidRDefault="00F70BC4" w:rsidP="00F759EE">
            <w:pPr>
              <w:pStyle w:val="a3"/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-</w:t>
            </w:r>
          </w:p>
        </w:tc>
        <w:tc>
          <w:tcPr>
            <w:tcW w:w="270" w:type="dxa"/>
            <w:gridSpan w:val="2"/>
          </w:tcPr>
          <w:p w14:paraId="0FAC9F66" w14:textId="77777777" w:rsidR="00F70BC4" w:rsidRPr="00957B62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6C6BC5F9" w14:textId="77777777" w:rsidR="00F70BC4" w:rsidRPr="002A7705" w:rsidRDefault="00F70BC4" w:rsidP="00F759EE">
            <w:pPr>
              <w:pStyle w:val="a3"/>
              <w:tabs>
                <w:tab w:val="left" w:pos="720"/>
                <w:tab w:val="left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7D96CAF4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CF4E941" w14:textId="77777777" w:rsidR="00F70BC4" w:rsidRPr="00591943" w:rsidRDefault="00F70BC4" w:rsidP="00F759EE">
            <w:pPr>
              <w:pStyle w:val="a3"/>
              <w:tabs>
                <w:tab w:val="decimal" w:pos="8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AA52AC4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69E56" w14:textId="77777777" w:rsidR="00F70BC4" w:rsidRPr="00591943" w:rsidRDefault="00F70BC4" w:rsidP="00F759EE">
            <w:pPr>
              <w:pStyle w:val="a3"/>
              <w:tabs>
                <w:tab w:val="left" w:pos="540"/>
                <w:tab w:val="left" w:pos="690"/>
              </w:tabs>
              <w:ind w:left="324" w:right="-108" w:hanging="43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4D509E8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BE9D9C2" w14:textId="77777777" w:rsidR="00F70BC4" w:rsidRPr="00591943" w:rsidRDefault="00F70BC4" w:rsidP="00F70BC4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25539E1A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3E50EE2" w14:textId="77777777" w:rsidR="00F70BC4" w:rsidRPr="002A7705" w:rsidRDefault="00F70BC4" w:rsidP="00F70BC4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2722">
              <w:rPr>
                <w:rFonts w:ascii="Angsana New" w:hAnsi="Angsana New"/>
                <w:sz w:val="30"/>
                <w:szCs w:val="30"/>
                <w:lang w:val="en-US"/>
              </w:rPr>
              <w:t>(43,98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</w:tr>
      <w:tr w:rsidR="00F70BC4" w:rsidRPr="002A7705" w14:paraId="11EF587B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137F0AE3" w14:textId="77777777" w:rsidR="00F70BC4" w:rsidRPr="001E032D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gridSpan w:val="2"/>
          </w:tcPr>
          <w:p w14:paraId="0BD15167" w14:textId="77777777" w:rsidR="00F70BC4" w:rsidRDefault="00F70BC4" w:rsidP="00F70BC4">
            <w:pPr>
              <w:pStyle w:val="a3"/>
              <w:tabs>
                <w:tab w:val="decimal" w:pos="872"/>
              </w:tabs>
              <w:ind w:left="-108" w:right="26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2C92F6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4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440" w:type="dxa"/>
            <w:gridSpan w:val="2"/>
          </w:tcPr>
          <w:p w14:paraId="610EF08F" w14:textId="77777777" w:rsidR="00F70BC4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-</w:t>
            </w:r>
          </w:p>
        </w:tc>
        <w:tc>
          <w:tcPr>
            <w:tcW w:w="270" w:type="dxa"/>
            <w:gridSpan w:val="2"/>
          </w:tcPr>
          <w:p w14:paraId="152F8E45" w14:textId="77777777" w:rsidR="00F70BC4" w:rsidRPr="00957B62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5C71AB41" w14:textId="77777777" w:rsidR="00F70BC4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(5,306)</w:t>
            </w:r>
          </w:p>
        </w:tc>
        <w:tc>
          <w:tcPr>
            <w:tcW w:w="270" w:type="dxa"/>
            <w:gridSpan w:val="2"/>
          </w:tcPr>
          <w:p w14:paraId="0FC3D3A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69C5F60" w14:textId="77777777" w:rsidR="00F70BC4" w:rsidRPr="00591943" w:rsidRDefault="00F70BC4" w:rsidP="00F70BC4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803C350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89AF1" w14:textId="77777777" w:rsidR="00F70BC4" w:rsidRPr="00591943" w:rsidRDefault="00F70BC4" w:rsidP="00F70BC4">
            <w:pPr>
              <w:pStyle w:val="a3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0" w:type="dxa"/>
            <w:gridSpan w:val="2"/>
          </w:tcPr>
          <w:p w14:paraId="3F0D094F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22AFBE8" w14:textId="77777777" w:rsidR="00F70BC4" w:rsidRPr="00591943" w:rsidRDefault="00F70BC4" w:rsidP="00F70BC4">
            <w:pPr>
              <w:pStyle w:val="a3"/>
              <w:ind w:left="-108" w:right="-26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760ED5CF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2D6102" w14:textId="77777777" w:rsidR="00F70BC4" w:rsidRPr="000D2722" w:rsidRDefault="00F70BC4" w:rsidP="00F70BC4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(5,314)</w:t>
            </w:r>
          </w:p>
        </w:tc>
      </w:tr>
      <w:tr w:rsidR="00F70BC4" w:rsidRPr="002A7705" w14:paraId="7E0E16A1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2622167D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4C58EE8" w14:textId="77777777" w:rsidR="00F70BC4" w:rsidRPr="002A7705" w:rsidRDefault="00F70BC4" w:rsidP="00F70BC4">
            <w:pPr>
              <w:pStyle w:val="a3"/>
              <w:tabs>
                <w:tab w:val="decimal" w:pos="8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08176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3776C78" w14:textId="77777777" w:rsidR="00F70BC4" w:rsidRPr="002A7705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788F016" w14:textId="77777777" w:rsidR="00F70BC4" w:rsidRPr="00957B62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0B6F7A8D" w14:textId="77777777" w:rsidR="00F70BC4" w:rsidRPr="002A7705" w:rsidRDefault="00F70BC4" w:rsidP="00F70BC4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4EBD1EAE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84EE089" w14:textId="77777777" w:rsidR="00F70BC4" w:rsidRPr="00591943" w:rsidRDefault="00F70BC4" w:rsidP="00F70BC4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 xml:space="preserve">  (86)</w:t>
            </w:r>
          </w:p>
        </w:tc>
        <w:tc>
          <w:tcPr>
            <w:tcW w:w="270" w:type="dxa"/>
            <w:gridSpan w:val="2"/>
          </w:tcPr>
          <w:p w14:paraId="1508D41E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E4F67" w14:textId="77777777" w:rsidR="00F70BC4" w:rsidRPr="00591943" w:rsidRDefault="00F70BC4" w:rsidP="00F70BC4">
            <w:pPr>
              <w:pStyle w:val="a3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(6,730)</w:t>
            </w:r>
          </w:p>
        </w:tc>
        <w:tc>
          <w:tcPr>
            <w:tcW w:w="270" w:type="dxa"/>
            <w:gridSpan w:val="2"/>
          </w:tcPr>
          <w:p w14:paraId="35F8E75A" w14:textId="77777777" w:rsidR="00F70BC4" w:rsidRPr="00591943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8D045BB" w14:textId="77777777" w:rsidR="00F70BC4" w:rsidRPr="00591943" w:rsidRDefault="00F70BC4" w:rsidP="00F70BC4">
            <w:pPr>
              <w:pStyle w:val="a3"/>
              <w:tabs>
                <w:tab w:val="left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-</w:t>
            </w:r>
          </w:p>
        </w:tc>
        <w:tc>
          <w:tcPr>
            <w:tcW w:w="270" w:type="dxa"/>
            <w:gridSpan w:val="2"/>
          </w:tcPr>
          <w:p w14:paraId="590FEF33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3585051" w14:textId="77777777" w:rsidR="00F70BC4" w:rsidRPr="002A7705" w:rsidRDefault="00F70BC4" w:rsidP="00F70BC4">
            <w:pPr>
              <w:pStyle w:val="a3"/>
              <w:tabs>
                <w:tab w:val="left" w:pos="1120"/>
              </w:tabs>
              <w:ind w:left="400" w:right="-108" w:hanging="41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(6,816)</w:t>
            </w:r>
          </w:p>
        </w:tc>
      </w:tr>
      <w:tr w:rsidR="00F70BC4" w:rsidRPr="002A7705" w14:paraId="13426CEB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7D870B35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5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5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0C5DFAC" w14:textId="77777777" w:rsidR="00F70BC4" w:rsidRPr="008318EC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22A739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675F21A" w14:textId="77777777" w:rsidR="00F70BC4" w:rsidRPr="002A7705" w:rsidRDefault="00F70BC4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D5925B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1D5CA5C3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64FE603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237AF19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4519C9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FB2DB5" w14:textId="77777777" w:rsidR="00F70BC4" w:rsidRPr="002A7705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5152BA1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2837A624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9ED8712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863AF22" w14:textId="77777777" w:rsidR="00F70BC4" w:rsidRPr="002A7705" w:rsidRDefault="00F70BC4" w:rsidP="00F70BC4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0BC4" w:rsidRPr="002A7705" w14:paraId="7541AE7D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7659245F" w14:textId="77777777" w:rsidR="00F70BC4" w:rsidRPr="002A7705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F5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5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</w:tcPr>
          <w:p w14:paraId="54D548C5" w14:textId="77777777" w:rsidR="00F70BC4" w:rsidRPr="008318EC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5559BF0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04C0F05" w14:textId="77777777" w:rsidR="00F70BC4" w:rsidRPr="002A7705" w:rsidRDefault="00F70BC4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233,668</w:t>
            </w:r>
          </w:p>
        </w:tc>
        <w:tc>
          <w:tcPr>
            <w:tcW w:w="270" w:type="dxa"/>
            <w:gridSpan w:val="2"/>
          </w:tcPr>
          <w:p w14:paraId="50E8FB92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507F831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10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  <w:tc>
          <w:tcPr>
            <w:tcW w:w="270" w:type="dxa"/>
            <w:gridSpan w:val="2"/>
          </w:tcPr>
          <w:p w14:paraId="6DC935B5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B1E4CA6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28,302</w:t>
            </w:r>
          </w:p>
        </w:tc>
        <w:tc>
          <w:tcPr>
            <w:tcW w:w="270" w:type="dxa"/>
            <w:gridSpan w:val="2"/>
          </w:tcPr>
          <w:p w14:paraId="346F6BB9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475DE" w14:textId="77777777" w:rsidR="00F70BC4" w:rsidRPr="002A7705" w:rsidRDefault="00F70BC4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53,749</w:t>
            </w:r>
          </w:p>
        </w:tc>
        <w:tc>
          <w:tcPr>
            <w:tcW w:w="270" w:type="dxa"/>
            <w:gridSpan w:val="2"/>
          </w:tcPr>
          <w:p w14:paraId="41AAA170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A000CB8" w14:textId="77777777" w:rsidR="00F70BC4" w:rsidRPr="002A7705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  <w:gridSpan w:val="2"/>
          </w:tcPr>
          <w:p w14:paraId="7EF4D02C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0E32651" w14:textId="77777777" w:rsidR="00F70BC4" w:rsidRPr="002A7705" w:rsidRDefault="00F70BC4" w:rsidP="00F70BC4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782,085</w:t>
            </w:r>
          </w:p>
        </w:tc>
      </w:tr>
      <w:tr w:rsidR="00F70BC4" w:rsidRPr="002A7705" w14:paraId="18189095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73CFF309" w14:textId="77777777" w:rsidR="00F70BC4" w:rsidRDefault="00934FD5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F70BC4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สินทรัพย์สิทธิการใช้จากการ</w:t>
            </w:r>
          </w:p>
          <w:p w14:paraId="0BAB8367" w14:textId="77777777" w:rsidR="00F70BC4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ถือปฏิบัติตาม </w:t>
            </w:r>
            <w:r>
              <w:rPr>
                <w:rFonts w:ascii="Angsana New" w:hAnsi="Angsana New"/>
                <w:sz w:val="30"/>
                <w:szCs w:val="30"/>
              </w:rPr>
              <w:t xml:space="preserve">TFRS 16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เป็นครั้งแรก</w:t>
            </w:r>
          </w:p>
          <w:p w14:paraId="4DDCC5E2" w14:textId="77777777" w:rsidR="00F70BC4" w:rsidRPr="0010354F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354F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(ดูหมายเหตุข้อ </w:t>
            </w:r>
            <w:r w:rsidRPr="0010354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0354F">
              <w:rPr>
                <w:rFonts w:ascii="Angsana New" w:hAnsi="Angsana New" w:hint="cs"/>
                <w:sz w:val="30"/>
                <w:szCs w:val="30"/>
                <w:cs/>
              </w:rPr>
              <w:t>(ข))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9A0432C" w14:textId="77777777" w:rsidR="00F70BC4" w:rsidRDefault="00F70BC4" w:rsidP="00F70BC4">
            <w:pPr>
              <w:pStyle w:val="a3"/>
              <w:tabs>
                <w:tab w:val="decimal" w:pos="88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3DC12F" w14:textId="77777777" w:rsidR="000F22D0" w:rsidRDefault="000F22D0" w:rsidP="00F70BC4">
            <w:pPr>
              <w:pStyle w:val="a3"/>
              <w:tabs>
                <w:tab w:val="decimal" w:pos="88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28E584" w14:textId="77777777" w:rsidR="000F22D0" w:rsidRPr="00ED5555" w:rsidRDefault="000F22D0" w:rsidP="000F22D0">
            <w:pPr>
              <w:pStyle w:val="a3"/>
              <w:tabs>
                <w:tab w:val="decimal" w:pos="88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F9D0B2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9C80B0A" w14:textId="77777777" w:rsidR="00F70BC4" w:rsidRDefault="00F70BC4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5C5853" w14:textId="77777777" w:rsidR="000F22D0" w:rsidRDefault="000F22D0" w:rsidP="00F70BC4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B52BE3" w14:textId="77777777" w:rsidR="000F22D0" w:rsidRPr="00BC46FA" w:rsidRDefault="000F22D0" w:rsidP="000F22D0">
            <w:pPr>
              <w:pStyle w:val="a3"/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8618519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103BDD90" w14:textId="77777777" w:rsidR="00F70BC4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AF89BE" w14:textId="77777777" w:rsidR="000F22D0" w:rsidRDefault="000F22D0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443336" w14:textId="77777777" w:rsidR="000F22D0" w:rsidRPr="00BC46FA" w:rsidRDefault="000F22D0" w:rsidP="000F22D0">
            <w:pPr>
              <w:pStyle w:val="a3"/>
              <w:tabs>
                <w:tab w:val="decimal" w:pos="87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36D7BC1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A316C7D" w14:textId="77777777" w:rsidR="00F70BC4" w:rsidRDefault="00F70BC4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1BB4EE" w14:textId="77777777" w:rsidR="000F22D0" w:rsidRDefault="000F22D0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F8C6CF" w14:textId="77777777" w:rsidR="000F22D0" w:rsidRPr="00BC46FA" w:rsidRDefault="000F22D0" w:rsidP="000F22D0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 xml:space="preserve">  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0CEFBD75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3E534" w14:textId="77777777" w:rsidR="00F70BC4" w:rsidRDefault="00F70BC4" w:rsidP="00F70BC4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BCE278" w14:textId="77777777" w:rsidR="000F22D0" w:rsidRDefault="000F22D0" w:rsidP="00F70BC4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48E29F" w14:textId="77777777" w:rsidR="000F22D0" w:rsidRPr="00BC46FA" w:rsidRDefault="000F22D0" w:rsidP="000F22D0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32,766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F2ABD1C" w14:textId="77777777" w:rsidR="00F70BC4" w:rsidRPr="00BC46FA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5A5C2BA" w14:textId="77777777" w:rsidR="00F70BC4" w:rsidRDefault="00F70BC4" w:rsidP="00F70BC4">
            <w:pPr>
              <w:pStyle w:val="a3"/>
              <w:tabs>
                <w:tab w:val="decimal" w:pos="8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2C0E18" w14:textId="77777777" w:rsidR="000F22D0" w:rsidRDefault="000F22D0" w:rsidP="00F70BC4">
            <w:pPr>
              <w:pStyle w:val="a3"/>
              <w:tabs>
                <w:tab w:val="decimal" w:pos="8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259539" w14:textId="77777777" w:rsidR="000F22D0" w:rsidRPr="00BC46FA" w:rsidRDefault="000F22D0" w:rsidP="000F22D0">
            <w:pPr>
              <w:pStyle w:val="a3"/>
              <w:tabs>
                <w:tab w:val="decimal" w:pos="8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8DA71C5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F4B3FAD" w14:textId="77777777" w:rsidR="00F70BC4" w:rsidRDefault="00F70BC4" w:rsidP="00F70BC4">
            <w:pPr>
              <w:pStyle w:val="a3"/>
              <w:tabs>
                <w:tab w:val="decimal" w:pos="85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D690A9" w14:textId="77777777" w:rsidR="000F22D0" w:rsidRDefault="000F22D0" w:rsidP="00F70BC4">
            <w:pPr>
              <w:pStyle w:val="a3"/>
              <w:tabs>
                <w:tab w:val="decimal" w:pos="85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7881CE" w14:textId="77777777" w:rsidR="000F22D0" w:rsidRPr="00BC46FA" w:rsidRDefault="000F22D0" w:rsidP="000F22D0">
            <w:pPr>
              <w:pStyle w:val="a3"/>
              <w:tabs>
                <w:tab w:val="decimal" w:pos="105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33,267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70BC4" w:rsidRPr="002A7705" w14:paraId="2F955855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016F6851" w14:textId="77777777" w:rsidR="00F70BC4" w:rsidRPr="00F70BC4" w:rsidRDefault="00F70BC4" w:rsidP="00F7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" w:name="OLE_LINK2"/>
            <w:bookmarkStart w:id="3" w:name="OLE_LINK3"/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561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>3-</w:t>
            </w:r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A01AA24" w14:textId="77777777" w:rsidR="00F70BC4" w:rsidRPr="002A7705" w:rsidRDefault="001847C5" w:rsidP="001847C5">
            <w:pPr>
              <w:pStyle w:val="a3"/>
              <w:tabs>
                <w:tab w:val="left" w:pos="950"/>
              </w:tabs>
              <w:ind w:left="519" w:right="-56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CE90232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205F259" w14:textId="77777777" w:rsidR="00F70BC4" w:rsidRPr="002A7705" w:rsidRDefault="001847C5" w:rsidP="001847C5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233,668</w:t>
            </w:r>
          </w:p>
        </w:tc>
        <w:tc>
          <w:tcPr>
            <w:tcW w:w="270" w:type="dxa"/>
            <w:gridSpan w:val="2"/>
          </w:tcPr>
          <w:p w14:paraId="292F08A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0C6CA9DB" w14:textId="77777777" w:rsidR="00F70BC4" w:rsidRPr="002A7705" w:rsidRDefault="001847C5" w:rsidP="001847C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10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  <w:tc>
          <w:tcPr>
            <w:tcW w:w="270" w:type="dxa"/>
            <w:gridSpan w:val="2"/>
          </w:tcPr>
          <w:p w14:paraId="3FBCFFF4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0B3F71D" w14:textId="77777777" w:rsidR="00F70BC4" w:rsidRPr="002A7705" w:rsidRDefault="00DD5A66" w:rsidP="00DD5A66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27,801</w:t>
            </w:r>
          </w:p>
        </w:tc>
        <w:tc>
          <w:tcPr>
            <w:tcW w:w="270" w:type="dxa"/>
            <w:gridSpan w:val="2"/>
          </w:tcPr>
          <w:p w14:paraId="231BF000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D2E906" w14:textId="77777777" w:rsidR="00F70BC4" w:rsidRPr="002A7705" w:rsidRDefault="00DD5A66" w:rsidP="00F70BC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20,983</w:t>
            </w:r>
          </w:p>
        </w:tc>
        <w:tc>
          <w:tcPr>
            <w:tcW w:w="270" w:type="dxa"/>
            <w:gridSpan w:val="2"/>
          </w:tcPr>
          <w:p w14:paraId="1342476D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70BAD592" w14:textId="77777777" w:rsidR="00F70BC4" w:rsidRPr="002A7705" w:rsidRDefault="000B562F" w:rsidP="000B562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  <w:gridSpan w:val="2"/>
          </w:tcPr>
          <w:p w14:paraId="4AA042FE" w14:textId="77777777" w:rsidR="00F70BC4" w:rsidRPr="002A7705" w:rsidRDefault="00F70BC4" w:rsidP="00F70BC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36D4FB" w14:textId="77777777" w:rsidR="00F70BC4" w:rsidRPr="002A7705" w:rsidRDefault="000B562F" w:rsidP="00F70BC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748,818</w:t>
            </w:r>
          </w:p>
        </w:tc>
      </w:tr>
      <w:tr w:rsidR="00756A25" w:rsidRPr="002A7705" w14:paraId="7CAE9658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0F6A82BC" w14:textId="77777777" w:rsidR="00756A25" w:rsidRPr="00F70BC4" w:rsidRDefault="00756A25" w:rsidP="007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70BC4">
              <w:rPr>
                <w:rFonts w:ascii="Angsana New" w:hAnsi="Angsana New"/>
                <w:b/>
                <w:bCs/>
                <w:sz w:val="30"/>
                <w:szCs w:val="30"/>
              </w:rPr>
              <w:t>3-</w:t>
            </w:r>
            <w:r w:rsidRPr="00F70B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50" w:type="dxa"/>
            <w:gridSpan w:val="2"/>
          </w:tcPr>
          <w:p w14:paraId="04261AB7" w14:textId="77777777" w:rsidR="00756A25" w:rsidRPr="002A7705" w:rsidRDefault="00756A25" w:rsidP="00756A25">
            <w:pPr>
              <w:pStyle w:val="a3"/>
              <w:tabs>
                <w:tab w:val="left" w:pos="950"/>
              </w:tabs>
              <w:ind w:left="519" w:right="-56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4DB80FC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3F022F8" w14:textId="77777777" w:rsidR="00756A25" w:rsidRPr="002A7705" w:rsidRDefault="00756A25" w:rsidP="00756A25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233,668</w:t>
            </w:r>
          </w:p>
        </w:tc>
        <w:tc>
          <w:tcPr>
            <w:tcW w:w="270" w:type="dxa"/>
            <w:gridSpan w:val="2"/>
          </w:tcPr>
          <w:p w14:paraId="1E7A56F8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6671786" w14:textId="77777777" w:rsidR="00756A25" w:rsidRPr="002A7705" w:rsidRDefault="00756A25" w:rsidP="00756A2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10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  <w:tc>
          <w:tcPr>
            <w:tcW w:w="270" w:type="dxa"/>
            <w:gridSpan w:val="2"/>
          </w:tcPr>
          <w:p w14:paraId="4BFE48B2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537A668" w14:textId="77777777" w:rsidR="00756A25" w:rsidRPr="002A7705" w:rsidRDefault="00756A25" w:rsidP="00756A2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27,801</w:t>
            </w:r>
          </w:p>
        </w:tc>
        <w:tc>
          <w:tcPr>
            <w:tcW w:w="270" w:type="dxa"/>
            <w:gridSpan w:val="2"/>
          </w:tcPr>
          <w:p w14:paraId="72F7EA80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C211E" w14:textId="77777777" w:rsidR="00756A25" w:rsidRPr="002A7705" w:rsidRDefault="00756A25" w:rsidP="00756A25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20,983</w:t>
            </w:r>
          </w:p>
        </w:tc>
        <w:tc>
          <w:tcPr>
            <w:tcW w:w="270" w:type="dxa"/>
            <w:gridSpan w:val="2"/>
          </w:tcPr>
          <w:p w14:paraId="1CBF560A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35484D0" w14:textId="77777777" w:rsidR="00756A25" w:rsidRPr="002A7705" w:rsidRDefault="00756A25" w:rsidP="00756A2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  <w:gridSpan w:val="2"/>
          </w:tcPr>
          <w:p w14:paraId="0C780ED6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DDD12D" w14:textId="77777777" w:rsidR="00756A25" w:rsidRPr="002A7705" w:rsidRDefault="00756A25" w:rsidP="00000877">
            <w:pPr>
              <w:pStyle w:val="a3"/>
              <w:tabs>
                <w:tab w:val="decimal" w:pos="1062"/>
              </w:tabs>
              <w:ind w:left="31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748,818</w:t>
            </w:r>
          </w:p>
        </w:tc>
      </w:tr>
      <w:tr w:rsidR="00756A25" w:rsidRPr="002A7705" w14:paraId="2127E0A1" w14:textId="77777777" w:rsidTr="00030FB4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50CA967E" w14:textId="77777777" w:rsidR="00756A25" w:rsidRPr="002A7705" w:rsidRDefault="00756A25" w:rsidP="007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06FC489A" w14:textId="77777777" w:rsidR="00756A25" w:rsidRPr="00B722ED" w:rsidRDefault="00E74ED6" w:rsidP="00FB6C02">
            <w:pPr>
              <w:pStyle w:val="a3"/>
              <w:tabs>
                <w:tab w:val="decimal" w:pos="78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79F3D8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C8C6C47" w14:textId="77777777" w:rsidR="00756A25" w:rsidRPr="00B722ED" w:rsidRDefault="00FB6C02" w:rsidP="00FB6C02">
            <w:pPr>
              <w:pStyle w:val="a3"/>
              <w:ind w:left="518" w:right="-645" w:firstLine="18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1,482</w:t>
            </w:r>
          </w:p>
        </w:tc>
        <w:tc>
          <w:tcPr>
            <w:tcW w:w="270" w:type="dxa"/>
            <w:gridSpan w:val="2"/>
          </w:tcPr>
          <w:p w14:paraId="7222AC38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735C4AC" w14:textId="77777777" w:rsidR="00756A25" w:rsidRPr="00B722ED" w:rsidRDefault="00FB6C02" w:rsidP="00FB6C0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5,263</w:t>
            </w:r>
          </w:p>
        </w:tc>
        <w:tc>
          <w:tcPr>
            <w:tcW w:w="270" w:type="dxa"/>
            <w:gridSpan w:val="2"/>
          </w:tcPr>
          <w:p w14:paraId="24C6DCB8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C0E3756" w14:textId="77777777" w:rsidR="00756A25" w:rsidRPr="00B722ED" w:rsidRDefault="00FB6C02" w:rsidP="00FB6C02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70" w:type="dxa"/>
            <w:gridSpan w:val="2"/>
          </w:tcPr>
          <w:p w14:paraId="486DDCCC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C5002" w14:textId="77777777" w:rsidR="00756A25" w:rsidRPr="00B722ED" w:rsidRDefault="00FB6C02" w:rsidP="00FB6C02">
            <w:pPr>
              <w:pStyle w:val="a3"/>
              <w:tabs>
                <w:tab w:val="decimal" w:pos="972"/>
              </w:tabs>
              <w:ind w:left="-36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  <w:gridSpan w:val="2"/>
          </w:tcPr>
          <w:p w14:paraId="085624A9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BC92941" w14:textId="77777777" w:rsidR="00756A25" w:rsidRPr="00B722ED" w:rsidRDefault="00FB6C02" w:rsidP="00FB6C0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6,933</w:t>
            </w:r>
          </w:p>
        </w:tc>
        <w:tc>
          <w:tcPr>
            <w:tcW w:w="270" w:type="dxa"/>
            <w:gridSpan w:val="2"/>
          </w:tcPr>
          <w:p w14:paraId="1F4095DB" w14:textId="77777777" w:rsidR="00756A25" w:rsidRPr="00B722ED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C1B420" w14:textId="77777777" w:rsidR="00756A25" w:rsidRPr="002A7705" w:rsidRDefault="00FB6C02" w:rsidP="00FB6C0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16,098</w:t>
            </w:r>
          </w:p>
        </w:tc>
      </w:tr>
      <w:tr w:rsidR="00756A25" w:rsidRPr="00000877" w14:paraId="67D26A13" w14:textId="77777777" w:rsidTr="00030FB4">
        <w:trPr>
          <w:gridAfter w:val="2"/>
          <w:wAfter w:w="41" w:type="dxa"/>
          <w:cantSplit/>
          <w:trHeight w:val="317"/>
        </w:trPr>
        <w:tc>
          <w:tcPr>
            <w:tcW w:w="3240" w:type="dxa"/>
            <w:gridSpan w:val="2"/>
          </w:tcPr>
          <w:p w14:paraId="11E15263" w14:textId="77777777" w:rsidR="00756A25" w:rsidRPr="002A7705" w:rsidRDefault="00756A25" w:rsidP="007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gridSpan w:val="2"/>
          </w:tcPr>
          <w:p w14:paraId="0C2267E6" w14:textId="77777777" w:rsidR="00756A25" w:rsidRPr="00AF7C51" w:rsidRDefault="00D5342E" w:rsidP="00D5342E">
            <w:pPr>
              <w:pStyle w:val="a3"/>
              <w:tabs>
                <w:tab w:val="decimal" w:pos="78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F8A46B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3C869BF" w14:textId="77777777" w:rsidR="00756A25" w:rsidRPr="002A7705" w:rsidRDefault="00D5342E" w:rsidP="00D5342E">
            <w:pPr>
              <w:pStyle w:val="a3"/>
              <w:tabs>
                <w:tab w:val="decimal" w:pos="115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70" w:type="dxa"/>
            <w:gridSpan w:val="2"/>
          </w:tcPr>
          <w:p w14:paraId="7A8DAC29" w14:textId="77777777" w:rsidR="00756A25" w:rsidRPr="00957B62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281290B0" w14:textId="77777777" w:rsidR="00756A25" w:rsidRPr="002A7705" w:rsidRDefault="00D5342E" w:rsidP="00D5342E">
            <w:pPr>
              <w:pStyle w:val="a3"/>
              <w:ind w:left="607" w:right="-64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7,075</w:t>
            </w:r>
          </w:p>
        </w:tc>
        <w:tc>
          <w:tcPr>
            <w:tcW w:w="270" w:type="dxa"/>
            <w:gridSpan w:val="2"/>
          </w:tcPr>
          <w:p w14:paraId="6B458A13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5CEE872" w14:textId="77777777" w:rsidR="00756A25" w:rsidRPr="00591943" w:rsidRDefault="00D5342E" w:rsidP="00D5342E">
            <w:pPr>
              <w:pStyle w:val="a3"/>
              <w:tabs>
                <w:tab w:val="decimal" w:pos="78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DB84CD5" w14:textId="77777777" w:rsidR="00756A25" w:rsidRPr="00591943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8650A" w14:textId="77777777" w:rsidR="00756A25" w:rsidRPr="00591943" w:rsidRDefault="00D5342E" w:rsidP="00F75054">
            <w:pPr>
              <w:pStyle w:val="a3"/>
              <w:ind w:left="432" w:right="-740" w:firstLine="18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F90C6B" w14:textId="77777777" w:rsidR="00756A25" w:rsidRPr="00591943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25E5245" w14:textId="77777777" w:rsidR="00756A25" w:rsidRPr="00000877" w:rsidRDefault="00D5342E" w:rsidP="003E3102">
            <w:pPr>
              <w:pStyle w:val="a3"/>
              <w:ind w:left="522" w:right="-55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0877">
              <w:rPr>
                <w:rFonts w:ascii="Angsana New" w:hAnsi="Angsana New"/>
                <w:sz w:val="30"/>
                <w:szCs w:val="30"/>
                <w:lang w:val="en-US"/>
              </w:rPr>
              <w:t>(8,027)</w:t>
            </w:r>
          </w:p>
        </w:tc>
        <w:tc>
          <w:tcPr>
            <w:tcW w:w="270" w:type="dxa"/>
            <w:gridSpan w:val="2"/>
          </w:tcPr>
          <w:p w14:paraId="4786DC09" w14:textId="77777777" w:rsidR="00756A25" w:rsidRPr="00000877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41D3D" w14:textId="77777777" w:rsidR="00756A25" w:rsidRPr="00000877" w:rsidRDefault="00D5342E" w:rsidP="00F75054">
            <w:pPr>
              <w:pStyle w:val="a3"/>
              <w:tabs>
                <w:tab w:val="decimal" w:pos="78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08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6A25" w:rsidRPr="00000877" w14:paraId="66685A93" w14:textId="77777777" w:rsidTr="00746CA9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0E3C4E98" w14:textId="77777777" w:rsidR="00756A25" w:rsidRPr="002A7705" w:rsidRDefault="00756A25" w:rsidP="007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A9FE214" w14:textId="77777777" w:rsidR="00756A25" w:rsidRPr="002A7705" w:rsidRDefault="00F75054" w:rsidP="00F75054">
            <w:pPr>
              <w:pStyle w:val="a3"/>
              <w:tabs>
                <w:tab w:val="decimal" w:pos="78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B0F056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900C943" w14:textId="77777777" w:rsidR="00756A25" w:rsidRPr="002A7705" w:rsidRDefault="00F75054" w:rsidP="00F75054">
            <w:pPr>
              <w:pStyle w:val="a3"/>
              <w:tabs>
                <w:tab w:val="decimal" w:pos="115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E360E1F" w14:textId="77777777" w:rsidR="00756A25" w:rsidRPr="00957B62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6AC87B9F" w14:textId="77777777" w:rsidR="00756A25" w:rsidRPr="002A7705" w:rsidRDefault="00F75054" w:rsidP="00F75054">
            <w:pPr>
              <w:pStyle w:val="a3"/>
              <w:ind w:left="507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1,241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83B8417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E472D9E" w14:textId="77777777" w:rsidR="00756A25" w:rsidRPr="00591943" w:rsidRDefault="00F75054" w:rsidP="00F75054">
            <w:pPr>
              <w:pStyle w:val="a3"/>
              <w:tabs>
                <w:tab w:val="decimal" w:pos="78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BADAFE8" w14:textId="77777777" w:rsidR="00756A25" w:rsidRPr="00591943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424940" w14:textId="77777777" w:rsidR="00756A25" w:rsidRPr="00591943" w:rsidRDefault="00F75054" w:rsidP="00756A25">
            <w:pPr>
              <w:pStyle w:val="a3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700DA4A" w14:textId="77777777" w:rsidR="00756A25" w:rsidRPr="00591943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6C33202" w14:textId="77777777" w:rsidR="00756A25" w:rsidRPr="00000877" w:rsidRDefault="00000877" w:rsidP="00000877">
            <w:pPr>
              <w:pStyle w:val="a3"/>
              <w:tabs>
                <w:tab w:val="left" w:pos="1422"/>
              </w:tabs>
              <w:ind w:left="593" w:right="-285" w:firstLine="1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0877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F75054" w:rsidRPr="00000877">
              <w:rPr>
                <w:rFonts w:ascii="Angsana New" w:hAnsi="Angsana New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70" w:type="dxa"/>
            <w:gridSpan w:val="2"/>
          </w:tcPr>
          <w:p w14:paraId="19624A80" w14:textId="77777777" w:rsidR="00756A25" w:rsidRPr="00000877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AD0C6D2" w14:textId="77777777" w:rsidR="00756A25" w:rsidRPr="00000877" w:rsidRDefault="00000877" w:rsidP="00000877">
            <w:pPr>
              <w:pStyle w:val="a3"/>
              <w:tabs>
                <w:tab w:val="left" w:pos="1130"/>
              </w:tabs>
              <w:ind w:left="298" w:right="-108" w:firstLine="1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0877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F75054" w:rsidRPr="00000877">
              <w:rPr>
                <w:rFonts w:ascii="Angsana New" w:hAnsi="Angsana New"/>
                <w:sz w:val="30"/>
                <w:szCs w:val="30"/>
                <w:lang w:val="en-US"/>
              </w:rPr>
              <w:t>(4,889)</w:t>
            </w:r>
          </w:p>
        </w:tc>
      </w:tr>
      <w:tr w:rsidR="00756A25" w:rsidRPr="002A7705" w14:paraId="614DF6B7" w14:textId="77777777" w:rsidTr="00746CA9">
        <w:trPr>
          <w:gridAfter w:val="2"/>
          <w:wAfter w:w="41" w:type="dxa"/>
          <w:cantSplit/>
        </w:trPr>
        <w:tc>
          <w:tcPr>
            <w:tcW w:w="3240" w:type="dxa"/>
            <w:gridSpan w:val="2"/>
          </w:tcPr>
          <w:p w14:paraId="4C67B602" w14:textId="77777777" w:rsidR="00756A25" w:rsidRPr="002A7705" w:rsidRDefault="00756A25" w:rsidP="007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E4730" w14:textId="77777777" w:rsidR="00756A25" w:rsidRPr="008318EC" w:rsidRDefault="00F75054" w:rsidP="00F7505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BDDBD2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6E9E4" w14:textId="77777777" w:rsidR="00756A25" w:rsidRPr="002A7705" w:rsidRDefault="00F75054" w:rsidP="00756A25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235,642</w:t>
            </w:r>
          </w:p>
        </w:tc>
        <w:tc>
          <w:tcPr>
            <w:tcW w:w="270" w:type="dxa"/>
            <w:gridSpan w:val="2"/>
          </w:tcPr>
          <w:p w14:paraId="0767D188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E1211" w14:textId="77777777" w:rsidR="00756A25" w:rsidRPr="002A7705" w:rsidRDefault="00F75054" w:rsidP="00756A2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423,026</w:t>
            </w:r>
          </w:p>
        </w:tc>
        <w:tc>
          <w:tcPr>
            <w:tcW w:w="270" w:type="dxa"/>
            <w:gridSpan w:val="2"/>
          </w:tcPr>
          <w:p w14:paraId="4667F0D7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9B4" w14:textId="77777777" w:rsidR="00756A25" w:rsidRPr="002A7705" w:rsidRDefault="00F75054" w:rsidP="00F75054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30,136</w:t>
            </w:r>
          </w:p>
        </w:tc>
        <w:tc>
          <w:tcPr>
            <w:tcW w:w="270" w:type="dxa"/>
            <w:gridSpan w:val="2"/>
          </w:tcPr>
          <w:p w14:paraId="3DA580D0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4B7DE9" w14:textId="77777777" w:rsidR="00756A25" w:rsidRPr="002A7705" w:rsidRDefault="00F75054" w:rsidP="00F75054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70" w:type="dxa"/>
            <w:gridSpan w:val="2"/>
          </w:tcPr>
          <w:p w14:paraId="182A1F06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F4F8AE" w14:textId="77777777" w:rsidR="00756A25" w:rsidRPr="002A7705" w:rsidRDefault="00F75054" w:rsidP="003E310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17,497</w:t>
            </w:r>
          </w:p>
        </w:tc>
        <w:tc>
          <w:tcPr>
            <w:tcW w:w="270" w:type="dxa"/>
            <w:gridSpan w:val="2"/>
          </w:tcPr>
          <w:p w14:paraId="2AF4FA56" w14:textId="77777777" w:rsidR="00756A25" w:rsidRPr="002A7705" w:rsidRDefault="00756A25" w:rsidP="00756A2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33487E4" w14:textId="77777777" w:rsidR="00756A25" w:rsidRPr="002A7705" w:rsidRDefault="00F75054" w:rsidP="00756A25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760,027</w:t>
            </w:r>
          </w:p>
        </w:tc>
      </w:tr>
      <w:tr w:rsidR="00030FB4" w:rsidRPr="002A7705" w14:paraId="3AF5A05B" w14:textId="77777777" w:rsidTr="00746CA9">
        <w:trPr>
          <w:gridBefore w:val="1"/>
          <w:wBefore w:w="18" w:type="dxa"/>
          <w:cantSplit/>
        </w:trPr>
        <w:tc>
          <w:tcPr>
            <w:tcW w:w="3222" w:type="dxa"/>
          </w:tcPr>
          <w:p w14:paraId="06FEAFDD" w14:textId="77777777" w:rsidR="00030FB4" w:rsidRPr="00A838DA" w:rsidRDefault="00030FB4" w:rsidP="00C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3AD5B8B" w14:textId="77777777" w:rsidR="00030FB4" w:rsidRPr="00A838DA" w:rsidRDefault="00030FB4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9DCE6B" w14:textId="77777777" w:rsidR="00030FB4" w:rsidRPr="00A838DA" w:rsidRDefault="00030FB4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D04C081" w14:textId="77777777" w:rsidR="00030FB4" w:rsidRPr="00A838DA" w:rsidRDefault="00030FB4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59E257" w14:textId="77777777" w:rsidR="00030FB4" w:rsidRPr="00A838DA" w:rsidRDefault="00030FB4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554CF666" w14:textId="77777777" w:rsidR="00030FB4" w:rsidRPr="00A838DA" w:rsidRDefault="00030FB4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959C3F" w14:textId="77777777" w:rsidR="00030FB4" w:rsidRPr="00A838DA" w:rsidRDefault="00030FB4" w:rsidP="004038B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A97D3A8" w14:textId="77777777" w:rsidR="00030FB4" w:rsidRPr="00A838DA" w:rsidRDefault="00030FB4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D9FCBC5" w14:textId="77777777" w:rsidR="00030FB4" w:rsidRPr="00A838DA" w:rsidRDefault="00030FB4" w:rsidP="004038B8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59023B" w14:textId="77777777" w:rsidR="00030FB4" w:rsidRPr="00A838DA" w:rsidRDefault="00030FB4" w:rsidP="004038B8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B77E13" w14:textId="77777777" w:rsidR="00030FB4" w:rsidRPr="00A838DA" w:rsidRDefault="00030FB4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3D6CADA4" w14:textId="77777777" w:rsidR="00030FB4" w:rsidRPr="00A838DA" w:rsidRDefault="00030FB4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D4E4778" w14:textId="77777777" w:rsidR="00030FB4" w:rsidRPr="00A838DA" w:rsidRDefault="00030FB4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</w:tcPr>
          <w:p w14:paraId="0F1886BC" w14:textId="77777777" w:rsidR="00030FB4" w:rsidRPr="00A838DA" w:rsidRDefault="00030FB4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bookmarkEnd w:id="2"/>
      <w:bookmarkEnd w:id="3"/>
      <w:tr w:rsidR="004038B8" w:rsidRPr="002A7705" w14:paraId="37D46C50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7C159686" w14:textId="77777777" w:rsidR="004038B8" w:rsidRPr="00A838DA" w:rsidRDefault="00A838DA" w:rsidP="00C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902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  <w:gridSpan w:val="2"/>
          </w:tcPr>
          <w:p w14:paraId="633CA038" w14:textId="77777777"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DB62D5" w14:textId="77777777"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66B3ABB" w14:textId="77777777" w:rsidR="004038B8" w:rsidRPr="00A838DA" w:rsidRDefault="004038B8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B8D7FE" w14:textId="77777777"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0433718" w14:textId="77777777"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DA54519" w14:textId="77777777" w:rsidR="004038B8" w:rsidRPr="00A838DA" w:rsidRDefault="004038B8" w:rsidP="004038B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8589E75" w14:textId="77777777"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AC3C831" w14:textId="77777777"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E3E9E7" w14:textId="77777777"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990FE2F" w14:textId="77777777"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4A7444EA" w14:textId="77777777"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98497F4" w14:textId="77777777"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</w:tcPr>
          <w:p w14:paraId="1EC64867" w14:textId="77777777"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4652" w:rsidRPr="002A7705" w14:paraId="660526A5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6B4C0B2E" w14:textId="77777777" w:rsidR="00DC4652" w:rsidRPr="00A838DA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A838DA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gridSpan w:val="2"/>
          </w:tcPr>
          <w:p w14:paraId="5F55E6E9" w14:textId="77777777" w:rsidR="00DC4652" w:rsidRPr="00DC4652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885494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221AD18" w14:textId="77777777" w:rsidR="00DC4652" w:rsidRPr="00DC4652" w:rsidRDefault="00DC4652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45,516</w:t>
            </w:r>
          </w:p>
        </w:tc>
        <w:tc>
          <w:tcPr>
            <w:tcW w:w="270" w:type="dxa"/>
            <w:gridSpan w:val="2"/>
          </w:tcPr>
          <w:p w14:paraId="10FA7153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2DA3D83" w14:textId="77777777" w:rsidR="00DC4652" w:rsidRPr="00DC4652" w:rsidRDefault="00DC4652" w:rsidP="00FA39D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137,108</w:t>
            </w:r>
          </w:p>
        </w:tc>
        <w:tc>
          <w:tcPr>
            <w:tcW w:w="270" w:type="dxa"/>
            <w:gridSpan w:val="2"/>
          </w:tcPr>
          <w:p w14:paraId="3976CBEB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D79BDA1" w14:textId="77777777" w:rsidR="00DC4652" w:rsidRPr="00DC4652" w:rsidRDefault="00DC4652" w:rsidP="00FA39D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20,417</w:t>
            </w:r>
          </w:p>
        </w:tc>
        <w:tc>
          <w:tcPr>
            <w:tcW w:w="270" w:type="dxa"/>
            <w:gridSpan w:val="2"/>
          </w:tcPr>
          <w:p w14:paraId="626C995C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45062" w14:textId="77777777" w:rsidR="00DC4652" w:rsidRPr="00DC4652" w:rsidRDefault="00DC4652" w:rsidP="00FA39D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26,169</w:t>
            </w:r>
          </w:p>
        </w:tc>
        <w:tc>
          <w:tcPr>
            <w:tcW w:w="270" w:type="dxa"/>
            <w:gridSpan w:val="2"/>
          </w:tcPr>
          <w:p w14:paraId="06CCCA5F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97C6145" w14:textId="77777777" w:rsidR="00DC4652" w:rsidRPr="00DC4652" w:rsidRDefault="00DC4652" w:rsidP="00FA39D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3AC8E33" w14:textId="77777777" w:rsidR="00DC4652" w:rsidRPr="00DC4652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7DD8175C" w14:textId="77777777" w:rsidR="00DC4652" w:rsidRPr="00DC4652" w:rsidRDefault="00DC4652" w:rsidP="00FA39D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4652">
              <w:rPr>
                <w:rFonts w:ascii="Angsana New" w:hAnsi="Angsana New" w:hint="cs"/>
                <w:sz w:val="30"/>
                <w:szCs w:val="30"/>
                <w:lang w:val="en-US"/>
              </w:rPr>
              <w:t>229,210</w:t>
            </w:r>
          </w:p>
        </w:tc>
      </w:tr>
      <w:tr w:rsidR="00DC4652" w:rsidRPr="002A7705" w14:paraId="10FB5B3E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6EA87C74" w14:textId="77777777" w:rsidR="00DC4652" w:rsidRPr="00A838DA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903">
              <w:rPr>
                <w:rFonts w:ascii="Angsana New" w:hAnsi="Angsana New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gridSpan w:val="2"/>
          </w:tcPr>
          <w:p w14:paraId="50BB594A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5D3C22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9D8AC6F" w14:textId="77777777" w:rsidR="00DC4652" w:rsidRPr="00BC46FA" w:rsidRDefault="00DC4652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46FA">
              <w:rPr>
                <w:rFonts w:ascii="Angsana New" w:hAnsi="Angsana New"/>
                <w:sz w:val="30"/>
                <w:szCs w:val="30"/>
                <w:cs/>
                <w:lang w:val="en-US"/>
              </w:rPr>
              <w:t>827</w:t>
            </w:r>
          </w:p>
        </w:tc>
        <w:tc>
          <w:tcPr>
            <w:tcW w:w="270" w:type="dxa"/>
            <w:gridSpan w:val="2"/>
          </w:tcPr>
          <w:p w14:paraId="285BEE20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9CB0642" w14:textId="77777777" w:rsidR="00DC4652" w:rsidRPr="00BC46F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CBBFA81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285E940" w14:textId="77777777" w:rsidR="00DC4652" w:rsidRPr="00BC46F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652138B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4866D" w14:textId="77777777" w:rsidR="00DC4652" w:rsidRPr="00BC46F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(300)</w:t>
            </w:r>
          </w:p>
        </w:tc>
        <w:tc>
          <w:tcPr>
            <w:tcW w:w="270" w:type="dxa"/>
            <w:gridSpan w:val="2"/>
          </w:tcPr>
          <w:p w14:paraId="4F65CFA6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FDBFB29" w14:textId="77777777" w:rsidR="00DC4652" w:rsidRPr="00BC46F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53EFDEF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5CA0697A" w14:textId="77777777" w:rsidR="00DC4652" w:rsidRPr="00BC46FA" w:rsidRDefault="00DC4652" w:rsidP="00DC4652">
            <w:pPr>
              <w:pStyle w:val="a3"/>
              <w:tabs>
                <w:tab w:val="decimal" w:pos="7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4652" w:rsidRPr="002A7705" w14:paraId="2A97A81B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15E81EE9" w14:textId="77777777" w:rsidR="00DC4652" w:rsidRPr="00A838DA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</w:tcPr>
          <w:p w14:paraId="04F68BC4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5C9DBF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91C5D0F" w14:textId="77777777" w:rsidR="00DC4652" w:rsidRPr="00A838DA" w:rsidRDefault="00DC4652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A1C">
              <w:rPr>
                <w:rFonts w:ascii="Angsana New" w:hAnsi="Angsana New"/>
                <w:sz w:val="30"/>
                <w:szCs w:val="30"/>
                <w:lang w:val="en-US"/>
              </w:rPr>
              <w:t>9,960</w:t>
            </w:r>
          </w:p>
        </w:tc>
        <w:tc>
          <w:tcPr>
            <w:tcW w:w="270" w:type="dxa"/>
            <w:gridSpan w:val="2"/>
          </w:tcPr>
          <w:p w14:paraId="302AFCE4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C34801B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23,553</w:t>
            </w:r>
          </w:p>
        </w:tc>
        <w:tc>
          <w:tcPr>
            <w:tcW w:w="270" w:type="dxa"/>
            <w:gridSpan w:val="2"/>
          </w:tcPr>
          <w:p w14:paraId="05237E61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DB3F860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3,276</w:t>
            </w:r>
          </w:p>
        </w:tc>
        <w:tc>
          <w:tcPr>
            <w:tcW w:w="270" w:type="dxa"/>
            <w:gridSpan w:val="2"/>
          </w:tcPr>
          <w:p w14:paraId="3C4C4A00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FB4A5" w14:textId="77777777" w:rsidR="00DC4652" w:rsidRPr="00A838D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8,132</w:t>
            </w:r>
          </w:p>
        </w:tc>
        <w:tc>
          <w:tcPr>
            <w:tcW w:w="270" w:type="dxa"/>
            <w:gridSpan w:val="2"/>
          </w:tcPr>
          <w:p w14:paraId="36820532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50E0E2E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742CB55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587F66CD" w14:textId="77777777" w:rsidR="00DC4652" w:rsidRPr="00A838DA" w:rsidRDefault="00DC4652" w:rsidP="00DC4652">
            <w:pPr>
              <w:pStyle w:val="a3"/>
              <w:ind w:left="40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44,921</w:t>
            </w:r>
          </w:p>
        </w:tc>
      </w:tr>
      <w:tr w:rsidR="00DC4652" w:rsidRPr="002A7705" w14:paraId="31F870B3" w14:textId="77777777" w:rsidTr="00030FB4">
        <w:trPr>
          <w:gridBefore w:val="1"/>
          <w:wBefore w:w="18" w:type="dxa"/>
          <w:cantSplit/>
          <w:trHeight w:val="425"/>
        </w:trPr>
        <w:tc>
          <w:tcPr>
            <w:tcW w:w="3222" w:type="dxa"/>
          </w:tcPr>
          <w:p w14:paraId="1718E14A" w14:textId="77777777" w:rsidR="00DC4652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gridSpan w:val="2"/>
          </w:tcPr>
          <w:p w14:paraId="30878051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527240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AF5DE63" w14:textId="77777777" w:rsidR="00DC4652" w:rsidRPr="00A838DA" w:rsidRDefault="00DC4652" w:rsidP="00030FB4">
            <w:pPr>
              <w:pStyle w:val="a3"/>
              <w:tabs>
                <w:tab w:val="decimal" w:pos="79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5614D56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0E0C020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93743F9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83771B5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  <w:gridSpan w:val="2"/>
          </w:tcPr>
          <w:p w14:paraId="02122D2F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C2471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FEEB7A6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4085FC8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04F3487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099EF3B7" w14:textId="77777777" w:rsidR="00DC4652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DC4652" w:rsidRPr="002A7705" w14:paraId="2F266222" w14:textId="77777777" w:rsidTr="00030FB4">
        <w:trPr>
          <w:gridBefore w:val="1"/>
          <w:wBefore w:w="18" w:type="dxa"/>
          <w:cantSplit/>
          <w:trHeight w:val="425"/>
        </w:trPr>
        <w:tc>
          <w:tcPr>
            <w:tcW w:w="3222" w:type="dxa"/>
          </w:tcPr>
          <w:p w14:paraId="230845DE" w14:textId="77777777" w:rsidR="00DC4652" w:rsidRPr="001E032D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gridSpan w:val="2"/>
          </w:tcPr>
          <w:p w14:paraId="0F6D0A07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2660BE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C5A4DB1" w14:textId="77777777" w:rsidR="00DC4652" w:rsidRPr="00A838DA" w:rsidRDefault="00DC4652" w:rsidP="00030FB4">
            <w:pPr>
              <w:pStyle w:val="a3"/>
              <w:tabs>
                <w:tab w:val="decimal" w:pos="79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F632BA8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A8EBA41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4,912)</w:t>
            </w:r>
          </w:p>
        </w:tc>
        <w:tc>
          <w:tcPr>
            <w:tcW w:w="270" w:type="dxa"/>
            <w:gridSpan w:val="2"/>
          </w:tcPr>
          <w:p w14:paraId="708C0A94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77ECE18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B55226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D5711" w14:textId="77777777" w:rsidR="00DC4652" w:rsidRPr="00A838D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270" w:type="dxa"/>
            <w:gridSpan w:val="2"/>
          </w:tcPr>
          <w:p w14:paraId="61A20A28" w14:textId="77777777" w:rsidR="00DC4652" w:rsidRPr="00A0002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206C7859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C51C3AC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67CC996A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(4,918)</w:t>
            </w:r>
          </w:p>
        </w:tc>
      </w:tr>
      <w:tr w:rsidR="00DC4652" w:rsidRPr="002A7705" w14:paraId="59EDCD5F" w14:textId="77777777" w:rsidTr="00030FB4">
        <w:trPr>
          <w:gridBefore w:val="1"/>
          <w:wBefore w:w="18" w:type="dxa"/>
          <w:cantSplit/>
          <w:trHeight w:val="425"/>
        </w:trPr>
        <w:tc>
          <w:tcPr>
            <w:tcW w:w="3222" w:type="dxa"/>
          </w:tcPr>
          <w:p w14:paraId="6E8F7808" w14:textId="77777777" w:rsidR="00DC4652" w:rsidRPr="00A838DA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0FCC844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9B87D5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5B6D9E3" w14:textId="77777777" w:rsidR="00DC4652" w:rsidRPr="00A838DA" w:rsidRDefault="00DC4652" w:rsidP="00030FB4">
            <w:pPr>
              <w:pStyle w:val="a3"/>
              <w:tabs>
                <w:tab w:val="decimal" w:pos="792"/>
              </w:tabs>
              <w:ind w:left="-270" w:right="-108" w:firstLine="16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2D19555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D5ABCBD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D0776DA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2675B05" w14:textId="77777777" w:rsidR="00DC4652" w:rsidRPr="00BC46FA" w:rsidRDefault="00DC4652" w:rsidP="00DC4652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(72)</w:t>
            </w:r>
          </w:p>
        </w:tc>
        <w:tc>
          <w:tcPr>
            <w:tcW w:w="270" w:type="dxa"/>
            <w:gridSpan w:val="2"/>
          </w:tcPr>
          <w:p w14:paraId="221B8FC8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67B1A4" w14:textId="77777777" w:rsidR="00DC4652" w:rsidRPr="00BC46F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(4,9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316AD15" w14:textId="77777777" w:rsidR="00DC4652" w:rsidRPr="00BC46F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37FAC390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A2D4959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2663B399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(5,000)</w:t>
            </w:r>
          </w:p>
        </w:tc>
      </w:tr>
      <w:tr w:rsidR="00DC4652" w:rsidRPr="002A7705" w14:paraId="33CF8749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12EC98B8" w14:textId="77777777" w:rsidR="00DC4652" w:rsidRPr="001E032D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9AB9134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EE40DE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03B81B5" w14:textId="77777777" w:rsidR="00DC4652" w:rsidRPr="00A838DA" w:rsidRDefault="00DC4652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EBB64D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EBD6EA2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4A09B8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7638268" w14:textId="77777777" w:rsidR="00DC4652" w:rsidRPr="00BC46F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F8E89DA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4B4145" w14:textId="77777777" w:rsidR="00DC4652" w:rsidRPr="00A838D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13BC14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422EDBD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B070E0D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</w:tcBorders>
          </w:tcPr>
          <w:p w14:paraId="68B2F0DF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652" w:rsidRPr="002A7705" w14:paraId="424678C2" w14:textId="77777777" w:rsidTr="00030FB4">
        <w:trPr>
          <w:gridBefore w:val="1"/>
          <w:wBefore w:w="18" w:type="dxa"/>
          <w:cantSplit/>
        </w:trPr>
        <w:tc>
          <w:tcPr>
            <w:tcW w:w="3222" w:type="dxa"/>
          </w:tcPr>
          <w:p w14:paraId="3B85C10E" w14:textId="77777777" w:rsidR="00DC4652" w:rsidRPr="001E032D" w:rsidRDefault="00DC4652" w:rsidP="00DC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</w:tcPr>
          <w:p w14:paraId="154BFF25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87E5BE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B855F73" w14:textId="77777777" w:rsidR="00DC4652" w:rsidRPr="00A838DA" w:rsidRDefault="00DC4652" w:rsidP="00030FB4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66,303</w:t>
            </w:r>
          </w:p>
        </w:tc>
        <w:tc>
          <w:tcPr>
            <w:tcW w:w="270" w:type="dxa"/>
            <w:gridSpan w:val="2"/>
          </w:tcPr>
          <w:p w14:paraId="06AB85D0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D393787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48,257</w:t>
            </w:r>
          </w:p>
        </w:tc>
        <w:tc>
          <w:tcPr>
            <w:tcW w:w="270" w:type="dxa"/>
            <w:gridSpan w:val="2"/>
          </w:tcPr>
          <w:p w14:paraId="17143460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D2A03F0" w14:textId="77777777" w:rsidR="00DC4652" w:rsidRPr="00BC46F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  <w:gridSpan w:val="2"/>
          </w:tcPr>
          <w:p w14:paraId="4FE60FD0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981B1" w14:textId="77777777" w:rsidR="00DC4652" w:rsidRPr="00A838DA" w:rsidRDefault="00DC4652" w:rsidP="00DC465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29,067</w:t>
            </w:r>
          </w:p>
        </w:tc>
        <w:tc>
          <w:tcPr>
            <w:tcW w:w="270" w:type="dxa"/>
            <w:gridSpan w:val="2"/>
          </w:tcPr>
          <w:p w14:paraId="49F1490E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88C6B30" w14:textId="77777777" w:rsidR="00DC4652" w:rsidRPr="00A838DA" w:rsidRDefault="00DC4652" w:rsidP="00DC4652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DF8E6C1" w14:textId="77777777" w:rsidR="00DC4652" w:rsidRPr="00A838DA" w:rsidRDefault="00DC4652" w:rsidP="00DC465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60B95D8B" w14:textId="77777777" w:rsidR="00DC4652" w:rsidRPr="00A838DA" w:rsidRDefault="00DC4652" w:rsidP="00DC4652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264,307</w:t>
            </w:r>
          </w:p>
        </w:tc>
      </w:tr>
      <w:tr w:rsidR="00846A4F" w:rsidRPr="002A7705" w14:paraId="45F18059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24938D75" w14:textId="77777777" w:rsidR="00846A4F" w:rsidRPr="001E032D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BA69952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3"/>
          </w:tcPr>
          <w:p w14:paraId="5154B422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98F51EC" w14:textId="77777777" w:rsidR="00846A4F" w:rsidRPr="00A838DA" w:rsidRDefault="00846A4F" w:rsidP="00846A4F">
            <w:pPr>
              <w:pStyle w:val="a3"/>
              <w:tabs>
                <w:tab w:val="decimal" w:pos="1152"/>
              </w:tabs>
              <w:ind w:left="-270" w:right="-108" w:firstLine="16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66,303</w:t>
            </w:r>
          </w:p>
        </w:tc>
        <w:tc>
          <w:tcPr>
            <w:tcW w:w="236" w:type="dxa"/>
            <w:gridSpan w:val="2"/>
          </w:tcPr>
          <w:p w14:paraId="4A468ED8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E2D295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48,257</w:t>
            </w:r>
          </w:p>
        </w:tc>
        <w:tc>
          <w:tcPr>
            <w:tcW w:w="270" w:type="dxa"/>
            <w:gridSpan w:val="2"/>
          </w:tcPr>
          <w:p w14:paraId="0BB55701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6D76FAB" w14:textId="77777777" w:rsidR="00846A4F" w:rsidRPr="00BC46F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  <w:gridSpan w:val="2"/>
          </w:tcPr>
          <w:p w14:paraId="51E3D6B3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CB07A3A" w14:textId="77777777" w:rsidR="00846A4F" w:rsidRPr="00A838D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29,067</w:t>
            </w:r>
          </w:p>
        </w:tc>
        <w:tc>
          <w:tcPr>
            <w:tcW w:w="270" w:type="dxa"/>
            <w:gridSpan w:val="2"/>
          </w:tcPr>
          <w:p w14:paraId="094DDDD0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326C5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A32FB81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00E75697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264,307</w:t>
            </w:r>
          </w:p>
        </w:tc>
      </w:tr>
      <w:tr w:rsidR="00846A4F" w:rsidRPr="002A7705" w14:paraId="0BDEA752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5CD5B797" w14:textId="77777777" w:rsidR="00846A4F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โอนไปสินทรัพย์สิทธิการใช้จากการ</w:t>
            </w:r>
          </w:p>
          <w:p w14:paraId="0DF0F852" w14:textId="77777777" w:rsidR="00846A4F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ถือปฏิบัติตาม </w:t>
            </w:r>
            <w:r>
              <w:rPr>
                <w:rFonts w:ascii="Angsana New" w:hAnsi="Angsana New"/>
                <w:sz w:val="30"/>
                <w:szCs w:val="30"/>
              </w:rPr>
              <w:t xml:space="preserve">TFRS 16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เป็นครั้งแรก</w:t>
            </w:r>
          </w:p>
          <w:p w14:paraId="70731ACF" w14:textId="77777777" w:rsidR="00846A4F" w:rsidRPr="0010354F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354F">
              <w:rPr>
                <w:rFonts w:ascii="Angsana New" w:hAnsi="Angsana New" w:hint="cs"/>
                <w:sz w:val="30"/>
                <w:szCs w:val="30"/>
                <w:cs/>
              </w:rPr>
              <w:t xml:space="preserve">   (ดูหมายเหตุข้อ </w:t>
            </w:r>
            <w:r w:rsidRPr="0010354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0354F">
              <w:rPr>
                <w:rFonts w:ascii="Angsana New" w:hAnsi="Angsana New" w:hint="cs"/>
                <w:sz w:val="30"/>
                <w:szCs w:val="30"/>
                <w:cs/>
              </w:rPr>
              <w:t>(ข))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859CF" w14:textId="77777777" w:rsidR="00846A4F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FA0F2D" w14:textId="77777777" w:rsidR="00846A4F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C24F4EF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3"/>
          </w:tcPr>
          <w:p w14:paraId="50D54885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14BEC09" w14:textId="77777777" w:rsidR="00846A4F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8AAE750" w14:textId="77777777" w:rsidR="00846A4F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78E44B" w14:textId="77777777" w:rsidR="00846A4F" w:rsidRPr="00A838DA" w:rsidRDefault="00846A4F" w:rsidP="00846A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BDAF160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6AF1CD" w14:textId="77777777" w:rsidR="00846A4F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CB1E1D" w14:textId="77777777" w:rsidR="00846A4F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4F13CD" w14:textId="77777777" w:rsidR="00846A4F" w:rsidRPr="00A838DA" w:rsidRDefault="00846A4F" w:rsidP="00846A4F">
            <w:pPr>
              <w:pStyle w:val="a3"/>
              <w:tabs>
                <w:tab w:val="decimal" w:pos="8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9B7946F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C654EC" w14:textId="77777777" w:rsidR="00846A4F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B4991C" w14:textId="77777777" w:rsidR="00846A4F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628391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25E1496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7E48A032" w14:textId="77777777" w:rsidR="00846A4F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3698F9" w14:textId="77777777" w:rsidR="00846A4F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975735" w14:textId="77777777" w:rsidR="00846A4F" w:rsidRPr="00A838D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,86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  <w:gridSpan w:val="2"/>
          </w:tcPr>
          <w:p w14:paraId="68F9626B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419EBA" w14:textId="77777777" w:rsidR="00846A4F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732913" w14:textId="77777777" w:rsidR="00846A4F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FBA022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63B1735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53F64ACF" w14:textId="77777777" w:rsidR="00846A4F" w:rsidRDefault="00846A4F" w:rsidP="00846A4F">
            <w:pPr>
              <w:pStyle w:val="a3"/>
              <w:ind w:left="40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A0B919" w14:textId="77777777" w:rsidR="00846A4F" w:rsidRDefault="00846A4F" w:rsidP="00846A4F">
            <w:pPr>
              <w:pStyle w:val="a3"/>
              <w:ind w:left="40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E9BC03" w14:textId="77777777" w:rsidR="00846A4F" w:rsidRPr="00A838DA" w:rsidRDefault="00846A4F" w:rsidP="00846A4F">
            <w:pPr>
              <w:pStyle w:val="a3"/>
              <w:tabs>
                <w:tab w:val="left" w:pos="859"/>
              </w:tabs>
              <w:ind w:left="40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18,233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46A4F" w:rsidRPr="002A7705" w14:paraId="33FD087C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77C59B60" w14:textId="77777777" w:rsidR="00846A4F" w:rsidRPr="00DC4652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6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C46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C465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DC46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E6A09E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3"/>
          </w:tcPr>
          <w:p w14:paraId="14ACB939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14A81DE" w14:textId="77777777" w:rsidR="00846A4F" w:rsidRPr="00A838DA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66,303</w:t>
            </w:r>
          </w:p>
        </w:tc>
        <w:tc>
          <w:tcPr>
            <w:tcW w:w="236" w:type="dxa"/>
            <w:gridSpan w:val="2"/>
          </w:tcPr>
          <w:p w14:paraId="62650A65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4CC258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48,257</w:t>
            </w:r>
          </w:p>
        </w:tc>
        <w:tc>
          <w:tcPr>
            <w:tcW w:w="270" w:type="dxa"/>
            <w:gridSpan w:val="2"/>
          </w:tcPr>
          <w:p w14:paraId="70C89B42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AF92564" w14:textId="77777777" w:rsidR="00846A4F" w:rsidRPr="00BC46F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  <w:gridSpan w:val="2"/>
          </w:tcPr>
          <w:p w14:paraId="231C5541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10FF75FC" w14:textId="77777777" w:rsidR="00846A4F" w:rsidRPr="00A838D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11,205</w:t>
            </w:r>
          </w:p>
        </w:tc>
        <w:tc>
          <w:tcPr>
            <w:tcW w:w="270" w:type="dxa"/>
            <w:gridSpan w:val="2"/>
          </w:tcPr>
          <w:p w14:paraId="335DF015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D01D90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C0ADF2E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</w:tcBorders>
          </w:tcPr>
          <w:p w14:paraId="18208E3A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584D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,074</w:t>
            </w:r>
          </w:p>
        </w:tc>
      </w:tr>
      <w:tr w:rsidR="00846A4F" w:rsidRPr="002A7705" w14:paraId="63D7A047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0D3B467B" w14:textId="77777777" w:rsidR="00846A4F" w:rsidRPr="001E032D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60B9076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522" w:type="dxa"/>
            <w:gridSpan w:val="3"/>
          </w:tcPr>
          <w:p w14:paraId="74B1C60C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307A9A0" w14:textId="77777777" w:rsidR="00846A4F" w:rsidRPr="00A838DA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9,920</w:t>
            </w:r>
          </w:p>
        </w:tc>
        <w:tc>
          <w:tcPr>
            <w:tcW w:w="236" w:type="dxa"/>
            <w:gridSpan w:val="2"/>
          </w:tcPr>
          <w:p w14:paraId="3803554A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BBC84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27,566</w:t>
            </w:r>
          </w:p>
        </w:tc>
        <w:tc>
          <w:tcPr>
            <w:tcW w:w="270" w:type="dxa"/>
            <w:gridSpan w:val="2"/>
          </w:tcPr>
          <w:p w14:paraId="58ABFC7A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901BD25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3,181</w:t>
            </w:r>
          </w:p>
        </w:tc>
        <w:tc>
          <w:tcPr>
            <w:tcW w:w="270" w:type="dxa"/>
            <w:gridSpan w:val="2"/>
          </w:tcPr>
          <w:p w14:paraId="32C212B4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A544A32" w14:textId="77777777" w:rsidR="00846A4F" w:rsidRPr="00A838D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2,163</w:t>
            </w:r>
          </w:p>
        </w:tc>
        <w:tc>
          <w:tcPr>
            <w:tcW w:w="270" w:type="dxa"/>
            <w:gridSpan w:val="2"/>
          </w:tcPr>
          <w:p w14:paraId="6EAF52F4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0E3EF8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8929253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0A045904" w14:textId="77777777" w:rsidR="00846A4F" w:rsidRPr="00A838DA" w:rsidRDefault="00846A4F" w:rsidP="00846A4F">
            <w:pPr>
              <w:pStyle w:val="a3"/>
              <w:tabs>
                <w:tab w:val="left" w:pos="630"/>
              </w:tabs>
              <w:ind w:left="400" w:right="-462" w:firstLine="1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42,830</w:t>
            </w:r>
          </w:p>
        </w:tc>
      </w:tr>
      <w:tr w:rsidR="00846A4F" w:rsidRPr="002A7705" w14:paraId="67280701" w14:textId="77777777" w:rsidTr="002817DA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622CBBFA" w14:textId="77777777" w:rsidR="00846A4F" w:rsidRPr="001E032D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344D25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3"/>
          </w:tcPr>
          <w:p w14:paraId="168070CA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873C1E2" w14:textId="77777777" w:rsidR="00846A4F" w:rsidRPr="00A838DA" w:rsidRDefault="00846A4F" w:rsidP="00846A4F">
            <w:pPr>
              <w:pStyle w:val="a3"/>
              <w:tabs>
                <w:tab w:val="decimal" w:pos="116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6BE1E666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50B517" w14:textId="77777777" w:rsidR="00846A4F" w:rsidRPr="00A838DA" w:rsidRDefault="00846A4F" w:rsidP="00846A4F">
            <w:pPr>
              <w:pStyle w:val="a3"/>
              <w:tabs>
                <w:tab w:val="decimal" w:pos="10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37400BB2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F0D8B6C" w14:textId="77777777" w:rsidR="00846A4F" w:rsidRPr="00BC46FA" w:rsidRDefault="00846A4F" w:rsidP="00846A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5AA8D52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AFC4985" w14:textId="77777777" w:rsidR="00846A4F" w:rsidRPr="00BC46F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6B9D5F23" w14:textId="77777777" w:rsidR="00846A4F" w:rsidRPr="00BC46F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57AA3E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12ACEFC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525377CE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4,313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46A4F" w:rsidRPr="002A7705" w14:paraId="4764BAAE" w14:textId="77777777" w:rsidTr="002817DA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05A1A428" w14:textId="77777777" w:rsidR="00846A4F" w:rsidRPr="00A838DA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00403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0403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CB5A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235080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3"/>
          </w:tcPr>
          <w:p w14:paraId="56D3FA4B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5E724" w14:textId="77777777" w:rsidR="00846A4F" w:rsidRPr="00A838DA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75,911</w:t>
            </w:r>
          </w:p>
        </w:tc>
        <w:tc>
          <w:tcPr>
            <w:tcW w:w="236" w:type="dxa"/>
            <w:gridSpan w:val="2"/>
          </w:tcPr>
          <w:p w14:paraId="37F10607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4810BFE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74,982</w:t>
            </w:r>
          </w:p>
        </w:tc>
        <w:tc>
          <w:tcPr>
            <w:tcW w:w="270" w:type="dxa"/>
            <w:gridSpan w:val="2"/>
          </w:tcPr>
          <w:p w14:paraId="55B5D3C2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99411" w14:textId="77777777" w:rsidR="00846A4F" w:rsidRPr="00BC46F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3,490</w:t>
            </w:r>
          </w:p>
        </w:tc>
        <w:tc>
          <w:tcPr>
            <w:tcW w:w="270" w:type="dxa"/>
            <w:gridSpan w:val="2"/>
          </w:tcPr>
          <w:p w14:paraId="28021ACE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CB2760" w14:textId="77777777" w:rsidR="00846A4F" w:rsidRPr="00A838DA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10,208</w:t>
            </w:r>
          </w:p>
        </w:tc>
        <w:tc>
          <w:tcPr>
            <w:tcW w:w="270" w:type="dxa"/>
            <w:gridSpan w:val="2"/>
          </w:tcPr>
          <w:p w14:paraId="53B28635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D394AC" w14:textId="77777777" w:rsidR="00846A4F" w:rsidRPr="00A838DA" w:rsidRDefault="00846A4F" w:rsidP="00846A4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9FB2FCD" w14:textId="77777777" w:rsidR="00846A4F" w:rsidRPr="00A838DA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65907D" w14:textId="77777777" w:rsidR="00846A4F" w:rsidRPr="00A838DA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284,591</w:t>
            </w:r>
          </w:p>
        </w:tc>
      </w:tr>
      <w:tr w:rsidR="008E0919" w:rsidRPr="002A7705" w14:paraId="636A2460" w14:textId="77777777" w:rsidTr="002817DA">
        <w:trPr>
          <w:gridBefore w:val="1"/>
          <w:gridAfter w:val="1"/>
          <w:wBefore w:w="18" w:type="dxa"/>
          <w:wAfter w:w="18" w:type="dxa"/>
          <w:cantSplit/>
          <w:trHeight w:val="144"/>
        </w:trPr>
        <w:tc>
          <w:tcPr>
            <w:tcW w:w="3222" w:type="dxa"/>
          </w:tcPr>
          <w:p w14:paraId="7E5A8764" w14:textId="77777777" w:rsidR="008E0919" w:rsidRPr="008E0919" w:rsidRDefault="008E0919" w:rsidP="008E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090CFF" w14:textId="77777777" w:rsidR="008E0919" w:rsidRPr="008E0919" w:rsidRDefault="008E0919" w:rsidP="008E0919">
            <w:pPr>
              <w:pStyle w:val="a3"/>
              <w:tabs>
                <w:tab w:val="decimal" w:pos="10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  <w:lang w:val="en-US"/>
              </w:rPr>
            </w:pPr>
          </w:p>
        </w:tc>
        <w:tc>
          <w:tcPr>
            <w:tcW w:w="522" w:type="dxa"/>
            <w:gridSpan w:val="3"/>
          </w:tcPr>
          <w:p w14:paraId="604494A3" w14:textId="77777777" w:rsidR="008E0919" w:rsidRPr="008E0919" w:rsidRDefault="008E0919" w:rsidP="008E0919">
            <w:pPr>
              <w:pStyle w:val="a3"/>
              <w:tabs>
                <w:tab w:val="decimal" w:pos="972"/>
              </w:tabs>
              <w:ind w:left="-108" w:right="0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20710C0" w14:textId="77777777" w:rsidR="008E0919" w:rsidRPr="008E0919" w:rsidRDefault="008E0919" w:rsidP="008E0919">
            <w:pPr>
              <w:pStyle w:val="a3"/>
              <w:tabs>
                <w:tab w:val="decimal" w:pos="115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41A5FEE" w14:textId="77777777" w:rsidR="008E0919" w:rsidRPr="008E0919" w:rsidRDefault="008E0919" w:rsidP="008E0919">
            <w:pPr>
              <w:pStyle w:val="a3"/>
              <w:tabs>
                <w:tab w:val="decimal" w:pos="972"/>
              </w:tabs>
              <w:ind w:left="-108" w:right="0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2DF008F" w14:textId="77777777" w:rsidR="008E0919" w:rsidRPr="008E0919" w:rsidRDefault="008E0919" w:rsidP="008E0919">
            <w:pPr>
              <w:pStyle w:val="a3"/>
              <w:tabs>
                <w:tab w:val="decimal" w:pos="10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0253248" w14:textId="77777777" w:rsidR="008E0919" w:rsidRPr="008E0919" w:rsidRDefault="008E0919" w:rsidP="008E091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E06E72D" w14:textId="77777777" w:rsidR="008E0919" w:rsidRPr="008E0919" w:rsidRDefault="008E0919" w:rsidP="008E0919">
            <w:pPr>
              <w:pStyle w:val="a3"/>
              <w:tabs>
                <w:tab w:val="decimal" w:pos="10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9DF55DB" w14:textId="77777777" w:rsidR="008E0919" w:rsidRPr="008E0919" w:rsidRDefault="008E0919" w:rsidP="008E0919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47ED885A" w14:textId="77777777" w:rsidR="008E0919" w:rsidRPr="008E0919" w:rsidRDefault="008E0919" w:rsidP="008E0919">
            <w:pPr>
              <w:pStyle w:val="a3"/>
              <w:tabs>
                <w:tab w:val="decimal" w:pos="9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E94BDB5" w14:textId="77777777" w:rsidR="008E0919" w:rsidRPr="008E0919" w:rsidRDefault="008E0919" w:rsidP="008E09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3EC0DE" w14:textId="77777777" w:rsidR="008E0919" w:rsidRPr="008E0919" w:rsidRDefault="008E0919" w:rsidP="008E0919">
            <w:pPr>
              <w:pStyle w:val="a3"/>
              <w:tabs>
                <w:tab w:val="decimal" w:pos="10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79BEB8" w14:textId="77777777" w:rsidR="008E0919" w:rsidRPr="008E0919" w:rsidRDefault="008E0919" w:rsidP="008E09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</w:tcBorders>
          </w:tcPr>
          <w:p w14:paraId="569669EA" w14:textId="77777777" w:rsidR="008E0919" w:rsidRPr="008E0919" w:rsidRDefault="008E0919" w:rsidP="008E0919">
            <w:pPr>
              <w:pStyle w:val="a3"/>
              <w:tabs>
                <w:tab w:val="decimal" w:pos="10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</w:tr>
      <w:tr w:rsidR="00846A4F" w:rsidRPr="002A7705" w14:paraId="574A3663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7A026611" w14:textId="77777777" w:rsidR="00846A4F" w:rsidRPr="00D50CEE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912894B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dxa"/>
            <w:gridSpan w:val="3"/>
          </w:tcPr>
          <w:p w14:paraId="6729EA78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E14F0D5" w14:textId="77777777" w:rsidR="00846A4F" w:rsidRPr="002A7705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680328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4DDEF5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6F5D81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6630B7C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0BC63EB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6522057" w14:textId="77777777" w:rsidR="00846A4F" w:rsidRPr="002A7705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7AF67B9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AEDF0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F6DFD5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55F5F1CD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6A4F" w:rsidRPr="002A7705" w14:paraId="0253B51D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551569E7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18C9903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dxa"/>
            <w:gridSpan w:val="3"/>
            <w:vAlign w:val="bottom"/>
          </w:tcPr>
          <w:p w14:paraId="79D6D69D" w14:textId="77777777" w:rsidR="00846A4F" w:rsidRPr="002A7705" w:rsidRDefault="00846A4F" w:rsidP="00846A4F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1F42CA9" w14:textId="77777777" w:rsidR="00846A4F" w:rsidRPr="002A7705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623153" w14:textId="77777777" w:rsidR="00846A4F" w:rsidRPr="002A7705" w:rsidRDefault="00846A4F" w:rsidP="00846A4F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50B2681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7D0E52D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3F4BFAC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F69F889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F706B73" w14:textId="77777777" w:rsidR="00846A4F" w:rsidRPr="002A7705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D6DFC9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540707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9E4554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3"/>
          </w:tcPr>
          <w:p w14:paraId="68D65A51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6A4F" w:rsidRPr="002A7705" w14:paraId="506A241F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6057CB49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231EA0BE" w14:textId="77777777" w:rsidR="00846A4F" w:rsidRPr="00EC75D2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522" w:type="dxa"/>
            <w:gridSpan w:val="3"/>
          </w:tcPr>
          <w:p w14:paraId="69094EBF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51ED84B" w14:textId="77777777" w:rsidR="00846A4F" w:rsidRPr="00EC75D2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167,365</w:t>
            </w:r>
          </w:p>
        </w:tc>
        <w:tc>
          <w:tcPr>
            <w:tcW w:w="236" w:type="dxa"/>
            <w:gridSpan w:val="2"/>
          </w:tcPr>
          <w:p w14:paraId="2B5C8618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912030" w14:textId="77777777" w:rsidR="00846A4F" w:rsidRPr="00EC75D2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263,67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358C8045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A219EB2" w14:textId="77777777" w:rsidR="00846A4F" w:rsidRPr="009F5903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  <w:gridSpan w:val="2"/>
          </w:tcPr>
          <w:p w14:paraId="26D20562" w14:textId="77777777" w:rsidR="00846A4F" w:rsidRPr="009F5903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2253799" w14:textId="77777777" w:rsidR="00846A4F" w:rsidRPr="009F5903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9,7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gridSpan w:val="2"/>
          </w:tcPr>
          <w:p w14:paraId="48D2CEDC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6A570" w14:textId="77777777" w:rsidR="00846A4F" w:rsidRPr="00EC75D2" w:rsidRDefault="00846A4F" w:rsidP="00846A4F">
            <w:pPr>
              <w:pStyle w:val="a3"/>
              <w:tabs>
                <w:tab w:val="decimal" w:pos="97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  <w:gridSpan w:val="2"/>
          </w:tcPr>
          <w:p w14:paraId="49159985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gridSpan w:val="3"/>
          </w:tcPr>
          <w:p w14:paraId="5CAF695E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502,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846A4F" w:rsidRPr="002A7705" w14:paraId="1E638275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12F8A576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F05E6E" w14:textId="77777777" w:rsidR="00846A4F" w:rsidRPr="0012434B" w:rsidRDefault="00846A4F" w:rsidP="00846A4F">
            <w:pPr>
              <w:pStyle w:val="a3"/>
              <w:tabs>
                <w:tab w:val="left" w:pos="975"/>
                <w:tab w:val="left" w:pos="113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522" w:type="dxa"/>
            <w:gridSpan w:val="3"/>
          </w:tcPr>
          <w:p w14:paraId="0B639581" w14:textId="77777777" w:rsidR="00846A4F" w:rsidRPr="0012434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66B2CCA" w14:textId="77777777" w:rsidR="00846A4F" w:rsidRPr="0012434B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8A1FA54" w14:textId="77777777" w:rsidR="00846A4F" w:rsidRPr="0012434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0D4427" w14:textId="77777777" w:rsidR="00846A4F" w:rsidRPr="0012434B" w:rsidRDefault="00846A4F" w:rsidP="00846A4F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CFC6BA0" w14:textId="77777777" w:rsidR="00846A4F" w:rsidRPr="0012434B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AB9C2B3" w14:textId="77777777" w:rsidR="00846A4F" w:rsidRPr="009F5903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  <w:gridSpan w:val="2"/>
          </w:tcPr>
          <w:p w14:paraId="336F2452" w14:textId="77777777" w:rsidR="00846A4F" w:rsidRPr="009F5903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9D128B8" w14:textId="77777777" w:rsidR="00846A4F" w:rsidRPr="009F5903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14,904</w:t>
            </w:r>
          </w:p>
        </w:tc>
        <w:tc>
          <w:tcPr>
            <w:tcW w:w="270" w:type="dxa"/>
            <w:gridSpan w:val="2"/>
          </w:tcPr>
          <w:p w14:paraId="7813E6E5" w14:textId="77777777" w:rsidR="00846A4F" w:rsidRPr="0012434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8DC70B" w14:textId="77777777" w:rsidR="00846A4F" w:rsidRPr="0012434B" w:rsidRDefault="00846A4F" w:rsidP="00846A4F">
            <w:pPr>
              <w:pStyle w:val="a3"/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019C18C" w14:textId="77777777" w:rsidR="00846A4F" w:rsidRPr="0012434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14:paraId="4722D573" w14:textId="77777777" w:rsidR="00846A4F" w:rsidRPr="0012434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15,034</w:t>
            </w:r>
          </w:p>
        </w:tc>
      </w:tr>
      <w:tr w:rsidR="00846A4F" w:rsidRPr="002A7705" w14:paraId="4185BDE7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6A9088A2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6AFA7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522" w:type="dxa"/>
            <w:gridSpan w:val="3"/>
          </w:tcPr>
          <w:p w14:paraId="581D7CB9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6A3FD" w14:textId="77777777" w:rsidR="00846A4F" w:rsidRPr="002A7705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167,365</w:t>
            </w:r>
          </w:p>
        </w:tc>
        <w:tc>
          <w:tcPr>
            <w:tcW w:w="236" w:type="dxa"/>
            <w:gridSpan w:val="2"/>
          </w:tcPr>
          <w:p w14:paraId="770E187E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CE9614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263,672</w:t>
            </w:r>
          </w:p>
        </w:tc>
        <w:tc>
          <w:tcPr>
            <w:tcW w:w="270" w:type="dxa"/>
            <w:gridSpan w:val="2"/>
          </w:tcPr>
          <w:p w14:paraId="7A60644A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461CB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7,622</w:t>
            </w:r>
          </w:p>
        </w:tc>
        <w:tc>
          <w:tcPr>
            <w:tcW w:w="270" w:type="dxa"/>
            <w:gridSpan w:val="2"/>
          </w:tcPr>
          <w:p w14:paraId="60588CC6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1D7493" w14:textId="77777777" w:rsidR="00846A4F" w:rsidRPr="002A7705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24,682</w:t>
            </w:r>
          </w:p>
        </w:tc>
        <w:tc>
          <w:tcPr>
            <w:tcW w:w="270" w:type="dxa"/>
            <w:gridSpan w:val="2"/>
          </w:tcPr>
          <w:p w14:paraId="450E13C7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19941B" w14:textId="77777777" w:rsidR="00846A4F" w:rsidRPr="002A7705" w:rsidRDefault="00846A4F" w:rsidP="00846A4F">
            <w:pPr>
              <w:pStyle w:val="a3"/>
              <w:tabs>
                <w:tab w:val="decimal" w:pos="79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  <w:gridSpan w:val="2"/>
          </w:tcPr>
          <w:p w14:paraId="1853AF58" w14:textId="77777777" w:rsidR="00846A4F" w:rsidRPr="002A7705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7A8D25" w14:textId="77777777" w:rsidR="00846A4F" w:rsidRPr="002A7705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517,778</w:t>
            </w:r>
          </w:p>
        </w:tc>
      </w:tr>
      <w:tr w:rsidR="00846A4F" w:rsidRPr="002A7705" w14:paraId="0F35BC2F" w14:textId="77777777" w:rsidTr="008E091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42D30B41" w14:textId="77777777" w:rsidR="00846A4F" w:rsidRPr="008E0919" w:rsidRDefault="00846A4F" w:rsidP="008E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638944" w14:textId="77777777" w:rsidR="00846A4F" w:rsidRPr="008E0919" w:rsidRDefault="00846A4F" w:rsidP="008E0919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22" w:type="dxa"/>
            <w:gridSpan w:val="3"/>
            <w:vAlign w:val="bottom"/>
          </w:tcPr>
          <w:p w14:paraId="4695C893" w14:textId="77777777" w:rsidR="00846A4F" w:rsidRPr="008E0919" w:rsidRDefault="00846A4F" w:rsidP="008E0919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B3C8531" w14:textId="77777777" w:rsidR="00846A4F" w:rsidRPr="008E0919" w:rsidRDefault="00846A4F" w:rsidP="008E0919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CEA82D" w14:textId="77777777" w:rsidR="00846A4F" w:rsidRPr="008E0919" w:rsidRDefault="00846A4F" w:rsidP="008E0919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216BE76" w14:textId="77777777" w:rsidR="00846A4F" w:rsidRPr="008E0919" w:rsidRDefault="00846A4F" w:rsidP="008E0919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956EDC" w14:textId="77777777" w:rsidR="00846A4F" w:rsidRPr="008E0919" w:rsidRDefault="00846A4F" w:rsidP="008E091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48CADE64" w14:textId="77777777" w:rsidR="00846A4F" w:rsidRPr="008E0919" w:rsidRDefault="00846A4F" w:rsidP="008E0919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9C26E75" w14:textId="77777777" w:rsidR="00846A4F" w:rsidRPr="008E0919" w:rsidRDefault="00846A4F" w:rsidP="008E0919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14:paraId="231446F6" w14:textId="77777777" w:rsidR="00846A4F" w:rsidRPr="008E0919" w:rsidRDefault="00846A4F" w:rsidP="008E0919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F317A5" w14:textId="77777777" w:rsidR="00846A4F" w:rsidRPr="008E0919" w:rsidRDefault="00846A4F" w:rsidP="008E09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DEEB56" w14:textId="77777777" w:rsidR="00846A4F" w:rsidRPr="008E0919" w:rsidRDefault="00846A4F" w:rsidP="008E0919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F70647" w14:textId="77777777" w:rsidR="00846A4F" w:rsidRPr="008E0919" w:rsidRDefault="00846A4F" w:rsidP="008E091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gridSpan w:val="3"/>
            <w:tcBorders>
              <w:top w:val="double" w:sz="4" w:space="0" w:color="auto"/>
            </w:tcBorders>
          </w:tcPr>
          <w:p w14:paraId="68B8A8EF" w14:textId="77777777" w:rsidR="00846A4F" w:rsidRPr="008E0919" w:rsidRDefault="00846A4F" w:rsidP="008E0919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46A4F" w:rsidRPr="002A7705" w14:paraId="551D7B3C" w14:textId="77777777" w:rsidTr="00746CA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1B810502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FA9DE77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522" w:type="dxa"/>
            <w:gridSpan w:val="3"/>
            <w:vAlign w:val="bottom"/>
          </w:tcPr>
          <w:p w14:paraId="72C852AB" w14:textId="77777777" w:rsidR="00846A4F" w:rsidRPr="00AD75CB" w:rsidRDefault="00846A4F" w:rsidP="00846A4F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A18695A" w14:textId="77777777" w:rsidR="00846A4F" w:rsidRPr="00AD75CB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58E65A7" w14:textId="77777777" w:rsidR="00846A4F" w:rsidRPr="00AD75CB" w:rsidRDefault="00846A4F" w:rsidP="00846A4F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22DEAE35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3CDE85E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1D583212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85A0CC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3"/>
          </w:tcPr>
          <w:p w14:paraId="30769E28" w14:textId="77777777" w:rsidR="00846A4F" w:rsidRPr="00AD75CB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19E3B86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E5E5919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48CF09E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gridSpan w:val="3"/>
          </w:tcPr>
          <w:p w14:paraId="6DF7C3BF" w14:textId="77777777" w:rsidR="00846A4F" w:rsidRPr="00AD75CB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46A4F" w:rsidRPr="002A7705" w14:paraId="7987CCA1" w14:textId="77777777" w:rsidTr="00746CA9">
        <w:trPr>
          <w:gridBefore w:val="1"/>
          <w:gridAfter w:val="1"/>
          <w:wBefore w:w="18" w:type="dxa"/>
          <w:wAfter w:w="18" w:type="dxa"/>
          <w:cantSplit/>
        </w:trPr>
        <w:tc>
          <w:tcPr>
            <w:tcW w:w="3222" w:type="dxa"/>
          </w:tcPr>
          <w:p w14:paraId="670D8895" w14:textId="77777777" w:rsidR="00846A4F" w:rsidRPr="002A7705" w:rsidRDefault="00846A4F" w:rsidP="008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3DA987" w14:textId="77777777" w:rsidR="00846A4F" w:rsidRPr="00746CA9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522" w:type="dxa"/>
            <w:gridSpan w:val="3"/>
          </w:tcPr>
          <w:p w14:paraId="119D5B04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5CB95A0E" w14:textId="77777777" w:rsidR="00846A4F" w:rsidRPr="00746CA9" w:rsidRDefault="00846A4F" w:rsidP="00846A4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159,731</w:t>
            </w:r>
          </w:p>
        </w:tc>
        <w:tc>
          <w:tcPr>
            <w:tcW w:w="236" w:type="dxa"/>
            <w:gridSpan w:val="2"/>
          </w:tcPr>
          <w:p w14:paraId="4DC0AE5E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3EE1979" w14:textId="77777777" w:rsidR="00846A4F" w:rsidRPr="00746CA9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248,04</w:t>
            </w:r>
            <w:r w:rsidR="00584DFC"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1054222F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06B015DB" w14:textId="77777777" w:rsidR="00846A4F" w:rsidRPr="00746CA9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6,646</w:t>
            </w:r>
          </w:p>
        </w:tc>
        <w:tc>
          <w:tcPr>
            <w:tcW w:w="270" w:type="dxa"/>
            <w:gridSpan w:val="2"/>
          </w:tcPr>
          <w:p w14:paraId="2C432F8D" w14:textId="77777777" w:rsidR="00846A4F" w:rsidRPr="009F5903" w:rsidRDefault="00846A4F" w:rsidP="00846A4F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28840885" w14:textId="77777777" w:rsidR="00846A4F" w:rsidRPr="00746CA9" w:rsidRDefault="00846A4F" w:rsidP="00846A4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7,70</w:t>
            </w:r>
            <w:r w:rsidR="00584DFC"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14:paraId="6C47970D" w14:textId="77777777" w:rsidR="00846A4F" w:rsidRPr="00EC75D2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7ACB88" w14:textId="77777777" w:rsidR="00846A4F" w:rsidRPr="00746CA9" w:rsidRDefault="00846A4F" w:rsidP="00846A4F">
            <w:pPr>
              <w:pStyle w:val="a3"/>
              <w:tabs>
                <w:tab w:val="decimal" w:pos="976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17,49</w:t>
            </w:r>
            <w:r w:rsidR="00584DFC"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2EDED2FC" w14:textId="77777777" w:rsidR="00846A4F" w:rsidRPr="00AD75CB" w:rsidRDefault="00846A4F" w:rsidP="00846A4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  <w:gridSpan w:val="3"/>
            <w:tcBorders>
              <w:bottom w:val="double" w:sz="4" w:space="0" w:color="auto"/>
            </w:tcBorders>
          </w:tcPr>
          <w:p w14:paraId="3550D854" w14:textId="77777777" w:rsidR="00846A4F" w:rsidRPr="00746CA9" w:rsidRDefault="00846A4F" w:rsidP="00846A4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46C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475,436</w:t>
            </w:r>
          </w:p>
        </w:tc>
      </w:tr>
    </w:tbl>
    <w:p w14:paraId="69C22C94" w14:textId="77777777" w:rsidR="0010354F" w:rsidRPr="0010354F" w:rsidRDefault="0010354F" w:rsidP="0010354F">
      <w:pPr>
        <w:rPr>
          <w:rFonts w:ascii="Angsana New" w:hAnsi="Angsana New"/>
          <w:sz w:val="30"/>
          <w:szCs w:val="30"/>
        </w:rPr>
        <w:sectPr w:rsidR="0010354F" w:rsidRPr="0010354F" w:rsidSect="00207DE2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6834" w:h="11909" w:orient="landscape" w:code="9"/>
          <w:pgMar w:top="691" w:right="1152" w:bottom="576" w:left="1152" w:header="720" w:footer="528" w:gutter="0"/>
          <w:cols w:space="720"/>
        </w:sectPr>
      </w:pPr>
    </w:p>
    <w:p w14:paraId="59351FC7" w14:textId="77777777" w:rsidR="00207DE2" w:rsidRPr="002A7705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แต่ยังคงใช้งานจนถึงวันที่ </w:t>
      </w:r>
      <w:r w:rsidR="002E1246">
        <w:rPr>
          <w:rFonts w:ascii="Angsana New" w:hAnsi="Angsana New"/>
          <w:sz w:val="30"/>
          <w:szCs w:val="30"/>
        </w:rPr>
        <w:t>31</w:t>
      </w:r>
      <w:r w:rsidRPr="002A77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E1246">
        <w:rPr>
          <w:rFonts w:ascii="Angsana New" w:hAnsi="Angsana New"/>
          <w:sz w:val="30"/>
          <w:szCs w:val="30"/>
        </w:rPr>
        <w:t>2563</w:t>
      </w:r>
      <w:r w:rsidR="006908DE">
        <w:rPr>
          <w:rFonts w:ascii="Angsana New" w:hAnsi="Angsana New"/>
          <w:sz w:val="30"/>
          <w:szCs w:val="30"/>
          <w:cs/>
        </w:rPr>
        <w:t xml:space="preserve"> มี</w:t>
      </w:r>
      <w:r w:rsidR="006908DE" w:rsidRPr="00DE74BD">
        <w:rPr>
          <w:rFonts w:ascii="Angsana New" w:hAnsi="Angsana New"/>
          <w:sz w:val="30"/>
          <w:szCs w:val="30"/>
          <w:cs/>
        </w:rPr>
        <w:t>จำนวน</w:t>
      </w:r>
      <w:r w:rsidR="002D38E7" w:rsidRPr="00DE74BD">
        <w:rPr>
          <w:rFonts w:ascii="Angsana New" w:hAnsi="Angsana New"/>
          <w:sz w:val="30"/>
          <w:szCs w:val="30"/>
        </w:rPr>
        <w:t xml:space="preserve"> </w:t>
      </w:r>
      <w:r w:rsidR="00387B49">
        <w:rPr>
          <w:rFonts w:ascii="Angsana New" w:hAnsi="Angsana New"/>
          <w:sz w:val="30"/>
          <w:szCs w:val="30"/>
        </w:rPr>
        <w:t>13</w:t>
      </w:r>
      <w:r w:rsidR="00680E6C">
        <w:rPr>
          <w:rFonts w:ascii="Angsana New" w:hAnsi="Angsana New"/>
          <w:sz w:val="30"/>
          <w:szCs w:val="30"/>
        </w:rPr>
        <w:t>4</w:t>
      </w:r>
      <w:r w:rsidR="00387B49">
        <w:rPr>
          <w:rFonts w:ascii="Angsana New" w:hAnsi="Angsana New"/>
          <w:sz w:val="30"/>
          <w:szCs w:val="30"/>
        </w:rPr>
        <w:t>.2</w:t>
      </w:r>
      <w:r w:rsidR="00AB698E" w:rsidRPr="00DE74BD">
        <w:rPr>
          <w:rFonts w:ascii="Angsana New" w:hAnsi="Angsana New"/>
          <w:sz w:val="30"/>
          <w:szCs w:val="30"/>
        </w:rPr>
        <w:t xml:space="preserve"> </w:t>
      </w:r>
      <w:r w:rsidR="00AB698E" w:rsidRPr="00DE74BD">
        <w:rPr>
          <w:rFonts w:ascii="Angsana New" w:hAnsi="Angsana New"/>
          <w:sz w:val="30"/>
          <w:szCs w:val="30"/>
          <w:cs/>
        </w:rPr>
        <w:t>ล้</w:t>
      </w:r>
      <w:r w:rsidRPr="00DE74BD">
        <w:rPr>
          <w:rFonts w:ascii="Angsana New" w:hAnsi="Angsana New"/>
          <w:sz w:val="30"/>
          <w:szCs w:val="30"/>
          <w:cs/>
        </w:rPr>
        <w:t>าน</w:t>
      </w:r>
      <w:r w:rsidRPr="002A7705">
        <w:rPr>
          <w:rFonts w:ascii="Angsana New" w:hAnsi="Angsana New"/>
          <w:sz w:val="30"/>
          <w:szCs w:val="30"/>
          <w:cs/>
        </w:rPr>
        <w:t xml:space="preserve">บาท </w:t>
      </w:r>
      <w:r w:rsidR="002D38E7">
        <w:rPr>
          <w:rFonts w:ascii="Angsana New" w:hAnsi="Angsana New"/>
          <w:i/>
          <w:iCs/>
          <w:sz w:val="30"/>
          <w:szCs w:val="30"/>
          <w:cs/>
        </w:rPr>
        <w:t>(</w:t>
      </w:r>
      <w:r w:rsidR="002E1246">
        <w:rPr>
          <w:rFonts w:ascii="Angsana New" w:hAnsi="Angsana New"/>
          <w:i/>
          <w:iCs/>
          <w:sz w:val="30"/>
          <w:szCs w:val="30"/>
        </w:rPr>
        <w:t>2562</w:t>
      </w:r>
      <w:r w:rsidRPr="002A7705">
        <w:rPr>
          <w:rFonts w:ascii="Angsana New" w:hAnsi="Angsana New"/>
          <w:i/>
          <w:iCs/>
          <w:sz w:val="30"/>
          <w:szCs w:val="30"/>
        </w:rPr>
        <w:t xml:space="preserve">: </w:t>
      </w:r>
      <w:r w:rsidR="00063BB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2E1246">
        <w:rPr>
          <w:rFonts w:ascii="Angsana New" w:hAnsi="Angsana New"/>
          <w:i/>
          <w:iCs/>
          <w:sz w:val="30"/>
          <w:szCs w:val="30"/>
        </w:rPr>
        <w:t>07.0</w:t>
      </w:r>
      <w:r w:rsidRPr="002A7705">
        <w:rPr>
          <w:rFonts w:ascii="Angsana New" w:hAnsi="Angsana New"/>
          <w:i/>
          <w:iCs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610F25A" w14:textId="77777777" w:rsidR="00207DE2" w:rsidRPr="00D1282F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32E5777" w14:textId="77777777" w:rsidR="004038B8" w:rsidRPr="002A7705" w:rsidRDefault="004038B8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13DE31DF" w14:textId="77777777" w:rsidR="00207DE2" w:rsidRPr="00D1282F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E2BEFFC" w14:textId="77777777" w:rsidR="004038B8" w:rsidRDefault="00A62A81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379E">
        <w:rPr>
          <w:rFonts w:ascii="Angsana New" w:hAnsi="Angsana New"/>
          <w:sz w:val="30"/>
          <w:szCs w:val="30"/>
        </w:rPr>
        <w:t>31</w:t>
      </w:r>
      <w:r w:rsidRPr="002A77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8379E">
        <w:rPr>
          <w:rFonts w:ascii="Angsana New" w:hAnsi="Angsana New"/>
          <w:sz w:val="30"/>
          <w:szCs w:val="30"/>
        </w:rPr>
        <w:t>2563</w:t>
      </w:r>
      <w:r w:rsidR="004038B8" w:rsidRPr="002A7705">
        <w:rPr>
          <w:rFonts w:ascii="Angsana New" w:hAnsi="Angsana New"/>
          <w:sz w:val="30"/>
          <w:szCs w:val="30"/>
          <w:cs/>
        </w:rPr>
        <w:t xml:space="preserve"> </w:t>
      </w:r>
      <w:r w:rsidR="0010354F" w:rsidRPr="002A7705">
        <w:rPr>
          <w:rFonts w:ascii="Angsana New" w:hAnsi="Angsana New"/>
          <w:sz w:val="30"/>
          <w:szCs w:val="30"/>
          <w:cs/>
        </w:rPr>
        <w:t>มูลค่า</w:t>
      </w:r>
      <w:r w:rsidR="0010354F" w:rsidRPr="009F5903">
        <w:rPr>
          <w:rFonts w:ascii="Angsana New" w:hAnsi="Angsana New"/>
          <w:sz w:val="30"/>
          <w:szCs w:val="30"/>
          <w:cs/>
        </w:rPr>
        <w:t>ตามบัญชี</w:t>
      </w:r>
      <w:r w:rsidR="0010354F">
        <w:rPr>
          <w:rFonts w:ascii="Angsana New" w:hAnsi="Angsana New" w:hint="cs"/>
          <w:sz w:val="30"/>
          <w:szCs w:val="30"/>
          <w:cs/>
        </w:rPr>
        <w:t>ของ</w:t>
      </w:r>
      <w:r w:rsidR="004038B8" w:rsidRPr="002A7705">
        <w:rPr>
          <w:rFonts w:ascii="Angsana New" w:hAnsi="Angsana New"/>
          <w:sz w:val="30"/>
          <w:szCs w:val="30"/>
          <w:cs/>
        </w:rPr>
        <w:t>ทรัพย์ส</w:t>
      </w:r>
      <w:r w:rsidR="00751524" w:rsidRPr="002A7705">
        <w:rPr>
          <w:rFonts w:ascii="Angsana New" w:hAnsi="Angsana New"/>
          <w:sz w:val="30"/>
          <w:szCs w:val="30"/>
          <w:cs/>
        </w:rPr>
        <w:t>ินของบริษัท</w:t>
      </w:r>
      <w:r w:rsidR="00751524" w:rsidRPr="009F5903">
        <w:rPr>
          <w:rFonts w:ascii="Angsana New" w:hAnsi="Angsana New"/>
          <w:sz w:val="30"/>
          <w:szCs w:val="30"/>
          <w:cs/>
        </w:rPr>
        <w:t xml:space="preserve">จำนวน </w:t>
      </w:r>
      <w:r w:rsidR="00A312EC">
        <w:rPr>
          <w:rFonts w:ascii="Angsana New" w:hAnsi="Angsana New"/>
          <w:sz w:val="30"/>
          <w:szCs w:val="30"/>
        </w:rPr>
        <w:t>199.25</w:t>
      </w:r>
      <w:r w:rsidR="00E6426E" w:rsidRPr="009F5903">
        <w:rPr>
          <w:rFonts w:ascii="Angsana New" w:hAnsi="Angsana New"/>
          <w:sz w:val="30"/>
          <w:szCs w:val="30"/>
        </w:rPr>
        <w:t xml:space="preserve"> </w:t>
      </w:r>
      <w:r w:rsidR="004038B8" w:rsidRPr="009F5903">
        <w:rPr>
          <w:rFonts w:ascii="Angsana New" w:hAnsi="Angsana New"/>
          <w:sz w:val="30"/>
          <w:szCs w:val="30"/>
          <w:cs/>
        </w:rPr>
        <w:t>ล้านบาท</w:t>
      </w:r>
      <w:r w:rsidR="004038B8" w:rsidRPr="002A7705">
        <w:rPr>
          <w:rFonts w:ascii="Angsana New" w:hAnsi="Angsana New"/>
          <w:sz w:val="30"/>
          <w:szCs w:val="30"/>
        </w:rPr>
        <w:t xml:space="preserve"> </w:t>
      </w:r>
      <w:r w:rsidR="004038B8" w:rsidRPr="002A7705">
        <w:rPr>
          <w:rFonts w:ascii="Angsana New" w:hAnsi="Angsana New"/>
          <w:i/>
          <w:iCs/>
          <w:sz w:val="30"/>
          <w:szCs w:val="30"/>
          <w:cs/>
        </w:rPr>
        <w:t>(</w:t>
      </w:r>
      <w:r w:rsidR="002D38E7">
        <w:rPr>
          <w:rFonts w:ascii="Angsana New" w:hAnsi="Angsana New"/>
          <w:i/>
          <w:iCs/>
          <w:sz w:val="30"/>
          <w:szCs w:val="30"/>
        </w:rPr>
        <w:t>256</w:t>
      </w:r>
      <w:r w:rsidR="0068379E">
        <w:rPr>
          <w:rFonts w:ascii="Angsana New" w:hAnsi="Angsana New"/>
          <w:i/>
          <w:iCs/>
          <w:sz w:val="30"/>
          <w:szCs w:val="30"/>
        </w:rPr>
        <w:t>2</w:t>
      </w:r>
      <w:r w:rsidR="004038B8" w:rsidRPr="002A7705">
        <w:rPr>
          <w:rFonts w:ascii="Angsana New" w:hAnsi="Angsana New"/>
          <w:i/>
          <w:iCs/>
          <w:sz w:val="30"/>
          <w:szCs w:val="30"/>
        </w:rPr>
        <w:t>:</w:t>
      </w:r>
      <w:r w:rsidR="0068379E">
        <w:rPr>
          <w:rFonts w:ascii="Angsana New" w:hAnsi="Angsana New"/>
          <w:i/>
          <w:iCs/>
          <w:sz w:val="30"/>
          <w:szCs w:val="30"/>
        </w:rPr>
        <w:t>209.87</w:t>
      </w:r>
      <w:r w:rsidR="004038B8" w:rsidRPr="002A7705">
        <w:rPr>
          <w:rFonts w:ascii="Angsana New" w:hAnsi="Angsana New"/>
          <w:i/>
          <w:iCs/>
          <w:sz w:val="30"/>
          <w:szCs w:val="30"/>
        </w:rPr>
        <w:t xml:space="preserve"> </w:t>
      </w:r>
      <w:r w:rsidR="004038B8" w:rsidRPr="002A770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038B8" w:rsidRPr="002A7705">
        <w:rPr>
          <w:rFonts w:ascii="Angsana New" w:hAnsi="Angsana New"/>
          <w:sz w:val="30"/>
          <w:szCs w:val="30"/>
        </w:rPr>
        <w:t xml:space="preserve"> </w:t>
      </w:r>
      <w:r w:rsidR="00751524" w:rsidRPr="002A7705">
        <w:rPr>
          <w:rFonts w:ascii="Angsana New" w:hAnsi="Angsana New"/>
          <w:sz w:val="30"/>
          <w:szCs w:val="30"/>
        </w:rPr>
        <w:br/>
      </w:r>
      <w:r w:rsidR="004038B8" w:rsidRPr="002A7705">
        <w:rPr>
          <w:rFonts w:ascii="Angsana New" w:hAnsi="Angsana New"/>
          <w:sz w:val="30"/>
          <w:szCs w:val="30"/>
          <w:cs/>
        </w:rPr>
        <w:t>ได้</w:t>
      </w:r>
      <w:r w:rsidR="0057390B" w:rsidRPr="002A7705">
        <w:rPr>
          <w:rFonts w:ascii="Angsana New" w:hAnsi="Angsana New"/>
          <w:sz w:val="30"/>
          <w:szCs w:val="30"/>
          <w:cs/>
        </w:rPr>
        <w:t>ใช้</w:t>
      </w:r>
      <w:r w:rsidR="004038B8" w:rsidRPr="002A7705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="00A46B55" w:rsidRPr="002A7705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4038B8" w:rsidRPr="002A7705">
        <w:rPr>
          <w:rFonts w:ascii="Angsana New" w:hAnsi="Angsana New"/>
          <w:sz w:val="30"/>
          <w:szCs w:val="30"/>
          <w:cs/>
        </w:rPr>
        <w:t xml:space="preserve"> (ดูหมายเหตุ</w:t>
      </w:r>
      <w:r w:rsidR="0010354F">
        <w:rPr>
          <w:rFonts w:ascii="Angsana New" w:hAnsi="Angsana New" w:hint="cs"/>
          <w:sz w:val="30"/>
          <w:szCs w:val="30"/>
          <w:cs/>
        </w:rPr>
        <w:t>ข้อ</w:t>
      </w:r>
      <w:r w:rsidR="004038B8" w:rsidRPr="002A7705">
        <w:rPr>
          <w:rFonts w:ascii="Angsana New" w:hAnsi="Angsana New"/>
          <w:sz w:val="30"/>
          <w:szCs w:val="30"/>
          <w:cs/>
        </w:rPr>
        <w:t xml:space="preserve"> </w:t>
      </w:r>
      <w:r w:rsidR="002926E1" w:rsidRPr="002A7705">
        <w:rPr>
          <w:rFonts w:ascii="Angsana New" w:hAnsi="Angsana New"/>
          <w:sz w:val="30"/>
          <w:szCs w:val="30"/>
        </w:rPr>
        <w:t>1</w:t>
      </w:r>
      <w:r w:rsidR="002D269A">
        <w:rPr>
          <w:rFonts w:ascii="Angsana New" w:hAnsi="Angsana New"/>
          <w:sz w:val="30"/>
          <w:szCs w:val="30"/>
        </w:rPr>
        <w:t>2</w:t>
      </w:r>
      <w:r w:rsidR="004038B8" w:rsidRPr="002A7705">
        <w:rPr>
          <w:rFonts w:ascii="Angsana New" w:hAnsi="Angsana New"/>
          <w:sz w:val="30"/>
          <w:szCs w:val="30"/>
          <w:cs/>
        </w:rPr>
        <w:t>)</w:t>
      </w:r>
    </w:p>
    <w:p w14:paraId="06A26454" w14:textId="77777777" w:rsidR="00C206BA" w:rsidRPr="00D1282F" w:rsidRDefault="00C206BA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EF8C76" w14:textId="77777777" w:rsidR="00FF5B34" w:rsidRPr="00007703" w:rsidRDefault="00FF5B34" w:rsidP="007075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Cordia New"/>
          <w:sz w:val="2"/>
          <w:szCs w:val="2"/>
          <w:cs/>
        </w:rPr>
      </w:pPr>
    </w:p>
    <w:p w14:paraId="66EC4935" w14:textId="77777777" w:rsidR="00D1282F" w:rsidRDefault="00AF6A35" w:rsidP="0012434B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64D9E">
        <w:rPr>
          <w:rFonts w:ascii="Angsana New" w:hAnsi="Angsana New" w:cs="Angsana New"/>
          <w:sz w:val="30"/>
          <w:szCs w:val="30"/>
          <w:cs/>
          <w:lang w:val="th-TH"/>
        </w:rPr>
        <w:t>ส</w:t>
      </w:r>
      <w:r w:rsidR="00D1282F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Default="00D1282F" w:rsidP="00D1282F">
      <w:pPr>
        <w:rPr>
          <w:lang w:val="th-TH"/>
        </w:rPr>
      </w:pPr>
    </w:p>
    <w:p w14:paraId="40E2721D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1282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A40A0B8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560"/>
        <w:gridCol w:w="1530"/>
      </w:tblGrid>
      <w:tr w:rsidR="00D1282F" w:rsidRPr="00D1282F" w14:paraId="6605753C" w14:textId="77777777" w:rsidTr="00D1282F">
        <w:trPr>
          <w:cantSplit/>
        </w:trPr>
        <w:tc>
          <w:tcPr>
            <w:tcW w:w="7560" w:type="dxa"/>
          </w:tcPr>
          <w:p w14:paraId="2C62990C" w14:textId="77777777" w:rsidR="00D1282F" w:rsidRPr="00D1282F" w:rsidRDefault="0010354F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1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D9631E8" w14:textId="77777777" w:rsidR="00D1282F" w:rsidRPr="00D1282F" w:rsidRDefault="00D1282F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282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128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1282F" w:rsidRPr="00D1282F" w14:paraId="0BC3D695" w14:textId="77777777" w:rsidTr="00D1282F">
        <w:trPr>
          <w:cantSplit/>
        </w:trPr>
        <w:tc>
          <w:tcPr>
            <w:tcW w:w="7560" w:type="dxa"/>
            <w:hideMark/>
          </w:tcPr>
          <w:p w14:paraId="7A6F6479" w14:textId="77777777" w:rsidR="00D1282F" w:rsidRPr="00D1282F" w:rsidRDefault="00D1282F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D1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E6E6275" w14:textId="77777777" w:rsidR="00D1282F" w:rsidRPr="00D1282F" w:rsidRDefault="00D1282F" w:rsidP="00E554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3DD3" w:rsidRPr="00D1282F" w14:paraId="4C700333" w14:textId="77777777" w:rsidTr="00D1282F">
        <w:trPr>
          <w:cantSplit/>
        </w:trPr>
        <w:tc>
          <w:tcPr>
            <w:tcW w:w="7560" w:type="dxa"/>
          </w:tcPr>
          <w:p w14:paraId="730BCED1" w14:textId="77777777" w:rsidR="00793DD3" w:rsidRPr="00D1282F" w:rsidRDefault="00793DD3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</w:tcPr>
          <w:p w14:paraId="270A2D13" w14:textId="77777777" w:rsidR="00793DD3" w:rsidRPr="00D1282F" w:rsidRDefault="001E36BA" w:rsidP="003D7F69">
            <w:pPr>
              <w:pStyle w:val="acctfourfigures"/>
              <w:tabs>
                <w:tab w:val="clear" w:pos="765"/>
                <w:tab w:val="decimal" w:pos="645"/>
                <w:tab w:val="left" w:pos="118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23,696</w:t>
            </w:r>
          </w:p>
        </w:tc>
      </w:tr>
      <w:tr w:rsidR="00D1282F" w:rsidRPr="00D1282F" w14:paraId="7B282F32" w14:textId="77777777" w:rsidTr="00D1282F">
        <w:trPr>
          <w:cantSplit/>
        </w:trPr>
        <w:tc>
          <w:tcPr>
            <w:tcW w:w="7560" w:type="dxa"/>
          </w:tcPr>
          <w:p w14:paraId="00379871" w14:textId="77777777" w:rsidR="00D1282F" w:rsidRPr="00D1282F" w:rsidRDefault="00D1282F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282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FDFE384" w14:textId="77777777" w:rsidR="00D1282F" w:rsidRPr="00D1282F" w:rsidRDefault="001E36BA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4,622</w:t>
            </w:r>
          </w:p>
        </w:tc>
      </w:tr>
      <w:tr w:rsidR="00D1282F" w:rsidRPr="00D1282F" w14:paraId="13994713" w14:textId="77777777" w:rsidTr="00D1282F">
        <w:trPr>
          <w:cantSplit/>
        </w:trPr>
        <w:tc>
          <w:tcPr>
            <w:tcW w:w="7560" w:type="dxa"/>
          </w:tcPr>
          <w:p w14:paraId="4FA77D23" w14:textId="77777777" w:rsidR="00D1282F" w:rsidRPr="00D1282F" w:rsidRDefault="00793DD3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30" w:type="dxa"/>
          </w:tcPr>
          <w:p w14:paraId="677877D0" w14:textId="77777777" w:rsidR="00D1282F" w:rsidRPr="00D1282F" w:rsidRDefault="001E36BA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D1282F" w:rsidRPr="00D1282F" w14:paraId="00E8D7D0" w14:textId="77777777" w:rsidTr="00D1282F">
        <w:trPr>
          <w:cantSplit/>
        </w:trPr>
        <w:tc>
          <w:tcPr>
            <w:tcW w:w="7560" w:type="dxa"/>
          </w:tcPr>
          <w:p w14:paraId="7A485594" w14:textId="77777777" w:rsidR="00D1282F" w:rsidRPr="00D1282F" w:rsidRDefault="00D1282F" w:rsidP="00E554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282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407F904" w14:textId="77777777" w:rsidR="00D1282F" w:rsidRPr="00D1282F" w:rsidRDefault="001E36BA" w:rsidP="003D7F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</w:tr>
      <w:tr w:rsidR="00D1282F" w:rsidRPr="00D1282F" w14:paraId="74707C11" w14:textId="77777777" w:rsidTr="00D1282F">
        <w:trPr>
          <w:cantSplit/>
        </w:trPr>
        <w:tc>
          <w:tcPr>
            <w:tcW w:w="7560" w:type="dxa"/>
            <w:hideMark/>
          </w:tcPr>
          <w:p w14:paraId="7FABF35E" w14:textId="77777777" w:rsidR="00D1282F" w:rsidRPr="00D1282F" w:rsidRDefault="00D1282F" w:rsidP="00E554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77777777" w:rsidR="00D1282F" w:rsidRPr="00D1282F" w:rsidRDefault="00DB778E" w:rsidP="003D7F69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41,125</w:t>
            </w:r>
          </w:p>
        </w:tc>
      </w:tr>
    </w:tbl>
    <w:p w14:paraId="1A5497B5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4CCB27" w14:textId="77777777" w:rsidR="00D1282F" w:rsidRPr="00D1282F" w:rsidRDefault="00D1282F" w:rsidP="00D1282F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1282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1282F">
        <w:rPr>
          <w:rFonts w:ascii="Angsana New" w:hAnsi="Angsana New" w:hint="cs"/>
          <w:sz w:val="30"/>
          <w:szCs w:val="30"/>
        </w:rPr>
        <w:t xml:space="preserve">2563 </w:t>
      </w:r>
      <w:r w:rsidRPr="00D1282F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สินทรัพย์สิทธิการใช้ของบริษัทเพิ่มขึ้นเป็นจำนวน </w:t>
      </w:r>
      <w:r w:rsidR="00793DD3" w:rsidRPr="00793DD3">
        <w:rPr>
          <w:rFonts w:ascii="Angsana New" w:hAnsi="Angsana New"/>
          <w:sz w:val="30"/>
          <w:szCs w:val="30"/>
        </w:rPr>
        <w:t>1.</w:t>
      </w:r>
      <w:r w:rsidR="008678D3">
        <w:rPr>
          <w:rFonts w:ascii="Angsana New" w:hAnsi="Angsana New"/>
          <w:sz w:val="30"/>
          <w:szCs w:val="30"/>
        </w:rPr>
        <w:t>7</w:t>
      </w:r>
      <w:r w:rsidRPr="00D1282F">
        <w:rPr>
          <w:rFonts w:ascii="Angsana New" w:hAnsi="Angsana New" w:hint="cs"/>
          <w:sz w:val="30"/>
          <w:szCs w:val="30"/>
        </w:rPr>
        <w:t xml:space="preserve"> </w:t>
      </w:r>
      <w:r w:rsidRPr="00D1282F">
        <w:rPr>
          <w:rFonts w:ascii="Angsana New" w:hAnsi="Angsana New" w:hint="cs"/>
          <w:sz w:val="30"/>
          <w:szCs w:val="30"/>
          <w:cs/>
        </w:rPr>
        <w:t>ล้านบาท</w:t>
      </w:r>
    </w:p>
    <w:p w14:paraId="2F1A6D30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DB91FF" w14:textId="77777777" w:rsidR="0010354F" w:rsidRDefault="0010354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="00793DD3">
        <w:rPr>
          <w:rFonts w:ascii="Angsana New" w:hAnsi="Angsana New"/>
          <w:sz w:val="30"/>
          <w:szCs w:val="30"/>
          <w:lang w:val="en-US" w:bidi="th-TH"/>
        </w:rPr>
        <w:t xml:space="preserve"> 30 </w:t>
      </w:r>
      <w:r w:rsidR="00793DD3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631E9B">
        <w:rPr>
          <w:rFonts w:ascii="Angsana New" w:hAnsi="Angsana New" w:hint="cs"/>
          <w:sz w:val="30"/>
          <w:szCs w:val="30"/>
          <w:cs/>
          <w:lang w:val="en-US" w:bidi="th-TH"/>
        </w:rPr>
        <w:t xml:space="preserve"> โดยมีสิทธิต่ออายุสัญญาเช่าเมื่อสิ้นสุดอายุสัญญาอีก </w:t>
      </w:r>
      <w:r w:rsidR="00631E9B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="00631E9B">
        <w:rPr>
          <w:rFonts w:ascii="Angsana New" w:hAnsi="Angsana New" w:hint="cs"/>
          <w:sz w:val="30"/>
          <w:szCs w:val="30"/>
          <w:cs/>
          <w:lang w:val="en-US" w:bidi="th-TH"/>
        </w:rPr>
        <w:t>ปี ค่าเช่ากำหนดเป็นรายปีตามอัตราที่ระบุไว้ในสัญญา</w:t>
      </w:r>
    </w:p>
    <w:p w14:paraId="397CA905" w14:textId="77777777" w:rsidR="00631E9B" w:rsidRDefault="00631E9B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6D064B" w14:textId="77777777" w:rsidR="00D1282F" w:rsidRPr="00D1282F" w:rsidRDefault="00631E9B" w:rsidP="0035673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D6FB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นอกจากนี้บริษัทเช่าที่ดิน สำนักงาน </w:t>
      </w:r>
      <w:r w:rsidR="00356732" w:rsidRPr="00ED6FB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เครื่องใช้สำนักงาน และยานพาหนะหลายสัญญาเป็นระยะเวลา </w:t>
      </w:r>
      <w:r w:rsidR="00356732" w:rsidRPr="00ED6FB7">
        <w:rPr>
          <w:rFonts w:ascii="Angsana New" w:hAnsi="Angsana New"/>
          <w:spacing w:val="4"/>
          <w:sz w:val="30"/>
          <w:szCs w:val="30"/>
          <w:lang w:val="en-US" w:bidi="th-TH"/>
        </w:rPr>
        <w:t xml:space="preserve">2 </w:t>
      </w:r>
      <w:r w:rsidR="00D4262A" w:rsidRPr="00ED6FB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356732" w:rsidRPr="00ED6FB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ถึง </w:t>
      </w:r>
      <w:r w:rsidR="00356732" w:rsidRPr="00ED6FB7">
        <w:rPr>
          <w:rFonts w:ascii="Angsana New" w:hAnsi="Angsana New"/>
          <w:spacing w:val="4"/>
          <w:sz w:val="30"/>
          <w:szCs w:val="30"/>
          <w:lang w:val="en-US" w:bidi="th-TH"/>
        </w:rPr>
        <w:t xml:space="preserve">4 </w:t>
      </w:r>
      <w:r w:rsidR="00356732" w:rsidRPr="00ED6FB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356732">
        <w:rPr>
          <w:rFonts w:ascii="Angsana New" w:hAnsi="Angsana New" w:hint="cs"/>
          <w:sz w:val="30"/>
          <w:szCs w:val="30"/>
          <w:cs/>
          <w:lang w:val="en-US" w:bidi="th-TH"/>
        </w:rPr>
        <w:t>ค่าเช่ากำหนดเป็นรายเดือนตามอัตราที่ระบุไว้ในสัญญา</w:t>
      </w:r>
    </w:p>
    <w:p w14:paraId="37977783" w14:textId="77777777" w:rsidR="00EE1705" w:rsidRPr="00356732" w:rsidRDefault="00EE1705">
      <w:pPr>
        <w:rPr>
          <w:rFonts w:ascii="Angsana New" w:hAnsi="Angsana New"/>
          <w:sz w:val="28"/>
          <w:szCs w:val="28"/>
        </w:rPr>
      </w:pPr>
    </w:p>
    <w:p w14:paraId="48D0B7A1" w14:textId="77777777" w:rsidR="00D1282F" w:rsidRPr="00D1282F" w:rsidRDefault="00D1282F" w:rsidP="00356732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A216991" w14:textId="77777777" w:rsidR="00356732" w:rsidRDefault="0035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EDB9D7E" w14:textId="77777777" w:rsidR="00D1282F" w:rsidRPr="00EE1705" w:rsidRDefault="00D1282F" w:rsidP="00D1282F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1705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A35BEFF" w14:textId="77777777" w:rsidR="00D1282F" w:rsidRPr="00D1282F" w:rsidRDefault="00D1282F" w:rsidP="00D1282F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4AECF668" w14:textId="77777777" w:rsidR="00D1282F" w:rsidRPr="00EE1705" w:rsidRDefault="00D1282F" w:rsidP="00D1282F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E1705">
        <w:rPr>
          <w:rFonts w:ascii="Angsana New" w:hAnsi="Angsana New" w:hint="cs"/>
          <w:sz w:val="30"/>
          <w:szCs w:val="30"/>
          <w:cs/>
        </w:rPr>
        <w:t>สัญญาเช่า</w:t>
      </w:r>
      <w:r w:rsidR="00C123EB">
        <w:rPr>
          <w:rFonts w:ascii="Angsana New" w:hAnsi="Angsana New" w:hint="cs"/>
          <w:sz w:val="30"/>
          <w:szCs w:val="30"/>
          <w:cs/>
        </w:rPr>
        <w:t>ที่ดินแห่งหนึ่ง</w:t>
      </w:r>
      <w:r w:rsidRPr="00C123EB">
        <w:rPr>
          <w:rFonts w:ascii="Angsana New" w:hAnsi="Angsana New" w:hint="cs"/>
          <w:sz w:val="30"/>
          <w:szCs w:val="30"/>
          <w:cs/>
        </w:rPr>
        <w:t>ให้สิทธิบริษัทในการเลือกขยายอายุสัญญาเช่าภายใน</w:t>
      </w:r>
      <w:r w:rsidR="00C123EB" w:rsidRPr="00C123EB">
        <w:rPr>
          <w:rFonts w:ascii="Angsana New" w:hAnsi="Angsana New"/>
          <w:sz w:val="30"/>
          <w:szCs w:val="30"/>
        </w:rPr>
        <w:t xml:space="preserve"> 6 </w:t>
      </w:r>
      <w:r w:rsidR="00C123EB" w:rsidRPr="00C123EB">
        <w:rPr>
          <w:rFonts w:ascii="Angsana New" w:hAnsi="Angsana New" w:hint="cs"/>
          <w:sz w:val="30"/>
          <w:szCs w:val="30"/>
          <w:cs/>
        </w:rPr>
        <w:t>เดือน</w:t>
      </w:r>
      <w:r w:rsidRPr="00C123EB">
        <w:rPr>
          <w:rFonts w:ascii="Angsana New" w:hAnsi="Angsana New" w:hint="cs"/>
          <w:sz w:val="30"/>
          <w:szCs w:val="30"/>
          <w:cs/>
        </w:rPr>
        <w:t>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</w:t>
      </w:r>
      <w:r w:rsidRPr="00EE1705">
        <w:rPr>
          <w:rFonts w:ascii="Angsana New" w:hAnsi="Angsana New" w:hint="cs"/>
          <w:sz w:val="30"/>
          <w:szCs w:val="30"/>
          <w:cs/>
        </w:rPr>
        <w:t xml:space="preserve">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FB5CF57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80"/>
        <w:gridCol w:w="180"/>
        <w:gridCol w:w="990"/>
      </w:tblGrid>
      <w:tr w:rsidR="00EE1705" w:rsidRPr="00D1282F" w14:paraId="2F80D226" w14:textId="77777777" w:rsidTr="00EE1705">
        <w:trPr>
          <w:cantSplit/>
          <w:tblHeader/>
        </w:trPr>
        <w:tc>
          <w:tcPr>
            <w:tcW w:w="6930" w:type="dxa"/>
          </w:tcPr>
          <w:p w14:paraId="7CE03B75" w14:textId="77777777" w:rsidR="00EE1705" w:rsidRPr="00EE1705" w:rsidRDefault="00EE1705" w:rsidP="00E554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155E546" w14:textId="77777777" w:rsidR="00EE1705" w:rsidRPr="00EE1705" w:rsidRDefault="00EE1705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EE170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7498C51" w14:textId="77777777" w:rsidR="00EE1705" w:rsidRPr="00EE1705" w:rsidRDefault="00EE1705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8C9C0" w14:textId="77777777" w:rsidR="00EE1705" w:rsidRPr="00EE1705" w:rsidRDefault="00EE1705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E170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EE1705" w:rsidRPr="00D1282F" w14:paraId="44404FDF" w14:textId="77777777" w:rsidTr="00EE1705">
        <w:trPr>
          <w:cantSplit/>
        </w:trPr>
        <w:tc>
          <w:tcPr>
            <w:tcW w:w="6930" w:type="dxa"/>
          </w:tcPr>
          <w:p w14:paraId="7C0AB7F8" w14:textId="77777777" w:rsidR="00EE1705" w:rsidRPr="00EE1705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2409FD4" w14:textId="77777777" w:rsidR="00EE1705" w:rsidRPr="00EE1705" w:rsidRDefault="00EE1705" w:rsidP="00EE17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70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E17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D1282F" w14:paraId="0115111A" w14:textId="77777777" w:rsidTr="00EE1705">
        <w:trPr>
          <w:cantSplit/>
        </w:trPr>
        <w:tc>
          <w:tcPr>
            <w:tcW w:w="6930" w:type="dxa"/>
          </w:tcPr>
          <w:p w14:paraId="7244FF44" w14:textId="77777777" w:rsidR="00EE1705" w:rsidRPr="00EE1705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1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C01CB10" w14:textId="77777777" w:rsidR="00EE1705" w:rsidRPr="00EE1705" w:rsidRDefault="00EE1705" w:rsidP="00E554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80C4A" w14:textId="77777777" w:rsidR="00EE1705" w:rsidRPr="00EE1705" w:rsidRDefault="00EE1705" w:rsidP="00E5549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C46CE" w14:textId="77777777" w:rsidR="00EE1705" w:rsidRPr="00EE1705" w:rsidRDefault="00EE1705" w:rsidP="00E554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D1282F" w14:paraId="491C7843" w14:textId="77777777" w:rsidTr="00EE1705">
        <w:trPr>
          <w:cantSplit/>
        </w:trPr>
        <w:tc>
          <w:tcPr>
            <w:tcW w:w="6930" w:type="dxa"/>
          </w:tcPr>
          <w:p w14:paraId="203DB1C5" w14:textId="77777777" w:rsidR="00EE1705" w:rsidRPr="00EE1705" w:rsidRDefault="00EE1705" w:rsidP="00E5549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170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9D98331" w14:textId="77777777" w:rsidR="00EE1705" w:rsidRPr="00EE1705" w:rsidRDefault="00EE1705" w:rsidP="00E554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AF616" w14:textId="77777777" w:rsidR="00EE1705" w:rsidRPr="00EE1705" w:rsidRDefault="00EE1705" w:rsidP="00E5549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F6ED9" w14:textId="77777777" w:rsidR="00EE1705" w:rsidRPr="00EE1705" w:rsidRDefault="00EE1705" w:rsidP="00E554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225" w:rsidRPr="00D1282F" w14:paraId="76AC7B89" w14:textId="77777777" w:rsidTr="00EE1705">
        <w:trPr>
          <w:cantSplit/>
        </w:trPr>
        <w:tc>
          <w:tcPr>
            <w:tcW w:w="6930" w:type="dxa"/>
          </w:tcPr>
          <w:p w14:paraId="643E7EE0" w14:textId="77777777" w:rsidR="00473225" w:rsidRPr="00C123EB" w:rsidRDefault="00473225" w:rsidP="00473225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123E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080" w:type="dxa"/>
            <w:vAlign w:val="bottom"/>
          </w:tcPr>
          <w:p w14:paraId="4C963DBA" w14:textId="77777777" w:rsidR="00473225" w:rsidRPr="00EE1705" w:rsidRDefault="00473225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1,355</w:t>
            </w:r>
          </w:p>
        </w:tc>
        <w:tc>
          <w:tcPr>
            <w:tcW w:w="180" w:type="dxa"/>
            <w:vAlign w:val="bottom"/>
          </w:tcPr>
          <w:p w14:paraId="3ACAE70E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EDFCD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0257A8A9" w14:textId="77777777" w:rsidTr="00EE1705">
        <w:trPr>
          <w:cantSplit/>
        </w:trPr>
        <w:tc>
          <w:tcPr>
            <w:tcW w:w="6930" w:type="dxa"/>
          </w:tcPr>
          <w:p w14:paraId="520C1C39" w14:textId="77777777" w:rsidR="00473225" w:rsidRPr="00C123EB" w:rsidRDefault="00473225" w:rsidP="00473225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123E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5A38E73" w14:textId="77777777" w:rsidR="00473225" w:rsidRPr="00EE1705" w:rsidRDefault="00473225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4,007</w:t>
            </w:r>
          </w:p>
        </w:tc>
        <w:tc>
          <w:tcPr>
            <w:tcW w:w="180" w:type="dxa"/>
            <w:vAlign w:val="bottom"/>
          </w:tcPr>
          <w:p w14:paraId="5E9CA027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8D1DC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63191075" w14:textId="77777777" w:rsidTr="00EE1705">
        <w:trPr>
          <w:cantSplit/>
        </w:trPr>
        <w:tc>
          <w:tcPr>
            <w:tcW w:w="6930" w:type="dxa"/>
          </w:tcPr>
          <w:p w14:paraId="77EE16A9" w14:textId="77777777" w:rsidR="00473225" w:rsidRPr="00C123EB" w:rsidRDefault="00473225" w:rsidP="00473225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123EB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03E8453D" w14:textId="77777777" w:rsidR="00473225" w:rsidRPr="00EE1705" w:rsidRDefault="00473225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vAlign w:val="bottom"/>
          </w:tcPr>
          <w:p w14:paraId="00B4F8AD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4AB36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5E4CD4C7" w14:textId="77777777" w:rsidTr="00EE1705">
        <w:trPr>
          <w:cantSplit/>
        </w:trPr>
        <w:tc>
          <w:tcPr>
            <w:tcW w:w="6930" w:type="dxa"/>
          </w:tcPr>
          <w:p w14:paraId="539935A4" w14:textId="77777777" w:rsidR="00473225" w:rsidRPr="00C123EB" w:rsidRDefault="00473225" w:rsidP="00473225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123E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7ABA5F3" w14:textId="77777777" w:rsidR="00473225" w:rsidRPr="00EE1705" w:rsidRDefault="00473225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8,278</w:t>
            </w:r>
          </w:p>
        </w:tc>
        <w:tc>
          <w:tcPr>
            <w:tcW w:w="180" w:type="dxa"/>
            <w:vAlign w:val="bottom"/>
          </w:tcPr>
          <w:p w14:paraId="4F0A3F28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5C03D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235F4E91" w14:textId="77777777" w:rsidTr="00EE1705">
        <w:trPr>
          <w:cantSplit/>
        </w:trPr>
        <w:tc>
          <w:tcPr>
            <w:tcW w:w="6930" w:type="dxa"/>
          </w:tcPr>
          <w:p w14:paraId="448BB05B" w14:textId="77777777" w:rsidR="00473225" w:rsidRPr="00EE1705" w:rsidRDefault="00473225" w:rsidP="0047322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170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3DF979A3" w14:textId="77777777" w:rsidR="00473225" w:rsidRPr="00EE1705" w:rsidRDefault="00473225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855D6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180" w:type="dxa"/>
            <w:vAlign w:val="bottom"/>
          </w:tcPr>
          <w:p w14:paraId="26BC2F3E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6D2CE0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3F70EADB" w14:textId="77777777" w:rsidTr="00EE1705">
        <w:trPr>
          <w:cantSplit/>
        </w:trPr>
        <w:tc>
          <w:tcPr>
            <w:tcW w:w="6930" w:type="dxa"/>
          </w:tcPr>
          <w:p w14:paraId="1A55C534" w14:textId="77777777" w:rsidR="00473225" w:rsidRPr="00C05602" w:rsidRDefault="00473225" w:rsidP="0047322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0560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677B1C07" w14:textId="77777777" w:rsidR="00473225" w:rsidRPr="00EE1705" w:rsidRDefault="00C05602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1488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80" w:type="dxa"/>
            <w:vAlign w:val="bottom"/>
          </w:tcPr>
          <w:p w14:paraId="78EF24F6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69EB34" w14:textId="77777777" w:rsidR="00473225" w:rsidRPr="00EE1705" w:rsidRDefault="00473225" w:rsidP="00C056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7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3225" w:rsidRPr="00D1282F" w14:paraId="373503CD" w14:textId="77777777" w:rsidTr="00EE1705">
        <w:trPr>
          <w:cantSplit/>
        </w:trPr>
        <w:tc>
          <w:tcPr>
            <w:tcW w:w="6930" w:type="dxa"/>
          </w:tcPr>
          <w:p w14:paraId="69EE998A" w14:textId="77777777" w:rsidR="00473225" w:rsidRPr="00C05602" w:rsidRDefault="00473225" w:rsidP="0047322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5602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01853601" w14:textId="77777777" w:rsidR="00473225" w:rsidRPr="00A103BE" w:rsidRDefault="00473225" w:rsidP="0008057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7562EE" w14:textId="77777777" w:rsidR="00473225" w:rsidRPr="00EE1705" w:rsidRDefault="00473225" w:rsidP="0047322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148DD" w14:textId="77777777" w:rsidR="00473225" w:rsidRPr="00EE1705" w:rsidRDefault="00C05602" w:rsidP="00473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8,361</w:t>
            </w:r>
          </w:p>
        </w:tc>
      </w:tr>
    </w:tbl>
    <w:p w14:paraId="07DFAE30" w14:textId="77777777" w:rsidR="00D1282F" w:rsidRPr="00D1282F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B2A0B54" w14:textId="77777777" w:rsidR="00D1282F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03B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A103BE">
        <w:rPr>
          <w:rFonts w:ascii="Angsana New" w:hAnsi="Angsana New" w:hint="cs"/>
          <w:sz w:val="30"/>
          <w:szCs w:val="30"/>
        </w:rPr>
        <w:t xml:space="preserve">2563 </w:t>
      </w:r>
      <w:r w:rsidRPr="00A103BE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5855D6">
        <w:rPr>
          <w:rFonts w:ascii="Angsana New" w:hAnsi="Angsana New"/>
          <w:sz w:val="30"/>
          <w:szCs w:val="30"/>
        </w:rPr>
        <w:t>1</w:t>
      </w:r>
      <w:r w:rsidR="006B0D40">
        <w:rPr>
          <w:rFonts w:ascii="Angsana New" w:hAnsi="Angsana New"/>
          <w:sz w:val="30"/>
          <w:szCs w:val="30"/>
        </w:rPr>
        <w:t>4.7</w:t>
      </w:r>
      <w:r w:rsidRPr="00A103BE">
        <w:rPr>
          <w:rFonts w:ascii="Angsana New" w:hAnsi="Angsana New" w:hint="cs"/>
          <w:sz w:val="30"/>
          <w:szCs w:val="30"/>
        </w:rPr>
        <w:t xml:space="preserve"> </w:t>
      </w:r>
      <w:r w:rsidRPr="00A103BE">
        <w:rPr>
          <w:rFonts w:ascii="Angsana New" w:hAnsi="Angsana New" w:hint="cs"/>
          <w:sz w:val="30"/>
          <w:szCs w:val="30"/>
          <w:cs/>
        </w:rPr>
        <w:t>ล้านบาท</w:t>
      </w:r>
      <w:r w:rsidR="00D4262A">
        <w:rPr>
          <w:rFonts w:ascii="Angsana New" w:hAnsi="Angsana New" w:hint="cs"/>
          <w:sz w:val="30"/>
          <w:szCs w:val="30"/>
          <w:cs/>
        </w:rPr>
        <w:t xml:space="preserve"> </w:t>
      </w:r>
      <w:r w:rsidR="00D4262A">
        <w:rPr>
          <w:rFonts w:ascii="Angsana New" w:hAnsi="Angsana New"/>
          <w:sz w:val="30"/>
          <w:szCs w:val="30"/>
        </w:rPr>
        <w:t>(</w:t>
      </w:r>
      <w:r w:rsidR="00D4262A">
        <w:rPr>
          <w:rFonts w:ascii="Angsana New" w:hAnsi="Angsana New" w:hint="cs"/>
          <w:sz w:val="30"/>
          <w:szCs w:val="30"/>
          <w:cs/>
        </w:rPr>
        <w:t>รวมค่าใช้จ่ายที่เกี่ยวข้องกับสัญญา</w:t>
      </w:r>
      <w:r w:rsidR="008C2684">
        <w:rPr>
          <w:rFonts w:ascii="Angsana New" w:hAnsi="Angsana New" w:hint="cs"/>
          <w:sz w:val="30"/>
          <w:szCs w:val="30"/>
          <w:cs/>
        </w:rPr>
        <w:t xml:space="preserve">เช่าระยะสั้นจำนวน </w:t>
      </w:r>
      <w:r w:rsidR="008C2684">
        <w:rPr>
          <w:rFonts w:ascii="Angsana New" w:hAnsi="Angsana New"/>
          <w:sz w:val="30"/>
          <w:szCs w:val="30"/>
        </w:rPr>
        <w:t xml:space="preserve">1.2 </w:t>
      </w:r>
      <w:r w:rsidR="008C2684">
        <w:rPr>
          <w:rFonts w:ascii="Angsana New" w:hAnsi="Angsana New" w:hint="cs"/>
          <w:sz w:val="30"/>
          <w:szCs w:val="30"/>
          <w:cs/>
        </w:rPr>
        <w:t>ล้านบาท</w:t>
      </w:r>
      <w:r w:rsidR="00D4262A">
        <w:rPr>
          <w:rFonts w:ascii="Angsana New" w:hAnsi="Angsana New"/>
          <w:sz w:val="30"/>
          <w:szCs w:val="30"/>
        </w:rPr>
        <w:t>)</w:t>
      </w:r>
    </w:p>
    <w:p w14:paraId="07016F95" w14:textId="77777777" w:rsidR="00EA13D5" w:rsidRPr="00EA13D5" w:rsidRDefault="00EA13D5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26757" w14:textId="77777777" w:rsidR="002A3F91" w:rsidRDefault="002A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BE36800" w14:textId="77777777" w:rsidR="009F5903" w:rsidRDefault="00D1282F" w:rsidP="009F5903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สิน</w:t>
      </w:r>
      <w:r w:rsidR="00AF6A35" w:rsidRPr="00764D9E">
        <w:rPr>
          <w:rFonts w:ascii="Angsana New" w:hAnsi="Angsana New" w:cs="Angsana New"/>
          <w:sz w:val="30"/>
          <w:szCs w:val="30"/>
          <w:cs/>
          <w:lang w:val="th-TH"/>
        </w:rPr>
        <w:t>ทรัพย์ไม่มีตัวตน</w:t>
      </w:r>
    </w:p>
    <w:p w14:paraId="2E1970FD" w14:textId="77777777" w:rsidR="00EA13D5" w:rsidRPr="00EA13D5" w:rsidRDefault="00EA13D5" w:rsidP="00EA13D5">
      <w:pPr>
        <w:rPr>
          <w:sz w:val="28"/>
          <w:szCs w:val="28"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180"/>
        <w:gridCol w:w="1260"/>
        <w:gridCol w:w="270"/>
        <w:gridCol w:w="1260"/>
      </w:tblGrid>
      <w:tr w:rsidR="00310B31" w:rsidRPr="002A7705" w14:paraId="398F718C" w14:textId="77777777" w:rsidTr="0082253D">
        <w:trPr>
          <w:cantSplit/>
          <w:trHeight w:val="254"/>
          <w:tblHeader/>
        </w:trPr>
        <w:tc>
          <w:tcPr>
            <w:tcW w:w="4950" w:type="dxa"/>
          </w:tcPr>
          <w:p w14:paraId="21105B1A" w14:textId="77777777"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3A8F9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F61898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1A6BA5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14:paraId="10A0460D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C2189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10B31" w:rsidRPr="002A7705" w14:paraId="4D08B25D" w14:textId="77777777" w:rsidTr="00310B31">
        <w:trPr>
          <w:cantSplit/>
          <w:tblHeader/>
        </w:trPr>
        <w:tc>
          <w:tcPr>
            <w:tcW w:w="4950" w:type="dxa"/>
          </w:tcPr>
          <w:p w14:paraId="4F03DFC0" w14:textId="77777777"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ABA50F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180" w:type="dxa"/>
          </w:tcPr>
          <w:p w14:paraId="6DE82842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5D56D2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270" w:type="dxa"/>
          </w:tcPr>
          <w:p w14:paraId="5DD8B764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004FF7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0B31" w:rsidRPr="002A7705" w14:paraId="37DEBBB4" w14:textId="77777777" w:rsidTr="00310B31">
        <w:trPr>
          <w:cantSplit/>
          <w:tblHeader/>
        </w:trPr>
        <w:tc>
          <w:tcPr>
            <w:tcW w:w="4950" w:type="dxa"/>
          </w:tcPr>
          <w:p w14:paraId="61AF6862" w14:textId="77777777"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446633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180" w:type="dxa"/>
          </w:tcPr>
          <w:p w14:paraId="581169E6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187F50" w14:textId="77777777"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14:paraId="59D8E2F9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884C29" w14:textId="77777777" w:rsidR="00310B31" w:rsidRPr="00184CCA" w:rsidRDefault="00310B31" w:rsidP="0096289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0B31" w:rsidRPr="002A7705" w14:paraId="48CD6488" w14:textId="77777777" w:rsidTr="00C877F1">
        <w:trPr>
          <w:cantSplit/>
          <w:trHeight w:val="353"/>
          <w:tblHeader/>
        </w:trPr>
        <w:tc>
          <w:tcPr>
            <w:tcW w:w="4950" w:type="dxa"/>
          </w:tcPr>
          <w:p w14:paraId="76D3B723" w14:textId="77777777" w:rsidR="00310B31" w:rsidRPr="002E4631" w:rsidRDefault="00310B31" w:rsidP="00310B31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14:paraId="3325B63F" w14:textId="77777777" w:rsidR="00310B31" w:rsidRPr="00007703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00770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7703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00770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310B31" w:rsidRPr="002A7705" w14:paraId="71AD56F8" w14:textId="77777777" w:rsidTr="00310B31">
        <w:trPr>
          <w:cantSplit/>
        </w:trPr>
        <w:tc>
          <w:tcPr>
            <w:tcW w:w="4950" w:type="dxa"/>
          </w:tcPr>
          <w:p w14:paraId="0A96807D" w14:textId="77777777" w:rsidR="00310B31" w:rsidRPr="002A7705" w:rsidRDefault="00310B31" w:rsidP="00310B31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ACBEF09" w14:textId="77777777"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E0BE2" w14:textId="77777777" w:rsidR="00310B31" w:rsidRPr="002A7705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A87E3" w14:textId="77777777"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BDE71" w14:textId="77777777" w:rsidR="00310B31" w:rsidRPr="002A7705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1159C2" w14:textId="77777777"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3D5" w:rsidRPr="00063BB5" w14:paraId="4AE701BC" w14:textId="77777777" w:rsidTr="00EA13D5">
        <w:trPr>
          <w:cantSplit/>
        </w:trPr>
        <w:tc>
          <w:tcPr>
            <w:tcW w:w="4950" w:type="dxa"/>
          </w:tcPr>
          <w:p w14:paraId="21EE4CBA" w14:textId="77777777" w:rsidR="00EA13D5" w:rsidRPr="002A7705" w:rsidRDefault="00EA13D5" w:rsidP="00EA13D5">
            <w:pPr>
              <w:pStyle w:val="Nomal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มกราคม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E022CF3" w14:textId="77777777" w:rsidR="00EA13D5" w:rsidRPr="00EA13D5" w:rsidRDefault="00EA13D5" w:rsidP="009B7E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A13D5">
              <w:rPr>
                <w:rFonts w:ascii="Angsana New" w:hAnsi="Angsana New"/>
                <w:sz w:val="30"/>
                <w:szCs w:val="30"/>
              </w:rPr>
              <w:t>10,650</w:t>
            </w:r>
          </w:p>
        </w:tc>
        <w:tc>
          <w:tcPr>
            <w:tcW w:w="180" w:type="dxa"/>
          </w:tcPr>
          <w:p w14:paraId="448334A7" w14:textId="77777777" w:rsidR="00EA13D5" w:rsidRPr="00EA13D5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7C45B" w14:textId="77777777" w:rsidR="00EA13D5" w:rsidRPr="00EA13D5" w:rsidRDefault="00EA13D5" w:rsidP="009B7E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A13D5">
              <w:rPr>
                <w:rFonts w:ascii="Angsana New" w:hAnsi="Angsana New"/>
                <w:sz w:val="30"/>
                <w:szCs w:val="30"/>
              </w:rPr>
              <w:t>7,203</w:t>
            </w:r>
          </w:p>
        </w:tc>
        <w:tc>
          <w:tcPr>
            <w:tcW w:w="270" w:type="dxa"/>
          </w:tcPr>
          <w:p w14:paraId="0B84C129" w14:textId="77777777" w:rsidR="00EA13D5" w:rsidRPr="00EA13D5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F2FD29" w14:textId="77777777" w:rsidR="00EA13D5" w:rsidRPr="00EA13D5" w:rsidRDefault="00EA13D5" w:rsidP="009B7E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A13D5">
              <w:rPr>
                <w:rFonts w:ascii="Angsana New" w:hAnsi="Angsana New"/>
                <w:sz w:val="30"/>
                <w:szCs w:val="30"/>
              </w:rPr>
              <w:t>17,853</w:t>
            </w:r>
          </w:p>
        </w:tc>
      </w:tr>
      <w:tr w:rsidR="00EA13D5" w:rsidRPr="002A7705" w14:paraId="6ECD1873" w14:textId="77777777" w:rsidTr="00EA13D5">
        <w:trPr>
          <w:cantSplit/>
        </w:trPr>
        <w:tc>
          <w:tcPr>
            <w:tcW w:w="4950" w:type="dxa"/>
          </w:tcPr>
          <w:p w14:paraId="1B3A5C3F" w14:textId="77777777" w:rsidR="00EA13D5" w:rsidRPr="00184B6F" w:rsidRDefault="00EA13D5" w:rsidP="00EA13D5">
            <w:pPr>
              <w:pStyle w:val="Nomal"/>
              <w:rPr>
                <w:color w:val="000000" w:themeColor="text1"/>
                <w:sz w:val="30"/>
                <w:szCs w:val="30"/>
                <w:cs/>
              </w:rPr>
            </w:pPr>
            <w:r w:rsidRPr="00184B6F">
              <w:rPr>
                <w:rFonts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8F19349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</w:tcPr>
          <w:p w14:paraId="56AC2C6A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0B0A2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34F4ED53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416504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2,2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EA13D5" w:rsidRPr="002A7705" w14:paraId="13CA92B6" w14:textId="77777777" w:rsidTr="00EA13D5">
        <w:trPr>
          <w:cantSplit/>
        </w:trPr>
        <w:tc>
          <w:tcPr>
            <w:tcW w:w="4950" w:type="dxa"/>
          </w:tcPr>
          <w:p w14:paraId="4D2FF75A" w14:textId="77777777" w:rsidR="00EA13D5" w:rsidRDefault="00EA13D5" w:rsidP="00EA13D5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44311009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29410908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430A1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(8,4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CA5739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80EB2A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270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3D5" w:rsidRPr="002A7705" w14:paraId="3818EB21" w14:textId="77777777" w:rsidTr="00EA13D5">
        <w:trPr>
          <w:cantSplit/>
        </w:trPr>
        <w:tc>
          <w:tcPr>
            <w:tcW w:w="4950" w:type="dxa"/>
          </w:tcPr>
          <w:p w14:paraId="5D6B0B89" w14:textId="77777777" w:rsidR="00EA13D5" w:rsidRPr="002A7705" w:rsidRDefault="00EA13D5" w:rsidP="00EA13D5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6EA6622E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6,743</w:t>
            </w: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0116FA2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44323" w14:textId="77777777" w:rsidR="00EA13D5" w:rsidRPr="009F5903" w:rsidRDefault="00EA13D5" w:rsidP="009B7ED4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  <w:tc>
          <w:tcPr>
            <w:tcW w:w="270" w:type="dxa"/>
          </w:tcPr>
          <w:p w14:paraId="30C072C7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001455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6,743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3D5" w:rsidRPr="002A7705" w14:paraId="29E1D4A9" w14:textId="77777777" w:rsidTr="00310B31">
        <w:trPr>
          <w:cantSplit/>
        </w:trPr>
        <w:tc>
          <w:tcPr>
            <w:tcW w:w="4950" w:type="dxa"/>
          </w:tcPr>
          <w:p w14:paraId="2F011A32" w14:textId="77777777" w:rsidR="00EA13D5" w:rsidRPr="002A7705" w:rsidRDefault="00EA13D5" w:rsidP="00EA13D5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2562</w:t>
            </w:r>
            <w:r w:rsidRPr="002A7705">
              <w:rPr>
                <w:b/>
                <w:bCs/>
                <w:sz w:val="30"/>
                <w:szCs w:val="30"/>
              </w:rPr>
              <w:t xml:space="preserve"> 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b/>
                <w:bCs/>
                <w:sz w:val="30"/>
                <w:szCs w:val="30"/>
              </w:rPr>
              <w:t>1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56B566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13,049</w:t>
            </w:r>
          </w:p>
        </w:tc>
        <w:tc>
          <w:tcPr>
            <w:tcW w:w="180" w:type="dxa"/>
          </w:tcPr>
          <w:p w14:paraId="1179DD9A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3724BB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8CDDC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4E460A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13,049</w:t>
            </w:r>
          </w:p>
        </w:tc>
      </w:tr>
      <w:tr w:rsidR="00EA13D5" w:rsidRPr="002A7705" w14:paraId="2E4AC3CD" w14:textId="77777777" w:rsidTr="00CC7F3C">
        <w:trPr>
          <w:cantSplit/>
        </w:trPr>
        <w:tc>
          <w:tcPr>
            <w:tcW w:w="4950" w:type="dxa"/>
          </w:tcPr>
          <w:p w14:paraId="57A827DE" w14:textId="77777777" w:rsidR="00EA13D5" w:rsidRPr="002A7705" w:rsidRDefault="00EA13D5" w:rsidP="00EA13D5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90E4CA2" w14:textId="77777777" w:rsidR="00EA13D5" w:rsidRPr="009F5903" w:rsidRDefault="00E27611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180" w:type="dxa"/>
          </w:tcPr>
          <w:p w14:paraId="649ECCA6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DE86D" w14:textId="77777777" w:rsidR="00EA13D5" w:rsidRPr="009F5903" w:rsidRDefault="00E27611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56A7B90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12EE3F" w14:textId="77777777" w:rsidR="00EA13D5" w:rsidRPr="009F5903" w:rsidRDefault="00E27611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E27611" w:rsidRPr="002A7705" w14:paraId="675A64C9" w14:textId="77777777" w:rsidTr="001B7E79">
        <w:trPr>
          <w:cantSplit/>
        </w:trPr>
        <w:tc>
          <w:tcPr>
            <w:tcW w:w="4950" w:type="dxa"/>
          </w:tcPr>
          <w:p w14:paraId="05464BF2" w14:textId="77777777" w:rsidR="00E27611" w:rsidRPr="002A7705" w:rsidRDefault="00E27611" w:rsidP="00EA13D5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DC266D" w14:textId="77777777" w:rsidR="00E27611" w:rsidRPr="009F5903" w:rsidRDefault="00E27611" w:rsidP="00E2761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3CBB278C" w14:textId="77777777" w:rsidR="00E27611" w:rsidRPr="009F5903" w:rsidRDefault="00E27611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E8FAC0" w14:textId="77777777" w:rsidR="00E27611" w:rsidRPr="009F5903" w:rsidRDefault="00E27611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E8903B" w14:textId="77777777" w:rsidR="00E27611" w:rsidRPr="009F5903" w:rsidRDefault="00E27611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F22AA1" w14:textId="77777777" w:rsidR="00E27611" w:rsidRPr="009F5903" w:rsidRDefault="00E27611" w:rsidP="00E2761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3D5" w:rsidRPr="002A7705" w14:paraId="1B1A8EEE" w14:textId="77777777" w:rsidTr="001B7E79">
        <w:trPr>
          <w:cantSplit/>
        </w:trPr>
        <w:tc>
          <w:tcPr>
            <w:tcW w:w="4950" w:type="dxa"/>
          </w:tcPr>
          <w:p w14:paraId="11D96E6E" w14:textId="77777777" w:rsidR="00EA13D5" w:rsidRPr="002A7705" w:rsidRDefault="00EA13D5" w:rsidP="00EA13D5">
            <w:pPr>
              <w:pStyle w:val="Nomal"/>
              <w:rPr>
                <w:b/>
                <w:bCs/>
                <w:sz w:val="30"/>
                <w:szCs w:val="30"/>
              </w:rPr>
            </w:pPr>
            <w:r w:rsidRPr="002A7705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6E2BA7" w14:textId="77777777" w:rsidR="00EA13D5" w:rsidRPr="009F5903" w:rsidRDefault="00E27611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13,823</w:t>
            </w:r>
          </w:p>
        </w:tc>
        <w:tc>
          <w:tcPr>
            <w:tcW w:w="180" w:type="dxa"/>
          </w:tcPr>
          <w:p w14:paraId="668DA0A0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57F6BC" w14:textId="77777777" w:rsidR="00EA13D5" w:rsidRPr="009F5903" w:rsidRDefault="00E27611" w:rsidP="00E2761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3A1779E" w14:textId="77777777" w:rsidR="00EA13D5" w:rsidRPr="009F5903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C2C3" w14:textId="77777777" w:rsidR="00EA13D5" w:rsidRPr="009F5903" w:rsidRDefault="00E27611" w:rsidP="00E2761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13,840</w:t>
            </w:r>
          </w:p>
        </w:tc>
      </w:tr>
      <w:tr w:rsidR="00EA13D5" w:rsidRPr="002A7705" w14:paraId="4BFC0D85" w14:textId="77777777" w:rsidTr="001B7E79">
        <w:trPr>
          <w:cantSplit/>
          <w:trHeight w:val="134"/>
        </w:trPr>
        <w:tc>
          <w:tcPr>
            <w:tcW w:w="4950" w:type="dxa"/>
          </w:tcPr>
          <w:p w14:paraId="64E9FD00" w14:textId="77777777" w:rsidR="00EA13D5" w:rsidRPr="00311776" w:rsidRDefault="00EA13D5" w:rsidP="00EA13D5">
            <w:pPr>
              <w:pStyle w:val="Nomal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9BE035" w14:textId="77777777" w:rsidR="00EA13D5" w:rsidRPr="00311776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F55116" w14:textId="77777777" w:rsidR="00EA13D5" w:rsidRPr="00311776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467F8" w14:textId="77777777" w:rsidR="00EA13D5" w:rsidRPr="00311776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59107" w14:textId="77777777" w:rsidR="00EA13D5" w:rsidRPr="00311776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197DCD" w14:textId="77777777" w:rsidR="00EA13D5" w:rsidRPr="00311776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3D5" w:rsidRPr="002A7705" w14:paraId="0636FF77" w14:textId="77777777" w:rsidTr="00310B31">
        <w:trPr>
          <w:cantSplit/>
        </w:trPr>
        <w:tc>
          <w:tcPr>
            <w:tcW w:w="4950" w:type="dxa"/>
          </w:tcPr>
          <w:p w14:paraId="1F9F7E76" w14:textId="77777777" w:rsidR="00EA13D5" w:rsidRPr="002A7705" w:rsidRDefault="00EA13D5" w:rsidP="00EA13D5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ค่าตัดจำหน่า</w:t>
            </w:r>
            <w:r w:rsidRPr="009F118A">
              <w:rPr>
                <w:b/>
                <w:bCs/>
                <w:i/>
                <w:iCs/>
                <w:sz w:val="30"/>
                <w:szCs w:val="30"/>
                <w:cs/>
              </w:rPr>
              <w:t>ยสะสม</w:t>
            </w:r>
            <w:r w:rsidRPr="002A770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4C331DC" w14:textId="77777777" w:rsidR="00EA13D5" w:rsidRPr="002A7705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C9938" w14:textId="77777777" w:rsidR="00EA13D5" w:rsidRPr="002A7705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EBA14" w14:textId="77777777" w:rsidR="00EA13D5" w:rsidRPr="002A7705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58F12" w14:textId="77777777" w:rsidR="00EA13D5" w:rsidRPr="002A7705" w:rsidRDefault="00EA13D5" w:rsidP="00EA13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AE7E7C" w14:textId="77777777" w:rsidR="00EA13D5" w:rsidRPr="002A7705" w:rsidRDefault="00EA13D5" w:rsidP="00EA13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776" w:rsidRPr="002A7705" w14:paraId="23A0F2DB" w14:textId="77777777" w:rsidTr="00311776">
        <w:trPr>
          <w:cantSplit/>
        </w:trPr>
        <w:tc>
          <w:tcPr>
            <w:tcW w:w="4950" w:type="dxa"/>
          </w:tcPr>
          <w:p w14:paraId="06F3365A" w14:textId="77777777" w:rsidR="00311776" w:rsidRPr="002A7705" w:rsidRDefault="00311776" w:rsidP="00311776">
            <w:pPr>
              <w:pStyle w:val="Nomal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มกราคม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B78BE10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776">
              <w:rPr>
                <w:rFonts w:ascii="Angsana New" w:hAnsi="Angsana New"/>
                <w:sz w:val="30"/>
                <w:szCs w:val="30"/>
                <w:lang w:val="en-US"/>
              </w:rPr>
              <w:t>7,140</w:t>
            </w:r>
          </w:p>
        </w:tc>
        <w:tc>
          <w:tcPr>
            <w:tcW w:w="180" w:type="dxa"/>
          </w:tcPr>
          <w:p w14:paraId="22203B77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FAEE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17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C846DE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37449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776">
              <w:rPr>
                <w:rFonts w:ascii="Angsana New" w:hAnsi="Angsana New"/>
                <w:sz w:val="30"/>
                <w:szCs w:val="30"/>
              </w:rPr>
              <w:t>7,140</w:t>
            </w:r>
          </w:p>
        </w:tc>
      </w:tr>
      <w:tr w:rsidR="00311776" w:rsidRPr="002A7705" w14:paraId="77FF7DB4" w14:textId="77777777" w:rsidTr="00311776">
        <w:trPr>
          <w:cantSplit/>
        </w:trPr>
        <w:tc>
          <w:tcPr>
            <w:tcW w:w="4950" w:type="dxa"/>
          </w:tcPr>
          <w:p w14:paraId="70918955" w14:textId="77777777" w:rsidR="00311776" w:rsidRPr="002A7705" w:rsidRDefault="00311776" w:rsidP="00311776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A4E708D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1,997</w:t>
            </w:r>
          </w:p>
        </w:tc>
        <w:tc>
          <w:tcPr>
            <w:tcW w:w="180" w:type="dxa"/>
          </w:tcPr>
          <w:p w14:paraId="4E408FA3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345D2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2A4874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A68B3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</w:tr>
      <w:tr w:rsidR="00311776" w:rsidRPr="002A7705" w14:paraId="53033A2B" w14:textId="77777777" w:rsidTr="00311776">
        <w:trPr>
          <w:cantSplit/>
          <w:trHeight w:val="51"/>
        </w:trPr>
        <w:tc>
          <w:tcPr>
            <w:tcW w:w="4950" w:type="dxa"/>
            <w:shd w:val="clear" w:color="auto" w:fill="auto"/>
          </w:tcPr>
          <w:p w14:paraId="1F866B10" w14:textId="77777777" w:rsidR="00311776" w:rsidRDefault="00311776" w:rsidP="00311776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02C60448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(94)</w:t>
            </w:r>
          </w:p>
        </w:tc>
        <w:tc>
          <w:tcPr>
            <w:tcW w:w="180" w:type="dxa"/>
          </w:tcPr>
          <w:p w14:paraId="019EEBDE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B4F7C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B51C7C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12A2FA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6F7D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776" w:rsidRPr="002A7705" w14:paraId="3A89A75A" w14:textId="77777777" w:rsidTr="00311776">
        <w:trPr>
          <w:cantSplit/>
          <w:trHeight w:val="51"/>
        </w:trPr>
        <w:tc>
          <w:tcPr>
            <w:tcW w:w="4950" w:type="dxa"/>
            <w:shd w:val="clear" w:color="auto" w:fill="auto"/>
          </w:tcPr>
          <w:p w14:paraId="3DDB6C4C" w14:textId="77777777" w:rsidR="00311776" w:rsidRPr="002A7705" w:rsidRDefault="00311776" w:rsidP="00311776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5D66FEF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(6,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90F2E0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C2470E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2CA917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5FE2B9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(6,</w:t>
            </w:r>
            <w:r>
              <w:rPr>
                <w:rFonts w:ascii="Angsana New" w:hAnsi="Angsana New"/>
                <w:sz w:val="30"/>
                <w:szCs w:val="30"/>
              </w:rPr>
              <w:t>457)</w:t>
            </w:r>
          </w:p>
        </w:tc>
      </w:tr>
      <w:tr w:rsidR="00311776" w:rsidRPr="002A7705" w14:paraId="4CFABD3C" w14:textId="77777777" w:rsidTr="00063BB5">
        <w:trPr>
          <w:cantSplit/>
          <w:trHeight w:val="51"/>
        </w:trPr>
        <w:tc>
          <w:tcPr>
            <w:tcW w:w="4950" w:type="dxa"/>
            <w:shd w:val="clear" w:color="auto" w:fill="auto"/>
          </w:tcPr>
          <w:p w14:paraId="4DE600DC" w14:textId="77777777" w:rsidR="00311776" w:rsidRPr="002A7705" w:rsidRDefault="00311776" w:rsidP="00311776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2562</w:t>
            </w:r>
            <w:r w:rsidRPr="002A7705">
              <w:rPr>
                <w:b/>
                <w:bCs/>
                <w:sz w:val="30"/>
                <w:szCs w:val="30"/>
              </w:rPr>
              <w:t xml:space="preserve"> 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b/>
                <w:bCs/>
                <w:sz w:val="30"/>
                <w:szCs w:val="30"/>
              </w:rPr>
              <w:t>1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BBD79C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</w:tcPr>
          <w:p w14:paraId="404B2D6D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1A7974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B21C39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F1A2AE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2,586</w:t>
            </w:r>
          </w:p>
        </w:tc>
      </w:tr>
      <w:tr w:rsidR="00311776" w:rsidRPr="002A7705" w14:paraId="406A078C" w14:textId="77777777" w:rsidTr="000C657D">
        <w:trPr>
          <w:cantSplit/>
        </w:trPr>
        <w:tc>
          <w:tcPr>
            <w:tcW w:w="4950" w:type="dxa"/>
            <w:shd w:val="clear" w:color="auto" w:fill="auto"/>
          </w:tcPr>
          <w:p w14:paraId="4A3A8056" w14:textId="77777777" w:rsidR="00311776" w:rsidRPr="002A7705" w:rsidRDefault="00311776" w:rsidP="00311776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15A3F67" w14:textId="77777777" w:rsidR="00311776" w:rsidRPr="006F7DE6" w:rsidRDefault="00E65E0F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2,404</w:t>
            </w:r>
          </w:p>
        </w:tc>
        <w:tc>
          <w:tcPr>
            <w:tcW w:w="180" w:type="dxa"/>
          </w:tcPr>
          <w:p w14:paraId="3E3F3C4B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8D5FA" w14:textId="77777777" w:rsidR="00311776" w:rsidRPr="006F7DE6" w:rsidRDefault="009B7ED4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358B4C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2DB448" w14:textId="77777777" w:rsidR="00311776" w:rsidRPr="006F7DE6" w:rsidRDefault="00E65E0F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311776" w:rsidRPr="002A7705" w14:paraId="6F3C78C8" w14:textId="77777777" w:rsidTr="001E6CF3">
        <w:trPr>
          <w:cantSplit/>
          <w:trHeight w:val="271"/>
        </w:trPr>
        <w:tc>
          <w:tcPr>
            <w:tcW w:w="4950" w:type="dxa"/>
            <w:shd w:val="clear" w:color="auto" w:fill="auto"/>
          </w:tcPr>
          <w:p w14:paraId="3EB05416" w14:textId="77777777" w:rsidR="00311776" w:rsidRPr="002A7705" w:rsidRDefault="00311776" w:rsidP="00311776">
            <w:pPr>
              <w:pStyle w:val="Nomal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</w:t>
            </w:r>
            <w:r w:rsidR="002A3F91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969BC0" w14:textId="77777777" w:rsidR="00311776" w:rsidRPr="006F7DE6" w:rsidRDefault="00E65E0F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4,990</w:t>
            </w:r>
          </w:p>
        </w:tc>
        <w:tc>
          <w:tcPr>
            <w:tcW w:w="180" w:type="dxa"/>
          </w:tcPr>
          <w:p w14:paraId="65E1BA5D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B762AB" w14:textId="77777777" w:rsidR="00311776" w:rsidRPr="006F7DE6" w:rsidRDefault="009B7ED4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510EA4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7F39" w14:textId="77777777" w:rsidR="00311776" w:rsidRPr="006F7DE6" w:rsidRDefault="00E65E0F" w:rsidP="0031177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4,990</w:t>
            </w:r>
          </w:p>
        </w:tc>
      </w:tr>
      <w:tr w:rsidR="00311776" w:rsidRPr="002A7705" w14:paraId="65B5682F" w14:textId="77777777" w:rsidTr="007006D6">
        <w:trPr>
          <w:cantSplit/>
          <w:trHeight w:val="100"/>
        </w:trPr>
        <w:tc>
          <w:tcPr>
            <w:tcW w:w="4950" w:type="dxa"/>
            <w:shd w:val="clear" w:color="auto" w:fill="auto"/>
          </w:tcPr>
          <w:p w14:paraId="7DF29101" w14:textId="77777777" w:rsidR="00311776" w:rsidRPr="00311776" w:rsidRDefault="00311776" w:rsidP="00311776">
            <w:pPr>
              <w:pStyle w:val="Nomal"/>
            </w:pPr>
          </w:p>
        </w:tc>
        <w:tc>
          <w:tcPr>
            <w:tcW w:w="1260" w:type="dxa"/>
          </w:tcPr>
          <w:p w14:paraId="5DB1D969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AEE6957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4BDA10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F97F24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8F4E24" w14:textId="77777777" w:rsidR="00311776" w:rsidRPr="0031177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776" w:rsidRPr="002A7705" w14:paraId="04F2CEEB" w14:textId="77777777" w:rsidTr="00B34B24">
        <w:trPr>
          <w:cantSplit/>
          <w:trHeight w:val="244"/>
        </w:trPr>
        <w:tc>
          <w:tcPr>
            <w:tcW w:w="4950" w:type="dxa"/>
            <w:shd w:val="clear" w:color="auto" w:fill="auto"/>
          </w:tcPr>
          <w:p w14:paraId="7B6ABA3F" w14:textId="77777777" w:rsidR="00311776" w:rsidRPr="001E6CF3" w:rsidRDefault="00311776" w:rsidP="00311776">
            <w:pPr>
              <w:pStyle w:val="Nomal"/>
              <w:rPr>
                <w:b/>
                <w:bCs/>
                <w:i/>
                <w:iCs/>
                <w:sz w:val="4"/>
                <w:szCs w:val="4"/>
              </w:rPr>
            </w:pPr>
          </w:p>
          <w:p w14:paraId="487807A9" w14:textId="77777777" w:rsidR="00311776" w:rsidRPr="002A7705" w:rsidRDefault="00311776" w:rsidP="00311776">
            <w:pPr>
              <w:pStyle w:val="Nomal"/>
              <w:rPr>
                <w:b/>
                <w:b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FCAB324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E473043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35F6A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4066FC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BBA697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776" w:rsidRPr="002A7705" w14:paraId="50715CB8" w14:textId="77777777" w:rsidTr="00184B6F">
        <w:trPr>
          <w:cantSplit/>
        </w:trPr>
        <w:tc>
          <w:tcPr>
            <w:tcW w:w="4950" w:type="dxa"/>
            <w:shd w:val="clear" w:color="auto" w:fill="auto"/>
          </w:tcPr>
          <w:p w14:paraId="71F8BB99" w14:textId="77777777" w:rsidR="00311776" w:rsidRPr="002A7705" w:rsidRDefault="00311776" w:rsidP="00311776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41DF8E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10,463</w:t>
            </w:r>
          </w:p>
        </w:tc>
        <w:tc>
          <w:tcPr>
            <w:tcW w:w="180" w:type="dxa"/>
          </w:tcPr>
          <w:p w14:paraId="702A37E7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AF99B9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90AF9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D16D835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10,463</w:t>
            </w:r>
          </w:p>
        </w:tc>
      </w:tr>
      <w:tr w:rsidR="00311776" w:rsidRPr="002A7705" w14:paraId="1878BA8F" w14:textId="77777777" w:rsidTr="00184B6F">
        <w:trPr>
          <w:cantSplit/>
        </w:trPr>
        <w:tc>
          <w:tcPr>
            <w:tcW w:w="4950" w:type="dxa"/>
            <w:shd w:val="clear" w:color="auto" w:fill="auto"/>
          </w:tcPr>
          <w:p w14:paraId="27FED52A" w14:textId="77777777" w:rsidR="00311776" w:rsidRDefault="00311776" w:rsidP="00311776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 w:rsidRPr="002A7705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2A7705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446952" w14:textId="77777777" w:rsidR="00311776" w:rsidRPr="006F7DE6" w:rsidRDefault="00E65E0F" w:rsidP="003117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8,833</w:t>
            </w:r>
          </w:p>
        </w:tc>
        <w:tc>
          <w:tcPr>
            <w:tcW w:w="180" w:type="dxa"/>
          </w:tcPr>
          <w:p w14:paraId="3989706A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AA75A3" w14:textId="77777777" w:rsidR="00311776" w:rsidRPr="006F7DE6" w:rsidRDefault="00E65E0F" w:rsidP="00E65E0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E6FD3F7" w14:textId="77777777" w:rsidR="00311776" w:rsidRPr="006F7DE6" w:rsidRDefault="00311776" w:rsidP="00311776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239E32" w14:textId="77777777" w:rsidR="00311776" w:rsidRPr="006F7DE6" w:rsidRDefault="00E65E0F" w:rsidP="00E65E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8,850</w:t>
            </w:r>
          </w:p>
        </w:tc>
      </w:tr>
    </w:tbl>
    <w:p w14:paraId="6A99C3FB" w14:textId="77777777" w:rsidR="00201051" w:rsidRDefault="00201051" w:rsidP="00201051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val="th-TH"/>
        </w:rPr>
      </w:pPr>
    </w:p>
    <w:p w14:paraId="280071B1" w14:textId="77777777" w:rsidR="00201051" w:rsidRDefault="0020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16504B" w14:textId="77777777" w:rsidR="00A71A26" w:rsidRDefault="00A71A26" w:rsidP="00BF1587">
      <w:pPr>
        <w:pStyle w:val="Heading8"/>
        <w:numPr>
          <w:ilvl w:val="0"/>
          <w:numId w:val="17"/>
        </w:numPr>
        <w:tabs>
          <w:tab w:val="left" w:pos="540"/>
          <w:tab w:val="left" w:pos="63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หนี้สินที่มีภาระดอกเบี้ย</w:t>
      </w:r>
    </w:p>
    <w:p w14:paraId="5713218A" w14:textId="77777777" w:rsidR="0071665D" w:rsidRPr="006F7DE6" w:rsidRDefault="0071665D" w:rsidP="0071665D">
      <w:pPr>
        <w:rPr>
          <w:sz w:val="14"/>
          <w:szCs w:val="14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4"/>
        <w:gridCol w:w="236"/>
        <w:gridCol w:w="1020"/>
        <w:gridCol w:w="236"/>
        <w:gridCol w:w="834"/>
        <w:gridCol w:w="236"/>
        <w:gridCol w:w="946"/>
        <w:gridCol w:w="236"/>
        <w:gridCol w:w="1016"/>
        <w:gridCol w:w="241"/>
        <w:gridCol w:w="755"/>
      </w:tblGrid>
      <w:tr w:rsidR="00BF1587" w:rsidRPr="00A27C2A" w14:paraId="442FF54C" w14:textId="3893D010" w:rsidTr="00985194">
        <w:trPr>
          <w:tblHeader/>
        </w:trPr>
        <w:tc>
          <w:tcPr>
            <w:tcW w:w="2970" w:type="dxa"/>
          </w:tcPr>
          <w:p w14:paraId="13FA923D" w14:textId="77777777" w:rsidR="00BF1587" w:rsidRPr="00A27C2A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0" w:type="dxa"/>
            <w:gridSpan w:val="5"/>
            <w:vAlign w:val="bottom"/>
          </w:tcPr>
          <w:p w14:paraId="21480B44" w14:textId="6AF04369" w:rsidR="00BF1587" w:rsidRPr="006F7DE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2563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6F7DE6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4" w:type="dxa"/>
            <w:gridSpan w:val="5"/>
            <w:vAlign w:val="bottom"/>
          </w:tcPr>
          <w:p w14:paraId="19A1D653" w14:textId="02294779" w:rsid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5194" w:rsidRPr="00A27C2A" w14:paraId="385D4E30" w14:textId="70A7DFD4" w:rsidTr="00985194">
        <w:trPr>
          <w:tblHeader/>
        </w:trPr>
        <w:tc>
          <w:tcPr>
            <w:tcW w:w="2970" w:type="dxa"/>
          </w:tcPr>
          <w:p w14:paraId="7EE22DF6" w14:textId="77777777" w:rsidR="00BF1587" w:rsidRPr="00A27C2A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60A2FE7" w14:textId="77777777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4D7F5C34" w14:textId="039A9585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4" w:type="dxa"/>
            <w:vAlign w:val="bottom"/>
          </w:tcPr>
          <w:p w14:paraId="6258E5F0" w14:textId="1F84A7DA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 xml:space="preserve">   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6" w:type="dxa"/>
            <w:vAlign w:val="bottom"/>
          </w:tcPr>
          <w:p w14:paraId="189C1EFB" w14:textId="77777777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</w:t>
            </w:r>
          </w:p>
          <w:p w14:paraId="1CF3A65E" w14:textId="3F2699EE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55" w:type="dxa"/>
            <w:vAlign w:val="bottom"/>
          </w:tcPr>
          <w:p w14:paraId="7342B243" w14:textId="31A69850" w:rsidR="00BF1587" w:rsidRPr="00205000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05000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BF1587" w:rsidRPr="00A27C2A" w14:paraId="4798B4A5" w14:textId="60BDA40E" w:rsidTr="00985194">
        <w:trPr>
          <w:tblHeader/>
        </w:trPr>
        <w:tc>
          <w:tcPr>
            <w:tcW w:w="2970" w:type="dxa"/>
          </w:tcPr>
          <w:p w14:paraId="6E8D5A75" w14:textId="77777777" w:rsidR="00BF1587" w:rsidRPr="00A27C2A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64BA6B1" w14:textId="5C7E363D" w:rsidR="00BF1587" w:rsidRPr="00A27C2A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5000" w:rsidRPr="00A27C2A" w14:paraId="7BC9CA7F" w14:textId="7F46CCEF" w:rsidTr="00985194">
        <w:tc>
          <w:tcPr>
            <w:tcW w:w="2970" w:type="dxa"/>
          </w:tcPr>
          <w:p w14:paraId="4B5E25F9" w14:textId="4DD09D52" w:rsidR="00BF1587" w:rsidRPr="00BF1587" w:rsidRDefault="00BF1587" w:rsidP="00BF1587">
            <w:pPr>
              <w:pStyle w:val="ListParagraph"/>
              <w:tabs>
                <w:tab w:val="clear" w:pos="227"/>
                <w:tab w:val="clear" w:pos="2807"/>
                <w:tab w:val="left" w:pos="72"/>
                <w:tab w:val="left" w:pos="2682"/>
              </w:tabs>
              <w:ind w:left="166" w:right="-22" w:hanging="180"/>
              <w:rPr>
                <w:rFonts w:ascii="Angsana New" w:hAnsi="Angsana New"/>
                <w:sz w:val="29"/>
                <w:szCs w:val="29"/>
              </w:rPr>
            </w:pPr>
            <w:r w:rsidRPr="00BF1587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เงินกู้ยืมระยะยาวจากสถาบันการเงิน</w:t>
            </w:r>
            <w:r w:rsidRPr="00BF1587">
              <w:rPr>
                <w:rFonts w:ascii="Angsana New" w:hAnsi="Angsana New"/>
                <w:sz w:val="29"/>
                <w:szCs w:val="29"/>
              </w:rPr>
              <w:t>(</w:t>
            </w:r>
            <w:r w:rsidRPr="00BF1587">
              <w:rPr>
                <w:rFonts w:ascii="Angsana New" w:hAnsi="Angsana New" w:hint="cs"/>
                <w:sz w:val="29"/>
                <w:szCs w:val="29"/>
                <w:cs/>
              </w:rPr>
              <w:t xml:space="preserve">อัตราดอกเบี้ย </w:t>
            </w:r>
            <w:r w:rsidRPr="00BF1587">
              <w:rPr>
                <w:rFonts w:ascii="Angsana New" w:hAnsi="Angsana New"/>
                <w:sz w:val="29"/>
                <w:szCs w:val="29"/>
              </w:rPr>
              <w:t xml:space="preserve">MLR </w:t>
            </w:r>
            <w:r w:rsidRPr="00BF1587">
              <w:rPr>
                <w:rFonts w:ascii="Angsana New" w:hAnsi="Angsana New" w:hint="cs"/>
                <w:sz w:val="29"/>
                <w:szCs w:val="29"/>
                <w:cs/>
              </w:rPr>
              <w:t xml:space="preserve">ลบร้อยละ </w:t>
            </w:r>
            <w:r w:rsidRPr="00BF1587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994" w:type="dxa"/>
            <w:vAlign w:val="bottom"/>
          </w:tcPr>
          <w:p w14:paraId="75E3AF73" w14:textId="77777777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ind w:right="25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F1587">
              <w:rPr>
                <w:rFonts w:ascii="Angsana New" w:hAnsi="Angsana New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</w:tcPr>
          <w:p w14:paraId="4B00C181" w14:textId="77777777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0" w:type="dxa"/>
          </w:tcPr>
          <w:p w14:paraId="7C33F060" w14:textId="77777777" w:rsid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698123D" w14:textId="7D3135C2" w:rsidR="00BF1587" w:rsidRPr="00BF1587" w:rsidRDefault="004D0B38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="00BF1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8FA16A3" w14:textId="0ED96F86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4" w:type="dxa"/>
          </w:tcPr>
          <w:p w14:paraId="25148BAD" w14:textId="77777777" w:rsid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831C50E" w14:textId="57DA48EE" w:rsidR="00BF1587" w:rsidRPr="00BF1587" w:rsidRDefault="004D0B38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="00BF1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ACEC17E" w14:textId="77F9E0CB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6" w:type="dxa"/>
            <w:vAlign w:val="bottom"/>
          </w:tcPr>
          <w:p w14:paraId="28E1DC36" w14:textId="77777777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F1587">
              <w:rPr>
                <w:rFonts w:ascii="Angsana New" w:hAnsi="Angsana New"/>
                <w:sz w:val="29"/>
                <w:szCs w:val="29"/>
              </w:rPr>
              <w:t>15,317</w:t>
            </w:r>
          </w:p>
        </w:tc>
        <w:tc>
          <w:tcPr>
            <w:tcW w:w="236" w:type="dxa"/>
          </w:tcPr>
          <w:p w14:paraId="3B951AB6" w14:textId="77777777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681AE4BA" w14:textId="77777777" w:rsid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95DEA8A" w14:textId="6AC59F17" w:rsidR="004D0B38" w:rsidRPr="00BF1587" w:rsidRDefault="004D0B38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659CFAF6" w14:textId="5C03659C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5" w:type="dxa"/>
          </w:tcPr>
          <w:p w14:paraId="43F2FAB0" w14:textId="77777777" w:rsid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A30D799" w14:textId="22AF76E0" w:rsidR="004D0B38" w:rsidRPr="00BF1587" w:rsidRDefault="004D0B38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15,317</w:t>
            </w:r>
          </w:p>
        </w:tc>
      </w:tr>
      <w:tr w:rsidR="00985194" w:rsidRPr="00A27C2A" w14:paraId="66A21731" w14:textId="1ECBDC47" w:rsidTr="00985194">
        <w:tc>
          <w:tcPr>
            <w:tcW w:w="2970" w:type="dxa"/>
          </w:tcPr>
          <w:p w14:paraId="076A63E6" w14:textId="5E48423D" w:rsidR="00BF1587" w:rsidRPr="00BF1587" w:rsidRDefault="00BF1587" w:rsidP="00165539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BF1587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  <w:r w:rsidRPr="00BF1587">
              <w:rPr>
                <w:rFonts w:ascii="Angsana New" w:hAnsi="Angsana New"/>
                <w:sz w:val="29"/>
                <w:szCs w:val="29"/>
              </w:rPr>
              <w:br/>
            </w:r>
            <w:r w:rsidRPr="00BF1587">
              <w:rPr>
                <w:rFonts w:ascii="Angsana New" w:hAnsi="Angsana New"/>
                <w:i/>
                <w:iCs/>
                <w:spacing w:val="-8"/>
                <w:sz w:val="29"/>
                <w:szCs w:val="29"/>
              </w:rPr>
              <w:t xml:space="preserve">(2562: </w:t>
            </w:r>
            <w:r w:rsidRPr="00BF1587">
              <w:rPr>
                <w:rFonts w:ascii="Angsana New" w:hAnsi="Angsana New" w:hint="cs"/>
                <w:i/>
                <w:iCs/>
                <w:spacing w:val="-8"/>
                <w:sz w:val="29"/>
                <w:szCs w:val="29"/>
                <w:cs/>
              </w:rPr>
              <w:t>หนี้สินตามสัญญาเช่าการเงิน)</w:t>
            </w:r>
          </w:p>
        </w:tc>
        <w:tc>
          <w:tcPr>
            <w:tcW w:w="994" w:type="dxa"/>
            <w:vAlign w:val="bottom"/>
          </w:tcPr>
          <w:p w14:paraId="1787287A" w14:textId="0C5DCF60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29,38</w:t>
            </w:r>
            <w:r w:rsidR="00BF315A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</w:tcPr>
          <w:p w14:paraId="2C231CB0" w14:textId="77777777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3AEC0EF" w14:textId="77777777" w:rsid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76B2E4A" w14:textId="5CF2AE3B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8,290</w:t>
            </w:r>
          </w:p>
        </w:tc>
        <w:tc>
          <w:tcPr>
            <w:tcW w:w="236" w:type="dxa"/>
          </w:tcPr>
          <w:p w14:paraId="5A6F083A" w14:textId="53008E98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1B756CB" w14:textId="77777777" w:rsid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1081E79A" w14:textId="746A7076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37,67</w:t>
            </w:r>
            <w:r w:rsidR="00BF315A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14:paraId="37289375" w14:textId="386186EC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6" w:type="dxa"/>
            <w:vAlign w:val="bottom"/>
          </w:tcPr>
          <w:p w14:paraId="2AADBFC1" w14:textId="77777777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F1587">
              <w:rPr>
                <w:rFonts w:ascii="Angsana New" w:hAnsi="Angsana New"/>
                <w:sz w:val="29"/>
                <w:szCs w:val="29"/>
              </w:rPr>
              <w:t>9,157</w:t>
            </w:r>
          </w:p>
        </w:tc>
        <w:tc>
          <w:tcPr>
            <w:tcW w:w="236" w:type="dxa"/>
          </w:tcPr>
          <w:p w14:paraId="2EEA3DF4" w14:textId="77777777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16" w:type="dxa"/>
          </w:tcPr>
          <w:p w14:paraId="3B97B7AA" w14:textId="77777777" w:rsid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39BCD27" w14:textId="466DB63F" w:rsidR="004D0B38" w:rsidRPr="00BF1587" w:rsidRDefault="004D0B38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106584D3" w14:textId="72FB73F1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5" w:type="dxa"/>
          </w:tcPr>
          <w:p w14:paraId="5FA022E5" w14:textId="77777777" w:rsid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DCE6584" w14:textId="67AFE987" w:rsidR="004D0B38" w:rsidRPr="00BF1587" w:rsidRDefault="004D0B38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9,157</w:t>
            </w:r>
          </w:p>
        </w:tc>
      </w:tr>
      <w:tr w:rsidR="00205000" w:rsidRPr="00A27C2A" w14:paraId="3ABB1E12" w14:textId="421924A3" w:rsidTr="00985194">
        <w:tc>
          <w:tcPr>
            <w:tcW w:w="2970" w:type="dxa"/>
          </w:tcPr>
          <w:p w14:paraId="7360A8F6" w14:textId="77777777" w:rsidR="00BF1587" w:rsidRPr="00BF1587" w:rsidRDefault="00BF1587" w:rsidP="002571B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BF158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5F76B879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29,38</w:t>
            </w:r>
            <w:r w:rsidR="00BF315A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36" w:type="dxa"/>
          </w:tcPr>
          <w:p w14:paraId="3F03F8A9" w14:textId="77777777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22DA5152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8,290</w:t>
            </w:r>
          </w:p>
        </w:tc>
        <w:tc>
          <w:tcPr>
            <w:tcW w:w="236" w:type="dxa"/>
          </w:tcPr>
          <w:p w14:paraId="1AFDD37E" w14:textId="45DBBB41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0EDB8E04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37,67</w:t>
            </w:r>
            <w:r w:rsidR="00BF315A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14:paraId="2ACC6850" w14:textId="629EA695" w:rsidR="00BF1587" w:rsidRPr="00BF1587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77777777" w:rsidR="00BF1587" w:rsidRPr="00BF1587" w:rsidRDefault="00BF1587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F1587">
              <w:rPr>
                <w:rFonts w:ascii="Angsana New" w:hAnsi="Angsana New"/>
                <w:b/>
                <w:bCs/>
                <w:sz w:val="29"/>
                <w:szCs w:val="29"/>
              </w:rPr>
              <w:t>24,474</w:t>
            </w:r>
          </w:p>
        </w:tc>
        <w:tc>
          <w:tcPr>
            <w:tcW w:w="236" w:type="dxa"/>
          </w:tcPr>
          <w:p w14:paraId="18F87069" w14:textId="77777777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79F55F48" w:rsidR="00BF1587" w:rsidRPr="00BF1587" w:rsidRDefault="004D0B38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5EDBD680" w14:textId="7B1A1A85" w:rsidR="00BF1587" w:rsidRPr="00BF1587" w:rsidRDefault="00BF1587" w:rsidP="004C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40416919" w:rsidR="00BF1587" w:rsidRPr="00BF1587" w:rsidRDefault="004D0B38" w:rsidP="004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24,474</w:t>
            </w:r>
          </w:p>
        </w:tc>
      </w:tr>
    </w:tbl>
    <w:p w14:paraId="377D638B" w14:textId="77777777" w:rsidR="0071665D" w:rsidRPr="00205000" w:rsidRDefault="0071665D" w:rsidP="0071665D">
      <w:pPr>
        <w:rPr>
          <w:sz w:val="32"/>
          <w:szCs w:val="32"/>
          <w:highlight w:val="red"/>
        </w:rPr>
      </w:pPr>
    </w:p>
    <w:p w14:paraId="60609E84" w14:textId="77777777" w:rsidR="00A36B79" w:rsidRPr="00BD100C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  <w:highlight w:val="red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70"/>
        <w:gridCol w:w="1530"/>
      </w:tblGrid>
      <w:tr w:rsidR="00B92FBA" w:rsidRPr="00A27C2A" w14:paraId="64927E32" w14:textId="54785477" w:rsidTr="00B92FBA">
        <w:trPr>
          <w:trHeight w:val="806"/>
        </w:trPr>
        <w:tc>
          <w:tcPr>
            <w:tcW w:w="5850" w:type="dxa"/>
          </w:tcPr>
          <w:p w14:paraId="75AE11AE" w14:textId="77777777" w:rsidR="00B92FBA" w:rsidRPr="00A27C2A" w:rsidRDefault="00B92FBA" w:rsidP="0077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7C2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27C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1E93759" w14:textId="77777777" w:rsidR="00B92FBA" w:rsidRPr="006F7DE6" w:rsidRDefault="00B92FBA" w:rsidP="00772069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  <w:r w:rsidRPr="006F7DE6">
              <w:rPr>
                <w:rFonts w:ascii="Angsana New" w:hAnsi="Angsana New" w:cs="Angsana New"/>
                <w:i/>
                <w:iCs/>
              </w:rPr>
              <w:t xml:space="preserve">   </w:t>
            </w:r>
            <w:r w:rsidRPr="006F7DE6">
              <w:rPr>
                <w:rFonts w:ascii="Angsana New" w:hAnsi="Angsana New" w:cs="Angsana New" w:hint="cs"/>
                <w:i/>
                <w:iCs/>
                <w:cs/>
              </w:rPr>
              <w:t xml:space="preserve">ณ วันที่ </w:t>
            </w:r>
            <w:r w:rsidRPr="006F7DE6">
              <w:rPr>
                <w:rFonts w:ascii="Angsana New" w:hAnsi="Angsana New" w:cs="Angsana New" w:hint="cs"/>
                <w:i/>
                <w:iCs/>
              </w:rPr>
              <w:t xml:space="preserve">31 </w:t>
            </w:r>
            <w:r w:rsidRPr="006F7DE6">
              <w:rPr>
                <w:rFonts w:ascii="Angsana New" w:hAnsi="Angsana New" w:cs="Angsana New" w:hint="cs"/>
                <w:i/>
                <w:iCs/>
                <w:cs/>
              </w:rPr>
              <w:t>ธันวาคม</w:t>
            </w:r>
          </w:p>
        </w:tc>
        <w:tc>
          <w:tcPr>
            <w:tcW w:w="1710" w:type="dxa"/>
            <w:vAlign w:val="bottom"/>
          </w:tcPr>
          <w:p w14:paraId="3C5A1512" w14:textId="77777777" w:rsidR="00B92FBA" w:rsidRPr="00A27C2A" w:rsidRDefault="00B92FBA" w:rsidP="00514B2F">
            <w:pPr>
              <w:pStyle w:val="acctfourfigures"/>
              <w:tabs>
                <w:tab w:val="clear" w:pos="765"/>
                <w:tab w:val="left" w:pos="88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6E738EA" w14:textId="4720D831" w:rsidR="00B92FBA" w:rsidRPr="00A27C2A" w:rsidRDefault="00B92FBA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7F5FFE" w14:textId="77777777" w:rsidR="00B92FBA" w:rsidRPr="00A27C2A" w:rsidRDefault="00B92FBA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B92FBA" w:rsidRPr="00A27C2A" w14:paraId="22A50BAF" w14:textId="77777777" w:rsidTr="002C3FCD">
        <w:trPr>
          <w:trHeight w:val="403"/>
        </w:trPr>
        <w:tc>
          <w:tcPr>
            <w:tcW w:w="5850" w:type="dxa"/>
          </w:tcPr>
          <w:p w14:paraId="7BB881EC" w14:textId="77777777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F866A33" w14:textId="4BF13BB9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2FBA" w:rsidRPr="00A27C2A" w14:paraId="15AFEED8" w14:textId="3BC5CFE5" w:rsidTr="00B92FBA">
        <w:trPr>
          <w:trHeight w:val="403"/>
        </w:trPr>
        <w:tc>
          <w:tcPr>
            <w:tcW w:w="5850" w:type="dxa"/>
          </w:tcPr>
          <w:p w14:paraId="02D5DB9A" w14:textId="77777777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27C2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455E6004" w14:textId="545DC1DA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199,254</w:t>
            </w:r>
          </w:p>
        </w:tc>
        <w:tc>
          <w:tcPr>
            <w:tcW w:w="270" w:type="dxa"/>
          </w:tcPr>
          <w:p w14:paraId="509656AA" w14:textId="11EF0CFC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79019" w14:textId="62AA0FC8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6F7D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09,872</w:t>
            </w:r>
          </w:p>
        </w:tc>
      </w:tr>
      <w:tr w:rsidR="00B92FBA" w:rsidRPr="00A27C2A" w14:paraId="4543D37F" w14:textId="616250DB" w:rsidTr="00B92FBA">
        <w:trPr>
          <w:trHeight w:val="403"/>
        </w:trPr>
        <w:tc>
          <w:tcPr>
            <w:tcW w:w="5850" w:type="dxa"/>
          </w:tcPr>
          <w:p w14:paraId="196A8D31" w14:textId="77777777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3FA5E83A" w14:textId="6CD170E6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08" w:right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Angsana New" w:hAnsi="Angsana New"/>
                <w:sz w:val="30"/>
                <w:szCs w:val="30"/>
              </w:rPr>
              <w:t>32,3</w:t>
            </w:r>
            <w:r w:rsidR="00BF315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5ACAE185" w14:textId="01F7B80F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3A8D19" w14:textId="77777777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2FBA" w:rsidRPr="00A27C2A" w14:paraId="42520B89" w14:textId="01D995BE" w:rsidTr="00B92FBA">
        <w:trPr>
          <w:trHeight w:val="403"/>
        </w:trPr>
        <w:tc>
          <w:tcPr>
            <w:tcW w:w="5850" w:type="dxa"/>
          </w:tcPr>
          <w:p w14:paraId="561579B0" w14:textId="77777777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C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74979" w14:textId="2DF65A77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="00BF315A">
              <w:rPr>
                <w:rFonts w:ascii="Angsana New" w:hAnsi="Angsana New"/>
                <w:b/>
                <w:bCs/>
                <w:sz w:val="30"/>
                <w:szCs w:val="30"/>
              </w:rPr>
              <w:t>,587</w:t>
            </w:r>
          </w:p>
        </w:tc>
        <w:tc>
          <w:tcPr>
            <w:tcW w:w="270" w:type="dxa"/>
          </w:tcPr>
          <w:p w14:paraId="54DA4F1E" w14:textId="5C83078C" w:rsidR="00B92FBA" w:rsidRPr="00A27C2A" w:rsidRDefault="00B92FBA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1A1986" w14:textId="325650B9" w:rsidR="00B92FBA" w:rsidRPr="006F7DE6" w:rsidRDefault="00B92FBA" w:rsidP="00B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09,872</w:t>
            </w:r>
          </w:p>
        </w:tc>
      </w:tr>
    </w:tbl>
    <w:p w14:paraId="60916926" w14:textId="77777777" w:rsidR="00A97A36" w:rsidRPr="00BD100C" w:rsidRDefault="00A97A36" w:rsidP="00A641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4"/>
          <w:szCs w:val="14"/>
          <w:lang w:bidi="th-TH"/>
        </w:rPr>
      </w:pPr>
    </w:p>
    <w:p w14:paraId="457BC39A" w14:textId="77777777" w:rsidR="00DD16A0" w:rsidRDefault="00DD16A0" w:rsidP="00DD16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D16A0">
        <w:rPr>
          <w:rFonts w:ascii="Angsana New" w:hAnsi="Angsana New"/>
          <w:sz w:val="30"/>
          <w:szCs w:val="30"/>
          <w:cs/>
        </w:rPr>
        <w:t>ณ วันที่</w:t>
      </w:r>
      <w:r w:rsidRPr="00DD16A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D16A0">
        <w:rPr>
          <w:rFonts w:ascii="Angsana New" w:hAnsi="Angsana New" w:hint="cs"/>
          <w:sz w:val="30"/>
          <w:szCs w:val="30"/>
          <w:cs/>
        </w:rPr>
        <w:t xml:space="preserve"> </w:t>
      </w:r>
      <w:r w:rsidRPr="00DD16A0">
        <w:rPr>
          <w:rFonts w:ascii="Angsana New" w:hAnsi="Angsana New"/>
          <w:sz w:val="30"/>
          <w:szCs w:val="30"/>
        </w:rPr>
        <w:t xml:space="preserve">2563 </w:t>
      </w:r>
      <w:r w:rsidRPr="00DD16A0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A54CC8">
        <w:rPr>
          <w:rFonts w:ascii="Angsana New" w:hAnsi="Angsana New"/>
          <w:sz w:val="30"/>
          <w:szCs w:val="30"/>
          <w:cs/>
        </w:rPr>
        <w:t>รวม</w:t>
      </w:r>
      <w:r w:rsidRPr="00A54CC8">
        <w:rPr>
          <w:rFonts w:ascii="Angsana New" w:hAnsi="Angsana New"/>
          <w:sz w:val="30"/>
          <w:szCs w:val="30"/>
        </w:rPr>
        <w:t xml:space="preserve"> 96.9 </w:t>
      </w:r>
      <w:r w:rsidRPr="00A54CC8">
        <w:rPr>
          <w:rFonts w:ascii="Angsana New" w:hAnsi="Angsana New"/>
          <w:sz w:val="30"/>
          <w:szCs w:val="30"/>
          <w:cs/>
        </w:rPr>
        <w:t>ล้าน</w:t>
      </w:r>
      <w:r w:rsidRPr="00DD16A0">
        <w:rPr>
          <w:rFonts w:ascii="Angsana New" w:hAnsi="Angsana New"/>
          <w:sz w:val="30"/>
          <w:szCs w:val="30"/>
          <w:cs/>
        </w:rPr>
        <w:t>บาท</w:t>
      </w:r>
      <w:r w:rsidRPr="00DD16A0">
        <w:rPr>
          <w:rFonts w:ascii="Angsana New" w:hAnsi="Angsana New"/>
          <w:sz w:val="30"/>
          <w:szCs w:val="30"/>
        </w:rPr>
        <w:t xml:space="preserve"> </w:t>
      </w:r>
      <w:r w:rsidRPr="00DD16A0">
        <w:rPr>
          <w:rFonts w:ascii="Angsana New" w:hAnsi="Angsana New"/>
          <w:i/>
          <w:iCs/>
          <w:sz w:val="30"/>
          <w:szCs w:val="30"/>
        </w:rPr>
        <w:t xml:space="preserve">(2562: 157.5 </w:t>
      </w:r>
      <w:r w:rsidRPr="00DD16A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D16A0">
        <w:rPr>
          <w:rFonts w:ascii="Angsana New" w:hAnsi="Angsana New"/>
          <w:i/>
          <w:iCs/>
          <w:sz w:val="30"/>
          <w:szCs w:val="30"/>
        </w:rPr>
        <w:t>)</w:t>
      </w:r>
      <w:r w:rsidRPr="00DD16A0">
        <w:rPr>
          <w:rFonts w:ascii="Angsana New" w:hAnsi="Angsana New"/>
          <w:sz w:val="30"/>
          <w:szCs w:val="30"/>
        </w:rPr>
        <w:t xml:space="preserve"> </w:t>
      </w:r>
      <w:r w:rsidRPr="00DD16A0">
        <w:rPr>
          <w:rFonts w:ascii="Angsana New" w:hAnsi="Angsana New"/>
          <w:sz w:val="30"/>
          <w:szCs w:val="30"/>
          <w:cs/>
        </w:rPr>
        <w:t>วงเงินสินเชื่อดังกล่าวค้ำประกันโดยที่ดิน และอาคารสิ่งปลูกสร้างของบริษัท</w:t>
      </w:r>
    </w:p>
    <w:p w14:paraId="380BBAE5" w14:textId="77777777" w:rsidR="00BF58EF" w:rsidRPr="00BF1587" w:rsidRDefault="00BF58EF" w:rsidP="00DD16A0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350DB5C3" w14:textId="77777777" w:rsidR="00BF58EF" w:rsidRPr="00DD16A0" w:rsidRDefault="00BF58EF" w:rsidP="00DD16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A02DA1F" w14:textId="77777777" w:rsidR="00C53053" w:rsidRPr="00BF1587" w:rsidRDefault="00C53053" w:rsidP="00DD16A0">
      <w:pPr>
        <w:tabs>
          <w:tab w:val="clear" w:pos="1644"/>
          <w:tab w:val="left" w:pos="162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8"/>
          <w:szCs w:val="8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80"/>
        <w:gridCol w:w="1440"/>
        <w:gridCol w:w="180"/>
        <w:gridCol w:w="1260"/>
        <w:gridCol w:w="180"/>
        <w:gridCol w:w="1710"/>
      </w:tblGrid>
      <w:tr w:rsidR="00BF58EF" w:rsidRPr="00823DD0" w14:paraId="20764A50" w14:textId="77777777" w:rsidTr="001B2AAF">
        <w:trPr>
          <w:cantSplit/>
          <w:trHeight w:val="113"/>
          <w:tblHeader/>
        </w:trPr>
        <w:tc>
          <w:tcPr>
            <w:tcW w:w="4151" w:type="dxa"/>
            <w:vAlign w:val="bottom"/>
          </w:tcPr>
          <w:p w14:paraId="0A76C0C4" w14:textId="77777777" w:rsidR="00BF58EF" w:rsidRPr="001B2AAF" w:rsidRDefault="00BF58EF" w:rsidP="00DD16A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CDC917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A83F6F" w14:textId="77777777" w:rsidR="00BF58EF" w:rsidRPr="001B2AAF" w:rsidRDefault="00BF58EF" w:rsidP="008C268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จำนวนเงินขั้นต่ำที่ต้องจ่าย</w:t>
            </w:r>
          </w:p>
        </w:tc>
        <w:tc>
          <w:tcPr>
            <w:tcW w:w="180" w:type="dxa"/>
            <w:vAlign w:val="bottom"/>
          </w:tcPr>
          <w:p w14:paraId="26967B7D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0C2F0B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C25424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522C756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14:paraId="32461B6A" w14:textId="77777777" w:rsidR="00BF58EF" w:rsidRPr="001B2AAF" w:rsidRDefault="00BF58E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166A1E28" w14:textId="4BF91E17" w:rsidR="008C2684" w:rsidRPr="001B2AAF" w:rsidRDefault="00BF58EF" w:rsidP="001B2A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มูลค่าปัจจุบันของ</w:t>
            </w:r>
          </w:p>
          <w:p w14:paraId="1D835BEE" w14:textId="77777777" w:rsidR="001B2AAF" w:rsidRDefault="00BF58EF" w:rsidP="001B2A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จำนวนเงินขั้นต่ำ</w:t>
            </w:r>
          </w:p>
          <w:p w14:paraId="0BFA680C" w14:textId="1DB4007C" w:rsidR="00BF58EF" w:rsidRPr="001B2AAF" w:rsidRDefault="00BF58EF" w:rsidP="001B2A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ที่ต้องจ่าย</w:t>
            </w:r>
          </w:p>
        </w:tc>
      </w:tr>
      <w:tr w:rsidR="00435EB7" w:rsidRPr="00823DD0" w14:paraId="65CD2FF0" w14:textId="77777777" w:rsidTr="001B2AAF">
        <w:trPr>
          <w:cantSplit/>
        </w:trPr>
        <w:tc>
          <w:tcPr>
            <w:tcW w:w="4151" w:type="dxa"/>
          </w:tcPr>
          <w:p w14:paraId="750D97CD" w14:textId="77777777" w:rsidR="00435EB7" w:rsidRPr="001B2AAF" w:rsidRDefault="00435EB7" w:rsidP="00DD16A0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578B4" w14:textId="77777777" w:rsidR="00435EB7" w:rsidRPr="001B2AAF" w:rsidRDefault="00435EB7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shd w:val="clear" w:color="auto" w:fill="auto"/>
            <w:vAlign w:val="bottom"/>
          </w:tcPr>
          <w:p w14:paraId="0C745428" w14:textId="77777777" w:rsidR="00435EB7" w:rsidRPr="001B2AAF" w:rsidRDefault="00435EB7" w:rsidP="00435EB7">
            <w:pPr>
              <w:pStyle w:val="acctfourfigures"/>
              <w:tabs>
                <w:tab w:val="clear" w:pos="765"/>
                <w:tab w:val="decimal" w:pos="1986"/>
              </w:tabs>
              <w:spacing w:line="240" w:lineRule="atLeast"/>
              <w:ind w:left="89" w:right="-79" w:hanging="89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B2AA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B2AA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B2AA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5EB7" w:rsidRPr="00823DD0" w14:paraId="25F40F72" w14:textId="77777777" w:rsidTr="001B2AAF">
        <w:trPr>
          <w:cantSplit/>
        </w:trPr>
        <w:tc>
          <w:tcPr>
            <w:tcW w:w="4151" w:type="dxa"/>
          </w:tcPr>
          <w:p w14:paraId="0BB4E6E1" w14:textId="77777777" w:rsidR="00435EB7" w:rsidRPr="001B2AAF" w:rsidRDefault="008C2684" w:rsidP="00DD16A0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2A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9ED4D" w14:textId="77777777" w:rsidR="00435EB7" w:rsidRPr="001B2AAF" w:rsidRDefault="00435EB7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shd w:val="clear" w:color="auto" w:fill="auto"/>
            <w:vAlign w:val="bottom"/>
          </w:tcPr>
          <w:p w14:paraId="35E17937" w14:textId="77777777" w:rsidR="00435EB7" w:rsidRPr="001B2AAF" w:rsidRDefault="00435EB7" w:rsidP="005C0FB0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89" w:right="-79" w:hanging="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58EF" w:rsidRPr="00823DD0" w14:paraId="6F0D6F6B" w14:textId="77777777" w:rsidTr="001B2AAF">
        <w:trPr>
          <w:cantSplit/>
        </w:trPr>
        <w:tc>
          <w:tcPr>
            <w:tcW w:w="4151" w:type="dxa"/>
          </w:tcPr>
          <w:p w14:paraId="1F014170" w14:textId="77777777" w:rsidR="00BF58EF" w:rsidRPr="001B2AAF" w:rsidRDefault="00BF58EF" w:rsidP="00DD16A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1B2AA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B2A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821EF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7A82CD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2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F8B60E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6D3125" w14:textId="77777777" w:rsidR="00BF58EF" w:rsidRPr="001B2AAF" w:rsidRDefault="00BF58EF" w:rsidP="008C2684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   (455)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32E2A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0EACF2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446"/>
              </w:tabs>
              <w:spacing w:line="240" w:lineRule="atLeast"/>
              <w:ind w:left="89" w:right="-79" w:hanging="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3,895</w:t>
            </w:r>
          </w:p>
        </w:tc>
      </w:tr>
      <w:tr w:rsidR="00BF58EF" w:rsidRPr="00823DD0" w14:paraId="2C21E654" w14:textId="77777777" w:rsidTr="001B2AAF">
        <w:trPr>
          <w:cantSplit/>
        </w:trPr>
        <w:tc>
          <w:tcPr>
            <w:tcW w:w="4151" w:type="dxa"/>
          </w:tcPr>
          <w:p w14:paraId="717849AD" w14:textId="77777777" w:rsidR="00BF58EF" w:rsidRPr="001B2AAF" w:rsidRDefault="00BF58EF" w:rsidP="00DD16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2AAF">
              <w:rPr>
                <w:rFonts w:ascii="Angsana New" w:hAnsi="Angsana New" w:hint="cs"/>
                <w:sz w:val="30"/>
                <w:szCs w:val="30"/>
              </w:rPr>
              <w:t xml:space="preserve">1 – 5 </w:t>
            </w:r>
            <w:r w:rsidRPr="001B2A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F665D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6C2A6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sz w:val="30"/>
                <w:szCs w:val="30"/>
              </w:rPr>
              <w:t>5,673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960B02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1281D" w14:textId="77777777" w:rsidR="00BF58EF" w:rsidRPr="001B2AAF" w:rsidRDefault="00BF58EF" w:rsidP="008C2684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sz w:val="30"/>
                <w:szCs w:val="30"/>
              </w:rPr>
              <w:t xml:space="preserve">     (411)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CB8F3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B02901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44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sz w:val="30"/>
                <w:szCs w:val="30"/>
              </w:rPr>
              <w:t>5,262</w:t>
            </w:r>
          </w:p>
        </w:tc>
      </w:tr>
      <w:tr w:rsidR="00BF58EF" w:rsidRPr="00823DD0" w14:paraId="37E61877" w14:textId="77777777" w:rsidTr="001B2AAF">
        <w:trPr>
          <w:cantSplit/>
        </w:trPr>
        <w:tc>
          <w:tcPr>
            <w:tcW w:w="4151" w:type="dxa"/>
          </w:tcPr>
          <w:p w14:paraId="2B8DEBA0" w14:textId="77777777" w:rsidR="00BF58EF" w:rsidRPr="001B2AAF" w:rsidRDefault="00BF58EF" w:rsidP="00DD16A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51B0F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C08A8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b/>
                <w:bCs/>
                <w:sz w:val="30"/>
                <w:szCs w:val="30"/>
              </w:rPr>
              <w:t>10,023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4F8C3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8219D" w14:textId="77777777" w:rsidR="00BF58EF" w:rsidRPr="001B2AAF" w:rsidRDefault="00BF58EF" w:rsidP="008C2684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b/>
                <w:bCs/>
                <w:sz w:val="30"/>
                <w:szCs w:val="30"/>
              </w:rPr>
              <w:t>(866)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E5688" w14:textId="77777777" w:rsidR="00BF58EF" w:rsidRPr="001B2AAF" w:rsidRDefault="00BF58EF" w:rsidP="00DD16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A78B9" w14:textId="77777777" w:rsidR="00BF58EF" w:rsidRPr="001B2AAF" w:rsidRDefault="00BF58EF" w:rsidP="001B2AAF">
            <w:pPr>
              <w:pStyle w:val="acctfourfigures"/>
              <w:tabs>
                <w:tab w:val="clear" w:pos="765"/>
                <w:tab w:val="decimal" w:pos="1446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AAF">
              <w:rPr>
                <w:rFonts w:ascii="Angsana New" w:hAnsi="Angsana New" w:hint="cs"/>
                <w:b/>
                <w:bCs/>
                <w:sz w:val="30"/>
                <w:szCs w:val="30"/>
              </w:rPr>
              <w:t>9,157</w:t>
            </w:r>
          </w:p>
        </w:tc>
      </w:tr>
    </w:tbl>
    <w:p w14:paraId="11455D1B" w14:textId="77777777" w:rsidR="0045619F" w:rsidRPr="0045619F" w:rsidRDefault="0045619F" w:rsidP="008657B2">
      <w:pPr>
        <w:tabs>
          <w:tab w:val="clear" w:pos="1644"/>
          <w:tab w:val="left" w:pos="162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D11A06A" w14:textId="77777777" w:rsidR="00A603FE" w:rsidRDefault="00A6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br w:type="page"/>
      </w:r>
    </w:p>
    <w:p w14:paraId="1843C08D" w14:textId="77777777" w:rsidR="003C41AA" w:rsidRPr="00A603FE" w:rsidRDefault="00FE6F13" w:rsidP="00FE6F13">
      <w:pPr>
        <w:tabs>
          <w:tab w:val="clear" w:pos="227"/>
          <w:tab w:val="clear" w:pos="454"/>
          <w:tab w:val="left" w:pos="450"/>
        </w:tabs>
        <w:ind w:left="540" w:hanging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tab/>
      </w:r>
      <w:r w:rsidR="003C41AA" w:rsidRPr="00A603FE">
        <w:rPr>
          <w:rFonts w:ascii="Angsana New" w:hAnsi="Angsana New" w:hint="cs"/>
          <w:b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A3EA3FB" w14:textId="77777777" w:rsidR="003C41AA" w:rsidRPr="00EE45EB" w:rsidRDefault="003C41AA" w:rsidP="003C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631"/>
        <w:gridCol w:w="270"/>
        <w:gridCol w:w="1811"/>
        <w:gridCol w:w="270"/>
        <w:gridCol w:w="1598"/>
      </w:tblGrid>
      <w:tr w:rsidR="00A603FE" w:rsidRPr="009F0D86" w14:paraId="753442A6" w14:textId="77777777" w:rsidTr="00A603FE">
        <w:trPr>
          <w:cantSplit/>
          <w:tblHeader/>
        </w:trPr>
        <w:tc>
          <w:tcPr>
            <w:tcW w:w="3319" w:type="dxa"/>
          </w:tcPr>
          <w:p w14:paraId="5025CE51" w14:textId="77777777" w:rsidR="00A603FE" w:rsidRPr="009F0D86" w:rsidRDefault="00A603FE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77777777" w:rsidR="00A603FE" w:rsidRPr="009F0D86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A603FE" w:rsidRPr="009F0D86" w:rsidRDefault="00A603FE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A603FE" w:rsidRPr="009F0D86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3B3F040A" w14:textId="77777777" w:rsidR="00A603FE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  <w:p w14:paraId="7B8ACBF8" w14:textId="77777777" w:rsidR="00A603FE" w:rsidRPr="00A603FE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A603FE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603FE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2562: </w:t>
            </w:r>
            <w:r w:rsidRPr="00A603FE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270" w:type="dxa"/>
            <w:vAlign w:val="bottom"/>
          </w:tcPr>
          <w:p w14:paraId="16BFEF38" w14:textId="77777777" w:rsidR="00A603FE" w:rsidRPr="009F0D86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A603FE" w:rsidRPr="009F0D86" w:rsidRDefault="00A603FE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603FE" w:rsidRPr="009F0D86" w14:paraId="1117AC86" w14:textId="77777777" w:rsidTr="00A603FE">
        <w:trPr>
          <w:cantSplit/>
        </w:trPr>
        <w:tc>
          <w:tcPr>
            <w:tcW w:w="3319" w:type="dxa"/>
          </w:tcPr>
          <w:p w14:paraId="70EDBDE2" w14:textId="77777777" w:rsidR="00A603FE" w:rsidRPr="009F0D86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6B9A7060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A603FE" w:rsidRPr="009F0D86" w:rsidRDefault="00A603FE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603FE" w:rsidRPr="009F0D86" w14:paraId="269C2239" w14:textId="77777777" w:rsidTr="00A603FE">
        <w:trPr>
          <w:cantSplit/>
        </w:trPr>
        <w:tc>
          <w:tcPr>
            <w:tcW w:w="3319" w:type="dxa"/>
          </w:tcPr>
          <w:p w14:paraId="54423BD6" w14:textId="77777777" w:rsidR="00A603FE" w:rsidRPr="006378A2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1" w:type="dxa"/>
            <w:vAlign w:val="bottom"/>
          </w:tcPr>
          <w:p w14:paraId="0BFE7290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A603FE" w:rsidRPr="009F0D86" w:rsidRDefault="00A603FE" w:rsidP="00317D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3FE" w:rsidRPr="009F0D86" w14:paraId="282C486E" w14:textId="77777777" w:rsidTr="00A603FE">
        <w:trPr>
          <w:cantSplit/>
        </w:trPr>
        <w:tc>
          <w:tcPr>
            <w:tcW w:w="3319" w:type="dxa"/>
          </w:tcPr>
          <w:p w14:paraId="4ED9BE05" w14:textId="77777777" w:rsidR="00A603FE" w:rsidRPr="009F0D86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0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  <w:vAlign w:val="bottom"/>
          </w:tcPr>
          <w:p w14:paraId="125BB371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15,317</w:t>
            </w:r>
          </w:p>
        </w:tc>
        <w:tc>
          <w:tcPr>
            <w:tcW w:w="270" w:type="dxa"/>
            <w:vAlign w:val="bottom"/>
          </w:tcPr>
          <w:p w14:paraId="039922EB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77777777" w:rsidR="00A603FE" w:rsidRPr="00435EB7" w:rsidRDefault="00435EB7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47,862</w:t>
            </w:r>
          </w:p>
        </w:tc>
        <w:tc>
          <w:tcPr>
            <w:tcW w:w="270" w:type="dxa"/>
            <w:vAlign w:val="bottom"/>
          </w:tcPr>
          <w:p w14:paraId="593C5845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77777777" w:rsidR="00A603FE" w:rsidRPr="009F0D86" w:rsidRDefault="00435EB7" w:rsidP="007D453E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63,179</w:t>
            </w:r>
          </w:p>
        </w:tc>
      </w:tr>
      <w:tr w:rsidR="00A603FE" w:rsidRPr="009F0D86" w14:paraId="37DD6885" w14:textId="77777777" w:rsidTr="00A603FE">
        <w:trPr>
          <w:cantSplit/>
        </w:trPr>
        <w:tc>
          <w:tcPr>
            <w:tcW w:w="3319" w:type="dxa"/>
          </w:tcPr>
          <w:p w14:paraId="45E371F6" w14:textId="77777777" w:rsidR="00A603FE" w:rsidRPr="009F0D86" w:rsidRDefault="00A603FE" w:rsidP="007D453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4C041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91" w:type="dxa"/>
            <w:vAlign w:val="bottom"/>
          </w:tcPr>
          <w:p w14:paraId="4197C794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(15,317)</w:t>
            </w:r>
          </w:p>
        </w:tc>
        <w:tc>
          <w:tcPr>
            <w:tcW w:w="270" w:type="dxa"/>
            <w:vAlign w:val="bottom"/>
          </w:tcPr>
          <w:p w14:paraId="30C45891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A7279">
              <w:rPr>
                <w:rFonts w:ascii="Angsana New" w:hAnsi="Angsana New"/>
                <w:sz w:val="30"/>
                <w:szCs w:val="30"/>
              </w:rPr>
              <w:t>1</w:t>
            </w:r>
            <w:r w:rsidR="00435EB7">
              <w:rPr>
                <w:rFonts w:ascii="Angsana New" w:hAnsi="Angsana New"/>
                <w:sz w:val="30"/>
                <w:szCs w:val="30"/>
              </w:rPr>
              <w:t>3,495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986C51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5E13">
              <w:rPr>
                <w:rFonts w:ascii="Angsana New" w:hAnsi="Angsana New"/>
                <w:sz w:val="30"/>
                <w:szCs w:val="30"/>
              </w:rPr>
              <w:t>28,812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03FE" w:rsidRPr="009F0D86" w14:paraId="32D12C75" w14:textId="77777777" w:rsidTr="00435EB7">
        <w:trPr>
          <w:cantSplit/>
        </w:trPr>
        <w:tc>
          <w:tcPr>
            <w:tcW w:w="3319" w:type="dxa"/>
          </w:tcPr>
          <w:p w14:paraId="43FF945A" w14:textId="77777777" w:rsidR="00A603FE" w:rsidRPr="009F0D86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  <w:vAlign w:val="bottom"/>
          </w:tcPr>
          <w:p w14:paraId="3EEB18F6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A603FE" w:rsidRPr="009F0D86" w:rsidRDefault="00A603FE" w:rsidP="00317D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3FE" w:rsidRPr="009F0D86" w14:paraId="2B78F829" w14:textId="77777777" w:rsidTr="00435EB7">
        <w:trPr>
          <w:cantSplit/>
        </w:trPr>
        <w:tc>
          <w:tcPr>
            <w:tcW w:w="3319" w:type="dxa"/>
          </w:tcPr>
          <w:p w14:paraId="1DA35222" w14:textId="77777777" w:rsidR="00A603FE" w:rsidRPr="009F0D86" w:rsidRDefault="00A603FE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  <w:vAlign w:val="bottom"/>
          </w:tcPr>
          <w:p w14:paraId="1D929CB9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77777777" w:rsidR="00A603FE" w:rsidRPr="00435EB7" w:rsidRDefault="00435EB7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1,414</w:t>
            </w:r>
          </w:p>
        </w:tc>
        <w:tc>
          <w:tcPr>
            <w:tcW w:w="270" w:type="dxa"/>
            <w:vAlign w:val="bottom"/>
          </w:tcPr>
          <w:p w14:paraId="259652BA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77777777" w:rsidR="00A603FE" w:rsidRPr="009F0D86" w:rsidRDefault="00D85E13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</w:tr>
      <w:tr w:rsidR="00435EB7" w:rsidRPr="009F0D86" w14:paraId="34FBD536" w14:textId="77777777" w:rsidTr="00435EB7">
        <w:trPr>
          <w:cantSplit/>
        </w:trPr>
        <w:tc>
          <w:tcPr>
            <w:tcW w:w="3319" w:type="dxa"/>
          </w:tcPr>
          <w:p w14:paraId="5AD508B8" w14:textId="77777777" w:rsidR="00435EB7" w:rsidRPr="009F0D86" w:rsidRDefault="00435EB7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</w:t>
            </w:r>
            <w:r w:rsidR="00E3070C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91" w:type="dxa"/>
            <w:vAlign w:val="bottom"/>
          </w:tcPr>
          <w:p w14:paraId="39BC7427" w14:textId="77777777" w:rsidR="00435EB7" w:rsidRPr="009F0D86" w:rsidRDefault="00435EB7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0DC0D8EF" w14:textId="77777777" w:rsidR="00435EB7" w:rsidRDefault="00D85E13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4EF75B" w14:textId="77777777" w:rsidR="00435EB7" w:rsidRPr="009F0D86" w:rsidRDefault="00435EB7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0274302F" w14:textId="77777777" w:rsidR="00435EB7" w:rsidRDefault="00D85E13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270" w:type="dxa"/>
            <w:vAlign w:val="bottom"/>
          </w:tcPr>
          <w:p w14:paraId="3E69318C" w14:textId="77777777" w:rsidR="00435EB7" w:rsidRPr="009F0D86" w:rsidRDefault="00435EB7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649EA3B9" w14:textId="77777777" w:rsidR="00435EB7" w:rsidRDefault="00D85E13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A603FE" w:rsidRPr="00E544D3" w14:paraId="19BD8D38" w14:textId="77777777" w:rsidTr="00A603FE">
        <w:trPr>
          <w:cantSplit/>
        </w:trPr>
        <w:tc>
          <w:tcPr>
            <w:tcW w:w="3319" w:type="dxa"/>
          </w:tcPr>
          <w:p w14:paraId="3C2F4CC3" w14:textId="77777777" w:rsidR="00A603FE" w:rsidRPr="009F0D86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F0D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1" w:type="dxa"/>
            <w:vAlign w:val="bottom"/>
          </w:tcPr>
          <w:p w14:paraId="7DA0AE00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C708C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77777777" w:rsidR="00A603FE" w:rsidRPr="009F0D86" w:rsidRDefault="007D453E" w:rsidP="007D453E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80920">
              <w:rPr>
                <w:rFonts w:ascii="Angsana New" w:hAnsi="Angsana New"/>
                <w:b/>
                <w:bCs/>
                <w:sz w:val="30"/>
                <w:szCs w:val="30"/>
              </w:rPr>
              <w:t>7,671</w:t>
            </w:r>
          </w:p>
        </w:tc>
        <w:tc>
          <w:tcPr>
            <w:tcW w:w="270" w:type="dxa"/>
            <w:vAlign w:val="bottom"/>
          </w:tcPr>
          <w:p w14:paraId="0629C453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77777777" w:rsidR="00A603FE" w:rsidRPr="00E544D3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80920">
              <w:rPr>
                <w:rFonts w:ascii="Angsana New" w:hAnsi="Angsana New"/>
                <w:b/>
                <w:bCs/>
                <w:sz w:val="30"/>
                <w:szCs w:val="30"/>
              </w:rPr>
              <w:t>7,671</w:t>
            </w:r>
          </w:p>
        </w:tc>
      </w:tr>
      <w:tr w:rsidR="00A603FE" w:rsidRPr="00E544D3" w14:paraId="22B8AE75" w14:textId="77777777" w:rsidTr="00A603FE">
        <w:trPr>
          <w:cantSplit/>
        </w:trPr>
        <w:tc>
          <w:tcPr>
            <w:tcW w:w="3319" w:type="dxa"/>
          </w:tcPr>
          <w:p w14:paraId="17DF6248" w14:textId="77777777" w:rsidR="00A603FE" w:rsidRPr="009F0D86" w:rsidRDefault="00A603FE" w:rsidP="00CF166F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6FCA1BD3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  <w:vAlign w:val="bottom"/>
          </w:tcPr>
          <w:p w14:paraId="379A6C48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8DF19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double" w:sz="4" w:space="0" w:color="auto"/>
            </w:tcBorders>
            <w:vAlign w:val="bottom"/>
          </w:tcPr>
          <w:p w14:paraId="32D38CDD" w14:textId="77777777" w:rsidR="00A603FE" w:rsidRPr="009F0D86" w:rsidRDefault="00A603FE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CFB866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  <w:vAlign w:val="bottom"/>
          </w:tcPr>
          <w:p w14:paraId="53E21126" w14:textId="77777777" w:rsidR="00A603FE" w:rsidRPr="00E544D3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3FE" w:rsidRPr="00E544D3" w14:paraId="5E5157E4" w14:textId="77777777" w:rsidTr="00A603FE">
        <w:trPr>
          <w:cantSplit/>
        </w:trPr>
        <w:tc>
          <w:tcPr>
            <w:tcW w:w="3319" w:type="dxa"/>
          </w:tcPr>
          <w:p w14:paraId="22097534" w14:textId="77777777" w:rsidR="00A603FE" w:rsidRPr="009F0D86" w:rsidRDefault="00A603FE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1" w:type="dxa"/>
            <w:vAlign w:val="bottom"/>
          </w:tcPr>
          <w:p w14:paraId="5FE2164B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A603FE" w:rsidRPr="009F0D86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A603FE" w:rsidRPr="009F0D86" w:rsidRDefault="00A603FE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A603FE" w:rsidRPr="009F0D86" w:rsidRDefault="00A603FE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A603FE" w:rsidRPr="00E544D3" w:rsidRDefault="00A603FE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3FE" w:rsidRPr="00E544D3" w14:paraId="79111501" w14:textId="77777777" w:rsidTr="00A603FE">
        <w:trPr>
          <w:cantSplit/>
        </w:trPr>
        <w:tc>
          <w:tcPr>
            <w:tcW w:w="3319" w:type="dxa"/>
          </w:tcPr>
          <w:p w14:paraId="71A5ABF4" w14:textId="77777777" w:rsidR="00A603FE" w:rsidRPr="009F0D86" w:rsidRDefault="00A603FE" w:rsidP="00A603F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0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  <w:vAlign w:val="bottom"/>
          </w:tcPr>
          <w:p w14:paraId="7BC2AB0B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31,049</w:t>
            </w:r>
          </w:p>
        </w:tc>
        <w:tc>
          <w:tcPr>
            <w:tcW w:w="270" w:type="dxa"/>
            <w:vAlign w:val="bottom"/>
          </w:tcPr>
          <w:p w14:paraId="16137C6A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left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A603FE">
              <w:rPr>
                <w:rFonts w:ascii="Angsana New" w:hAnsi="Angsana New"/>
                <w:sz w:val="30"/>
                <w:szCs w:val="30"/>
              </w:rPr>
              <w:t>12,913</w:t>
            </w:r>
          </w:p>
        </w:tc>
        <w:tc>
          <w:tcPr>
            <w:tcW w:w="270" w:type="dxa"/>
            <w:vAlign w:val="bottom"/>
          </w:tcPr>
          <w:p w14:paraId="6F658863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</w:tr>
      <w:tr w:rsidR="00A603FE" w:rsidRPr="00E544D3" w14:paraId="26CF1A8E" w14:textId="77777777" w:rsidTr="00A603FE">
        <w:trPr>
          <w:cantSplit/>
        </w:trPr>
        <w:tc>
          <w:tcPr>
            <w:tcW w:w="3319" w:type="dxa"/>
          </w:tcPr>
          <w:p w14:paraId="1F5FC159" w14:textId="77777777" w:rsidR="00A603FE" w:rsidRPr="009F0D86" w:rsidRDefault="00A603FE" w:rsidP="00A603F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4C041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91" w:type="dxa"/>
            <w:vAlign w:val="bottom"/>
          </w:tcPr>
          <w:p w14:paraId="37894215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left" w:pos="11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A603FE" w:rsidRPr="00785E19">
              <w:rPr>
                <w:rFonts w:ascii="Angsana New" w:hAnsi="Angsana New"/>
                <w:sz w:val="30"/>
                <w:szCs w:val="30"/>
              </w:rPr>
              <w:t>(15,732)</w:t>
            </w:r>
          </w:p>
        </w:tc>
        <w:tc>
          <w:tcPr>
            <w:tcW w:w="270" w:type="dxa"/>
            <w:vAlign w:val="bottom"/>
          </w:tcPr>
          <w:p w14:paraId="7DBA6899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left" w:pos="1260"/>
                <w:tab w:val="left" w:pos="142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A603FE" w:rsidRPr="00785E19">
              <w:rPr>
                <w:rFonts w:ascii="Angsana New" w:hAnsi="Angsana New"/>
                <w:sz w:val="30"/>
                <w:szCs w:val="30"/>
              </w:rPr>
              <w:t>(</w:t>
            </w:r>
            <w:r w:rsidR="00A603FE">
              <w:rPr>
                <w:rFonts w:ascii="Angsana New" w:hAnsi="Angsana New"/>
                <w:sz w:val="30"/>
                <w:szCs w:val="30"/>
              </w:rPr>
              <w:t>6,036</w:t>
            </w:r>
            <w:r w:rsidR="00A603FE" w:rsidRPr="00785E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FC8102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21,768</w:t>
            </w:r>
            <w:r w:rsidRPr="00785E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03FE" w:rsidRPr="00E544D3" w14:paraId="77D17ACD" w14:textId="77777777" w:rsidTr="00A603FE">
        <w:trPr>
          <w:cantSplit/>
        </w:trPr>
        <w:tc>
          <w:tcPr>
            <w:tcW w:w="3319" w:type="dxa"/>
          </w:tcPr>
          <w:p w14:paraId="723A8749" w14:textId="77777777" w:rsidR="00A603FE" w:rsidRPr="009F0D86" w:rsidRDefault="00A603FE" w:rsidP="00A603F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  <w:vAlign w:val="bottom"/>
          </w:tcPr>
          <w:p w14:paraId="4A64E338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B6DC42C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0B83E1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DCF3BE9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A2613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D364DD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3FE" w:rsidRPr="00E544D3" w14:paraId="134DFA9A" w14:textId="77777777" w:rsidTr="00A603FE">
        <w:trPr>
          <w:cantSplit/>
        </w:trPr>
        <w:tc>
          <w:tcPr>
            <w:tcW w:w="3319" w:type="dxa"/>
          </w:tcPr>
          <w:p w14:paraId="3A6108E1" w14:textId="77777777" w:rsidR="00A603FE" w:rsidRPr="009F0D86" w:rsidRDefault="00A603FE" w:rsidP="00A603F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91" w:type="dxa"/>
            <w:vAlign w:val="bottom"/>
          </w:tcPr>
          <w:p w14:paraId="379E63B3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52639A33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1F7E01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1D31C049" w14:textId="77777777" w:rsidR="00A603FE" w:rsidRPr="009F0D86" w:rsidRDefault="00B527D6" w:rsidP="00B527D6">
            <w:pPr>
              <w:pStyle w:val="acctfourfigures"/>
              <w:shd w:val="clear" w:color="auto" w:fill="FFFFFF"/>
              <w:tabs>
                <w:tab w:val="clear" w:pos="765"/>
                <w:tab w:val="left" w:pos="12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A603FE" w:rsidRPr="00785E19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  <w:vAlign w:val="bottom"/>
          </w:tcPr>
          <w:p w14:paraId="18AA74C8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5E4EE257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A603FE" w:rsidRPr="00E544D3" w14:paraId="2CCA1CAD" w14:textId="77777777" w:rsidTr="00A603FE">
        <w:trPr>
          <w:cantSplit/>
        </w:trPr>
        <w:tc>
          <w:tcPr>
            <w:tcW w:w="3319" w:type="dxa"/>
          </w:tcPr>
          <w:p w14:paraId="31939500" w14:textId="77777777" w:rsidR="00A603FE" w:rsidRPr="009F0D86" w:rsidRDefault="00A603FE" w:rsidP="00A603F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F0D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1" w:type="dxa"/>
            <w:vAlign w:val="bottom"/>
          </w:tcPr>
          <w:p w14:paraId="05C7FD8A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85E19">
              <w:rPr>
                <w:rFonts w:ascii="Angsana New" w:hAnsi="Angsana New"/>
                <w:b/>
                <w:bCs/>
                <w:sz w:val="30"/>
                <w:szCs w:val="30"/>
              </w:rPr>
              <w:t>15,317</w:t>
            </w:r>
          </w:p>
        </w:tc>
        <w:tc>
          <w:tcPr>
            <w:tcW w:w="270" w:type="dxa"/>
            <w:vAlign w:val="bottom"/>
          </w:tcPr>
          <w:p w14:paraId="5F591EBF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77777777" w:rsidR="00A603FE" w:rsidRPr="009F0D86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9,157</w:t>
            </w:r>
          </w:p>
        </w:tc>
        <w:tc>
          <w:tcPr>
            <w:tcW w:w="270" w:type="dxa"/>
            <w:vAlign w:val="bottom"/>
          </w:tcPr>
          <w:p w14:paraId="2B82E283" w14:textId="77777777" w:rsidR="00A603FE" w:rsidRPr="009F0D86" w:rsidRDefault="00A603FE" w:rsidP="00A603F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77777777" w:rsidR="00A603FE" w:rsidRPr="00E544D3" w:rsidRDefault="00A603FE" w:rsidP="00B527D6">
            <w:pPr>
              <w:pStyle w:val="acctfourfigures"/>
              <w:shd w:val="clear" w:color="auto" w:fill="FFFFFF"/>
              <w:tabs>
                <w:tab w:val="clear" w:pos="765"/>
                <w:tab w:val="decimal" w:pos="115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24,474</w:t>
            </w:r>
          </w:p>
        </w:tc>
      </w:tr>
    </w:tbl>
    <w:p w14:paraId="60BAD52A" w14:textId="77777777" w:rsidR="000857DA" w:rsidRPr="00EE45EB" w:rsidRDefault="000857DA" w:rsidP="000857DA">
      <w:pPr>
        <w:rPr>
          <w:rFonts w:ascii="Angsana New" w:hAnsi="Angsana New"/>
          <w:sz w:val="28"/>
          <w:szCs w:val="28"/>
          <w:cs/>
          <w:lang w:val="th-TH"/>
        </w:rPr>
      </w:pPr>
    </w:p>
    <w:p w14:paraId="7A908E8F" w14:textId="77777777" w:rsidR="005221C1" w:rsidRDefault="00FC756B" w:rsidP="00F53C6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FC756B">
        <w:rPr>
          <w:rFonts w:ascii="Angsana New" w:hAnsi="Angsana New" w:cs="Angsana New"/>
          <w:sz w:val="30"/>
          <w:szCs w:val="30"/>
          <w:cs/>
          <w:lang w:val="th-TH"/>
        </w:rPr>
        <w:t>ประมาณการหนี้สินไม่หมุนเวียนสำหรับ</w:t>
      </w:r>
      <w:r w:rsidR="005221C1" w:rsidRPr="002A7705">
        <w:rPr>
          <w:rFonts w:ascii="Angsana New" w:hAnsi="Angsana New" w:cs="Angsana New"/>
          <w:sz w:val="30"/>
          <w:szCs w:val="30"/>
          <w:cs/>
          <w:lang w:val="th-TH"/>
        </w:rPr>
        <w:t>ผลประโยชน์พนักงาน</w:t>
      </w:r>
    </w:p>
    <w:p w14:paraId="16BA1025" w14:textId="77777777" w:rsidR="00BF00D9" w:rsidRPr="00EE45EB" w:rsidRDefault="00BF00D9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28"/>
          <w:szCs w:val="28"/>
        </w:rPr>
      </w:pPr>
    </w:p>
    <w:p w14:paraId="7B0A0938" w14:textId="77777777" w:rsidR="007A2988" w:rsidRDefault="007A2988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GB"/>
        </w:rPr>
      </w:pPr>
      <w:r w:rsidRPr="00D64769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64769">
        <w:rPr>
          <w:rFonts w:ascii="Angsana New" w:hAnsi="Angsana New"/>
          <w:color w:val="000000"/>
          <w:spacing w:val="4"/>
          <w:sz w:val="30"/>
          <w:szCs w:val="30"/>
          <w:lang w:val="en-GB"/>
        </w:rPr>
        <w:t>2541</w:t>
      </w:r>
      <w:r w:rsidRPr="00BF00D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F00D9">
        <w:rPr>
          <w:rFonts w:ascii="Angsana New" w:hAnsi="Angsana New"/>
          <w:color w:val="000000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BF00D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F00D9">
        <w:rPr>
          <w:rFonts w:ascii="Angsana New" w:hAnsi="Angsana New"/>
          <w:color w:val="000000"/>
          <w:sz w:val="30"/>
          <w:szCs w:val="30"/>
          <w:cs/>
          <w:lang w:val="en-GB"/>
        </w:rPr>
        <w:t>โครงการผลประโยชน์ที่กำหนดไว้มีความเสี่ยง</w:t>
      </w:r>
      <w:r w:rsidRPr="009F118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จากการประมาณการตามหลักคณิตศาสตร์ประกันภัย ได้แก่ ความเสี่ยงของช่วงชีวิต </w:t>
      </w:r>
      <w:r w:rsidR="009F118A" w:rsidRPr="009F118A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</w:t>
      </w:r>
      <w:r w:rsidRPr="009F118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ความเสี่ยงจากอัตราดอกเบี้ย</w:t>
      </w:r>
    </w:p>
    <w:p w14:paraId="4B10A8DF" w14:textId="77777777" w:rsidR="001F5F06" w:rsidRPr="00EE45EB" w:rsidRDefault="001F5F06" w:rsidP="00EE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92B52D8" w14:textId="77777777" w:rsidR="00EE45EB" w:rsidRDefault="00EE45EB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063BB5" w:rsidRPr="002A7705" w14:paraId="5B49853B" w14:textId="77777777" w:rsidTr="00D00758">
        <w:tc>
          <w:tcPr>
            <w:tcW w:w="6480" w:type="dxa"/>
          </w:tcPr>
          <w:p w14:paraId="6E160E85" w14:textId="77777777" w:rsidR="00063BB5" w:rsidRPr="00BF00D9" w:rsidRDefault="008628AB" w:rsidP="00BF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0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1260" w:type="dxa"/>
            <w:vAlign w:val="bottom"/>
          </w:tcPr>
          <w:p w14:paraId="5F37ED4A" w14:textId="77777777"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6008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F971C27" w14:textId="77777777"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FF010" w14:textId="77777777" w:rsidR="00063BB5" w:rsidRPr="00560089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600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00758" w:rsidRPr="002A7705" w14:paraId="0E561C43" w14:textId="77777777" w:rsidTr="00ED70D3">
        <w:tc>
          <w:tcPr>
            <w:tcW w:w="6480" w:type="dxa"/>
          </w:tcPr>
          <w:p w14:paraId="2E890618" w14:textId="77777777"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BBA281" w14:textId="77777777"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60089" w:rsidRPr="002A7705" w14:paraId="40006A3A" w14:textId="77777777" w:rsidTr="00ED70D3">
        <w:tc>
          <w:tcPr>
            <w:tcW w:w="6480" w:type="dxa"/>
          </w:tcPr>
          <w:p w14:paraId="1886F150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BE43BAB" w14:textId="77777777" w:rsidR="00560089" w:rsidRPr="00063BB5" w:rsidRDefault="00D120AE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14:paraId="4DD1CC0A" w14:textId="77777777" w:rsidR="00560089" w:rsidRPr="00063BB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D68F6" w14:textId="77777777" w:rsidR="00560089" w:rsidRPr="00063BB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</w:tr>
      <w:tr w:rsidR="00560089" w:rsidRPr="001F5F06" w14:paraId="24AFE129" w14:textId="77777777" w:rsidTr="001F5F06">
        <w:trPr>
          <w:trHeight w:val="173"/>
        </w:trPr>
        <w:tc>
          <w:tcPr>
            <w:tcW w:w="6480" w:type="dxa"/>
          </w:tcPr>
          <w:p w14:paraId="6AF80A22" w14:textId="77777777" w:rsidR="00560089" w:rsidRPr="00EE45EB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A9BD1A" w14:textId="77777777" w:rsidR="00560089" w:rsidRPr="00EE45EB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866F0" w14:textId="77777777" w:rsidR="00560089" w:rsidRPr="00EE45EB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21CC85" w14:textId="77777777" w:rsidR="00560089" w:rsidRPr="00EE45EB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089" w:rsidRPr="002A7705" w14:paraId="6AF519C7" w14:textId="77777777" w:rsidTr="00ED70D3">
        <w:tc>
          <w:tcPr>
            <w:tcW w:w="6480" w:type="dxa"/>
          </w:tcPr>
          <w:p w14:paraId="0A5DA961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14:paraId="4637ACA7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76845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980499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089" w:rsidRPr="002A7705" w14:paraId="51603F33" w14:textId="77777777" w:rsidTr="002A3FE2">
        <w:tc>
          <w:tcPr>
            <w:tcW w:w="6480" w:type="dxa"/>
          </w:tcPr>
          <w:p w14:paraId="57EAC9F9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655337D6" w14:textId="77777777" w:rsidR="00560089" w:rsidRPr="002A7705" w:rsidRDefault="00B60EAC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4491F98A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1EF315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560089" w:rsidRPr="002A7705" w14:paraId="5610D80B" w14:textId="77777777" w:rsidTr="00E5549F">
        <w:tc>
          <w:tcPr>
            <w:tcW w:w="6480" w:type="dxa"/>
          </w:tcPr>
          <w:p w14:paraId="746567CF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0" w:type="dxa"/>
          </w:tcPr>
          <w:p w14:paraId="714C59B2" w14:textId="77777777" w:rsidR="00560089" w:rsidRPr="002A7705" w:rsidRDefault="00B60EAC" w:rsidP="00B6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9F847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683F4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60089" w:rsidRPr="002A7705" w14:paraId="5FE4209D" w14:textId="77777777" w:rsidTr="00B97E13">
        <w:trPr>
          <w:trHeight w:val="146"/>
        </w:trPr>
        <w:tc>
          <w:tcPr>
            <w:tcW w:w="6480" w:type="dxa"/>
          </w:tcPr>
          <w:p w14:paraId="5F3D04DF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F0C7E9" w14:textId="77777777" w:rsidR="00560089" w:rsidRPr="002A7705" w:rsidRDefault="00B60EAC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2A321AE0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3DC60F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560089" w:rsidRPr="002A7705" w14:paraId="6E2722A1" w14:textId="77777777" w:rsidTr="00212E2B">
        <w:tc>
          <w:tcPr>
            <w:tcW w:w="6480" w:type="dxa"/>
          </w:tcPr>
          <w:p w14:paraId="4DC407D8" w14:textId="77777777" w:rsidR="00560089" w:rsidRPr="00B97E13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6DB704" w14:textId="77777777" w:rsidR="00560089" w:rsidRPr="00B97E13" w:rsidRDefault="00B60EAC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386</w:t>
            </w:r>
          </w:p>
        </w:tc>
        <w:tc>
          <w:tcPr>
            <w:tcW w:w="270" w:type="dxa"/>
          </w:tcPr>
          <w:p w14:paraId="30131495" w14:textId="77777777" w:rsidR="00560089" w:rsidRPr="00B97E13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0962FB" w14:textId="77777777" w:rsidR="00560089" w:rsidRPr="00B97E13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E13">
              <w:rPr>
                <w:rFonts w:ascii="Angsana New" w:hAnsi="Angsana New"/>
                <w:b/>
                <w:bCs/>
                <w:sz w:val="32"/>
                <w:szCs w:val="32"/>
              </w:rPr>
              <w:t>309</w:t>
            </w:r>
          </w:p>
        </w:tc>
      </w:tr>
      <w:tr w:rsidR="00560089" w:rsidRPr="002A7705" w14:paraId="078D44AC" w14:textId="77777777" w:rsidTr="001F5F06">
        <w:trPr>
          <w:trHeight w:val="82"/>
        </w:trPr>
        <w:tc>
          <w:tcPr>
            <w:tcW w:w="6480" w:type="dxa"/>
          </w:tcPr>
          <w:p w14:paraId="6E686675" w14:textId="77777777" w:rsidR="00560089" w:rsidRPr="00560089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2F8CF7" w14:textId="77777777" w:rsidR="00560089" w:rsidRPr="00560089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FC050" w14:textId="77777777" w:rsidR="00560089" w:rsidRPr="00560089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19C11" w14:textId="77777777" w:rsidR="00560089" w:rsidRPr="00560089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0089" w:rsidRPr="002A7705" w14:paraId="6B9216D4" w14:textId="77777777" w:rsidTr="002A3FE2">
        <w:trPr>
          <w:trHeight w:val="362"/>
        </w:trPr>
        <w:tc>
          <w:tcPr>
            <w:tcW w:w="6480" w:type="dxa"/>
          </w:tcPr>
          <w:p w14:paraId="51901DC6" w14:textId="77777777" w:rsidR="00560089" w:rsidRPr="002A7705" w:rsidRDefault="00560089" w:rsidP="00560089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20D323FA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7E8A3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4A59C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089" w:rsidRPr="002A7705" w14:paraId="1A04EF83" w14:textId="77777777" w:rsidTr="002A3FE2">
        <w:tc>
          <w:tcPr>
            <w:tcW w:w="6480" w:type="dxa"/>
          </w:tcPr>
          <w:p w14:paraId="5E82B5F4" w14:textId="77777777" w:rsidR="00560089" w:rsidRPr="002A7705" w:rsidRDefault="00560089" w:rsidP="005600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578B440E" w14:textId="77777777" w:rsidR="00560089" w:rsidRPr="007173B1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EB4F1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02B95" w14:textId="77777777" w:rsidR="00560089" w:rsidRPr="007173B1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089" w:rsidRPr="002A7705" w14:paraId="230A5278" w14:textId="77777777" w:rsidTr="002A3FE2">
        <w:tc>
          <w:tcPr>
            <w:tcW w:w="6480" w:type="dxa"/>
          </w:tcPr>
          <w:p w14:paraId="4A653C25" w14:textId="77777777" w:rsidR="00560089" w:rsidRPr="002A3FE2" w:rsidRDefault="00560089" w:rsidP="0056008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118A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vAlign w:val="bottom"/>
          </w:tcPr>
          <w:p w14:paraId="28C14331" w14:textId="77777777" w:rsidR="00560089" w:rsidRPr="001E032D" w:rsidRDefault="00B60EAC" w:rsidP="00B6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3B69EC" w14:textId="77777777" w:rsidR="00560089" w:rsidRPr="00F74D71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5B4247" w14:textId="77777777" w:rsidR="00560089" w:rsidRPr="001E032D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</w:tr>
      <w:tr w:rsidR="00560089" w:rsidRPr="002A7705" w14:paraId="29E20C64" w14:textId="77777777" w:rsidTr="002A3FE2">
        <w:tc>
          <w:tcPr>
            <w:tcW w:w="6480" w:type="dxa"/>
          </w:tcPr>
          <w:p w14:paraId="5E0A93AB" w14:textId="77777777" w:rsidR="00560089" w:rsidRPr="002A3FE2" w:rsidRDefault="00560089" w:rsidP="0056008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E2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vAlign w:val="bottom"/>
          </w:tcPr>
          <w:p w14:paraId="56CFEB4D" w14:textId="77777777" w:rsidR="00560089" w:rsidRPr="001E032D" w:rsidRDefault="00B60EAC" w:rsidP="00B6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2BD32" w14:textId="77777777" w:rsidR="00560089" w:rsidRPr="00F74D71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0E0F0" w14:textId="77777777" w:rsidR="00560089" w:rsidRPr="001E032D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60089" w:rsidRPr="002A7705" w14:paraId="507E9D81" w14:textId="77777777" w:rsidTr="00F53C69">
        <w:trPr>
          <w:trHeight w:val="254"/>
        </w:trPr>
        <w:tc>
          <w:tcPr>
            <w:tcW w:w="6480" w:type="dxa"/>
          </w:tcPr>
          <w:p w14:paraId="600215F4" w14:textId="77777777" w:rsidR="00560089" w:rsidRPr="002A3FE2" w:rsidRDefault="00560089" w:rsidP="0056008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112DFC" w14:textId="77777777" w:rsidR="00560089" w:rsidRPr="00577BAE" w:rsidRDefault="00B60EAC" w:rsidP="00B6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DF3C3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1D6A2A" w14:textId="77777777" w:rsidR="00560089" w:rsidRPr="00577BAE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60089" w:rsidRPr="002A7705" w14:paraId="1E2F8F21" w14:textId="77777777" w:rsidTr="00F53C69">
        <w:trPr>
          <w:trHeight w:val="109"/>
        </w:trPr>
        <w:tc>
          <w:tcPr>
            <w:tcW w:w="6480" w:type="dxa"/>
          </w:tcPr>
          <w:p w14:paraId="246D4C4F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F5F06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54280" w14:textId="77777777" w:rsidR="00560089" w:rsidRPr="002A7705" w:rsidRDefault="00B60EAC" w:rsidP="00B6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A4ED23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A19E0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985</w:t>
            </w:r>
          </w:p>
        </w:tc>
      </w:tr>
      <w:tr w:rsidR="00560089" w:rsidRPr="002A7705" w14:paraId="155E0E4F" w14:textId="77777777" w:rsidTr="00EE45EB">
        <w:tc>
          <w:tcPr>
            <w:tcW w:w="6480" w:type="dxa"/>
          </w:tcPr>
          <w:p w14:paraId="219295EB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E234D" w14:textId="77777777" w:rsidR="00560089" w:rsidRPr="002A7705" w:rsidRDefault="00B60EAC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2,781</w:t>
            </w:r>
          </w:p>
        </w:tc>
        <w:tc>
          <w:tcPr>
            <w:tcW w:w="270" w:type="dxa"/>
          </w:tcPr>
          <w:p w14:paraId="5AED0D06" w14:textId="77777777" w:rsidR="00560089" w:rsidRPr="002A7705" w:rsidRDefault="00560089" w:rsidP="005600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198708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2,395</w:t>
            </w:r>
          </w:p>
        </w:tc>
      </w:tr>
    </w:tbl>
    <w:p w14:paraId="54579C5A" w14:textId="77777777" w:rsidR="00560089" w:rsidRPr="00EE45EB" w:rsidRDefault="00560089">
      <w:pPr>
        <w:rPr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063BB5" w:rsidRPr="002A7705" w14:paraId="2B52F670" w14:textId="77777777" w:rsidTr="00082681">
        <w:tc>
          <w:tcPr>
            <w:tcW w:w="6480" w:type="dxa"/>
          </w:tcPr>
          <w:p w14:paraId="4016169E" w14:textId="77777777" w:rsidR="00063BB5" w:rsidRPr="002A3FE2" w:rsidRDefault="00FE6F13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2A3FE2" w:rsidRPr="002A3FE2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2A6E70C9" w14:textId="77777777"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60089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9E98A23" w14:textId="77777777"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65469E" w14:textId="77777777"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6008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00758" w:rsidRPr="002A7705" w14:paraId="306FB109" w14:textId="77777777" w:rsidTr="00082681">
        <w:tc>
          <w:tcPr>
            <w:tcW w:w="6480" w:type="dxa"/>
          </w:tcPr>
          <w:p w14:paraId="28C4F4C4" w14:textId="77777777"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6EEC105" w14:textId="77777777"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560089" w:rsidRPr="002A7705" w14:paraId="5725D48D" w14:textId="77777777" w:rsidTr="00082681">
        <w:tc>
          <w:tcPr>
            <w:tcW w:w="6480" w:type="dxa"/>
          </w:tcPr>
          <w:p w14:paraId="47E78667" w14:textId="77777777" w:rsidR="00560089" w:rsidRPr="002A7705" w:rsidRDefault="00560089" w:rsidP="00560089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181BF8FC" w14:textId="77777777" w:rsidR="00560089" w:rsidRPr="002A7705" w:rsidRDefault="00D16793" w:rsidP="00A5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2.37</w:t>
            </w:r>
          </w:p>
        </w:tc>
        <w:tc>
          <w:tcPr>
            <w:tcW w:w="270" w:type="dxa"/>
          </w:tcPr>
          <w:p w14:paraId="042B8DAE" w14:textId="77777777" w:rsidR="00560089" w:rsidRPr="002A7705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6ED2F" w14:textId="77777777" w:rsidR="00560089" w:rsidRPr="002A7705" w:rsidRDefault="00560089" w:rsidP="00EE4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421">
              <w:rPr>
                <w:rFonts w:ascii="Angsana New" w:hAnsi="Angsana New"/>
                <w:sz w:val="30"/>
                <w:szCs w:val="30"/>
              </w:rPr>
              <w:t>2.23 - 2.37</w:t>
            </w:r>
          </w:p>
        </w:tc>
      </w:tr>
      <w:tr w:rsidR="00560089" w:rsidRPr="002A7705" w14:paraId="548B9A48" w14:textId="77777777" w:rsidTr="00082681">
        <w:tc>
          <w:tcPr>
            <w:tcW w:w="6480" w:type="dxa"/>
          </w:tcPr>
          <w:p w14:paraId="61581311" w14:textId="77777777" w:rsidR="00560089" w:rsidRPr="002A7705" w:rsidRDefault="00560089" w:rsidP="00560089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AE057F5" w14:textId="77777777" w:rsidR="00560089" w:rsidRPr="002A7705" w:rsidRDefault="005A418E" w:rsidP="005A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2.50 - </w:t>
            </w:r>
            <w:r w:rsidR="00D16793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270" w:type="dxa"/>
          </w:tcPr>
          <w:p w14:paraId="5B9B113E" w14:textId="77777777" w:rsidR="00560089" w:rsidRPr="002A7705" w:rsidRDefault="00560089" w:rsidP="005600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15D0D" w14:textId="77777777" w:rsidR="00560089" w:rsidRPr="002A7705" w:rsidRDefault="00560089" w:rsidP="00EE4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421">
              <w:rPr>
                <w:rFonts w:ascii="Angsana New" w:hAnsi="Angsana New"/>
                <w:sz w:val="30"/>
                <w:szCs w:val="30"/>
              </w:rPr>
              <w:t>2.50 - 5.25</w:t>
            </w:r>
          </w:p>
        </w:tc>
      </w:tr>
      <w:tr w:rsidR="00560089" w:rsidRPr="002A7705" w14:paraId="2D75A26D" w14:textId="77777777" w:rsidTr="00082681">
        <w:tc>
          <w:tcPr>
            <w:tcW w:w="6480" w:type="dxa"/>
          </w:tcPr>
          <w:p w14:paraId="0AAA9ED7" w14:textId="77777777" w:rsidR="00560089" w:rsidRPr="002A7705" w:rsidRDefault="00560089" w:rsidP="00560089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17A4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4E9C5A0C" w14:textId="77777777" w:rsidR="00560089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642F" w14:textId="77777777" w:rsidR="00560089" w:rsidRPr="002A7705" w:rsidRDefault="00560089" w:rsidP="005600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B5981" w14:textId="77777777" w:rsidR="00560089" w:rsidRDefault="00560089" w:rsidP="0056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D34" w:rsidRPr="002A7705" w14:paraId="729F11A7" w14:textId="77777777" w:rsidTr="00082681">
        <w:tc>
          <w:tcPr>
            <w:tcW w:w="6480" w:type="dxa"/>
          </w:tcPr>
          <w:p w14:paraId="14E4ED1E" w14:textId="77777777" w:rsidR="001D0D34" w:rsidRDefault="001D0D34" w:rsidP="001D0D3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สำหรับพนักงานอายุน้อยกว่า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D69503F" w14:textId="77777777" w:rsidR="001D0D34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C53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2C5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2C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384B24" w14:textId="77777777" w:rsidR="001D0D34" w:rsidRPr="00817792" w:rsidRDefault="001D0D34" w:rsidP="001D0D3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77E24" w14:textId="3B533D18" w:rsidR="001D0D34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C53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62D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2C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D0D34" w:rsidRPr="002A7705" w14:paraId="58D284A8" w14:textId="77777777" w:rsidTr="00082681">
        <w:tc>
          <w:tcPr>
            <w:tcW w:w="6480" w:type="dxa"/>
          </w:tcPr>
          <w:p w14:paraId="5B75270E" w14:textId="6A2CEEA6" w:rsidR="001D0D34" w:rsidRPr="002A7705" w:rsidRDefault="001D0D34" w:rsidP="001D0D34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หรับพนักงานอายุ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16A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2F8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6839CD" w14:textId="77777777" w:rsidR="001D0D34" w:rsidRPr="00817792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10 - 15</w:t>
            </w:r>
          </w:p>
        </w:tc>
        <w:tc>
          <w:tcPr>
            <w:tcW w:w="270" w:type="dxa"/>
          </w:tcPr>
          <w:p w14:paraId="117E2EAA" w14:textId="77777777" w:rsidR="001D0D34" w:rsidRPr="00817792" w:rsidRDefault="001D0D34" w:rsidP="001D0D3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0E449" w14:textId="6DAD8022" w:rsidR="001D0D34" w:rsidRPr="00817792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B762D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15</w:t>
            </w:r>
          </w:p>
        </w:tc>
      </w:tr>
      <w:tr w:rsidR="001D0D34" w:rsidRPr="002A7705" w14:paraId="42287B44" w14:textId="77777777" w:rsidTr="00082681">
        <w:tc>
          <w:tcPr>
            <w:tcW w:w="6480" w:type="dxa"/>
          </w:tcPr>
          <w:p w14:paraId="1F380D74" w14:textId="77777777" w:rsidR="001D0D34" w:rsidRDefault="001D0D34" w:rsidP="001D0D3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สำหรับพนักงานอายุมากกว่า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50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468EE9C" w14:textId="77777777" w:rsidR="001D0D34" w:rsidRPr="00DF2C53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left" w:pos="66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10</w:t>
            </w:r>
          </w:p>
        </w:tc>
        <w:tc>
          <w:tcPr>
            <w:tcW w:w="270" w:type="dxa"/>
          </w:tcPr>
          <w:p w14:paraId="0896BDDA" w14:textId="77777777" w:rsidR="001D0D34" w:rsidRPr="00817792" w:rsidRDefault="001D0D34" w:rsidP="001D0D3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E0C3F" w14:textId="77777777" w:rsidR="001D0D34" w:rsidRPr="00DF2C53" w:rsidRDefault="001D0D34" w:rsidP="001D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left" w:pos="66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10</w:t>
            </w:r>
          </w:p>
        </w:tc>
      </w:tr>
    </w:tbl>
    <w:p w14:paraId="260DCA41" w14:textId="77777777" w:rsidR="00082681" w:rsidRPr="0058534A" w:rsidRDefault="00082681" w:rsidP="0008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A14DE53" w14:textId="77777777" w:rsidR="00082681" w:rsidRDefault="00082681" w:rsidP="0008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DA217A2" w14:textId="77777777" w:rsidR="00D25DC7" w:rsidRPr="0058534A" w:rsidRDefault="00D25DC7" w:rsidP="0084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E715089" w14:textId="77777777" w:rsidR="007D453E" w:rsidRDefault="007D4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2B5176" w14:textId="77777777" w:rsidR="00A322A7" w:rsidRPr="00D160FE" w:rsidRDefault="00A322A7" w:rsidP="00EE5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60FE">
        <w:rPr>
          <w:rFonts w:ascii="Angsana New" w:hAnsi="Angsana New"/>
          <w:sz w:val="30"/>
          <w:szCs w:val="30"/>
        </w:rPr>
        <w:t>256</w:t>
      </w:r>
      <w:r w:rsidR="003710D8">
        <w:rPr>
          <w:rFonts w:ascii="Angsana New" w:hAnsi="Angsana New"/>
          <w:sz w:val="30"/>
          <w:szCs w:val="30"/>
        </w:rPr>
        <w:t>3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</w:t>
      </w:r>
      <w:r w:rsidR="00EE502B">
        <w:rPr>
          <w:rFonts w:ascii="Angsana New" w:hAnsi="Angsana New"/>
          <w:sz w:val="30"/>
          <w:szCs w:val="30"/>
          <w:cs/>
        </w:rPr>
        <w:t>งภาระผูกพันผลประโยชน์ที่</w:t>
      </w:r>
      <w:r w:rsidR="00EE502B" w:rsidRPr="00F74DC4">
        <w:rPr>
          <w:rFonts w:ascii="Angsana New" w:hAnsi="Angsana New"/>
          <w:sz w:val="30"/>
          <w:szCs w:val="30"/>
          <w:cs/>
        </w:rPr>
        <w:t>กำหนดไ</w:t>
      </w:r>
      <w:r w:rsidR="00EE502B" w:rsidRPr="00F74DC4">
        <w:rPr>
          <w:rFonts w:ascii="Angsana New" w:hAnsi="Angsana New" w:hint="cs"/>
          <w:sz w:val="30"/>
          <w:szCs w:val="30"/>
          <w:cs/>
        </w:rPr>
        <w:t>ว้</w:t>
      </w:r>
      <w:r w:rsidRPr="00F74DC4">
        <w:rPr>
          <w:rFonts w:ascii="Angsana New" w:hAnsi="Angsana New"/>
          <w:sz w:val="30"/>
          <w:szCs w:val="30"/>
          <w:cs/>
        </w:rPr>
        <w:t xml:space="preserve">เป็น </w:t>
      </w:r>
      <w:r w:rsidR="00B97E13" w:rsidRPr="00F74DC4">
        <w:rPr>
          <w:rFonts w:ascii="Angsana New" w:hAnsi="Angsana New"/>
          <w:sz w:val="30"/>
          <w:szCs w:val="30"/>
        </w:rPr>
        <w:t>17</w:t>
      </w:r>
      <w:r w:rsidRPr="00F74DC4">
        <w:rPr>
          <w:rFonts w:ascii="Angsana New" w:hAnsi="Angsana New"/>
          <w:sz w:val="30"/>
          <w:szCs w:val="30"/>
        </w:rPr>
        <w:t xml:space="preserve"> </w:t>
      </w:r>
      <w:r w:rsidRPr="00F74DC4">
        <w:rPr>
          <w:rFonts w:ascii="Angsana New" w:hAnsi="Angsana New"/>
          <w:sz w:val="30"/>
          <w:szCs w:val="30"/>
          <w:cs/>
        </w:rPr>
        <w:t xml:space="preserve">ปี สำหรับพนักงานรายเดือน และ </w:t>
      </w:r>
      <w:r w:rsidR="00B97E13" w:rsidRPr="00F74DC4">
        <w:rPr>
          <w:rFonts w:ascii="Angsana New" w:hAnsi="Angsana New"/>
          <w:sz w:val="30"/>
          <w:szCs w:val="30"/>
        </w:rPr>
        <w:t>12</w:t>
      </w:r>
      <w:r w:rsidRPr="00F74DC4">
        <w:rPr>
          <w:rFonts w:ascii="Angsana New" w:hAnsi="Angsana New"/>
          <w:sz w:val="30"/>
          <w:szCs w:val="30"/>
        </w:rPr>
        <w:t xml:space="preserve"> </w:t>
      </w:r>
      <w:r w:rsidRPr="00F74DC4">
        <w:rPr>
          <w:rFonts w:ascii="Angsana New" w:hAnsi="Angsana New"/>
          <w:sz w:val="30"/>
          <w:szCs w:val="30"/>
          <w:cs/>
        </w:rPr>
        <w:t>ปี สำหรับพนักงานรายวัน</w:t>
      </w:r>
      <w:r w:rsidR="00D160FE" w:rsidRPr="00F74DC4">
        <w:rPr>
          <w:rFonts w:ascii="Angsana New" w:hAnsi="Angsana New"/>
          <w:sz w:val="30"/>
          <w:szCs w:val="30"/>
        </w:rPr>
        <w:t xml:space="preserve"> </w:t>
      </w:r>
      <w:r w:rsidR="00D160FE" w:rsidRPr="00F74DC4">
        <w:rPr>
          <w:rFonts w:ascii="Angsana New" w:hAnsi="Angsana New"/>
          <w:i/>
          <w:iCs/>
          <w:sz w:val="30"/>
          <w:szCs w:val="30"/>
        </w:rPr>
        <w:t>(256</w:t>
      </w:r>
      <w:r w:rsidR="004C041F" w:rsidRPr="00F74DC4">
        <w:rPr>
          <w:rFonts w:ascii="Angsana New" w:hAnsi="Angsana New"/>
          <w:i/>
          <w:iCs/>
          <w:sz w:val="30"/>
          <w:szCs w:val="30"/>
        </w:rPr>
        <w:t>2</w:t>
      </w:r>
      <w:r w:rsidR="00D160FE" w:rsidRPr="00F74DC4">
        <w:rPr>
          <w:rFonts w:ascii="Angsana New" w:hAnsi="Angsana New"/>
          <w:i/>
          <w:iCs/>
          <w:sz w:val="30"/>
          <w:szCs w:val="30"/>
        </w:rPr>
        <w:t>: 1</w:t>
      </w:r>
      <w:r w:rsidR="003710D8" w:rsidRPr="00F74DC4">
        <w:rPr>
          <w:rFonts w:ascii="Angsana New" w:hAnsi="Angsana New"/>
          <w:i/>
          <w:iCs/>
          <w:sz w:val="30"/>
          <w:szCs w:val="30"/>
        </w:rPr>
        <w:t>7</w:t>
      </w:r>
      <w:r w:rsidR="00D160FE" w:rsidRPr="00F74DC4">
        <w:rPr>
          <w:rFonts w:ascii="Angsana New" w:hAnsi="Angsana New"/>
          <w:i/>
          <w:iCs/>
          <w:sz w:val="30"/>
          <w:szCs w:val="30"/>
        </w:rPr>
        <w:t xml:space="preserve"> </w:t>
      </w:r>
      <w:r w:rsidR="00D160FE" w:rsidRPr="00F74DC4">
        <w:rPr>
          <w:rFonts w:ascii="Angsana New" w:hAnsi="Angsana New" w:hint="cs"/>
          <w:i/>
          <w:iCs/>
          <w:sz w:val="30"/>
          <w:szCs w:val="30"/>
          <w:cs/>
        </w:rPr>
        <w:t>ปีสำหรับพนักงานรายเดือน</w:t>
      </w:r>
      <w:r w:rsidR="00D961DF" w:rsidRPr="00F74DC4">
        <w:rPr>
          <w:rFonts w:ascii="Angsana New" w:hAnsi="Angsana New"/>
          <w:i/>
          <w:iCs/>
          <w:sz w:val="30"/>
          <w:szCs w:val="30"/>
        </w:rPr>
        <w:t xml:space="preserve"> </w:t>
      </w:r>
      <w:r w:rsidR="00D160FE" w:rsidRPr="00F74DC4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3710D8" w:rsidRPr="00F74DC4">
        <w:rPr>
          <w:rFonts w:ascii="Angsana New" w:hAnsi="Angsana New"/>
          <w:i/>
          <w:iCs/>
          <w:sz w:val="30"/>
          <w:szCs w:val="30"/>
        </w:rPr>
        <w:t>12</w:t>
      </w:r>
      <w:r w:rsidR="00D160FE" w:rsidRPr="00F74DC4">
        <w:rPr>
          <w:rFonts w:ascii="Angsana New" w:hAnsi="Angsana New" w:hint="cs"/>
          <w:i/>
          <w:iCs/>
          <w:sz w:val="30"/>
          <w:szCs w:val="30"/>
          <w:cs/>
        </w:rPr>
        <w:t xml:space="preserve"> ปีสำหรับ</w:t>
      </w:r>
      <w:r w:rsidR="00D160FE" w:rsidRPr="007D1FFC">
        <w:rPr>
          <w:rFonts w:ascii="Angsana New" w:hAnsi="Angsana New" w:hint="cs"/>
          <w:i/>
          <w:iCs/>
          <w:sz w:val="30"/>
          <w:szCs w:val="30"/>
          <w:cs/>
        </w:rPr>
        <w:t>พนักงานรายวัน</w:t>
      </w:r>
      <w:r w:rsidR="00D160FE" w:rsidRPr="007D1FFC">
        <w:rPr>
          <w:rFonts w:ascii="Angsana New" w:hAnsi="Angsana New"/>
          <w:i/>
          <w:iCs/>
          <w:sz w:val="30"/>
          <w:szCs w:val="30"/>
        </w:rPr>
        <w:t>)</w:t>
      </w:r>
    </w:p>
    <w:p w14:paraId="24E116D4" w14:textId="77777777" w:rsidR="005F18A7" w:rsidRPr="00FF6AF0" w:rsidRDefault="005F18A7" w:rsidP="005F18A7">
      <w:pPr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8"/>
          <w:szCs w:val="28"/>
        </w:rPr>
      </w:pPr>
    </w:p>
    <w:p w14:paraId="6A357956" w14:textId="77777777" w:rsidR="00CD5CE5" w:rsidRPr="00BB5FA4" w:rsidRDefault="00CD5CE5" w:rsidP="00BD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sz w:val="30"/>
          <w:szCs w:val="30"/>
        </w:rPr>
      </w:pPr>
      <w:r w:rsidRPr="00BB5FA4">
        <w:rPr>
          <w:rFonts w:eastAsia="Calibri"/>
          <w:b/>
          <w:bCs/>
          <w:sz w:val="30"/>
          <w:szCs w:val="30"/>
          <w:cs/>
        </w:rPr>
        <w:t xml:space="preserve">การวิเคราะห์ความอ่อนไหว </w:t>
      </w:r>
      <w:r w:rsidRPr="00BB5FA4">
        <w:rPr>
          <w:b/>
          <w:bCs/>
          <w:color w:val="0000FF"/>
          <w:sz w:val="30"/>
          <w:szCs w:val="30"/>
        </w:rPr>
        <w:t xml:space="preserve"> </w:t>
      </w:r>
    </w:p>
    <w:p w14:paraId="207CCC88" w14:textId="77777777" w:rsidR="00D00758" w:rsidRPr="00FF6AF0" w:rsidRDefault="00D00758" w:rsidP="00D00758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</w:p>
    <w:p w14:paraId="6EBF53A5" w14:textId="77777777" w:rsidR="005F18A7" w:rsidRPr="00BB5FA4" w:rsidRDefault="00A322A7" w:rsidP="00C3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B5FA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CD5CE5" w:rsidRPr="00BB5FA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BB5FA4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CD5CE5" w:rsidRPr="00BB5FA4">
        <w:rPr>
          <w:rFonts w:ascii="Angsana New" w:hAnsi="Angsana New"/>
          <w:sz w:val="30"/>
          <w:szCs w:val="30"/>
          <w:cs/>
        </w:rPr>
        <w:t>อื่น</w:t>
      </w:r>
      <w:r w:rsidR="000A4D57" w:rsidRPr="00BB5FA4">
        <w:rPr>
          <w:rFonts w:ascii="Angsana New" w:hAnsi="Angsana New"/>
          <w:sz w:val="30"/>
          <w:szCs w:val="30"/>
        </w:rPr>
        <w:t xml:space="preserve"> </w:t>
      </w:r>
      <w:r w:rsidR="00AE7BC9" w:rsidRPr="00BB5FA4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3CF8E3C4" w14:textId="77777777" w:rsidR="0070220E" w:rsidRPr="00FF6AF0" w:rsidRDefault="0070220E" w:rsidP="00FE6F13">
      <w:pPr>
        <w:ind w:firstLine="1152"/>
        <w:rPr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36"/>
        <w:gridCol w:w="1204"/>
        <w:gridCol w:w="270"/>
        <w:gridCol w:w="1188"/>
        <w:gridCol w:w="270"/>
        <w:gridCol w:w="1170"/>
      </w:tblGrid>
      <w:tr w:rsidR="005A1994" w:rsidRPr="00BB5FA4" w14:paraId="703D1934" w14:textId="77777777" w:rsidTr="00433BF0">
        <w:trPr>
          <w:trHeight w:val="425"/>
        </w:trPr>
        <w:tc>
          <w:tcPr>
            <w:tcW w:w="3690" w:type="dxa"/>
          </w:tcPr>
          <w:p w14:paraId="3346B5BD" w14:textId="77777777" w:rsidR="00433BF0" w:rsidRDefault="005A1994" w:rsidP="005A19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F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</w:p>
          <w:p w14:paraId="3AB6DDD7" w14:textId="77777777" w:rsidR="005A1994" w:rsidRPr="00BB5FA4" w:rsidRDefault="00433BF0" w:rsidP="005A19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5A1994" w:rsidRPr="00BB5F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790" w:type="dxa"/>
            <w:gridSpan w:val="3"/>
          </w:tcPr>
          <w:p w14:paraId="14695434" w14:textId="77777777" w:rsidR="00433BF0" w:rsidRDefault="00433BF0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</w:p>
          <w:p w14:paraId="27D0133A" w14:textId="77777777"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F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Pr="00BB5FA4"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747E64B8" w14:textId="77777777"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FEAE014" w14:textId="77777777" w:rsidR="00433BF0" w:rsidRDefault="00433BF0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</w:p>
          <w:p w14:paraId="60A33535" w14:textId="77777777"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F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Pr="00BB5FA4"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</w:tr>
      <w:tr w:rsidR="005A1994" w:rsidRPr="00BB5FA4" w14:paraId="7388B0AB" w14:textId="77777777" w:rsidTr="00433BF0">
        <w:tc>
          <w:tcPr>
            <w:tcW w:w="3690" w:type="dxa"/>
          </w:tcPr>
          <w:p w14:paraId="72FCCFC1" w14:textId="77777777" w:rsidR="005A1994" w:rsidRPr="00BB5FA4" w:rsidRDefault="005A1994" w:rsidP="005A1994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5F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B5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7BB26A8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1C6EB80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4" w:type="dxa"/>
          </w:tcPr>
          <w:p w14:paraId="174559A1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8C3DF1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51313931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86BE331" w14:textId="77777777"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B934" w14:textId="77777777"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5A1994" w:rsidRPr="00BB5FA4" w14:paraId="771E524D" w14:textId="77777777" w:rsidTr="00433BF0">
        <w:tc>
          <w:tcPr>
            <w:tcW w:w="3690" w:type="dxa"/>
          </w:tcPr>
          <w:p w14:paraId="5DEE7379" w14:textId="77777777" w:rsidR="005A1994" w:rsidRPr="00FF6AF0" w:rsidRDefault="005A1994" w:rsidP="005A1994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1FD0E3C4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BEA4E1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BC81AF0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BE42CD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C15959A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191AB3" w14:textId="77777777" w:rsidR="005A1994" w:rsidRPr="00FF6AF0" w:rsidRDefault="005A1994" w:rsidP="005A1994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35221221" w14:textId="77777777" w:rsidR="005A1994" w:rsidRPr="00FF6AF0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C76" w:rsidRPr="00BB5FA4" w14:paraId="5A561723" w14:textId="77777777" w:rsidTr="00433BF0">
        <w:tc>
          <w:tcPr>
            <w:tcW w:w="3690" w:type="dxa"/>
          </w:tcPr>
          <w:p w14:paraId="61485DC4" w14:textId="77777777" w:rsidR="00752C76" w:rsidRPr="00BB5FA4" w:rsidRDefault="00752C76" w:rsidP="00752C7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3042038B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(163)</w:t>
            </w:r>
          </w:p>
        </w:tc>
        <w:tc>
          <w:tcPr>
            <w:tcW w:w="236" w:type="dxa"/>
          </w:tcPr>
          <w:p w14:paraId="6F8EAF14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FDF8C53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70" w:type="dxa"/>
          </w:tcPr>
          <w:p w14:paraId="4E1721F2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87E19ED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48B59135" w14:textId="77777777" w:rsidR="00752C76" w:rsidRPr="00BB5FA4" w:rsidRDefault="00752C76" w:rsidP="00752C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07E9C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752C76" w:rsidRPr="00BB5FA4" w14:paraId="52F38583" w14:textId="77777777" w:rsidTr="00433BF0">
        <w:tc>
          <w:tcPr>
            <w:tcW w:w="3690" w:type="dxa"/>
          </w:tcPr>
          <w:p w14:paraId="33C28C48" w14:textId="77777777" w:rsidR="00752C76" w:rsidRPr="00BB5FA4" w:rsidRDefault="00752C76" w:rsidP="00752C7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498C7594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2C879D49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A9D049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32A86766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937698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70" w:type="dxa"/>
          </w:tcPr>
          <w:p w14:paraId="11396416" w14:textId="77777777" w:rsidR="00752C76" w:rsidRPr="00BB5FA4" w:rsidRDefault="00752C76" w:rsidP="00752C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162AE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752C76" w:rsidRPr="002A7705" w14:paraId="41671711" w14:textId="77777777" w:rsidTr="00433BF0">
        <w:tc>
          <w:tcPr>
            <w:tcW w:w="3690" w:type="dxa"/>
          </w:tcPr>
          <w:p w14:paraId="6355E215" w14:textId="77777777" w:rsidR="00752C76" w:rsidRPr="00BB5FA4" w:rsidRDefault="00752C76" w:rsidP="00752C7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Pr="00BB5FA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0CF2441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6" w:type="dxa"/>
          </w:tcPr>
          <w:p w14:paraId="55AECFA4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E60B480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4EF957E2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EAD5A95" w14:textId="77777777" w:rsidR="00752C76" w:rsidRPr="00BB5FA4" w:rsidRDefault="000B2B2A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B78EC07" w14:textId="77777777" w:rsidR="00752C76" w:rsidRPr="00BB5FA4" w:rsidRDefault="00752C76" w:rsidP="00752C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3C9F2" w14:textId="77777777" w:rsidR="00752C76" w:rsidRPr="00BB5FA4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14:paraId="2AECABF6" w14:textId="77777777" w:rsidR="00752C76" w:rsidRDefault="0075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8DCC77" w14:textId="77777777" w:rsidR="000D2812" w:rsidRPr="002A7705" w:rsidRDefault="000D281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ทุนเรือนหุ้น </w:t>
      </w:r>
    </w:p>
    <w:p w14:paraId="5EE9D1BD" w14:textId="77777777" w:rsidR="00754300" w:rsidRPr="00FF6AF0" w:rsidRDefault="00754300" w:rsidP="007F5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95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D00758" w:rsidRPr="002A7705" w14:paraId="08374AC1" w14:textId="77777777" w:rsidTr="00D00758">
        <w:trPr>
          <w:cantSplit/>
          <w:tblHeader/>
        </w:trPr>
        <w:tc>
          <w:tcPr>
            <w:tcW w:w="3195" w:type="dxa"/>
          </w:tcPr>
          <w:p w14:paraId="4B2017B3" w14:textId="77777777" w:rsidR="00D00758" w:rsidRPr="000F7C9D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22500" w14:textId="77777777" w:rsidR="00D00758" w:rsidRPr="002A7705" w:rsidRDefault="00C84F97" w:rsidP="00D00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2363D" w14:textId="77777777" w:rsidR="00D00758" w:rsidRPr="002A7705" w:rsidRDefault="00D00758" w:rsidP="00D00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0B76F58" w14:textId="77777777" w:rsidR="00D00758" w:rsidRPr="002A7705" w:rsidRDefault="00C84F97" w:rsidP="00D00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752C7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00758" w:rsidRPr="002A7705" w14:paraId="750219C2" w14:textId="77777777" w:rsidTr="006F3334">
        <w:trPr>
          <w:cantSplit/>
          <w:tblHeader/>
        </w:trPr>
        <w:tc>
          <w:tcPr>
            <w:tcW w:w="3195" w:type="dxa"/>
          </w:tcPr>
          <w:p w14:paraId="4C3B820A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8942C6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D39CC4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1E831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1A5633D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00758" w:rsidRPr="002A7705" w14:paraId="30A2D405" w14:textId="77777777" w:rsidTr="00513FE6">
        <w:trPr>
          <w:cantSplit/>
          <w:tblHeader/>
        </w:trPr>
        <w:tc>
          <w:tcPr>
            <w:tcW w:w="3195" w:type="dxa"/>
          </w:tcPr>
          <w:p w14:paraId="6CA318FE" w14:textId="77777777" w:rsidR="00D00758" w:rsidRPr="00E945EB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D00758" w:rsidRPr="00E945EB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925F7DE" w14:textId="77777777" w:rsidR="00D00758" w:rsidRPr="00E945EB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3FE6" w:rsidRPr="002A7705" w14:paraId="33798466" w14:textId="77777777" w:rsidTr="00513FE6">
        <w:trPr>
          <w:cantSplit/>
        </w:trPr>
        <w:tc>
          <w:tcPr>
            <w:tcW w:w="3195" w:type="dxa"/>
          </w:tcPr>
          <w:p w14:paraId="71AC8B85" w14:textId="77777777" w:rsidR="00513FE6" w:rsidRPr="006122DF" w:rsidRDefault="006122DF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22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9443E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BBED0" w14:textId="77777777"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4058E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60A2D" w14:textId="77777777"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FE6" w:rsidRPr="002A7705" w14:paraId="2A817F4A" w14:textId="77777777" w:rsidTr="00513FE6">
        <w:trPr>
          <w:cantSplit/>
        </w:trPr>
        <w:tc>
          <w:tcPr>
            <w:tcW w:w="3195" w:type="dxa"/>
          </w:tcPr>
          <w:p w14:paraId="57D91D09" w14:textId="77777777"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9782B5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E46B3" w14:textId="77777777"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B1F11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938115" w14:textId="77777777"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BB50E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DBD4B" w14:textId="77777777"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83AC9A" w14:textId="77777777"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2C76" w:rsidRPr="002A7705" w14:paraId="140A590C" w14:textId="77777777" w:rsidTr="00513FE6">
        <w:trPr>
          <w:cantSplit/>
        </w:trPr>
        <w:tc>
          <w:tcPr>
            <w:tcW w:w="3195" w:type="dxa"/>
          </w:tcPr>
          <w:p w14:paraId="44FD1093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3B71B750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14923EB9" w14:textId="77777777" w:rsidR="00752C76" w:rsidRPr="00513FE6" w:rsidRDefault="00A726D2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425,080</w:t>
            </w:r>
          </w:p>
        </w:tc>
        <w:tc>
          <w:tcPr>
            <w:tcW w:w="270" w:type="dxa"/>
            <w:shd w:val="clear" w:color="auto" w:fill="auto"/>
          </w:tcPr>
          <w:p w14:paraId="497CFDB2" w14:textId="77777777" w:rsidR="00752C76" w:rsidRPr="00513FE6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1D823C" w14:textId="77777777" w:rsidR="00752C76" w:rsidRPr="00513FE6" w:rsidRDefault="00A726D2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212,540</w:t>
            </w:r>
          </w:p>
        </w:tc>
        <w:tc>
          <w:tcPr>
            <w:tcW w:w="270" w:type="dxa"/>
            <w:shd w:val="clear" w:color="auto" w:fill="auto"/>
          </w:tcPr>
          <w:p w14:paraId="161A1935" w14:textId="77777777" w:rsidR="00752C76" w:rsidRPr="00513FE6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5BED4" w14:textId="77777777" w:rsidR="00752C76" w:rsidRPr="00513FE6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423,700</w:t>
            </w:r>
          </w:p>
        </w:tc>
        <w:tc>
          <w:tcPr>
            <w:tcW w:w="270" w:type="dxa"/>
          </w:tcPr>
          <w:p w14:paraId="48B683D0" w14:textId="77777777" w:rsidR="00752C76" w:rsidRPr="00513FE6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EB9045" w14:textId="77777777" w:rsidR="00752C76" w:rsidRPr="00513FE6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211,850</w:t>
            </w:r>
          </w:p>
        </w:tc>
      </w:tr>
      <w:tr w:rsidR="00752C76" w:rsidRPr="002A7705" w14:paraId="436917B9" w14:textId="77777777" w:rsidTr="00513FE6">
        <w:trPr>
          <w:cantSplit/>
        </w:trPr>
        <w:tc>
          <w:tcPr>
            <w:tcW w:w="3195" w:type="dxa"/>
          </w:tcPr>
          <w:p w14:paraId="6C06DAC1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5E02FD32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85456" w14:textId="77777777" w:rsidR="00752C76" w:rsidRPr="00513FE6" w:rsidRDefault="00A726D2" w:rsidP="00A7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8833AB" w14:textId="77777777" w:rsidR="00752C76" w:rsidRPr="00513FE6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30B74" w14:textId="77777777" w:rsidR="00752C76" w:rsidRPr="00513FE6" w:rsidRDefault="00A726D2" w:rsidP="00A7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4B1CEF" w14:textId="77777777" w:rsidR="00752C76" w:rsidRPr="00513FE6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1D4B7" w14:textId="77777777" w:rsidR="00752C76" w:rsidRPr="00513FE6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</w:tcPr>
          <w:p w14:paraId="756A4CCA" w14:textId="77777777" w:rsidR="00752C76" w:rsidRPr="00513FE6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10D932" w14:textId="77777777" w:rsidR="00752C76" w:rsidRPr="00513FE6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752C76" w:rsidRPr="002A7705" w14:paraId="4B1FF581" w14:textId="77777777" w:rsidTr="00513FE6">
        <w:trPr>
          <w:cantSplit/>
        </w:trPr>
        <w:tc>
          <w:tcPr>
            <w:tcW w:w="3195" w:type="dxa"/>
          </w:tcPr>
          <w:p w14:paraId="31BFF5C4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C4426B6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8DEB09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7E86B8" w14:textId="77777777" w:rsidR="00752C76" w:rsidRPr="00E945EB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032181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29117A" w14:textId="77777777" w:rsidR="00752C76" w:rsidRPr="00E945EB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05754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2FB78" w14:textId="77777777" w:rsidR="00752C76" w:rsidRPr="00E945EB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60F26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2C76" w:rsidRPr="002A7705" w14:paraId="01F8F0C4" w14:textId="77777777" w:rsidTr="00513FE6">
        <w:trPr>
          <w:cantSplit/>
        </w:trPr>
        <w:tc>
          <w:tcPr>
            <w:tcW w:w="3195" w:type="dxa"/>
          </w:tcPr>
          <w:p w14:paraId="241A2165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197FD6C4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5EE416" w14:textId="77777777" w:rsidR="00752C76" w:rsidRPr="00E945EB" w:rsidRDefault="00A726D2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270" w:type="dxa"/>
            <w:shd w:val="clear" w:color="auto" w:fill="auto"/>
          </w:tcPr>
          <w:p w14:paraId="4B60F363" w14:textId="77777777" w:rsidR="00752C76" w:rsidRPr="00E945EB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65FD2C" w14:textId="77777777" w:rsidR="00752C76" w:rsidRPr="00E945EB" w:rsidRDefault="00A726D2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212,540</w:t>
            </w:r>
          </w:p>
        </w:tc>
        <w:tc>
          <w:tcPr>
            <w:tcW w:w="270" w:type="dxa"/>
            <w:shd w:val="clear" w:color="auto" w:fill="auto"/>
          </w:tcPr>
          <w:p w14:paraId="20AE6384" w14:textId="77777777" w:rsidR="00752C76" w:rsidRPr="00E945EB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2C9352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270" w:type="dxa"/>
          </w:tcPr>
          <w:p w14:paraId="121C9EDD" w14:textId="77777777" w:rsidR="00752C76" w:rsidRPr="00E945EB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07313D" w14:textId="77777777" w:rsidR="00752C76" w:rsidRPr="00E945EB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212,540</w:t>
            </w:r>
          </w:p>
        </w:tc>
      </w:tr>
      <w:tr w:rsidR="00752C76" w:rsidRPr="002A7705" w14:paraId="27873E45" w14:textId="77777777" w:rsidTr="006F3334">
        <w:trPr>
          <w:cantSplit/>
        </w:trPr>
        <w:tc>
          <w:tcPr>
            <w:tcW w:w="3195" w:type="dxa"/>
          </w:tcPr>
          <w:p w14:paraId="46394F91" w14:textId="77777777" w:rsidR="00752C76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FAE48A5" w14:textId="77777777" w:rsidR="00FF6AF0" w:rsidRDefault="00FF6AF0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C2599AF" w14:textId="77777777" w:rsidR="00FF6AF0" w:rsidRDefault="00FF6AF0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985D42C" w14:textId="77777777" w:rsidR="00FF6AF0" w:rsidRDefault="00FF6AF0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E2970BB" w14:textId="77777777" w:rsidR="00FF6AF0" w:rsidRPr="00AA460D" w:rsidRDefault="00FF6AF0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D67A1F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D17B5F9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AD12EF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7BC2FDF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8537B4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B6EF5A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090605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38BBBD" w14:textId="77777777" w:rsidR="00752C76" w:rsidRPr="00AA460D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2C76" w:rsidRPr="002A7705" w14:paraId="1385F076" w14:textId="77777777" w:rsidTr="007F5558">
        <w:trPr>
          <w:cantSplit/>
        </w:trPr>
        <w:tc>
          <w:tcPr>
            <w:tcW w:w="3195" w:type="dxa"/>
          </w:tcPr>
          <w:p w14:paraId="0A6C933E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90" w:type="dxa"/>
          </w:tcPr>
          <w:p w14:paraId="02597184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648D13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84ED9D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C9D78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51BAC4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6D78E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84139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AEAFF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C76" w:rsidRPr="002A7705" w14:paraId="4B8DB3F5" w14:textId="77777777" w:rsidTr="00AF2E88">
        <w:trPr>
          <w:cantSplit/>
        </w:trPr>
        <w:tc>
          <w:tcPr>
            <w:tcW w:w="3195" w:type="dxa"/>
          </w:tcPr>
          <w:p w14:paraId="14669EB6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E3564D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72ABEE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3A88C7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E006E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83300A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6AC52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DCAF0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7F2A7D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C76" w:rsidRPr="002A7705" w14:paraId="6BA99231" w14:textId="77777777" w:rsidTr="00AF2E88">
        <w:trPr>
          <w:cantSplit/>
        </w:trPr>
        <w:tc>
          <w:tcPr>
            <w:tcW w:w="3195" w:type="dxa"/>
          </w:tcPr>
          <w:p w14:paraId="163DA0D6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554FFB9F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7874E058" w14:textId="77777777" w:rsidR="00752C76" w:rsidRPr="002A7705" w:rsidRDefault="000B6A85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36CF8B27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1A2252" w14:textId="77777777" w:rsidR="00752C76" w:rsidRPr="002A7705" w:rsidRDefault="000B6A85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  <w:tc>
          <w:tcPr>
            <w:tcW w:w="270" w:type="dxa"/>
            <w:shd w:val="clear" w:color="auto" w:fill="auto"/>
          </w:tcPr>
          <w:p w14:paraId="2CA384BF" w14:textId="77777777" w:rsidR="00752C76" w:rsidRPr="002A7705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86EE0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4AF">
              <w:rPr>
                <w:rFonts w:ascii="Angsana New" w:hAnsi="Angsana New"/>
                <w:sz w:val="30"/>
                <w:szCs w:val="30"/>
              </w:rPr>
              <w:t>353,69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3258E5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93B02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34AF">
              <w:rPr>
                <w:rFonts w:ascii="Angsana New" w:hAnsi="Angsana New"/>
                <w:sz w:val="30"/>
                <w:szCs w:val="30"/>
              </w:rPr>
              <w:t>176,847</w:t>
            </w:r>
          </w:p>
        </w:tc>
      </w:tr>
      <w:tr w:rsidR="00752C76" w:rsidRPr="002A7705" w14:paraId="6FFEC9CF" w14:textId="77777777" w:rsidTr="00AF2E88">
        <w:trPr>
          <w:cantSplit/>
        </w:trPr>
        <w:tc>
          <w:tcPr>
            <w:tcW w:w="3195" w:type="dxa"/>
          </w:tcPr>
          <w:p w14:paraId="635A532A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990" w:type="dxa"/>
          </w:tcPr>
          <w:p w14:paraId="1B356BB8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72362D" w14:textId="77777777" w:rsidR="00752C76" w:rsidRPr="002A7705" w:rsidRDefault="000B6A85" w:rsidP="000B6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54F5E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1275BB" w14:textId="77777777" w:rsidR="00752C76" w:rsidRPr="002A7705" w:rsidRDefault="000B6A85" w:rsidP="000B6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B63B3" w14:textId="77777777" w:rsidR="00752C76" w:rsidRPr="002A7705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C7890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71,069</w:t>
            </w:r>
          </w:p>
        </w:tc>
        <w:tc>
          <w:tcPr>
            <w:tcW w:w="270" w:type="dxa"/>
          </w:tcPr>
          <w:p w14:paraId="7E59D811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30760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35,535</w:t>
            </w:r>
          </w:p>
        </w:tc>
      </w:tr>
      <w:tr w:rsidR="00752C76" w:rsidRPr="002A7705" w14:paraId="5657ADF1" w14:textId="77777777" w:rsidTr="00AF2E88">
        <w:trPr>
          <w:cantSplit/>
        </w:trPr>
        <w:tc>
          <w:tcPr>
            <w:tcW w:w="3195" w:type="dxa"/>
          </w:tcPr>
          <w:p w14:paraId="1C910589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28E0BA6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619F98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345E38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0F4636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05647A" w14:textId="77777777" w:rsidR="00752C76" w:rsidRPr="002A7705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EC7482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976A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437E79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C76" w:rsidRPr="002A7705" w14:paraId="303542C2" w14:textId="77777777" w:rsidTr="007F5558">
        <w:trPr>
          <w:cantSplit/>
        </w:trPr>
        <w:tc>
          <w:tcPr>
            <w:tcW w:w="3195" w:type="dxa"/>
          </w:tcPr>
          <w:p w14:paraId="7CB8DA0D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5A922D51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E15B5C" w14:textId="77777777" w:rsidR="00752C76" w:rsidRPr="002A7705" w:rsidRDefault="000B6A85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447AB795" w14:textId="77777777" w:rsidR="00752C76" w:rsidRPr="002A7705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E19CD5" w14:textId="77777777" w:rsidR="00752C76" w:rsidRPr="002A7705" w:rsidRDefault="000B6A85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  <w:tc>
          <w:tcPr>
            <w:tcW w:w="270" w:type="dxa"/>
            <w:shd w:val="clear" w:color="auto" w:fill="auto"/>
          </w:tcPr>
          <w:p w14:paraId="144A58B8" w14:textId="77777777" w:rsidR="00752C76" w:rsidRPr="002A7705" w:rsidRDefault="00752C76" w:rsidP="00752C7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3A4D4F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AF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6EB48798" w14:textId="77777777" w:rsidR="00752C76" w:rsidRPr="002A7705" w:rsidRDefault="00752C76" w:rsidP="00752C7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C2BF65" w14:textId="77777777" w:rsidR="00752C76" w:rsidRPr="002A7705" w:rsidRDefault="00752C76" w:rsidP="0075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</w:tr>
    </w:tbl>
    <w:p w14:paraId="064EE7BE" w14:textId="77777777" w:rsidR="002A7760" w:rsidRPr="00FF6AF0" w:rsidRDefault="002A7760" w:rsidP="007809DA">
      <w:pPr>
        <w:pStyle w:val="Nomal"/>
        <w:tabs>
          <w:tab w:val="left" w:pos="540"/>
        </w:tabs>
        <w:ind w:left="540"/>
        <w:jc w:val="thaiDistribute"/>
        <w:rPr>
          <w:color w:val="000000"/>
        </w:rPr>
      </w:pPr>
    </w:p>
    <w:p w14:paraId="1C1D20A5" w14:textId="77777777" w:rsidR="00A66C51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247A0B65" w14:textId="77777777" w:rsidR="00AA460D" w:rsidRPr="00FF6AF0" w:rsidRDefault="00AA460D" w:rsidP="007809DA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</w:rPr>
      </w:pPr>
    </w:p>
    <w:p w14:paraId="7913F708" w14:textId="77777777" w:rsidR="001760F4" w:rsidRPr="005016B9" w:rsidRDefault="005016B9" w:rsidP="007809DA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  <w:sz w:val="30"/>
          <w:szCs w:val="30"/>
        </w:rPr>
      </w:pPr>
      <w:r w:rsidRPr="005016B9">
        <w:rPr>
          <w:rFonts w:hint="cs"/>
          <w:b/>
          <w:bCs/>
          <w:i/>
          <w:iCs/>
          <w:color w:val="000000"/>
          <w:sz w:val="30"/>
          <w:szCs w:val="30"/>
          <w:cs/>
        </w:rPr>
        <w:t>การออกหุ้นสามัญ</w:t>
      </w:r>
    </w:p>
    <w:p w14:paraId="0DF8E9D7" w14:textId="77777777" w:rsidR="005016B9" w:rsidRPr="00FF6AF0" w:rsidRDefault="005016B9" w:rsidP="007809DA">
      <w:pPr>
        <w:pStyle w:val="Nomal"/>
        <w:tabs>
          <w:tab w:val="left" w:pos="540"/>
        </w:tabs>
        <w:ind w:left="540"/>
        <w:jc w:val="thaiDistribute"/>
        <w:rPr>
          <w:color w:val="000000"/>
        </w:rPr>
      </w:pPr>
    </w:p>
    <w:p w14:paraId="212FA15E" w14:textId="77777777" w:rsidR="00E51DA0" w:rsidRPr="00EE2B0B" w:rsidRDefault="005016B9" w:rsidP="00E5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  <w:cs/>
        </w:rPr>
      </w:pPr>
      <w:r w:rsidRPr="005016B9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ในระหว่างปี </w:t>
      </w:r>
      <w:r w:rsidRPr="005016B9">
        <w:rPr>
          <w:rFonts w:ascii="Angsana New" w:hAnsi="Angsana New"/>
          <w:spacing w:val="-2"/>
          <w:sz w:val="30"/>
          <w:szCs w:val="30"/>
        </w:rPr>
        <w:t xml:space="preserve">2562 </w:t>
      </w:r>
      <w:r w:rsidRPr="005016B9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EE2B0B" w:rsidRPr="005016B9">
        <w:rPr>
          <w:rFonts w:ascii="Angsana New" w:hAnsi="Angsana New" w:hint="cs"/>
          <w:spacing w:val="-2"/>
          <w:sz w:val="30"/>
          <w:szCs w:val="30"/>
          <w:cs/>
        </w:rPr>
        <w:t xml:space="preserve">การออกหุ้นสามัญจำนวน </w:t>
      </w:r>
      <w:r w:rsidR="00EE2B0B" w:rsidRPr="005016B9">
        <w:rPr>
          <w:rFonts w:ascii="Angsana New" w:hAnsi="Angsana New"/>
          <w:spacing w:val="-2"/>
          <w:sz w:val="30"/>
          <w:szCs w:val="30"/>
        </w:rPr>
        <w:t>71,069</w:t>
      </w:r>
      <w:r w:rsidR="00EE2B0B" w:rsidRPr="005016B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E2B0B" w:rsidRPr="005016B9">
        <w:rPr>
          <w:rFonts w:ascii="Angsana New" w:hAnsi="Angsana New" w:hint="cs"/>
          <w:spacing w:val="-2"/>
          <w:sz w:val="30"/>
          <w:szCs w:val="30"/>
          <w:cs/>
        </w:rPr>
        <w:t>พันหุ้นเนื่องมาจากการใช้สิทธิซื้อหุ้นของใบสำคัญแสดงสิทธิ</w:t>
      </w:r>
      <w:r w:rsidR="00EE2B0B">
        <w:rPr>
          <w:rFonts w:ascii="Angsana New" w:hAnsi="Angsana New" w:hint="cs"/>
          <w:sz w:val="30"/>
          <w:szCs w:val="30"/>
          <w:cs/>
        </w:rPr>
        <w:t xml:space="preserve">ที่จะซื้อหุ้นสามัญของบริษัท ครั้งที่ </w:t>
      </w:r>
      <w:r w:rsidR="00EE2B0B">
        <w:rPr>
          <w:rFonts w:ascii="Angsana New" w:hAnsi="Angsana New"/>
          <w:sz w:val="30"/>
          <w:szCs w:val="30"/>
        </w:rPr>
        <w:t xml:space="preserve">1 (XO-W1) </w:t>
      </w:r>
      <w:r w:rsidR="00EE2B0B">
        <w:rPr>
          <w:rFonts w:ascii="Angsana New" w:hAnsi="Angsana New" w:hint="cs"/>
          <w:sz w:val="30"/>
          <w:szCs w:val="30"/>
          <w:cs/>
        </w:rPr>
        <w:t xml:space="preserve">จากปี </w:t>
      </w:r>
      <w:r w:rsidR="00EE2B0B">
        <w:rPr>
          <w:rFonts w:ascii="Angsana New" w:hAnsi="Angsana New"/>
          <w:sz w:val="30"/>
          <w:szCs w:val="30"/>
        </w:rPr>
        <w:t xml:space="preserve">2559 </w:t>
      </w:r>
      <w:r w:rsidR="00EE2B0B">
        <w:rPr>
          <w:rFonts w:ascii="Angsana New" w:hAnsi="Angsana New" w:hint="cs"/>
          <w:sz w:val="30"/>
          <w:szCs w:val="30"/>
          <w:cs/>
        </w:rPr>
        <w:t>ที่ให้แก่ผู้ถือหุ้นเดิมของบริษัท</w:t>
      </w:r>
    </w:p>
    <w:p w14:paraId="3B4E58D5" w14:textId="77777777" w:rsidR="00FA345D" w:rsidRPr="00FF6AF0" w:rsidRDefault="00FA345D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</w:rPr>
      </w:pPr>
    </w:p>
    <w:p w14:paraId="47B2BA5F" w14:textId="77777777" w:rsidR="00EE2B0B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016B9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FF6AF0" w:rsidRDefault="005016B9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</w:rPr>
      </w:pPr>
    </w:p>
    <w:p w14:paraId="7D31BDFE" w14:textId="77777777" w:rsidR="00EE2B0B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2B0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E2B0B">
        <w:rPr>
          <w:rFonts w:ascii="Angsana New" w:hAnsi="Angsana New" w:hint="cs"/>
          <w:sz w:val="30"/>
          <w:szCs w:val="30"/>
        </w:rPr>
        <w:t>2535</w:t>
      </w:r>
      <w:r w:rsidRPr="00EE2B0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EE2B0B">
        <w:rPr>
          <w:rFonts w:ascii="Angsana New" w:hAnsi="Angsana New" w:hint="cs"/>
          <w:sz w:val="30"/>
          <w:szCs w:val="30"/>
        </w:rPr>
        <w:t>51</w:t>
      </w:r>
      <w:r w:rsidRPr="00EE2B0B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E2B0B">
        <w:rPr>
          <w:rFonts w:ascii="Angsana New" w:hAnsi="Angsana New" w:hint="cs"/>
          <w:sz w:val="30"/>
          <w:szCs w:val="30"/>
        </w:rPr>
        <w:t>“</w:t>
      </w:r>
      <w:r w:rsidRPr="00EE2B0B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EE2B0B">
        <w:rPr>
          <w:rFonts w:ascii="Angsana New" w:hAnsi="Angsana New" w:hint="cs"/>
          <w:sz w:val="30"/>
          <w:szCs w:val="30"/>
        </w:rPr>
        <w:t>”</w:t>
      </w:r>
      <w:r w:rsidRPr="00EE2B0B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52C5FC" w14:textId="77777777" w:rsidR="00FF6AF0" w:rsidRPr="00FF6AF0" w:rsidRDefault="00FF6AF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A82598C" w14:textId="77777777" w:rsidR="00E51DA0" w:rsidRPr="00AA460D" w:rsidRDefault="00E51DA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A46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FF6AF0" w:rsidRDefault="005016B9" w:rsidP="0051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6B98307F" w14:textId="77777777" w:rsidR="00E51DA0" w:rsidRPr="00AA460D" w:rsidRDefault="00E51DA0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A460D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AA460D">
        <w:rPr>
          <w:rFonts w:ascii="Angsana New" w:hAnsi="Angsana New" w:hint="cs"/>
          <w:sz w:val="30"/>
          <w:szCs w:val="30"/>
          <w:cs/>
        </w:rPr>
        <w:t>เ</w:t>
      </w:r>
      <w:r w:rsidRPr="00AA460D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AA460D">
        <w:rPr>
          <w:rFonts w:ascii="Angsana New" w:hAnsi="Angsana New" w:hint="cs"/>
          <w:sz w:val="30"/>
          <w:szCs w:val="30"/>
          <w:cs/>
        </w:rPr>
        <w:t xml:space="preserve"> </w:t>
      </w:r>
      <w:r w:rsidRPr="00AA460D">
        <w:rPr>
          <w:rFonts w:ascii="Angsana New" w:hAnsi="Angsana New" w:hint="cs"/>
          <w:sz w:val="30"/>
          <w:szCs w:val="30"/>
          <w:cs/>
        </w:rPr>
        <w:t>ๆ</w:t>
      </w:r>
      <w:r w:rsidR="00131145" w:rsidRPr="00AA460D">
        <w:rPr>
          <w:rFonts w:ascii="Angsana New" w:hAnsi="Angsana New" w:hint="cs"/>
          <w:sz w:val="30"/>
          <w:szCs w:val="30"/>
          <w:cs/>
        </w:rPr>
        <w:t xml:space="preserve"> </w:t>
      </w:r>
      <w:r w:rsidRPr="00AA460D">
        <w:rPr>
          <w:rFonts w:ascii="Angsana New" w:hAnsi="Angsana New" w:hint="cs"/>
          <w:sz w:val="30"/>
          <w:szCs w:val="30"/>
          <w:cs/>
        </w:rPr>
        <w:t xml:space="preserve">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Pr="00AA460D">
        <w:rPr>
          <w:rFonts w:ascii="Angsana New" w:hAnsi="Angsana New" w:hint="cs"/>
          <w:sz w:val="30"/>
          <w:szCs w:val="30"/>
        </w:rPr>
        <w:t>2</w:t>
      </w:r>
    </w:p>
    <w:p w14:paraId="48895A38" w14:textId="77777777" w:rsidR="00BF1711" w:rsidRPr="00AA460D" w:rsidRDefault="00BF1711" w:rsidP="009D4F12">
      <w:pPr>
        <w:pStyle w:val="Nomal"/>
        <w:tabs>
          <w:tab w:val="left" w:pos="540"/>
        </w:tabs>
        <w:jc w:val="thaiDistribute"/>
        <w:rPr>
          <w:color w:val="000000"/>
          <w:sz w:val="30"/>
          <w:szCs w:val="30"/>
        </w:rPr>
      </w:pPr>
    </w:p>
    <w:p w14:paraId="5856E757" w14:textId="77777777" w:rsidR="001904B2" w:rsidRPr="002A7705" w:rsidRDefault="001904B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สำรอง</w:t>
      </w:r>
    </w:p>
    <w:p w14:paraId="18F5DC02" w14:textId="77777777" w:rsidR="001904B2" w:rsidRPr="00774AC8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14:paraId="2B0605AE" w14:textId="77777777" w:rsidR="009155AC" w:rsidRPr="002213EC" w:rsidRDefault="009155AC" w:rsidP="002213EC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สำรองประกอบด้วย</w:t>
      </w:r>
      <w:r w:rsidRPr="002213EC">
        <w:rPr>
          <w:sz w:val="30"/>
          <w:szCs w:val="30"/>
          <w:cs/>
        </w:rPr>
        <w:t>การจัดสรรกำไรและกำไรสะสม</w:t>
      </w:r>
    </w:p>
    <w:p w14:paraId="2114AC98" w14:textId="77777777" w:rsidR="009155AC" w:rsidRPr="00774AC8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14:paraId="312E0887" w14:textId="77777777" w:rsidR="009155AC" w:rsidRPr="00746CA9" w:rsidRDefault="009155AC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46CA9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4E09FD8E" w14:textId="77777777" w:rsidR="009155AC" w:rsidRPr="00774AC8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14:paraId="70511A9B" w14:textId="77777777" w:rsidR="009155AC" w:rsidRPr="002A7705" w:rsidRDefault="009155AC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7705">
        <w:rPr>
          <w:rFonts w:ascii="Angsana New" w:hAnsi="Angsana New"/>
          <w:sz w:val="30"/>
          <w:szCs w:val="30"/>
        </w:rPr>
        <w:t>2535</w:t>
      </w:r>
      <w:r w:rsidRPr="002A7705">
        <w:rPr>
          <w:rFonts w:ascii="Angsana New" w:hAnsi="Angsana New"/>
          <w:sz w:val="30"/>
          <w:szCs w:val="30"/>
          <w:cs/>
        </w:rPr>
        <w:t xml:space="preserve"> มาตรา </w:t>
      </w:r>
      <w:r w:rsidRPr="002A7705">
        <w:rPr>
          <w:rFonts w:ascii="Angsana New" w:hAnsi="Angsana New"/>
          <w:sz w:val="30"/>
          <w:szCs w:val="30"/>
        </w:rPr>
        <w:t>116</w:t>
      </w:r>
      <w:r w:rsidRPr="002A770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A7705">
        <w:rPr>
          <w:rFonts w:ascii="Angsana New" w:hAnsi="Angsana New"/>
          <w:sz w:val="30"/>
          <w:szCs w:val="30"/>
        </w:rPr>
        <w:t>“</w:t>
      </w:r>
      <w:r w:rsidRPr="002A770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A7705">
        <w:rPr>
          <w:rFonts w:ascii="Angsana New" w:hAnsi="Angsana New"/>
          <w:sz w:val="30"/>
          <w:szCs w:val="30"/>
        </w:rPr>
        <w:t>”</w:t>
      </w:r>
      <w:r w:rsidRPr="002A770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A7705">
        <w:rPr>
          <w:rFonts w:ascii="Angsana New" w:hAnsi="Angsana New"/>
          <w:sz w:val="30"/>
          <w:szCs w:val="30"/>
        </w:rPr>
        <w:t xml:space="preserve">10 </w:t>
      </w:r>
      <w:r w:rsidRPr="002A7705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276AD55" w14:textId="77777777" w:rsidR="00D803B3" w:rsidRPr="00774AC8" w:rsidRDefault="00D803B3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4DE48DFD" w14:textId="77777777" w:rsidR="009118D7" w:rsidRPr="00475F28" w:rsidRDefault="00475F28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5F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4280358" w14:textId="77777777" w:rsidR="00DE6C8A" w:rsidRPr="00774AC8" w:rsidRDefault="00DE6C8A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14:paraId="1E15180B" w14:textId="77777777" w:rsidR="00475F28" w:rsidRPr="00475F28" w:rsidRDefault="00475F28" w:rsidP="0047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F28">
        <w:rPr>
          <w:rFonts w:ascii="Angsana New" w:hAnsi="Angsana New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475F28">
        <w:rPr>
          <w:rFonts w:ascii="Angsana New" w:hAnsi="Angsana New" w:hint="cs"/>
          <w:b/>
          <w:bCs/>
          <w:sz w:val="30"/>
          <w:szCs w:val="30"/>
          <w:cs/>
        </w:rPr>
        <w:t xml:space="preserve">ของปี </w:t>
      </w:r>
      <w:r w:rsidRPr="00475F28">
        <w:rPr>
          <w:rFonts w:ascii="Angsana New" w:hAnsi="Angsana New"/>
          <w:b/>
          <w:bCs/>
          <w:sz w:val="30"/>
          <w:szCs w:val="30"/>
        </w:rPr>
        <w:t>2562</w:t>
      </w:r>
    </w:p>
    <w:p w14:paraId="2A482601" w14:textId="77777777" w:rsidR="00475F28" w:rsidRPr="00475F28" w:rsidRDefault="00475F28" w:rsidP="0047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CE6BD32" w14:textId="77777777" w:rsidR="00475F28" w:rsidRPr="00475F28" w:rsidRDefault="00475F28" w:rsidP="0047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5F28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475F28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75F28">
        <w:rPr>
          <w:rFonts w:ascii="Angsana New" w:hAnsi="Angsana New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2AF4EFEC" w14:textId="77777777" w:rsidR="009118D7" w:rsidRPr="002A7705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774AC8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2A7705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2A7705" w:rsidSect="0065079B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2A7705" w:rsidRDefault="00A45978" w:rsidP="00FA15A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ส่วนงานดำเนินงาน</w:t>
      </w:r>
      <w:r w:rsidR="003D46F6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5752B3" w:rsidRDefault="00A45978" w:rsidP="00A4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03850844" w14:textId="77777777" w:rsidR="00A45978" w:rsidRPr="009053D6" w:rsidRDefault="00A45978" w:rsidP="009D45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053D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19ACE21" w14:textId="77777777" w:rsidR="00A45978" w:rsidRPr="005752B3" w:rsidRDefault="00A45978" w:rsidP="00AA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170" w:right="-45"/>
        <w:jc w:val="thaiDistribute"/>
        <w:rPr>
          <w:rFonts w:ascii="Angsana New" w:hAnsi="Angsana New"/>
          <w:sz w:val="16"/>
          <w:szCs w:val="16"/>
        </w:rPr>
      </w:pPr>
    </w:p>
    <w:p w14:paraId="4AE28F05" w14:textId="77777777" w:rsidR="00A45978" w:rsidRPr="009D62A4" w:rsidRDefault="006855EA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D120AE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</w:t>
      </w:r>
      <w:r w:rsidR="00A45978" w:rsidRPr="00D120AE">
        <w:rPr>
          <w:rFonts w:ascii="Angsana New" w:hAnsi="Angsana New"/>
          <w:spacing w:val="4"/>
          <w:sz w:val="30"/>
          <w:szCs w:val="30"/>
          <w:cs/>
        </w:rPr>
        <w:t xml:space="preserve">การผลิตและจำหน่ายซอสปรุงรส น้ำจิ้มปรุงรส น้ำผลไม้ เครื่องกระป๋อง รวมถึงผลิตภัณฑ์จากพืชผักผลไม้ </w:t>
      </w:r>
      <w:r w:rsidRPr="00D120AE">
        <w:rPr>
          <w:rFonts w:ascii="Angsana New" w:hAnsi="Angsana New" w:hint="cs"/>
          <w:spacing w:val="4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70959425" w14:textId="77777777" w:rsidR="00A45978" w:rsidRPr="005752B3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35614DC6" w14:textId="77777777" w:rsidR="00A45978" w:rsidRPr="009053D6" w:rsidRDefault="00A45978" w:rsidP="009D45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53D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0F161FE" w14:textId="77777777" w:rsidR="00A45978" w:rsidRPr="005752B3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7494EE5" w14:textId="77777777" w:rsidR="00A45978" w:rsidRPr="002A7705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943A2C" w:rsidRPr="002A770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75F28">
        <w:rPr>
          <w:rFonts w:ascii="Angsana New" w:hAnsi="Angsana New"/>
          <w:sz w:val="30"/>
          <w:szCs w:val="30"/>
        </w:rPr>
        <w:t>31</w:t>
      </w:r>
      <w:r w:rsidR="00943A2C" w:rsidRPr="002A77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75F28">
        <w:rPr>
          <w:rFonts w:ascii="Angsana New" w:hAnsi="Angsana New"/>
          <w:sz w:val="30"/>
          <w:szCs w:val="30"/>
        </w:rPr>
        <w:t>25</w:t>
      </w:r>
      <w:r w:rsidR="00F72376">
        <w:rPr>
          <w:rFonts w:ascii="Angsana New" w:hAnsi="Angsana New"/>
          <w:sz w:val="30"/>
          <w:szCs w:val="30"/>
        </w:rPr>
        <w:t>6</w:t>
      </w:r>
      <w:r w:rsidR="00475F28">
        <w:rPr>
          <w:rFonts w:ascii="Angsana New" w:hAnsi="Angsana New"/>
          <w:sz w:val="30"/>
          <w:szCs w:val="30"/>
        </w:rPr>
        <w:t>3</w:t>
      </w:r>
      <w:r w:rsidR="00F72376">
        <w:rPr>
          <w:rFonts w:ascii="Angsana New" w:hAnsi="Angsana New"/>
          <w:sz w:val="30"/>
          <w:szCs w:val="30"/>
          <w:cs/>
        </w:rPr>
        <w:t xml:space="preserve"> และ </w:t>
      </w:r>
      <w:r w:rsidR="00475F28">
        <w:rPr>
          <w:rFonts w:ascii="Angsana New" w:hAnsi="Angsana New"/>
          <w:sz w:val="30"/>
          <w:szCs w:val="30"/>
        </w:rPr>
        <w:t>25</w:t>
      </w:r>
      <w:r w:rsidR="00F72376">
        <w:rPr>
          <w:rFonts w:ascii="Angsana New" w:hAnsi="Angsana New"/>
          <w:sz w:val="30"/>
          <w:szCs w:val="30"/>
        </w:rPr>
        <w:t>6</w:t>
      </w:r>
      <w:r w:rsidR="00475F28">
        <w:rPr>
          <w:rFonts w:ascii="Angsana New" w:hAnsi="Angsana New"/>
          <w:sz w:val="30"/>
          <w:szCs w:val="30"/>
        </w:rPr>
        <w:t>2</w:t>
      </w:r>
      <w:r w:rsidR="00943A2C" w:rsidRPr="002A7705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264B0AF" w14:textId="77777777" w:rsidR="00943A2C" w:rsidRPr="005752B3" w:rsidRDefault="00943A2C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15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900"/>
        <w:gridCol w:w="270"/>
        <w:gridCol w:w="804"/>
        <w:gridCol w:w="6"/>
        <w:gridCol w:w="264"/>
        <w:gridCol w:w="6"/>
        <w:gridCol w:w="720"/>
        <w:gridCol w:w="270"/>
        <w:gridCol w:w="714"/>
        <w:gridCol w:w="6"/>
        <w:gridCol w:w="264"/>
        <w:gridCol w:w="6"/>
        <w:gridCol w:w="900"/>
        <w:gridCol w:w="360"/>
        <w:gridCol w:w="978"/>
        <w:gridCol w:w="12"/>
      </w:tblGrid>
      <w:tr w:rsidR="001B13D8" w:rsidRPr="009B483C" w14:paraId="5067ABC1" w14:textId="77777777" w:rsidTr="005F0B30">
        <w:trPr>
          <w:gridAfter w:val="1"/>
          <w:wAfter w:w="12" w:type="dxa"/>
          <w:tblHeader/>
        </w:trPr>
        <w:tc>
          <w:tcPr>
            <w:tcW w:w="3150" w:type="dxa"/>
          </w:tcPr>
          <w:p w14:paraId="7BDB0F66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28" w:type="dxa"/>
            <w:gridSpan w:val="27"/>
          </w:tcPr>
          <w:p w14:paraId="1DEAB67D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1B13D8" w:rsidRPr="009B483C" w14:paraId="5128FA2E" w14:textId="77777777" w:rsidTr="005F0B30">
        <w:trPr>
          <w:gridAfter w:val="1"/>
          <w:wAfter w:w="12" w:type="dxa"/>
          <w:tblHeader/>
        </w:trPr>
        <w:tc>
          <w:tcPr>
            <w:tcW w:w="3150" w:type="dxa"/>
          </w:tcPr>
          <w:p w14:paraId="3434FCDB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FD52D0E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ยุโรป</w:t>
            </w:r>
          </w:p>
        </w:tc>
        <w:tc>
          <w:tcPr>
            <w:tcW w:w="270" w:type="dxa"/>
          </w:tcPr>
          <w:p w14:paraId="602E6792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48450C" w14:textId="77777777" w:rsidR="00A45978" w:rsidRPr="00FA15AD" w:rsidRDefault="009F118A" w:rsidP="006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A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270" w:type="dxa"/>
          </w:tcPr>
          <w:p w14:paraId="428DC49C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BC7A33" w14:textId="77777777" w:rsidR="00A45978" w:rsidRPr="00FA15AD" w:rsidRDefault="006D4836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เอเชีย</w:t>
            </w:r>
          </w:p>
        </w:tc>
        <w:tc>
          <w:tcPr>
            <w:tcW w:w="270" w:type="dxa"/>
          </w:tcPr>
          <w:p w14:paraId="00A8D517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  <w:gridSpan w:val="3"/>
          </w:tcPr>
          <w:p w14:paraId="68038FAC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70" w:type="dxa"/>
            <w:gridSpan w:val="2"/>
          </w:tcPr>
          <w:p w14:paraId="6BAB9BCA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4"/>
          </w:tcPr>
          <w:p w14:paraId="318485AD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C24503"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</w:tcPr>
          <w:p w14:paraId="440909E6" w14:textId="77777777"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4" w:type="dxa"/>
            <w:gridSpan w:val="4"/>
          </w:tcPr>
          <w:p w14:paraId="29CDA468" w14:textId="77777777" w:rsidR="00A45978" w:rsidRPr="00FA15AD" w:rsidRDefault="00A45978" w:rsidP="00CD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4E3" w:rsidRPr="009B483C" w14:paraId="479F5EA7" w14:textId="77777777" w:rsidTr="005F0B30">
        <w:trPr>
          <w:tblHeader/>
        </w:trPr>
        <w:tc>
          <w:tcPr>
            <w:tcW w:w="3150" w:type="dxa"/>
            <w:shd w:val="clear" w:color="auto" w:fill="auto"/>
          </w:tcPr>
          <w:p w14:paraId="2C128CBB" w14:textId="77777777" w:rsidR="008224E3" w:rsidRPr="00FA15AD" w:rsidRDefault="008224E3" w:rsidP="008224E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5EADA97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4C0C2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B7B3C0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BA24FE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D29FF4F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346E22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972190C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379D3A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59798E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D2BAA7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64F6A90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B8049B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959689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BCD2A6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0E9EBB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04BB45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914692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14D164B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55D317C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402DCC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029DD7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412165A9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45D8EA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224E3" w:rsidRPr="009B483C" w14:paraId="2DAD267C" w14:textId="77777777" w:rsidTr="005F0B30">
        <w:trPr>
          <w:gridAfter w:val="1"/>
          <w:wAfter w:w="12" w:type="dxa"/>
          <w:tblHeader/>
        </w:trPr>
        <w:tc>
          <w:tcPr>
            <w:tcW w:w="3150" w:type="dxa"/>
          </w:tcPr>
          <w:p w14:paraId="47FEF7BF" w14:textId="77777777" w:rsidR="008224E3" w:rsidRPr="007755F5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28" w:type="dxa"/>
            <w:gridSpan w:val="27"/>
          </w:tcPr>
          <w:p w14:paraId="1B733461" w14:textId="77777777" w:rsidR="008224E3" w:rsidRPr="00FA15AD" w:rsidRDefault="008224E3" w:rsidP="008224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A15A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224E3" w:rsidRPr="009B483C" w14:paraId="66242D77" w14:textId="77777777" w:rsidTr="005F0B30">
        <w:tc>
          <w:tcPr>
            <w:tcW w:w="3150" w:type="dxa"/>
            <w:shd w:val="clear" w:color="auto" w:fill="auto"/>
          </w:tcPr>
          <w:p w14:paraId="66AA3431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2AA13124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E6F6CB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B966C84" w14:textId="77777777" w:rsidR="008224E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CDC23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4A0B60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73587F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816DDF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4D76A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6CD305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C5683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3C706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B2135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79DA3B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9F520A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C1B3574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E8BA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6A0E196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FAEF6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9BE9624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928924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3A40E68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7C98E04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A59E7F2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4E3" w:rsidRPr="009B483C" w14:paraId="211A4D78" w14:textId="77777777" w:rsidTr="005F0B30">
        <w:tc>
          <w:tcPr>
            <w:tcW w:w="3150" w:type="dxa"/>
            <w:shd w:val="clear" w:color="auto" w:fill="auto"/>
          </w:tcPr>
          <w:p w14:paraId="14F1267E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5E77B5" w14:textId="77777777" w:rsidR="008224E3" w:rsidRPr="00FA15AD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1,035,468</w:t>
            </w:r>
          </w:p>
        </w:tc>
        <w:tc>
          <w:tcPr>
            <w:tcW w:w="270" w:type="dxa"/>
            <w:shd w:val="clear" w:color="auto" w:fill="auto"/>
          </w:tcPr>
          <w:p w14:paraId="7D231C9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0DA647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800,947</w:t>
            </w:r>
          </w:p>
        </w:tc>
        <w:tc>
          <w:tcPr>
            <w:tcW w:w="270" w:type="dxa"/>
            <w:shd w:val="clear" w:color="auto" w:fill="auto"/>
          </w:tcPr>
          <w:p w14:paraId="71B0CA4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64D19DA" w14:textId="77777777" w:rsidR="008224E3" w:rsidRPr="00FA15AD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95,660</w:t>
            </w:r>
          </w:p>
        </w:tc>
        <w:tc>
          <w:tcPr>
            <w:tcW w:w="270" w:type="dxa"/>
            <w:shd w:val="clear" w:color="auto" w:fill="auto"/>
          </w:tcPr>
          <w:p w14:paraId="76E59709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0E0221D" w14:textId="77777777" w:rsidR="008224E3" w:rsidRPr="00B832CB" w:rsidRDefault="00F231FF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72,600</w:t>
            </w:r>
          </w:p>
        </w:tc>
        <w:tc>
          <w:tcPr>
            <w:tcW w:w="270" w:type="dxa"/>
            <w:shd w:val="clear" w:color="auto" w:fill="auto"/>
          </w:tcPr>
          <w:p w14:paraId="11899777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6847D68" w14:textId="77777777" w:rsidR="008224E3" w:rsidRPr="00B832CB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90,303</w:t>
            </w:r>
          </w:p>
        </w:tc>
        <w:tc>
          <w:tcPr>
            <w:tcW w:w="270" w:type="dxa"/>
            <w:shd w:val="clear" w:color="auto" w:fill="auto"/>
          </w:tcPr>
          <w:p w14:paraId="03CBDC12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C6577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14:paraId="5A170BA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281808" w14:textId="77777777" w:rsidR="008224E3" w:rsidRPr="00B832CB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1,221,431</w:t>
            </w:r>
          </w:p>
        </w:tc>
        <w:tc>
          <w:tcPr>
            <w:tcW w:w="270" w:type="dxa"/>
            <w:shd w:val="clear" w:color="auto" w:fill="auto"/>
          </w:tcPr>
          <w:p w14:paraId="3A2ED47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9A49E7" w14:textId="77777777" w:rsidR="008224E3" w:rsidRPr="00B832CB" w:rsidRDefault="00BD5794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943,115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11E6E2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4D315E9" w14:textId="77777777" w:rsidR="008224E3" w:rsidRPr="00B832CB" w:rsidRDefault="00FB0A76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46,230</w:t>
            </w:r>
          </w:p>
        </w:tc>
        <w:tc>
          <w:tcPr>
            <w:tcW w:w="270" w:type="dxa"/>
            <w:shd w:val="clear" w:color="auto" w:fill="auto"/>
          </w:tcPr>
          <w:p w14:paraId="40FC731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D9402F" w14:textId="77777777" w:rsidR="008224E3" w:rsidRPr="00B832CB" w:rsidRDefault="00CA479B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47,603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800F56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D91BEE" w14:textId="77777777" w:rsidR="008224E3" w:rsidRPr="00B832CB" w:rsidRDefault="00FB0A76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1,267,661</w:t>
            </w:r>
          </w:p>
        </w:tc>
        <w:tc>
          <w:tcPr>
            <w:tcW w:w="360" w:type="dxa"/>
            <w:shd w:val="clear" w:color="auto" w:fill="auto"/>
          </w:tcPr>
          <w:p w14:paraId="7F112A16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8889C6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990,718</w:t>
            </w:r>
          </w:p>
        </w:tc>
      </w:tr>
      <w:tr w:rsidR="008224E3" w:rsidRPr="009B483C" w14:paraId="4D4A8C7F" w14:textId="77777777" w:rsidTr="005F0B30">
        <w:tc>
          <w:tcPr>
            <w:tcW w:w="3150" w:type="dxa"/>
            <w:shd w:val="clear" w:color="auto" w:fill="auto"/>
          </w:tcPr>
          <w:p w14:paraId="091AB496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="007D453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E969D" w14:textId="77777777" w:rsidR="008224E3" w:rsidRPr="00FA15AD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1,035,468</w:t>
            </w:r>
          </w:p>
        </w:tc>
        <w:tc>
          <w:tcPr>
            <w:tcW w:w="270" w:type="dxa"/>
            <w:shd w:val="clear" w:color="auto" w:fill="auto"/>
          </w:tcPr>
          <w:p w14:paraId="5934E0BF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EE5D0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800,947</w:t>
            </w:r>
          </w:p>
        </w:tc>
        <w:tc>
          <w:tcPr>
            <w:tcW w:w="270" w:type="dxa"/>
            <w:shd w:val="clear" w:color="auto" w:fill="auto"/>
          </w:tcPr>
          <w:p w14:paraId="56E34204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86B0B" w14:textId="77777777" w:rsidR="008224E3" w:rsidRPr="00FA15AD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95,660</w:t>
            </w:r>
          </w:p>
        </w:tc>
        <w:tc>
          <w:tcPr>
            <w:tcW w:w="270" w:type="dxa"/>
            <w:shd w:val="clear" w:color="auto" w:fill="auto"/>
          </w:tcPr>
          <w:p w14:paraId="2BDF6BC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7530B" w14:textId="77777777" w:rsidR="008224E3" w:rsidRPr="00B832CB" w:rsidRDefault="00F231FF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72,600</w:t>
            </w:r>
          </w:p>
        </w:tc>
        <w:tc>
          <w:tcPr>
            <w:tcW w:w="270" w:type="dxa"/>
            <w:shd w:val="clear" w:color="auto" w:fill="auto"/>
          </w:tcPr>
          <w:p w14:paraId="26798FF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578DC" w14:textId="77777777" w:rsidR="008224E3" w:rsidRPr="00B832CB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90,303</w:t>
            </w:r>
          </w:p>
        </w:tc>
        <w:tc>
          <w:tcPr>
            <w:tcW w:w="270" w:type="dxa"/>
            <w:shd w:val="clear" w:color="auto" w:fill="auto"/>
          </w:tcPr>
          <w:p w14:paraId="214A603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B1FF0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14:paraId="6BE505D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EDAA8" w14:textId="77777777" w:rsidR="008224E3" w:rsidRPr="00B832CB" w:rsidRDefault="00C844E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1,221,431</w:t>
            </w:r>
          </w:p>
        </w:tc>
        <w:tc>
          <w:tcPr>
            <w:tcW w:w="270" w:type="dxa"/>
            <w:shd w:val="clear" w:color="auto" w:fill="auto"/>
          </w:tcPr>
          <w:p w14:paraId="56B7441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CC149" w14:textId="77777777" w:rsidR="008224E3" w:rsidRPr="00B832CB" w:rsidRDefault="00BD5794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943,115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4FE291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38E5E" w14:textId="77777777" w:rsidR="008224E3" w:rsidRPr="00B832CB" w:rsidRDefault="00FB0A76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46,230</w:t>
            </w:r>
          </w:p>
        </w:tc>
        <w:tc>
          <w:tcPr>
            <w:tcW w:w="270" w:type="dxa"/>
            <w:shd w:val="clear" w:color="auto" w:fill="auto"/>
          </w:tcPr>
          <w:p w14:paraId="7969A71A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937E" w14:textId="77777777" w:rsidR="008224E3" w:rsidRPr="00B832CB" w:rsidRDefault="00CA479B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47,603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F33D2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44EE" w14:textId="77777777" w:rsidR="008224E3" w:rsidRPr="00B832CB" w:rsidRDefault="00FB0A76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2CB">
              <w:rPr>
                <w:rFonts w:ascii="Angsana New" w:hAnsi="Angsana New"/>
                <w:b/>
                <w:bCs/>
                <w:sz w:val="28"/>
                <w:szCs w:val="28"/>
              </w:rPr>
              <w:t>1,267,661</w:t>
            </w:r>
          </w:p>
        </w:tc>
        <w:tc>
          <w:tcPr>
            <w:tcW w:w="360" w:type="dxa"/>
            <w:shd w:val="clear" w:color="auto" w:fill="auto"/>
          </w:tcPr>
          <w:p w14:paraId="0DCA1071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787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90,718</w:t>
            </w:r>
          </w:p>
        </w:tc>
      </w:tr>
      <w:tr w:rsidR="008224E3" w:rsidRPr="009B483C" w14:paraId="2FDCEE47" w14:textId="77777777" w:rsidTr="005F0B30">
        <w:trPr>
          <w:trHeight w:val="182"/>
        </w:trPr>
        <w:tc>
          <w:tcPr>
            <w:tcW w:w="3150" w:type="dxa"/>
            <w:shd w:val="clear" w:color="auto" w:fill="auto"/>
            <w:vAlign w:val="bottom"/>
          </w:tcPr>
          <w:p w14:paraId="3FFCD13C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0F3B041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BD960F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732C599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D333B4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737846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DA073F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D54D26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1997E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2E67AE1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04AF0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1BC7119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4BA1BA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8827A7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65E54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1A4DD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29A72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FFF09F0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2D3CE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86D02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ED08C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677214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43453A60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1DD3F94" w14:textId="77777777" w:rsidR="008224E3" w:rsidRPr="005752B3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24E3" w:rsidRPr="009B483C" w14:paraId="35825CF1" w14:textId="77777777" w:rsidTr="005F0B30">
        <w:tc>
          <w:tcPr>
            <w:tcW w:w="3150" w:type="dxa"/>
            <w:shd w:val="clear" w:color="auto" w:fill="auto"/>
          </w:tcPr>
          <w:p w14:paraId="49ADE7A5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9C743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234291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BD6D5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17C8EB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C83A8F3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F55A5A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C9813F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440DA8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ACCAEC9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5A3D2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E986E5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E8C4B9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CFDC9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4FC3DD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A19B1C1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502FE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10A7D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0477BE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F727F2E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85C24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7C05D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34F8412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E926CD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5F5" w:rsidRPr="009B483C" w14:paraId="29A62371" w14:textId="77777777" w:rsidTr="005F0B30">
        <w:tc>
          <w:tcPr>
            <w:tcW w:w="3150" w:type="dxa"/>
            <w:shd w:val="clear" w:color="auto" w:fill="auto"/>
          </w:tcPr>
          <w:p w14:paraId="6534548D" w14:textId="77777777" w:rsidR="007755F5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39C9E9C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7D840A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3F4468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01C47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AB9A91B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995E6E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9C871E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C6CA3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A488069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73339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08EA349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1AFE4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9A1D66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669497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E5F4A15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A9F0AE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83102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0FE3A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99CCFE3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E011FB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1E8DD7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9347222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0B541A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5F5" w:rsidRPr="009B483C" w14:paraId="56A88D05" w14:textId="77777777" w:rsidTr="005F0B30">
        <w:tc>
          <w:tcPr>
            <w:tcW w:w="3150" w:type="dxa"/>
            <w:shd w:val="clear" w:color="auto" w:fill="auto"/>
          </w:tcPr>
          <w:p w14:paraId="65AA7027" w14:textId="77777777" w:rsidR="007755F5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69D7AA8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776DD9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BE1078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AC880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F3AA879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5DF8DC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20CDA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7EC002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298F0FB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61A860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852086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D909E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FE1D25D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50393D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1B0B1F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A79A7B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2DE4D67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4C57C3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CCFAA8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CE0350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620115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59D0677B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B1EC642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5F5" w:rsidRPr="009B483C" w14:paraId="2FF04810" w14:textId="77777777" w:rsidTr="005F0B30">
        <w:tc>
          <w:tcPr>
            <w:tcW w:w="3150" w:type="dxa"/>
            <w:shd w:val="clear" w:color="auto" w:fill="auto"/>
          </w:tcPr>
          <w:p w14:paraId="1B36D7C1" w14:textId="77777777" w:rsidR="007755F5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shd w:val="clear" w:color="auto" w:fill="auto"/>
          </w:tcPr>
          <w:p w14:paraId="21FFBFE9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721B58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38FE6AC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9116F3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32A202C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212527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C9B3BF6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580A55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E91410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78CE2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689D74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14BD93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3B970C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27EA2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24F3ABB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8CD9DF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8F13DD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9B336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F5D2C1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70F911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10007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9EF3976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7C4858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5F5" w:rsidRPr="009B483C" w14:paraId="3BB2B2CA" w14:textId="77777777" w:rsidTr="005F0B30">
        <w:tc>
          <w:tcPr>
            <w:tcW w:w="3150" w:type="dxa"/>
            <w:shd w:val="clear" w:color="auto" w:fill="auto"/>
          </w:tcPr>
          <w:p w14:paraId="30095D76" w14:textId="77777777" w:rsidR="007755F5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5F0B3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กลุ่มผลิตภัณฑ์ซอสปรุงรสและน้ำจิ้มต่างๆ</w:t>
            </w:r>
          </w:p>
        </w:tc>
        <w:tc>
          <w:tcPr>
            <w:tcW w:w="810" w:type="dxa"/>
            <w:shd w:val="clear" w:color="auto" w:fill="auto"/>
          </w:tcPr>
          <w:p w14:paraId="725354ED" w14:textId="77777777" w:rsidR="007755F5" w:rsidRPr="00FA15AD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4"/>
              </w:tabs>
              <w:spacing w:line="240" w:lineRule="auto"/>
              <w:ind w:left="-112" w:right="-2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866,049</w:t>
            </w:r>
          </w:p>
        </w:tc>
        <w:tc>
          <w:tcPr>
            <w:tcW w:w="270" w:type="dxa"/>
            <w:shd w:val="clear" w:color="auto" w:fill="auto"/>
          </w:tcPr>
          <w:p w14:paraId="01EDF8DE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711E5D" w14:textId="77777777" w:rsidR="007755F5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669,228</w:t>
            </w:r>
          </w:p>
        </w:tc>
        <w:tc>
          <w:tcPr>
            <w:tcW w:w="270" w:type="dxa"/>
            <w:shd w:val="clear" w:color="auto" w:fill="auto"/>
          </w:tcPr>
          <w:p w14:paraId="0BA694BB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0A4843B" w14:textId="77777777" w:rsidR="007755F5" w:rsidRPr="00FA15AD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67,657</w:t>
            </w:r>
          </w:p>
        </w:tc>
        <w:tc>
          <w:tcPr>
            <w:tcW w:w="270" w:type="dxa"/>
            <w:shd w:val="clear" w:color="auto" w:fill="auto"/>
          </w:tcPr>
          <w:p w14:paraId="12718B0D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8F02D5E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57,184</w:t>
            </w:r>
          </w:p>
        </w:tc>
        <w:tc>
          <w:tcPr>
            <w:tcW w:w="270" w:type="dxa"/>
            <w:shd w:val="clear" w:color="auto" w:fill="auto"/>
          </w:tcPr>
          <w:p w14:paraId="2109391B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9E07EFF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74,108</w:t>
            </w:r>
          </w:p>
        </w:tc>
        <w:tc>
          <w:tcPr>
            <w:tcW w:w="270" w:type="dxa"/>
            <w:shd w:val="clear" w:color="auto" w:fill="auto"/>
          </w:tcPr>
          <w:p w14:paraId="3474F3B3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B5E5A2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50,308</w:t>
            </w:r>
          </w:p>
        </w:tc>
        <w:tc>
          <w:tcPr>
            <w:tcW w:w="270" w:type="dxa"/>
            <w:shd w:val="clear" w:color="auto" w:fill="auto"/>
          </w:tcPr>
          <w:p w14:paraId="2E3735E5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1B54F5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1,007,814</w:t>
            </w:r>
          </w:p>
        </w:tc>
        <w:tc>
          <w:tcPr>
            <w:tcW w:w="270" w:type="dxa"/>
            <w:shd w:val="clear" w:color="auto" w:fill="auto"/>
          </w:tcPr>
          <w:p w14:paraId="0E96E86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E5EE0D5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776,720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E4194E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AB9B94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29,628</w:t>
            </w:r>
          </w:p>
        </w:tc>
        <w:tc>
          <w:tcPr>
            <w:tcW w:w="270" w:type="dxa"/>
            <w:shd w:val="clear" w:color="auto" w:fill="auto"/>
          </w:tcPr>
          <w:p w14:paraId="3F7C593A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77E575" w14:textId="77777777" w:rsidR="007755F5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AA75BF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73FBB9" w14:textId="77777777" w:rsidR="007755F5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1,037,442</w:t>
            </w:r>
          </w:p>
        </w:tc>
        <w:tc>
          <w:tcPr>
            <w:tcW w:w="360" w:type="dxa"/>
            <w:shd w:val="clear" w:color="auto" w:fill="auto"/>
          </w:tcPr>
          <w:p w14:paraId="0C8CD229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671C3B" w14:textId="77777777" w:rsidR="007755F5" w:rsidRPr="00FA15AD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804,429</w:t>
            </w:r>
          </w:p>
        </w:tc>
      </w:tr>
      <w:tr w:rsidR="007755F5" w:rsidRPr="009B483C" w14:paraId="12FBBF35" w14:textId="77777777" w:rsidTr="005F0B30">
        <w:tc>
          <w:tcPr>
            <w:tcW w:w="3150" w:type="dxa"/>
            <w:shd w:val="clear" w:color="auto" w:fill="auto"/>
          </w:tcPr>
          <w:p w14:paraId="5181C16E" w14:textId="77777777" w:rsidR="007755F5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B3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กลุ่มผลิตภัณฑ์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เครื่องปรุงแกง</w:t>
            </w:r>
          </w:p>
        </w:tc>
        <w:tc>
          <w:tcPr>
            <w:tcW w:w="810" w:type="dxa"/>
            <w:shd w:val="clear" w:color="auto" w:fill="auto"/>
          </w:tcPr>
          <w:p w14:paraId="79E66ED3" w14:textId="77777777" w:rsidR="007755F5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98,381</w:t>
            </w:r>
          </w:p>
        </w:tc>
        <w:tc>
          <w:tcPr>
            <w:tcW w:w="270" w:type="dxa"/>
            <w:shd w:val="clear" w:color="auto" w:fill="auto"/>
          </w:tcPr>
          <w:p w14:paraId="18369B00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1E51CB4" w14:textId="77777777" w:rsidR="007755F5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71,048</w:t>
            </w:r>
          </w:p>
        </w:tc>
        <w:tc>
          <w:tcPr>
            <w:tcW w:w="270" w:type="dxa"/>
            <w:shd w:val="clear" w:color="auto" w:fill="auto"/>
          </w:tcPr>
          <w:p w14:paraId="4D8AE6BA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4C25665" w14:textId="77777777" w:rsidR="007755F5" w:rsidRPr="00FA15AD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19,440</w:t>
            </w:r>
          </w:p>
        </w:tc>
        <w:tc>
          <w:tcPr>
            <w:tcW w:w="270" w:type="dxa"/>
            <w:shd w:val="clear" w:color="auto" w:fill="auto"/>
          </w:tcPr>
          <w:p w14:paraId="0E7955F5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FE355BE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10,614</w:t>
            </w:r>
          </w:p>
        </w:tc>
        <w:tc>
          <w:tcPr>
            <w:tcW w:w="270" w:type="dxa"/>
            <w:shd w:val="clear" w:color="auto" w:fill="auto"/>
          </w:tcPr>
          <w:p w14:paraId="2F5D4DA4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9784A78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11,449</w:t>
            </w:r>
          </w:p>
        </w:tc>
        <w:tc>
          <w:tcPr>
            <w:tcW w:w="270" w:type="dxa"/>
            <w:shd w:val="clear" w:color="auto" w:fill="auto"/>
          </w:tcPr>
          <w:p w14:paraId="06CDB8C9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D36ACAC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9,674</w:t>
            </w:r>
          </w:p>
        </w:tc>
        <w:tc>
          <w:tcPr>
            <w:tcW w:w="270" w:type="dxa"/>
            <w:shd w:val="clear" w:color="auto" w:fill="auto"/>
          </w:tcPr>
          <w:p w14:paraId="558AF80F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5B2C6B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129,270</w:t>
            </w:r>
          </w:p>
        </w:tc>
        <w:tc>
          <w:tcPr>
            <w:tcW w:w="270" w:type="dxa"/>
            <w:shd w:val="clear" w:color="auto" w:fill="auto"/>
          </w:tcPr>
          <w:p w14:paraId="77C3DDF5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026FF15" w14:textId="77777777" w:rsidR="007755F5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14A4DD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05A321" w14:textId="77777777" w:rsidR="007755F5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9,127</w:t>
            </w:r>
          </w:p>
        </w:tc>
        <w:tc>
          <w:tcPr>
            <w:tcW w:w="270" w:type="dxa"/>
            <w:shd w:val="clear" w:color="auto" w:fill="auto"/>
          </w:tcPr>
          <w:p w14:paraId="354FF198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6F42E6E" w14:textId="77777777" w:rsidR="007755F5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A62679" w14:textId="77777777" w:rsidR="007755F5" w:rsidRPr="00B832CB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1EDB1B" w14:textId="77777777" w:rsidR="007755F5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138,397</w:t>
            </w:r>
          </w:p>
        </w:tc>
        <w:tc>
          <w:tcPr>
            <w:tcW w:w="360" w:type="dxa"/>
            <w:shd w:val="clear" w:color="auto" w:fill="auto"/>
          </w:tcPr>
          <w:p w14:paraId="07C86B10" w14:textId="77777777" w:rsidR="007755F5" w:rsidRPr="00FA15AD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BFE688" w14:textId="77777777" w:rsidR="007755F5" w:rsidRPr="00FA15AD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100,330</w:t>
            </w:r>
          </w:p>
        </w:tc>
      </w:tr>
      <w:tr w:rsidR="005F0B30" w:rsidRPr="009B483C" w14:paraId="2EBBD19C" w14:textId="77777777" w:rsidTr="005F0B30">
        <w:tc>
          <w:tcPr>
            <w:tcW w:w="3150" w:type="dxa"/>
            <w:shd w:val="clear" w:color="auto" w:fill="auto"/>
          </w:tcPr>
          <w:p w14:paraId="5EE318E3" w14:textId="77777777" w:rsidR="005F0B30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3EA4FD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71,03</w:t>
            </w:r>
            <w:r w:rsidR="0015074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34C66AA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50B38B0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60,67</w:t>
            </w:r>
            <w:r w:rsidR="003574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A8A82DE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ECB61B3" w14:textId="77777777" w:rsidR="005F0B30" w:rsidRPr="00FA15AD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8,563</w:t>
            </w:r>
          </w:p>
        </w:tc>
        <w:tc>
          <w:tcPr>
            <w:tcW w:w="270" w:type="dxa"/>
            <w:shd w:val="clear" w:color="auto" w:fill="auto"/>
          </w:tcPr>
          <w:p w14:paraId="0B70152E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E930A5" w14:textId="77777777" w:rsidR="005F0B30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4,80</w:t>
            </w:r>
            <w:r w:rsidR="003574F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FC06DA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89FBC08" w14:textId="77777777" w:rsidR="005F0B30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4,746</w:t>
            </w:r>
          </w:p>
        </w:tc>
        <w:tc>
          <w:tcPr>
            <w:tcW w:w="270" w:type="dxa"/>
            <w:shd w:val="clear" w:color="auto" w:fill="auto"/>
          </w:tcPr>
          <w:p w14:paraId="72FD226B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41E66D1" w14:textId="77777777" w:rsidR="005F0B30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9,58</w:t>
            </w:r>
            <w:r w:rsidR="003574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D5B5B2F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C5EC45" w14:textId="77777777" w:rsidR="005F0B30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84,34</w:t>
            </w:r>
            <w:r w:rsidR="003574F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05F6DE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CA0C1" w14:textId="77777777" w:rsidR="005F0B30" w:rsidRPr="00B832CB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75,05</w:t>
            </w:r>
            <w:r w:rsidR="003574F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0FDA91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40A6F9" w14:textId="77777777" w:rsidR="005F0B30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7,475</w:t>
            </w:r>
          </w:p>
        </w:tc>
        <w:tc>
          <w:tcPr>
            <w:tcW w:w="270" w:type="dxa"/>
            <w:shd w:val="clear" w:color="auto" w:fill="auto"/>
          </w:tcPr>
          <w:p w14:paraId="30525E13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FBA8B" w14:textId="77777777" w:rsidR="005F0B30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D456D1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134E1D" w14:textId="77777777" w:rsidR="005F0B30" w:rsidRPr="00B832CB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91,82</w:t>
            </w:r>
            <w:r w:rsidR="003574F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01A8A59A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5AA1C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85,959</w:t>
            </w:r>
          </w:p>
        </w:tc>
      </w:tr>
      <w:tr w:rsidR="005F0B30" w:rsidRPr="009B483C" w14:paraId="39621989" w14:textId="77777777" w:rsidTr="005F0B30">
        <w:tc>
          <w:tcPr>
            <w:tcW w:w="3150" w:type="dxa"/>
            <w:shd w:val="clear" w:color="auto" w:fill="auto"/>
          </w:tcPr>
          <w:p w14:paraId="76652004" w14:textId="77777777" w:rsidR="005F0B30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0B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A2B32" w14:textId="77777777" w:rsidR="005F0B30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1,035,468</w:t>
            </w:r>
          </w:p>
        </w:tc>
        <w:tc>
          <w:tcPr>
            <w:tcW w:w="270" w:type="dxa"/>
            <w:shd w:val="clear" w:color="auto" w:fill="auto"/>
          </w:tcPr>
          <w:p w14:paraId="6FA7ECCF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C4A0" w14:textId="77777777" w:rsidR="005F0B30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800,94</w:t>
            </w:r>
            <w:r w:rsidR="003574F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67F8AE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BFACA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95,660</w:t>
            </w:r>
          </w:p>
        </w:tc>
        <w:tc>
          <w:tcPr>
            <w:tcW w:w="270" w:type="dxa"/>
            <w:shd w:val="clear" w:color="auto" w:fill="auto"/>
          </w:tcPr>
          <w:p w14:paraId="2C90C71D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3720F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72,</w:t>
            </w:r>
            <w:r w:rsidR="003574F1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5AB9113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967C3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90,303</w:t>
            </w:r>
          </w:p>
        </w:tc>
        <w:tc>
          <w:tcPr>
            <w:tcW w:w="270" w:type="dxa"/>
            <w:shd w:val="clear" w:color="auto" w:fill="auto"/>
          </w:tcPr>
          <w:p w14:paraId="623E5FDB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0415C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14:paraId="55081002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AEF4C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1,221,431</w:t>
            </w:r>
          </w:p>
        </w:tc>
        <w:tc>
          <w:tcPr>
            <w:tcW w:w="270" w:type="dxa"/>
            <w:shd w:val="clear" w:color="auto" w:fill="auto"/>
          </w:tcPr>
          <w:p w14:paraId="089B16E5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A1254" w14:textId="77777777" w:rsidR="005F0B30" w:rsidRPr="005F0B30" w:rsidRDefault="005F0B30" w:rsidP="005F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943,11</w:t>
            </w:r>
            <w:r w:rsidR="003574F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2DF0C4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A5749" w14:textId="77777777" w:rsidR="005F0B30" w:rsidRPr="005F0B30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46,230</w:t>
            </w:r>
          </w:p>
        </w:tc>
        <w:tc>
          <w:tcPr>
            <w:tcW w:w="270" w:type="dxa"/>
            <w:shd w:val="clear" w:color="auto" w:fill="auto"/>
          </w:tcPr>
          <w:p w14:paraId="54735B51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31D6C" w14:textId="77777777" w:rsidR="005F0B30" w:rsidRPr="005F0B30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47,60</w:t>
            </w:r>
            <w:r w:rsidR="003574F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0CA0C3" w14:textId="77777777" w:rsidR="005F0B30" w:rsidRPr="00B832CB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01B3A" w14:textId="77777777" w:rsidR="005F0B30" w:rsidRPr="005F0B30" w:rsidRDefault="005F0B30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1,267,661</w:t>
            </w:r>
          </w:p>
        </w:tc>
        <w:tc>
          <w:tcPr>
            <w:tcW w:w="360" w:type="dxa"/>
            <w:shd w:val="clear" w:color="auto" w:fill="auto"/>
          </w:tcPr>
          <w:p w14:paraId="01A1575E" w14:textId="77777777" w:rsidR="005F0B30" w:rsidRPr="00FA15AD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155B7" w14:textId="77777777" w:rsidR="005F0B30" w:rsidRPr="005F0B30" w:rsidRDefault="005F0B30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B30">
              <w:rPr>
                <w:rFonts w:ascii="Angsana New" w:hAnsi="Angsana New"/>
                <w:b/>
                <w:bCs/>
                <w:sz w:val="28"/>
                <w:szCs w:val="28"/>
              </w:rPr>
              <w:t>990,718</w:t>
            </w:r>
          </w:p>
        </w:tc>
      </w:tr>
      <w:tr w:rsidR="007755F5" w:rsidRPr="009B483C" w14:paraId="0CE267DE" w14:textId="77777777" w:rsidTr="005F0B30">
        <w:tc>
          <w:tcPr>
            <w:tcW w:w="3150" w:type="dxa"/>
            <w:shd w:val="clear" w:color="auto" w:fill="auto"/>
          </w:tcPr>
          <w:p w14:paraId="037A69C3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A38167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4C3792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A0C7CE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C21782C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B0C155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99C6168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F51BDB4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DE783F2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5BDC7CA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CA640F0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11605A4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4E31EDF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82436F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005E7562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2C9F28A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6A6BFA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5BD47DD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97AAE4B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7D5841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AF6366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C84F2DB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4365B23F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73E9F0" w14:textId="77777777" w:rsidR="007755F5" w:rsidRPr="007A44C1" w:rsidRDefault="007755F5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224E3" w:rsidRPr="009B483C" w14:paraId="268AA9EC" w14:textId="77777777" w:rsidTr="005F0B30">
        <w:tc>
          <w:tcPr>
            <w:tcW w:w="3150" w:type="dxa"/>
            <w:shd w:val="clear" w:color="auto" w:fill="auto"/>
          </w:tcPr>
          <w:p w14:paraId="64B774A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  <w:shd w:val="clear" w:color="auto" w:fill="auto"/>
          </w:tcPr>
          <w:p w14:paraId="6D03360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3CCB6A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A547ABF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F5D80A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36DCBA0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9AAB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7871669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736B25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AE262B4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F15B5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49410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00355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9C954B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1827AE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FB6F1F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6E3E18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50E79F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D2B4D9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870CCDC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700092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D2A333" w14:textId="77777777" w:rsidR="008224E3" w:rsidRPr="00B832CB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CCBC448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035AF17" w14:textId="77777777" w:rsidR="008224E3" w:rsidRPr="00FA15AD" w:rsidRDefault="008224E3" w:rsidP="0082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939" w:rsidRPr="000835A6" w14:paraId="2F28ED0A" w14:textId="77777777" w:rsidTr="005F0B30">
        <w:tc>
          <w:tcPr>
            <w:tcW w:w="3150" w:type="dxa"/>
            <w:shd w:val="clear" w:color="auto" w:fill="auto"/>
          </w:tcPr>
          <w:p w14:paraId="30A58ECA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</w:tcPr>
          <w:p w14:paraId="5A63AB4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1,035,468</w:t>
            </w:r>
          </w:p>
        </w:tc>
        <w:tc>
          <w:tcPr>
            <w:tcW w:w="270" w:type="dxa"/>
            <w:shd w:val="clear" w:color="auto" w:fill="auto"/>
          </w:tcPr>
          <w:p w14:paraId="3CADCE94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2DAE82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800,947</w:t>
            </w:r>
          </w:p>
        </w:tc>
        <w:tc>
          <w:tcPr>
            <w:tcW w:w="270" w:type="dxa"/>
            <w:shd w:val="clear" w:color="auto" w:fill="auto"/>
          </w:tcPr>
          <w:p w14:paraId="5309A2B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3B54D3C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95,660</w:t>
            </w:r>
          </w:p>
        </w:tc>
        <w:tc>
          <w:tcPr>
            <w:tcW w:w="270" w:type="dxa"/>
            <w:shd w:val="clear" w:color="auto" w:fill="auto"/>
          </w:tcPr>
          <w:p w14:paraId="4D60B41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1E9A02A" w14:textId="77777777" w:rsidR="00864939" w:rsidRPr="00B832CB" w:rsidRDefault="00F231FF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72,600</w:t>
            </w:r>
          </w:p>
        </w:tc>
        <w:tc>
          <w:tcPr>
            <w:tcW w:w="270" w:type="dxa"/>
            <w:shd w:val="clear" w:color="auto" w:fill="auto"/>
          </w:tcPr>
          <w:p w14:paraId="4AB21B83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DD64988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90,303</w:t>
            </w:r>
          </w:p>
        </w:tc>
        <w:tc>
          <w:tcPr>
            <w:tcW w:w="270" w:type="dxa"/>
            <w:shd w:val="clear" w:color="auto" w:fill="auto"/>
          </w:tcPr>
          <w:p w14:paraId="10CFB130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ACD3C8E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14:paraId="7E98DD50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96F3C13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1,221,431</w:t>
            </w:r>
          </w:p>
        </w:tc>
        <w:tc>
          <w:tcPr>
            <w:tcW w:w="270" w:type="dxa"/>
            <w:shd w:val="clear" w:color="auto" w:fill="auto"/>
          </w:tcPr>
          <w:p w14:paraId="4B60820A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0698B01" w14:textId="77777777" w:rsidR="00864939" w:rsidRPr="00B832CB" w:rsidRDefault="00BD5794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943,115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06893D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CBEE3C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46,230</w:t>
            </w:r>
          </w:p>
        </w:tc>
        <w:tc>
          <w:tcPr>
            <w:tcW w:w="270" w:type="dxa"/>
            <w:shd w:val="clear" w:color="auto" w:fill="auto"/>
          </w:tcPr>
          <w:p w14:paraId="277F3E0D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77C52C9" w14:textId="77777777" w:rsidR="00864939" w:rsidRPr="00B832CB" w:rsidRDefault="00CA479B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47,603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80CF98" w14:textId="77777777" w:rsidR="00864939" w:rsidRPr="00B832CB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A8ED9D" w14:textId="77777777" w:rsidR="00864939" w:rsidRPr="00B832CB" w:rsidRDefault="00864939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2CB">
              <w:rPr>
                <w:rFonts w:ascii="Angsana New" w:hAnsi="Angsana New"/>
                <w:sz w:val="28"/>
                <w:szCs w:val="28"/>
              </w:rPr>
              <w:t>1,267,661</w:t>
            </w:r>
          </w:p>
        </w:tc>
        <w:tc>
          <w:tcPr>
            <w:tcW w:w="360" w:type="dxa"/>
            <w:shd w:val="clear" w:color="auto" w:fill="auto"/>
          </w:tcPr>
          <w:p w14:paraId="02B04906" w14:textId="77777777" w:rsidR="00864939" w:rsidRPr="00E04A4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FEE2C5E" w14:textId="77777777" w:rsidR="00864939" w:rsidRPr="00E04A4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990,718</w:t>
            </w:r>
          </w:p>
        </w:tc>
      </w:tr>
      <w:tr w:rsidR="00864939" w:rsidRPr="000835A6" w14:paraId="374294E4" w14:textId="77777777" w:rsidTr="005F0B30">
        <w:tc>
          <w:tcPr>
            <w:tcW w:w="3150" w:type="dxa"/>
            <w:shd w:val="clear" w:color="auto" w:fill="auto"/>
          </w:tcPr>
          <w:p w14:paraId="501A6FC6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13EE249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47BDED1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1F1FB8AB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EFC2934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4AC56264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15C8081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24BA971A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54389CD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2B0A50A5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5C4953F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219E5A6B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2FF8E1E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30FBE72C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AE04765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91FC150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47E8CF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4BBB49BB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B086093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6DD8D8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24B09D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1A9817DB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</w:tcPr>
          <w:p w14:paraId="57D7F577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F0B453" w14:textId="77777777" w:rsidR="00864939" w:rsidRPr="005F0B30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64939" w:rsidRPr="000835A6" w14:paraId="6583D2DA" w14:textId="77777777" w:rsidTr="005F0B30">
        <w:tc>
          <w:tcPr>
            <w:tcW w:w="3150" w:type="dxa"/>
            <w:shd w:val="clear" w:color="auto" w:fill="auto"/>
            <w:vAlign w:val="bottom"/>
          </w:tcPr>
          <w:p w14:paraId="1056C64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6C011DEE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434,</w:t>
            </w:r>
            <w:r w:rsidR="00A54CC8" w:rsidRPr="00A54CC8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01E61DA3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40BB886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298,882</w:t>
            </w:r>
          </w:p>
        </w:tc>
        <w:tc>
          <w:tcPr>
            <w:tcW w:w="270" w:type="dxa"/>
            <w:shd w:val="clear" w:color="auto" w:fill="auto"/>
          </w:tcPr>
          <w:p w14:paraId="00B2E35F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9C97346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29,883</w:t>
            </w:r>
          </w:p>
        </w:tc>
        <w:tc>
          <w:tcPr>
            <w:tcW w:w="270" w:type="dxa"/>
            <w:shd w:val="clear" w:color="auto" w:fill="auto"/>
          </w:tcPr>
          <w:p w14:paraId="7058345F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2DE140E" w14:textId="77777777" w:rsidR="00864939" w:rsidRPr="00A54CC8" w:rsidRDefault="00F231FF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19,330</w:t>
            </w:r>
          </w:p>
        </w:tc>
        <w:tc>
          <w:tcPr>
            <w:tcW w:w="270" w:type="dxa"/>
            <w:shd w:val="clear" w:color="auto" w:fill="auto"/>
          </w:tcPr>
          <w:p w14:paraId="1CB41429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3762FC7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33,481</w:t>
            </w:r>
          </w:p>
        </w:tc>
        <w:tc>
          <w:tcPr>
            <w:tcW w:w="270" w:type="dxa"/>
            <w:shd w:val="clear" w:color="auto" w:fill="auto"/>
          </w:tcPr>
          <w:p w14:paraId="2813CFB1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139072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19,250</w:t>
            </w:r>
          </w:p>
        </w:tc>
        <w:tc>
          <w:tcPr>
            <w:tcW w:w="270" w:type="dxa"/>
            <w:shd w:val="clear" w:color="auto" w:fill="auto"/>
          </w:tcPr>
          <w:p w14:paraId="58992268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C9C414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49</w:t>
            </w:r>
            <w:r w:rsidR="00A54CC8" w:rsidRPr="00A54CC8">
              <w:rPr>
                <w:rFonts w:ascii="Angsana New" w:hAnsi="Angsana New"/>
                <w:sz w:val="28"/>
                <w:szCs w:val="28"/>
              </w:rPr>
              <w:t>8,251</w:t>
            </w:r>
          </w:p>
        </w:tc>
        <w:tc>
          <w:tcPr>
            <w:tcW w:w="270" w:type="dxa"/>
            <w:shd w:val="clear" w:color="auto" w:fill="auto"/>
          </w:tcPr>
          <w:p w14:paraId="2873F401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364A1CF" w14:textId="77777777" w:rsidR="00864939" w:rsidRPr="00A54CC8" w:rsidRDefault="00100F8A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337,462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A034B3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B12A134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16,245</w:t>
            </w:r>
          </w:p>
        </w:tc>
        <w:tc>
          <w:tcPr>
            <w:tcW w:w="270" w:type="dxa"/>
            <w:shd w:val="clear" w:color="auto" w:fill="auto"/>
          </w:tcPr>
          <w:p w14:paraId="64BF0A20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FF45D59" w14:textId="77777777" w:rsidR="00864939" w:rsidRPr="00A54CC8" w:rsidRDefault="00100F8A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13,989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DCC24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7D4C62" w14:textId="77777777" w:rsidR="00864939" w:rsidRPr="00A54CC8" w:rsidRDefault="00864939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CC8">
              <w:rPr>
                <w:rFonts w:ascii="Angsana New" w:hAnsi="Angsana New"/>
                <w:sz w:val="28"/>
                <w:szCs w:val="28"/>
              </w:rPr>
              <w:t>514,</w:t>
            </w:r>
            <w:r w:rsidR="00864C9F" w:rsidRPr="00A54CC8"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360" w:type="dxa"/>
            <w:shd w:val="clear" w:color="auto" w:fill="auto"/>
          </w:tcPr>
          <w:p w14:paraId="3BE81422" w14:textId="77777777" w:rsidR="00864939" w:rsidRPr="00A54CC8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1592F9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351,451</w:t>
            </w:r>
          </w:p>
        </w:tc>
      </w:tr>
      <w:tr w:rsidR="00864939" w:rsidRPr="009B483C" w14:paraId="7C83CB4B" w14:textId="77777777" w:rsidTr="005F0B30">
        <w:trPr>
          <w:trHeight w:val="141"/>
        </w:trPr>
        <w:tc>
          <w:tcPr>
            <w:tcW w:w="3150" w:type="dxa"/>
            <w:shd w:val="clear" w:color="auto" w:fill="auto"/>
            <w:vAlign w:val="bottom"/>
          </w:tcPr>
          <w:p w14:paraId="0D3CDFF9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6900B6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E4D3B3C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13E61CAE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DE6F54E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205DB716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645834F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73CB5001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9C91C31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shd w:val="clear" w:color="auto" w:fill="auto"/>
          </w:tcPr>
          <w:p w14:paraId="134B57F3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C79B814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7497B6F2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B526064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2248CD8C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E023904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6524165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A38B97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592F2022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FF090FD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AF7358B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8CDE440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DBA1B0E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</w:tcPr>
          <w:p w14:paraId="47ACBD94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F1BA45" w14:textId="77777777" w:rsidR="00864939" w:rsidRPr="007A44C1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64939" w:rsidRPr="009B483C" w14:paraId="2322227F" w14:textId="77777777" w:rsidTr="005F0B30">
        <w:tc>
          <w:tcPr>
            <w:tcW w:w="3150" w:type="dxa"/>
            <w:shd w:val="clear" w:color="auto" w:fill="auto"/>
            <w:vAlign w:val="bottom"/>
          </w:tcPr>
          <w:p w14:paraId="671B017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21430F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A6209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3CD33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7FABB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BEB50F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8CEFB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2D501F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858D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B33EA5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B30AF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B77D8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57133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87D10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6A18E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F498A5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4C14C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C5D77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E8649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6671B8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98698D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E16400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6A44044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64228C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939" w:rsidRPr="001B13D8" w14:paraId="6DABE42F" w14:textId="77777777" w:rsidTr="005F0B30">
        <w:tc>
          <w:tcPr>
            <w:tcW w:w="3150" w:type="dxa"/>
            <w:shd w:val="clear" w:color="auto" w:fill="auto"/>
          </w:tcPr>
          <w:p w14:paraId="6F92265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54D4FCD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F5ABD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CE0CC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CC240C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18FDBB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EBEE8A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42B0AC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49950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BE685A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A34C2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4ACB21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38A18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997FF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F5BA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BFD1574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2CC48D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B7D4505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CD849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A64826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EB725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F8DA9E0" w14:textId="77777777" w:rsidR="00864939" w:rsidRPr="00FA15AD" w:rsidRDefault="003F177D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1,244,</w:t>
            </w:r>
            <w:r w:rsidR="009E2236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360" w:type="dxa"/>
            <w:shd w:val="clear" w:color="auto" w:fill="auto"/>
          </w:tcPr>
          <w:p w14:paraId="58BADA6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598E1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3,730</w:t>
            </w:r>
          </w:p>
        </w:tc>
      </w:tr>
      <w:tr w:rsidR="00864939" w:rsidRPr="009B483C" w14:paraId="15DCA6EA" w14:textId="77777777" w:rsidTr="005F0B30">
        <w:trPr>
          <w:trHeight w:val="240"/>
        </w:trPr>
        <w:tc>
          <w:tcPr>
            <w:tcW w:w="3150" w:type="dxa"/>
            <w:shd w:val="clear" w:color="auto" w:fill="auto"/>
            <w:vAlign w:val="bottom"/>
          </w:tcPr>
          <w:p w14:paraId="765DE03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14:paraId="0A70D6CA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ECA74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DA027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E825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BFB83B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F9368D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5AEB0F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C7C33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F997D8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72A99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E1137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B4C81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6E2BD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93F9F8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AE98165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160BE1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D2B13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E6972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1408D4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78B0EF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528C05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7681C6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158D5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939" w:rsidRPr="001B13D8" w14:paraId="2FEC491D" w14:textId="77777777" w:rsidTr="005F0B30">
        <w:tc>
          <w:tcPr>
            <w:tcW w:w="3150" w:type="dxa"/>
            <w:shd w:val="clear" w:color="auto" w:fill="auto"/>
          </w:tcPr>
          <w:p w14:paraId="4CFC241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00017255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BD08A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CC17AC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B50B8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48754E4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0806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7DBA805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C99A2A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12C08A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5424B7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4114FAE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2A9FD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94244C8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559268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3DE9366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C96E04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68E97F9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690380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2B80962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4CE42B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5DA3139" w14:textId="77777777" w:rsidR="00864939" w:rsidRPr="00FA15AD" w:rsidRDefault="003F177D" w:rsidP="006D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9E2236">
              <w:rPr>
                <w:rFonts w:ascii="Angsana New" w:hAnsi="Angsana New"/>
                <w:sz w:val="28"/>
                <w:szCs w:val="28"/>
              </w:rPr>
              <w:t>7,693</w:t>
            </w:r>
          </w:p>
        </w:tc>
        <w:tc>
          <w:tcPr>
            <w:tcW w:w="360" w:type="dxa"/>
            <w:shd w:val="clear" w:color="auto" w:fill="auto"/>
          </w:tcPr>
          <w:p w14:paraId="6E9F04E3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8B669C" w14:textId="77777777" w:rsidR="00864939" w:rsidRPr="00FA15AD" w:rsidRDefault="00864939" w:rsidP="0086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132,</w:t>
            </w: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</w:tbl>
    <w:p w14:paraId="16BD9A3B" w14:textId="77777777" w:rsidR="00367CEE" w:rsidRPr="005F0B30" w:rsidRDefault="00367CEE" w:rsidP="00963CB0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2D281DC" w14:textId="77777777" w:rsidR="00A73945" w:rsidRPr="009053D6" w:rsidRDefault="00A73945" w:rsidP="009D45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053D6">
        <w:rPr>
          <w:rFonts w:ascii="Angsana New" w:hAnsi="Angsan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60CC7FC7" w14:textId="77777777" w:rsidR="00A45978" w:rsidRPr="00C70FDB" w:rsidRDefault="00B65C3A" w:rsidP="00C70FDB">
      <w:pPr>
        <w:spacing w:line="240" w:lineRule="auto"/>
        <w:ind w:left="540" w:right="65"/>
        <w:jc w:val="thaiDistribute"/>
        <w:rPr>
          <w:rFonts w:ascii="Angsana New" w:hAnsi="Angsana New"/>
          <w:sz w:val="28"/>
          <w:szCs w:val="28"/>
        </w:rPr>
        <w:sectPr w:rsidR="00A45978" w:rsidRPr="00C70FDB" w:rsidSect="000835A6">
          <w:pgSz w:w="16834" w:h="11909" w:orient="landscape" w:code="9"/>
          <w:pgMar w:top="691" w:right="814" w:bottom="576" w:left="576" w:header="720" w:footer="720" w:gutter="0"/>
          <w:cols w:space="720"/>
          <w:docGrid w:linePitch="245"/>
        </w:sectPr>
      </w:pPr>
      <w:r w:rsidRPr="00367CEE">
        <w:rPr>
          <w:rFonts w:ascii="Angsana New" w:hAnsi="Angsana New"/>
          <w:sz w:val="28"/>
          <w:szCs w:val="28"/>
          <w:cs/>
        </w:rPr>
        <w:t>รายได้จากลูกค้าราย</w:t>
      </w:r>
      <w:r w:rsidRPr="00A54CC8">
        <w:rPr>
          <w:rFonts w:ascii="Angsana New" w:hAnsi="Angsana New"/>
          <w:sz w:val="28"/>
          <w:szCs w:val="28"/>
          <w:cs/>
        </w:rPr>
        <w:t xml:space="preserve">ใหญ่ </w:t>
      </w:r>
      <w:r w:rsidR="00A54CC8" w:rsidRPr="00A54CC8">
        <w:rPr>
          <w:rFonts w:ascii="Angsana New" w:hAnsi="Angsana New"/>
          <w:sz w:val="28"/>
          <w:szCs w:val="28"/>
        </w:rPr>
        <w:t>2</w:t>
      </w:r>
      <w:r w:rsidR="009511C4" w:rsidRPr="00A54CC8">
        <w:rPr>
          <w:rFonts w:ascii="Angsana New" w:hAnsi="Angsana New"/>
          <w:sz w:val="28"/>
          <w:szCs w:val="28"/>
          <w:cs/>
        </w:rPr>
        <w:t xml:space="preserve"> รายตามส่วน</w:t>
      </w:r>
      <w:r w:rsidR="009511C4" w:rsidRPr="00367CEE">
        <w:rPr>
          <w:rFonts w:ascii="Angsana New" w:hAnsi="Angsana New"/>
          <w:sz w:val="28"/>
          <w:szCs w:val="28"/>
          <w:cs/>
        </w:rPr>
        <w:t>งานภูมิศาสตร์จากประเทศ</w:t>
      </w:r>
      <w:r w:rsidR="00AE7BC9" w:rsidRPr="00367CEE">
        <w:rPr>
          <w:rFonts w:ascii="Angsana New" w:hAnsi="Angsana New"/>
          <w:sz w:val="28"/>
          <w:szCs w:val="28"/>
          <w:cs/>
        </w:rPr>
        <w:t>ใน</w:t>
      </w:r>
      <w:r w:rsidR="00DF7494" w:rsidRPr="00367CEE">
        <w:rPr>
          <w:rFonts w:ascii="Angsana New" w:hAnsi="Angsana New"/>
          <w:sz w:val="28"/>
          <w:szCs w:val="28"/>
          <w:cs/>
        </w:rPr>
        <w:t>แถบยุโรป</w:t>
      </w:r>
      <w:r w:rsidR="009511C4" w:rsidRPr="00367CEE">
        <w:rPr>
          <w:rFonts w:ascii="Angsana New" w:hAnsi="Angsana New"/>
          <w:sz w:val="28"/>
          <w:szCs w:val="28"/>
          <w:cs/>
        </w:rPr>
        <w:t xml:space="preserve">ของบริษัทสำหรับปีสิ้นสุดวันที่ </w:t>
      </w:r>
      <w:r w:rsidR="008224E3">
        <w:rPr>
          <w:rFonts w:ascii="Angsana New" w:hAnsi="Angsana New"/>
          <w:sz w:val="28"/>
          <w:szCs w:val="28"/>
        </w:rPr>
        <w:t>31</w:t>
      </w:r>
      <w:r w:rsidR="00E56AB8" w:rsidRPr="00367CE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224E3">
        <w:rPr>
          <w:rFonts w:ascii="Angsana New" w:hAnsi="Angsana New"/>
          <w:sz w:val="28"/>
          <w:szCs w:val="28"/>
        </w:rPr>
        <w:t>25</w:t>
      </w:r>
      <w:r w:rsidR="00E56AB8" w:rsidRPr="00367CEE">
        <w:rPr>
          <w:rFonts w:ascii="Angsana New" w:hAnsi="Angsana New"/>
          <w:sz w:val="28"/>
          <w:szCs w:val="28"/>
        </w:rPr>
        <w:t>6</w:t>
      </w:r>
      <w:r w:rsidR="009951A0">
        <w:rPr>
          <w:rFonts w:ascii="Angsana New" w:hAnsi="Angsana New"/>
          <w:sz w:val="28"/>
          <w:szCs w:val="28"/>
        </w:rPr>
        <w:t>3</w:t>
      </w:r>
      <w:r w:rsidR="0028287F" w:rsidRPr="00367CEE">
        <w:rPr>
          <w:rFonts w:ascii="Angsana New" w:hAnsi="Angsana New"/>
          <w:sz w:val="28"/>
          <w:szCs w:val="28"/>
          <w:cs/>
        </w:rPr>
        <w:t xml:space="preserve"> มีจำนวนเงินประมาณ</w:t>
      </w:r>
      <w:r w:rsidR="00B50CF2">
        <w:rPr>
          <w:rFonts w:ascii="Angsana New" w:hAnsi="Angsana New"/>
          <w:sz w:val="28"/>
          <w:szCs w:val="28"/>
        </w:rPr>
        <w:t xml:space="preserve"> </w:t>
      </w:r>
      <w:r w:rsidR="00A54CC8">
        <w:rPr>
          <w:rFonts w:ascii="Angsana New" w:hAnsi="Angsana New"/>
          <w:sz w:val="28"/>
          <w:szCs w:val="28"/>
        </w:rPr>
        <w:t>649.53</w:t>
      </w:r>
      <w:r w:rsidR="00B50CF2">
        <w:rPr>
          <w:rFonts w:ascii="Angsana New" w:hAnsi="Angsana New"/>
          <w:sz w:val="28"/>
          <w:szCs w:val="28"/>
        </w:rPr>
        <w:t xml:space="preserve"> </w:t>
      </w:r>
      <w:r w:rsidR="009511C4" w:rsidRPr="00367CEE">
        <w:rPr>
          <w:rFonts w:ascii="Angsana New" w:hAnsi="Angsana New"/>
          <w:sz w:val="28"/>
          <w:szCs w:val="28"/>
          <w:cs/>
        </w:rPr>
        <w:t xml:space="preserve">ล้านบาท </w:t>
      </w:r>
      <w:r w:rsidR="009511C4" w:rsidRPr="00367CEE">
        <w:rPr>
          <w:rFonts w:ascii="Angsana New" w:hAnsi="Angsana New"/>
          <w:sz w:val="28"/>
          <w:szCs w:val="28"/>
        </w:rPr>
        <w:t>(</w:t>
      </w:r>
      <w:r w:rsidR="00DF7494" w:rsidRPr="00367CEE">
        <w:rPr>
          <w:rFonts w:ascii="Angsana New" w:hAnsi="Angsana New"/>
          <w:i/>
          <w:iCs/>
          <w:sz w:val="28"/>
          <w:szCs w:val="28"/>
        </w:rPr>
        <w:t>25</w:t>
      </w:r>
      <w:r w:rsidR="00DA2B72" w:rsidRPr="00367CEE">
        <w:rPr>
          <w:rFonts w:ascii="Angsana New" w:hAnsi="Angsana New"/>
          <w:i/>
          <w:iCs/>
          <w:sz w:val="28"/>
          <w:szCs w:val="28"/>
        </w:rPr>
        <w:t>6</w:t>
      </w:r>
      <w:r w:rsidR="008224E3">
        <w:rPr>
          <w:rFonts w:ascii="Angsana New" w:hAnsi="Angsana New"/>
          <w:i/>
          <w:iCs/>
          <w:sz w:val="28"/>
          <w:szCs w:val="28"/>
        </w:rPr>
        <w:t>2</w:t>
      </w:r>
      <w:r w:rsidR="00EA3979" w:rsidRPr="00367CEE">
        <w:rPr>
          <w:rFonts w:ascii="Angsana New" w:hAnsi="Angsana New"/>
          <w:i/>
          <w:iCs/>
          <w:sz w:val="28"/>
          <w:szCs w:val="28"/>
        </w:rPr>
        <w:t>:</w:t>
      </w:r>
      <w:r w:rsidR="00EA3979" w:rsidRPr="0051488C">
        <w:rPr>
          <w:rFonts w:ascii="Angsana New" w:hAnsi="Angsana New"/>
          <w:i/>
          <w:iCs/>
          <w:sz w:val="28"/>
          <w:szCs w:val="28"/>
        </w:rPr>
        <w:t xml:space="preserve"> </w:t>
      </w:r>
      <w:r w:rsidR="0051488C" w:rsidRPr="0051488C">
        <w:rPr>
          <w:rFonts w:ascii="Angsana New" w:hAnsi="Angsana New" w:hint="cs"/>
          <w:i/>
          <w:iCs/>
          <w:sz w:val="28"/>
          <w:szCs w:val="28"/>
          <w:cs/>
        </w:rPr>
        <w:t xml:space="preserve">ลูกค้ารายใหญ่ </w:t>
      </w:r>
      <w:r w:rsidR="0051488C" w:rsidRPr="0051488C">
        <w:rPr>
          <w:rFonts w:ascii="Angsana New" w:hAnsi="Angsana New"/>
          <w:i/>
          <w:iCs/>
          <w:sz w:val="28"/>
          <w:szCs w:val="28"/>
        </w:rPr>
        <w:t xml:space="preserve">3 </w:t>
      </w:r>
      <w:r w:rsidR="0051488C" w:rsidRPr="0051488C">
        <w:rPr>
          <w:rFonts w:ascii="Angsana New" w:hAnsi="Angsana New" w:hint="cs"/>
          <w:i/>
          <w:iCs/>
          <w:sz w:val="28"/>
          <w:szCs w:val="28"/>
          <w:cs/>
        </w:rPr>
        <w:t>ราย</w:t>
      </w:r>
      <w:r w:rsidR="006B60DF" w:rsidRPr="006B60DF">
        <w:rPr>
          <w:rFonts w:ascii="Angsana New" w:hAnsi="Angsana New"/>
          <w:i/>
          <w:iCs/>
          <w:sz w:val="28"/>
          <w:szCs w:val="28"/>
          <w:cs/>
        </w:rPr>
        <w:t>จำนวนเงินประมาณ</w:t>
      </w:r>
      <w:r w:rsidR="006B60DF" w:rsidRPr="006B60DF">
        <w:rPr>
          <w:rFonts w:ascii="Angsana New" w:hAnsi="Angsana New"/>
          <w:i/>
          <w:iCs/>
          <w:sz w:val="28"/>
          <w:szCs w:val="28"/>
        </w:rPr>
        <w:t xml:space="preserve"> </w:t>
      </w:r>
      <w:r w:rsidR="007D453E">
        <w:rPr>
          <w:rFonts w:ascii="Angsana New" w:hAnsi="Angsana New"/>
          <w:i/>
          <w:iCs/>
          <w:sz w:val="28"/>
          <w:szCs w:val="28"/>
        </w:rPr>
        <w:t>510.84</w:t>
      </w:r>
      <w:r w:rsidR="006B60DF" w:rsidRPr="006B60DF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="009511C4" w:rsidRPr="00367CEE">
        <w:rPr>
          <w:rFonts w:ascii="Angsana New" w:hAnsi="Angsana New"/>
          <w:sz w:val="28"/>
          <w:szCs w:val="28"/>
        </w:rPr>
        <w:t xml:space="preserve">) </w:t>
      </w:r>
      <w:r w:rsidR="009511C4" w:rsidRPr="00367CEE">
        <w:rPr>
          <w:rFonts w:ascii="Angsana New" w:hAnsi="Angsana New"/>
          <w:sz w:val="28"/>
          <w:szCs w:val="28"/>
          <w:cs/>
        </w:rPr>
        <w:t>จากรายได้รวมของบริษัท</w:t>
      </w:r>
    </w:p>
    <w:p w14:paraId="204EF19B" w14:textId="77777777" w:rsidR="00C70FDB" w:rsidRPr="009053D6" w:rsidRDefault="00C70FDB" w:rsidP="009D45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53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9053D6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F033A4" w:rsidRDefault="00C70FDB" w:rsidP="00C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</w:p>
    <w:p w14:paraId="40F80692" w14:textId="77777777" w:rsidR="00C70FDB" w:rsidRPr="00F033A4" w:rsidRDefault="00C70FDB" w:rsidP="00C70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A043B">
        <w:rPr>
          <w:rFonts w:ascii="Angsana New" w:hAnsi="Angsana New" w:hint="cs"/>
          <w:sz w:val="30"/>
          <w:szCs w:val="30"/>
          <w:cs/>
        </w:rPr>
        <w:t>บริษัท</w:t>
      </w:r>
      <w:r w:rsidRPr="00F033A4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ได้รับบัตรส่งเสริมการลงทุนจากสำนักงานคณะกรรมการส่งเสริมการลงทุนสำหรับธุรกิจ ซอสปรุงรสประเภทซอสพริกศรีราชา ศรีราชามาโย และเครื่องแกง</w:t>
      </w:r>
      <w:r w:rsidRPr="00F033A4">
        <w:rPr>
          <w:rFonts w:ascii="Angsana New" w:hAnsi="Angsana New" w:hint="cs"/>
          <w:sz w:val="30"/>
          <w:szCs w:val="30"/>
        </w:rPr>
        <w:t xml:space="preserve"> </w:t>
      </w:r>
      <w:r w:rsidRPr="00F033A4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>
        <w:rPr>
          <w:rFonts w:ascii="Angsana New" w:hAnsi="Angsana New" w:hint="cs"/>
          <w:sz w:val="30"/>
          <w:szCs w:val="30"/>
          <w:cs/>
        </w:rPr>
        <w:t>และ</w:t>
      </w:r>
      <w:r w:rsidRPr="00F033A4">
        <w:rPr>
          <w:rFonts w:ascii="Angsana New" w:hAnsi="Angsana New" w:hint="cs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620F0F9" w14:textId="77777777" w:rsidR="00F033A4" w:rsidRPr="00654F00" w:rsidRDefault="00F033A4" w:rsidP="00C70F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221" w:type="dxa"/>
        <w:tblInd w:w="450" w:type="dxa"/>
        <w:tblLook w:val="01E0" w:firstRow="1" w:lastRow="1" w:firstColumn="1" w:lastColumn="1" w:noHBand="0" w:noVBand="0"/>
      </w:tblPr>
      <w:tblGrid>
        <w:gridCol w:w="2113"/>
        <w:gridCol w:w="947"/>
        <w:gridCol w:w="258"/>
        <w:gridCol w:w="953"/>
        <w:gridCol w:w="259"/>
        <w:gridCol w:w="1010"/>
        <w:gridCol w:w="259"/>
        <w:gridCol w:w="953"/>
        <w:gridCol w:w="259"/>
        <w:gridCol w:w="953"/>
        <w:gridCol w:w="259"/>
        <w:gridCol w:w="998"/>
      </w:tblGrid>
      <w:tr w:rsidR="00C70FDB" w:rsidRPr="00C70FDB" w14:paraId="29EB0334" w14:textId="77777777" w:rsidTr="007D453E">
        <w:trPr>
          <w:trHeight w:val="20"/>
          <w:tblHeader/>
        </w:trPr>
        <w:tc>
          <w:tcPr>
            <w:tcW w:w="2113" w:type="dxa"/>
          </w:tcPr>
          <w:p w14:paraId="38C94372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7" w:type="dxa"/>
            <w:gridSpan w:val="5"/>
          </w:tcPr>
          <w:p w14:paraId="1C2D2EBA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53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14:paraId="0C6665E6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F5FD13D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53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70FDB" w:rsidRPr="00C70FDB" w14:paraId="6EF4B1EE" w14:textId="77777777" w:rsidTr="007D453E">
        <w:trPr>
          <w:trHeight w:val="694"/>
          <w:tblHeader/>
        </w:trPr>
        <w:tc>
          <w:tcPr>
            <w:tcW w:w="2113" w:type="dxa"/>
          </w:tcPr>
          <w:p w14:paraId="37E6A6E7" w14:textId="77777777" w:rsidR="00F033A4" w:rsidRDefault="00F033A4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269DAA8F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vAlign w:val="bottom"/>
          </w:tcPr>
          <w:p w14:paraId="09A50419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  <w:r w:rsidR="007D453E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</w:t>
            </w:r>
            <w:r w:rsidR="007D453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8" w:type="dxa"/>
            <w:vAlign w:val="bottom"/>
          </w:tcPr>
          <w:p w14:paraId="1A9AE5E3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371EEC9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9" w:type="dxa"/>
            <w:vAlign w:val="bottom"/>
          </w:tcPr>
          <w:p w14:paraId="04E26D24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D81A291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46801F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  <w:vAlign w:val="bottom"/>
          </w:tcPr>
          <w:p w14:paraId="38AE1162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8DDBAA4" w14:textId="77777777" w:rsidR="007D453E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</w:t>
            </w:r>
          </w:p>
          <w:p w14:paraId="3D4DD77B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9" w:type="dxa"/>
            <w:vAlign w:val="bottom"/>
          </w:tcPr>
          <w:p w14:paraId="6E506279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1CDE9F2A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70F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9" w:type="dxa"/>
            <w:vAlign w:val="bottom"/>
          </w:tcPr>
          <w:p w14:paraId="238CD49E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C57A60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70FDB" w:rsidRPr="00C70FDB" w14:paraId="41AC863C" w14:textId="77777777" w:rsidTr="007D453E">
        <w:trPr>
          <w:trHeight w:val="20"/>
          <w:tblHeader/>
        </w:trPr>
        <w:tc>
          <w:tcPr>
            <w:tcW w:w="2113" w:type="dxa"/>
          </w:tcPr>
          <w:p w14:paraId="3C5AD772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8" w:type="dxa"/>
            <w:gridSpan w:val="11"/>
          </w:tcPr>
          <w:p w14:paraId="0407FE1E" w14:textId="77777777"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C1F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0F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53D6" w:rsidRPr="00C70FDB" w14:paraId="1F276A33" w14:textId="77777777" w:rsidTr="007D453E">
        <w:trPr>
          <w:trHeight w:val="20"/>
        </w:trPr>
        <w:tc>
          <w:tcPr>
            <w:tcW w:w="2113" w:type="dxa"/>
          </w:tcPr>
          <w:p w14:paraId="12A694A0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47" w:type="dxa"/>
          </w:tcPr>
          <w:p w14:paraId="1BA07606" w14:textId="77777777" w:rsidR="009053D6" w:rsidRPr="006855EA" w:rsidRDefault="00E80A7E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838,21</w:t>
            </w:r>
            <w:r w:rsidR="005A418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75DC8AFC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8CCD857" w14:textId="77777777" w:rsidR="009053D6" w:rsidRPr="006855EA" w:rsidRDefault="00E80A7E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A41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  <w:tc>
          <w:tcPr>
            <w:tcW w:w="259" w:type="dxa"/>
          </w:tcPr>
          <w:p w14:paraId="55943F92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57A632" w14:textId="77777777" w:rsidR="009053D6" w:rsidRPr="00C70FDB" w:rsidRDefault="00E80A7E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1,266,465</w:t>
            </w:r>
          </w:p>
        </w:tc>
        <w:tc>
          <w:tcPr>
            <w:tcW w:w="259" w:type="dxa"/>
          </w:tcPr>
          <w:p w14:paraId="448FA40E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5958966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577,429</w:t>
            </w:r>
          </w:p>
        </w:tc>
        <w:tc>
          <w:tcPr>
            <w:tcW w:w="259" w:type="dxa"/>
          </w:tcPr>
          <w:p w14:paraId="64C4DF80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FBF1C58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409,554</w:t>
            </w:r>
          </w:p>
        </w:tc>
        <w:tc>
          <w:tcPr>
            <w:tcW w:w="259" w:type="dxa"/>
          </w:tcPr>
          <w:p w14:paraId="11AF5CEC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F8C9471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986,983</w:t>
            </w:r>
          </w:p>
        </w:tc>
      </w:tr>
      <w:tr w:rsidR="009053D6" w:rsidRPr="00C70FDB" w14:paraId="12045875" w14:textId="77777777" w:rsidTr="007D453E">
        <w:trPr>
          <w:trHeight w:val="20"/>
        </w:trPr>
        <w:tc>
          <w:tcPr>
            <w:tcW w:w="2113" w:type="dxa"/>
          </w:tcPr>
          <w:p w14:paraId="4621F461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47" w:type="dxa"/>
          </w:tcPr>
          <w:p w14:paraId="1FA8FC84" w14:textId="77777777" w:rsidR="009053D6" w:rsidRPr="006855EA" w:rsidRDefault="00FA2CC5" w:rsidP="00EF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5"/>
              </w:tabs>
              <w:spacing w:line="320" w:lineRule="exact"/>
              <w:ind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58" w:type="dxa"/>
          </w:tcPr>
          <w:p w14:paraId="30EC0E2C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AE88CFE" w14:textId="77777777" w:rsidR="009053D6" w:rsidRPr="006855EA" w:rsidRDefault="005A418E" w:rsidP="00EF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0" w:hanging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59" w:type="dxa"/>
          </w:tcPr>
          <w:p w14:paraId="7675D266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1158313" w14:textId="77777777" w:rsidR="009053D6" w:rsidRPr="00C70FDB" w:rsidRDefault="00FA2CC5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</w:t>
            </w:r>
            <w:r w:rsidR="005A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515238A8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A546D2E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3ED69FB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7607AE14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5EA"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  <w:tc>
          <w:tcPr>
            <w:tcW w:w="259" w:type="dxa"/>
          </w:tcPr>
          <w:p w14:paraId="1FAE24B0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6C22B4E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</w:tr>
      <w:tr w:rsidR="009053D6" w:rsidRPr="00C70FDB" w14:paraId="4F35B7B4" w14:textId="77777777" w:rsidTr="007D453E">
        <w:trPr>
          <w:trHeight w:val="20"/>
        </w:trPr>
        <w:tc>
          <w:tcPr>
            <w:tcW w:w="2113" w:type="dxa"/>
          </w:tcPr>
          <w:p w14:paraId="4BC24390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6A6DAF4" w14:textId="77777777" w:rsidR="009053D6" w:rsidRPr="006855EA" w:rsidRDefault="00787EC7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839,0</w:t>
            </w:r>
            <w:r w:rsidR="005A418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58" w:type="dxa"/>
          </w:tcPr>
          <w:p w14:paraId="7A2AB534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37681C1" w14:textId="77777777" w:rsidR="009053D6" w:rsidRPr="006855EA" w:rsidRDefault="00787EC7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428,63</w:t>
            </w:r>
            <w:r w:rsidR="005A418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045C9851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F4C0EAD" w14:textId="77777777" w:rsidR="009053D6" w:rsidRPr="00C70FDB" w:rsidRDefault="00787EC7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1,267,66</w:t>
            </w:r>
            <w:r w:rsidR="005A418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53DBE5FA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6128DA6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577,429</w:t>
            </w:r>
          </w:p>
        </w:tc>
        <w:tc>
          <w:tcPr>
            <w:tcW w:w="259" w:type="dxa"/>
          </w:tcPr>
          <w:p w14:paraId="00D0ED61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6A2F4E12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413,289</w:t>
            </w:r>
          </w:p>
        </w:tc>
        <w:tc>
          <w:tcPr>
            <w:tcW w:w="259" w:type="dxa"/>
          </w:tcPr>
          <w:p w14:paraId="33D2EC59" w14:textId="77777777" w:rsidR="009053D6" w:rsidRPr="006855EA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DC1CF2D" w14:textId="77777777" w:rsidR="009053D6" w:rsidRPr="00C70FDB" w:rsidRDefault="009053D6" w:rsidP="0090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990,718</w:t>
            </w:r>
          </w:p>
        </w:tc>
      </w:tr>
    </w:tbl>
    <w:p w14:paraId="5AD563BC" w14:textId="77777777" w:rsidR="00C70FDB" w:rsidRDefault="00C70FDB" w:rsidP="00CC1FE1">
      <w:pPr>
        <w:pStyle w:val="Heading8"/>
        <w:tabs>
          <w:tab w:val="left" w:pos="540"/>
        </w:tabs>
        <w:spacing w:line="240" w:lineRule="auto"/>
        <w:ind w:left="540"/>
        <w:jc w:val="center"/>
        <w:rPr>
          <w:rFonts w:ascii="Angsana New" w:hAnsi="Angsana New" w:cs="Angsana New"/>
          <w:sz w:val="30"/>
          <w:szCs w:val="30"/>
          <w:lang w:val="th-TH"/>
        </w:rPr>
      </w:pPr>
    </w:p>
    <w:p w14:paraId="475FF9FD" w14:textId="77777777" w:rsidR="009053D6" w:rsidRPr="009053D6" w:rsidRDefault="00E5549F" w:rsidP="009D45D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Default="009053D6" w:rsidP="009053D6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990"/>
        <w:gridCol w:w="1260"/>
        <w:gridCol w:w="180"/>
        <w:gridCol w:w="1170"/>
      </w:tblGrid>
      <w:tr w:rsidR="00CC1FE1" w:rsidRPr="00B37E38" w14:paraId="7F220868" w14:textId="77777777" w:rsidTr="007D453E">
        <w:trPr>
          <w:trHeight w:val="103"/>
          <w:tblHeader/>
        </w:trPr>
        <w:tc>
          <w:tcPr>
            <w:tcW w:w="5670" w:type="dxa"/>
          </w:tcPr>
          <w:p w14:paraId="32A4C4F3" w14:textId="77777777" w:rsidR="00CC1FE1" w:rsidRPr="00E5549F" w:rsidRDefault="00CC1FE1" w:rsidP="00E5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245CC4" w14:textId="77777777" w:rsidR="00CC1FE1" w:rsidRPr="00E5549F" w:rsidRDefault="00CC1FE1" w:rsidP="00E5549F">
            <w:pPr>
              <w:pStyle w:val="acctmergecolhdg"/>
              <w:spacing w:line="240" w:lineRule="atLeast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10" w:type="dxa"/>
            <w:gridSpan w:val="3"/>
          </w:tcPr>
          <w:p w14:paraId="6C07B7C6" w14:textId="77777777" w:rsidR="00CC1FE1" w:rsidRPr="00E5549F" w:rsidRDefault="00CC1FE1" w:rsidP="00E5549F">
            <w:pPr>
              <w:pStyle w:val="acctmergecolhdg"/>
              <w:spacing w:line="240" w:lineRule="atLeast"/>
              <w:ind w:left="-122" w:right="-36"/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</w:pPr>
            <w:r w:rsidRPr="00E5549F">
              <w:rPr>
                <w:rFonts w:ascii="Angsana New" w:hAnsi="Angsana New" w:hint="cs"/>
                <w:b w:val="0"/>
                <w:sz w:val="30"/>
                <w:szCs w:val="30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CC1FE1" w:rsidRPr="00B37E38" w14:paraId="726CB562" w14:textId="77777777" w:rsidTr="007D453E">
        <w:trPr>
          <w:trHeight w:val="103"/>
          <w:tblHeader/>
        </w:trPr>
        <w:tc>
          <w:tcPr>
            <w:tcW w:w="5670" w:type="dxa"/>
          </w:tcPr>
          <w:p w14:paraId="57A98A1F" w14:textId="77777777" w:rsidR="00CC1FE1" w:rsidRPr="00E5549F" w:rsidRDefault="00CC1FE1" w:rsidP="00E5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E24A958" w14:textId="77777777" w:rsidR="00CC1FE1" w:rsidRPr="00E5549F" w:rsidRDefault="00CC1FE1" w:rsidP="00E5549F">
            <w:pPr>
              <w:pStyle w:val="acctmergecolhdg"/>
              <w:spacing w:line="240" w:lineRule="atLeast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77777777" w:rsidR="00CC1FE1" w:rsidRPr="00E5549F" w:rsidRDefault="00CC1FE1" w:rsidP="00E5549F">
            <w:pPr>
              <w:pStyle w:val="acctmergecolhdg"/>
              <w:spacing w:line="240" w:lineRule="atLeast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b w:val="0"/>
                <w:sz w:val="30"/>
                <w:szCs w:val="30"/>
                <w:lang w:eastAsia="en-GB" w:bidi="th-TH"/>
              </w:rPr>
              <w:t>2563</w:t>
            </w:r>
          </w:p>
        </w:tc>
        <w:tc>
          <w:tcPr>
            <w:tcW w:w="180" w:type="dxa"/>
          </w:tcPr>
          <w:p w14:paraId="222EBC43" w14:textId="77777777" w:rsidR="00CC1FE1" w:rsidRPr="00E5549F" w:rsidRDefault="00CC1FE1" w:rsidP="00E554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5F9277C" w14:textId="77777777" w:rsidR="00CC1FE1" w:rsidRPr="00E5549F" w:rsidRDefault="00CC1FE1" w:rsidP="00E5549F">
            <w:pPr>
              <w:pStyle w:val="acctmergecolhdg"/>
              <w:spacing w:line="240" w:lineRule="atLeast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CC1FE1" w:rsidRPr="00B37E38" w14:paraId="283C10BE" w14:textId="77777777" w:rsidTr="007D453E">
        <w:trPr>
          <w:cantSplit/>
        </w:trPr>
        <w:tc>
          <w:tcPr>
            <w:tcW w:w="5670" w:type="dxa"/>
          </w:tcPr>
          <w:p w14:paraId="4F775BD3" w14:textId="77777777" w:rsidR="00CC1FE1" w:rsidRPr="00E5549F" w:rsidRDefault="00CC1FE1" w:rsidP="00E5549F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310A84CC" w14:textId="77777777" w:rsidR="00CC1FE1" w:rsidRPr="00E5549F" w:rsidRDefault="00CC1FE1" w:rsidP="00E55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B954319" w14:textId="77777777" w:rsidR="00CC1FE1" w:rsidRPr="00E5549F" w:rsidRDefault="00CC1FE1" w:rsidP="00CC1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0F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1FE1" w:rsidRPr="00B37E38" w14:paraId="4E66A6BE" w14:textId="77777777" w:rsidTr="007D453E">
        <w:trPr>
          <w:cantSplit/>
        </w:trPr>
        <w:tc>
          <w:tcPr>
            <w:tcW w:w="5670" w:type="dxa"/>
            <w:hideMark/>
          </w:tcPr>
          <w:p w14:paraId="235B09D7" w14:textId="77777777" w:rsidR="00CC1FE1" w:rsidRPr="00E5549F" w:rsidRDefault="00CC1FE1" w:rsidP="00E5549F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 วันที่ </w:t>
            </w:r>
            <w:r w:rsidRPr="00E5549F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1 </w:t>
            </w:r>
            <w:r w:rsidRPr="00E554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990" w:type="dxa"/>
          </w:tcPr>
          <w:p w14:paraId="76953526" w14:textId="77777777" w:rsidR="00CC1FE1" w:rsidRPr="00E5549F" w:rsidRDefault="00CC1FE1" w:rsidP="00E55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60" w:type="dxa"/>
          </w:tcPr>
          <w:p w14:paraId="5524EDE9" w14:textId="77777777" w:rsidR="00CC1FE1" w:rsidRPr="00E5549F" w:rsidRDefault="003A0CD4" w:rsidP="003A0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9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1C716B">
              <w:rPr>
                <w:rFonts w:ascii="Angsana New" w:hAnsi="Angsana New"/>
                <w:sz w:val="30"/>
                <w:szCs w:val="30"/>
                <w:lang w:eastAsia="en-GB"/>
              </w:rPr>
              <w:t>2,172</w:t>
            </w:r>
          </w:p>
        </w:tc>
        <w:tc>
          <w:tcPr>
            <w:tcW w:w="180" w:type="dxa"/>
          </w:tcPr>
          <w:p w14:paraId="04C7EE45" w14:textId="77777777" w:rsidR="00CC1FE1" w:rsidRPr="00E5549F" w:rsidRDefault="00CC1FE1" w:rsidP="00E5549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0C92C1" w14:textId="77777777" w:rsidR="00CC1FE1" w:rsidRPr="00E5549F" w:rsidRDefault="001C716B" w:rsidP="00483DF1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right="9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3,682</w:t>
            </w:r>
          </w:p>
        </w:tc>
      </w:tr>
      <w:tr w:rsidR="00CC1FE1" w:rsidRPr="00B37E38" w14:paraId="6805A1FE" w14:textId="77777777" w:rsidTr="007D453E">
        <w:trPr>
          <w:cantSplit/>
        </w:trPr>
        <w:tc>
          <w:tcPr>
            <w:tcW w:w="5670" w:type="dxa"/>
            <w:hideMark/>
          </w:tcPr>
          <w:p w14:paraId="53179C71" w14:textId="77777777" w:rsidR="00CC1FE1" w:rsidRPr="00E5549F" w:rsidRDefault="00CC1FE1" w:rsidP="00E5549F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0" w:type="dxa"/>
          </w:tcPr>
          <w:p w14:paraId="4BD97796" w14:textId="77777777" w:rsidR="00CC1FE1" w:rsidRPr="00E5549F" w:rsidRDefault="00CC1FE1" w:rsidP="00E55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0CD9BD7" w14:textId="77777777" w:rsidR="00CC1FE1" w:rsidRPr="00E5549F" w:rsidRDefault="000116DA" w:rsidP="003A0CD4">
            <w:pPr>
              <w:pStyle w:val="acctfourfigures"/>
              <w:tabs>
                <w:tab w:val="clear" w:pos="765"/>
                <w:tab w:val="left" w:pos="90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</w:t>
            </w:r>
            <w:r w:rsidR="003A0CD4">
              <w:rPr>
                <w:rFonts w:ascii="Angsana New" w:hAnsi="Angsana New"/>
                <w:sz w:val="30"/>
                <w:szCs w:val="30"/>
                <w:lang w:eastAsia="en-GB"/>
              </w:rPr>
              <w:t>(60,826)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AE08BF5" w14:textId="77777777" w:rsidR="00CC1FE1" w:rsidRPr="00E5549F" w:rsidRDefault="00CC1FE1" w:rsidP="00E5549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365EB6E" w14:textId="77777777" w:rsidR="00CC1FE1" w:rsidRPr="00E5549F" w:rsidRDefault="003A0CD4" w:rsidP="003A0CD4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left="-256" w:right="12" w:hanging="81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1C716B">
              <w:rPr>
                <w:rFonts w:ascii="Angsana New" w:hAnsi="Angsana New"/>
                <w:sz w:val="30"/>
                <w:szCs w:val="30"/>
                <w:lang w:eastAsia="en-GB"/>
              </w:rPr>
              <w:t>50,02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6)</w:t>
            </w:r>
          </w:p>
        </w:tc>
      </w:tr>
      <w:tr w:rsidR="00CC1FE1" w:rsidRPr="00B37E38" w14:paraId="02B74364" w14:textId="77777777" w:rsidTr="007D453E">
        <w:trPr>
          <w:cantSplit/>
        </w:trPr>
        <w:tc>
          <w:tcPr>
            <w:tcW w:w="5670" w:type="dxa"/>
            <w:hideMark/>
          </w:tcPr>
          <w:p w14:paraId="3B246E9B" w14:textId="77777777" w:rsidR="00CC1FE1" w:rsidRPr="00E5549F" w:rsidRDefault="00CC1FE1" w:rsidP="00E5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54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990" w:type="dxa"/>
          </w:tcPr>
          <w:p w14:paraId="7FB40845" w14:textId="77777777" w:rsidR="00CC1FE1" w:rsidRPr="00E5549F" w:rsidRDefault="00CC1FE1" w:rsidP="00E55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8AE48B6" w14:textId="77777777" w:rsidR="00CC1FE1" w:rsidRPr="00E5549F" w:rsidRDefault="003A0CD4" w:rsidP="003A0CD4">
            <w:pPr>
              <w:pStyle w:val="acctfourfigures"/>
              <w:tabs>
                <w:tab w:val="clear" w:pos="765"/>
              </w:tabs>
              <w:spacing w:line="240" w:lineRule="atLeast"/>
              <w:ind w:left="176" w:right="9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16DA">
              <w:rPr>
                <w:rFonts w:ascii="Angsana New" w:hAnsi="Angsana New"/>
                <w:sz w:val="30"/>
                <w:szCs w:val="30"/>
              </w:rPr>
              <w:t>64,79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1283B85" w14:textId="77777777" w:rsidR="00CC1FE1" w:rsidRPr="00E5549F" w:rsidRDefault="00CC1FE1" w:rsidP="00E5549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802925" w14:textId="77777777" w:rsidR="00CC1FE1" w:rsidRPr="00E5549F" w:rsidRDefault="003A0CD4" w:rsidP="003A0CD4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166" w:right="102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48,516</w:t>
            </w:r>
          </w:p>
        </w:tc>
      </w:tr>
      <w:tr w:rsidR="00CC1FE1" w:rsidRPr="00B37E38" w14:paraId="7AD43313" w14:textId="77777777" w:rsidTr="007D453E">
        <w:trPr>
          <w:cantSplit/>
        </w:trPr>
        <w:tc>
          <w:tcPr>
            <w:tcW w:w="5670" w:type="dxa"/>
          </w:tcPr>
          <w:p w14:paraId="4BA109BA" w14:textId="77777777" w:rsidR="00CC1FE1" w:rsidRPr="00E5549F" w:rsidRDefault="00CC1FE1" w:rsidP="00E5549F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554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E5549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E554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7BFEF977" w14:textId="77777777" w:rsidR="00CC1FE1" w:rsidRPr="00E5549F" w:rsidRDefault="00CC1FE1" w:rsidP="00E554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B5335A" w14:textId="77777777" w:rsidR="00CC1FE1" w:rsidRPr="00E5549F" w:rsidRDefault="001C716B" w:rsidP="00483D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6,139</w:t>
            </w:r>
          </w:p>
        </w:tc>
        <w:tc>
          <w:tcPr>
            <w:tcW w:w="180" w:type="dxa"/>
          </w:tcPr>
          <w:p w14:paraId="657FFDE7" w14:textId="77777777" w:rsidR="00CC1FE1" w:rsidRPr="00E5549F" w:rsidRDefault="00CC1FE1" w:rsidP="00E5549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3C6AA5" w14:textId="77777777" w:rsidR="00CC1FE1" w:rsidRPr="00E5549F" w:rsidRDefault="001C716B" w:rsidP="00483DF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2,172</w:t>
            </w:r>
          </w:p>
        </w:tc>
      </w:tr>
    </w:tbl>
    <w:p w14:paraId="39B858EA" w14:textId="77777777" w:rsidR="009053D6" w:rsidRPr="00CC1FE1" w:rsidRDefault="009053D6" w:rsidP="009053D6">
      <w:pPr>
        <w:rPr>
          <w:sz w:val="28"/>
          <w:szCs w:val="28"/>
          <w:cs/>
          <w:lang w:val="th-TH"/>
        </w:rPr>
      </w:pPr>
    </w:p>
    <w:p w14:paraId="7037C9F8" w14:textId="77777777" w:rsidR="00131145" w:rsidRPr="003C5DF2" w:rsidRDefault="00CC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sz w:val="30"/>
          <w:szCs w:val="30"/>
          <w:highlight w:val="yellow"/>
          <w:cs/>
          <w:lang w:val="th-TH"/>
        </w:rPr>
        <w:br w:type="page"/>
      </w:r>
    </w:p>
    <w:p w14:paraId="274C1B71" w14:textId="77777777" w:rsidR="00E165C1" w:rsidRPr="00F72AB5" w:rsidRDefault="00E165C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F72AB5">
        <w:rPr>
          <w:rFonts w:ascii="Angsana New" w:hAnsi="Angsana New" w:cs="Angsana New"/>
          <w:sz w:val="30"/>
          <w:szCs w:val="30"/>
          <w:cs/>
          <w:lang w:val="th-TH"/>
        </w:rPr>
        <w:t>ค่าใช้จ่ายในการบริหาร</w:t>
      </w:r>
    </w:p>
    <w:p w14:paraId="2DC58AB4" w14:textId="77777777" w:rsidR="0054405D" w:rsidRPr="002A7705" w:rsidRDefault="0054405D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 w14:paraId="703E1CA4" w14:textId="77777777">
        <w:tc>
          <w:tcPr>
            <w:tcW w:w="5220" w:type="dxa"/>
          </w:tcPr>
          <w:p w14:paraId="0E66EE44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F5623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282F5E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ADFAE5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CC1F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7F038D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B80254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1FE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41E0D" w:rsidRPr="002A7705" w14:paraId="15107B94" w14:textId="77777777">
        <w:tc>
          <w:tcPr>
            <w:tcW w:w="5220" w:type="dxa"/>
          </w:tcPr>
          <w:p w14:paraId="19DDAE66" w14:textId="77777777" w:rsidR="00941E0D" w:rsidRPr="002A7705" w:rsidRDefault="00941E0D" w:rsidP="00941E0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784B68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1B224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84BF55A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1FE1" w:rsidRPr="002A7705" w14:paraId="5D3E8AA8" w14:textId="77777777" w:rsidTr="00C848E7">
        <w:tc>
          <w:tcPr>
            <w:tcW w:w="5220" w:type="dxa"/>
          </w:tcPr>
          <w:p w14:paraId="3461963D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0" w:type="dxa"/>
          </w:tcPr>
          <w:p w14:paraId="1ECD61DA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2FAACE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B88D08" w14:textId="77777777" w:rsidR="00CC1FE1" w:rsidRPr="002A7705" w:rsidRDefault="00B12DC8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63,357</w:t>
            </w:r>
          </w:p>
        </w:tc>
        <w:tc>
          <w:tcPr>
            <w:tcW w:w="270" w:type="dxa"/>
          </w:tcPr>
          <w:p w14:paraId="2E0750D6" w14:textId="77777777" w:rsidR="00CC1FE1" w:rsidRPr="002A7705" w:rsidRDefault="00CC1FE1" w:rsidP="00CC1FE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4EEEB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60,808</w:t>
            </w:r>
          </w:p>
        </w:tc>
      </w:tr>
      <w:tr w:rsidR="00B12DC8" w:rsidRPr="002A7705" w14:paraId="1034A1B5" w14:textId="77777777" w:rsidTr="00C848E7">
        <w:tc>
          <w:tcPr>
            <w:tcW w:w="5220" w:type="dxa"/>
          </w:tcPr>
          <w:p w14:paraId="435A2E57" w14:textId="77777777" w:rsidR="00B12DC8" w:rsidRPr="002A7705" w:rsidRDefault="00B12DC8" w:rsidP="00B12DC8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5B09B3D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4078FC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6E1EE9" w14:textId="77777777" w:rsidR="00B12DC8" w:rsidRPr="002A7705" w:rsidRDefault="00BA7B1A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18,478</w:t>
            </w:r>
          </w:p>
        </w:tc>
        <w:tc>
          <w:tcPr>
            <w:tcW w:w="270" w:type="dxa"/>
          </w:tcPr>
          <w:p w14:paraId="3AA48F6F" w14:textId="77777777" w:rsidR="00B12DC8" w:rsidRPr="002A7705" w:rsidRDefault="00B12DC8" w:rsidP="00B12D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1F7768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14,666</w:t>
            </w:r>
          </w:p>
        </w:tc>
      </w:tr>
      <w:tr w:rsidR="00B12DC8" w:rsidRPr="002A7705" w14:paraId="511FF29A" w14:textId="77777777" w:rsidTr="00C848E7">
        <w:tc>
          <w:tcPr>
            <w:tcW w:w="5220" w:type="dxa"/>
          </w:tcPr>
          <w:p w14:paraId="4E2C56D3" w14:textId="77777777" w:rsidR="00B12DC8" w:rsidRPr="002A7705" w:rsidRDefault="00B12DC8" w:rsidP="00B12D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14:paraId="160BADBA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148093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95769A" w14:textId="77777777" w:rsidR="00B12DC8" w:rsidRPr="002A7705" w:rsidRDefault="00BA7B1A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10,250</w:t>
            </w:r>
          </w:p>
        </w:tc>
        <w:tc>
          <w:tcPr>
            <w:tcW w:w="270" w:type="dxa"/>
          </w:tcPr>
          <w:p w14:paraId="3AF39457" w14:textId="77777777" w:rsidR="00B12DC8" w:rsidRPr="002A7705" w:rsidRDefault="00B12DC8" w:rsidP="00B12D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E8F65" w14:textId="77777777" w:rsidR="00B12DC8" w:rsidRPr="002A7705" w:rsidRDefault="00B12DC8" w:rsidP="00B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16,</w:t>
            </w: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BA7B1A" w:rsidRPr="002A7705" w14:paraId="6DFC7D68" w14:textId="77777777" w:rsidTr="00C848E7">
        <w:tc>
          <w:tcPr>
            <w:tcW w:w="5220" w:type="dxa"/>
          </w:tcPr>
          <w:p w14:paraId="51AAE0C6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237DFC2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400192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8912DC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5,914</w:t>
            </w:r>
          </w:p>
        </w:tc>
        <w:tc>
          <w:tcPr>
            <w:tcW w:w="270" w:type="dxa"/>
          </w:tcPr>
          <w:p w14:paraId="5AA54D13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AB2D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5,620</w:t>
            </w:r>
          </w:p>
        </w:tc>
      </w:tr>
      <w:tr w:rsidR="00BA7B1A" w:rsidRPr="002A7705" w14:paraId="59B05DC9" w14:textId="77777777" w:rsidTr="00C848E7">
        <w:tc>
          <w:tcPr>
            <w:tcW w:w="5220" w:type="dxa"/>
          </w:tcPr>
          <w:p w14:paraId="0A63F6AC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ค่าธรรมเนียมอื่น </w:t>
            </w:r>
          </w:p>
        </w:tc>
        <w:tc>
          <w:tcPr>
            <w:tcW w:w="990" w:type="dxa"/>
          </w:tcPr>
          <w:p w14:paraId="37FAC993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13E2DF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F35004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  <w:tc>
          <w:tcPr>
            <w:tcW w:w="270" w:type="dxa"/>
          </w:tcPr>
          <w:p w14:paraId="75517C79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2111B0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4,33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7B1A" w:rsidRPr="002A7705" w14:paraId="3846F5F5" w14:textId="77777777" w:rsidTr="00C848E7">
        <w:tc>
          <w:tcPr>
            <w:tcW w:w="5220" w:type="dxa"/>
          </w:tcPr>
          <w:p w14:paraId="5E0AC17B" w14:textId="77777777" w:rsidR="00BA7B1A" w:rsidRPr="002A7705" w:rsidRDefault="00BA7B1A" w:rsidP="00BA7B1A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5DAD873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A1D27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AD53E3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70" w:type="dxa"/>
          </w:tcPr>
          <w:p w14:paraId="6377E276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7AF26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BA7B1A" w:rsidRPr="002A7705" w14:paraId="737AD2B1" w14:textId="77777777" w:rsidTr="00C848E7">
        <w:tc>
          <w:tcPr>
            <w:tcW w:w="5220" w:type="dxa"/>
          </w:tcPr>
          <w:p w14:paraId="155697D7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360BD2CC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A29EB8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AFE50A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270" w:type="dxa"/>
          </w:tcPr>
          <w:p w14:paraId="59F2958F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0827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BA7B1A" w:rsidRPr="002A7705" w14:paraId="040F6A03" w14:textId="77777777" w:rsidTr="00427350">
        <w:tc>
          <w:tcPr>
            <w:tcW w:w="5220" w:type="dxa"/>
          </w:tcPr>
          <w:p w14:paraId="49F1D5F9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รับรอง</w:t>
            </w:r>
          </w:p>
        </w:tc>
        <w:tc>
          <w:tcPr>
            <w:tcW w:w="990" w:type="dxa"/>
          </w:tcPr>
          <w:p w14:paraId="5DAA8D18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3B12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E0F4E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  <w:tc>
          <w:tcPr>
            <w:tcW w:w="270" w:type="dxa"/>
          </w:tcPr>
          <w:p w14:paraId="1620D907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2AC7A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BA7B1A" w:rsidRPr="002A7705" w14:paraId="022F152F" w14:textId="77777777" w:rsidTr="00427350">
        <w:tc>
          <w:tcPr>
            <w:tcW w:w="5220" w:type="dxa"/>
          </w:tcPr>
          <w:p w14:paraId="5E62B693" w14:textId="77777777" w:rsidR="00BA7B1A" w:rsidRPr="002A7705" w:rsidRDefault="00BA7B1A" w:rsidP="00BA7B1A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</w:t>
            </w:r>
          </w:p>
        </w:tc>
        <w:tc>
          <w:tcPr>
            <w:tcW w:w="990" w:type="dxa"/>
          </w:tcPr>
          <w:p w14:paraId="0C031C2B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5C4D46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0D6459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2ACF9628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03E9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2,677</w:t>
            </w:r>
          </w:p>
        </w:tc>
      </w:tr>
      <w:tr w:rsidR="00BA7B1A" w:rsidRPr="002A7705" w14:paraId="72D6B6B1" w14:textId="77777777" w:rsidTr="00427350">
        <w:tc>
          <w:tcPr>
            <w:tcW w:w="5220" w:type="dxa"/>
          </w:tcPr>
          <w:p w14:paraId="634C6132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4C1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ค่าใช้จ่ายการผลิตที่ต่ำกว่ากำลังการผลิตปกติ</w:t>
            </w:r>
          </w:p>
        </w:tc>
        <w:tc>
          <w:tcPr>
            <w:tcW w:w="990" w:type="dxa"/>
          </w:tcPr>
          <w:p w14:paraId="0439B30E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96DC2E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899E1D" w14:textId="77777777" w:rsidR="00BA7B1A" w:rsidRPr="002A7705" w:rsidRDefault="00BA7B1A" w:rsidP="009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38A5D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FE4BB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24,302</w:t>
            </w:r>
          </w:p>
        </w:tc>
      </w:tr>
      <w:tr w:rsidR="00BA7B1A" w:rsidRPr="002A7705" w14:paraId="57D0A18E" w14:textId="77777777" w:rsidTr="0026413F">
        <w:tc>
          <w:tcPr>
            <w:tcW w:w="5220" w:type="dxa"/>
          </w:tcPr>
          <w:p w14:paraId="322B9F8F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ผลขาดทุนจากการทำลายสินค้า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แผนกที่ยกเลิก</w:t>
            </w:r>
          </w:p>
        </w:tc>
        <w:tc>
          <w:tcPr>
            <w:tcW w:w="990" w:type="dxa"/>
          </w:tcPr>
          <w:p w14:paraId="4E950325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A6863F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78F6A1" w14:textId="77777777" w:rsidR="00BA7B1A" w:rsidRPr="00EB6D5B" w:rsidRDefault="00BA7B1A" w:rsidP="009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A4CDD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393F9" w14:textId="77777777" w:rsidR="00BA7B1A" w:rsidRPr="00EB6D5B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6,922</w:t>
            </w:r>
          </w:p>
        </w:tc>
      </w:tr>
      <w:tr w:rsidR="00BA7B1A" w:rsidRPr="002A7705" w14:paraId="6A6DCFB0" w14:textId="77777777" w:rsidTr="00857017">
        <w:tc>
          <w:tcPr>
            <w:tcW w:w="5220" w:type="dxa"/>
          </w:tcPr>
          <w:p w14:paraId="79D2A637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ขาดทุนจากการตัดจำหน่ายภาษีหัก ณ ที่จ่าย</w:t>
            </w:r>
          </w:p>
        </w:tc>
        <w:tc>
          <w:tcPr>
            <w:tcW w:w="990" w:type="dxa"/>
          </w:tcPr>
          <w:p w14:paraId="213F7FD2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76E3D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ECD08F" w14:textId="77777777" w:rsidR="00BA7B1A" w:rsidRPr="00F26282" w:rsidRDefault="00BA7B1A" w:rsidP="009E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D2D8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A7A98" w14:textId="77777777" w:rsidR="00BA7B1A" w:rsidRPr="00F26282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BA7B1A" w:rsidRPr="002A7705" w14:paraId="0C8FEAEF" w14:textId="77777777" w:rsidTr="00857017">
        <w:tc>
          <w:tcPr>
            <w:tcW w:w="5220" w:type="dxa"/>
          </w:tcPr>
          <w:p w14:paraId="11C5952A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63F83A42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DFD330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B5B0C7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9,36</w:t>
            </w:r>
            <w:r w:rsidR="006747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4BA20E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4ABCF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5,483</w:t>
            </w:r>
          </w:p>
        </w:tc>
      </w:tr>
      <w:tr w:rsidR="00BA7B1A" w:rsidRPr="002A7705" w14:paraId="2B8ABAB5" w14:textId="77777777" w:rsidTr="00C848E7">
        <w:tc>
          <w:tcPr>
            <w:tcW w:w="5220" w:type="dxa"/>
          </w:tcPr>
          <w:p w14:paraId="08349849" w14:textId="77777777" w:rsidR="00BA7B1A" w:rsidRPr="002A7705" w:rsidRDefault="00BA7B1A" w:rsidP="00BA7B1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4C2EA9B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F1E18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2233C4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119,20</w:t>
            </w:r>
            <w:r w:rsidR="006747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28D71F" w14:textId="77777777" w:rsidR="00BA7B1A" w:rsidRPr="002A7705" w:rsidRDefault="00BA7B1A" w:rsidP="00BA7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18FE9" w14:textId="77777777" w:rsidR="00BA7B1A" w:rsidRPr="002A7705" w:rsidRDefault="00BA7B1A" w:rsidP="00BA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157,562</w:t>
            </w:r>
          </w:p>
        </w:tc>
      </w:tr>
    </w:tbl>
    <w:p w14:paraId="04297C29" w14:textId="77777777" w:rsidR="00096BED" w:rsidRPr="002A7705" w:rsidRDefault="0009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68CF288" w14:textId="77777777" w:rsidR="00645538" w:rsidRPr="002A7705" w:rsidRDefault="004C28CE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E165C1" w:rsidRPr="002A7705">
        <w:rPr>
          <w:rFonts w:ascii="Angsana New" w:hAnsi="Angsana New" w:cs="Angsana New"/>
          <w:sz w:val="30"/>
          <w:szCs w:val="30"/>
          <w:cs/>
          <w:lang w:val="th-TH"/>
        </w:rPr>
        <w:t>ผลประโยชน์</w:t>
      </w:r>
      <w:r w:rsidR="001A5BA0" w:rsidRPr="002A7705">
        <w:rPr>
          <w:rFonts w:ascii="Angsana New" w:hAnsi="Angsana New" w:cs="Angsana New"/>
          <w:sz w:val="30"/>
          <w:szCs w:val="30"/>
          <w:cs/>
          <w:lang w:val="th-TH"/>
        </w:rPr>
        <w:t>ของ</w:t>
      </w: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พนักงาน</w:t>
      </w:r>
    </w:p>
    <w:p w14:paraId="284129BE" w14:textId="77777777" w:rsidR="000C7A0E" w:rsidRPr="002A7705" w:rsidRDefault="000C7A0E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 w14:paraId="7E3C7DB8" w14:textId="77777777" w:rsidTr="00433EED">
        <w:tc>
          <w:tcPr>
            <w:tcW w:w="5220" w:type="dxa"/>
          </w:tcPr>
          <w:p w14:paraId="66EB2BCC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C1FC7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15BF9FE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928A45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CC1F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CF62CA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DC49C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1FE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41E0D" w:rsidRPr="002A7705" w14:paraId="646BEF1E" w14:textId="77777777" w:rsidTr="00433EED">
        <w:tc>
          <w:tcPr>
            <w:tcW w:w="5220" w:type="dxa"/>
          </w:tcPr>
          <w:p w14:paraId="71AFEF28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76C05B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7BE090C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6DEEB9" w14:textId="77777777"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1FE1" w:rsidRPr="002A7705" w14:paraId="6C67E7FE" w14:textId="77777777" w:rsidTr="00433EED">
        <w:tc>
          <w:tcPr>
            <w:tcW w:w="5220" w:type="dxa"/>
          </w:tcPr>
          <w:p w14:paraId="1BC14FC8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ค่าแรงและเงินเดือน </w:t>
            </w:r>
          </w:p>
        </w:tc>
        <w:tc>
          <w:tcPr>
            <w:tcW w:w="990" w:type="dxa"/>
          </w:tcPr>
          <w:p w14:paraId="621E6520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A62AD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486FD2" w14:textId="77777777" w:rsidR="00CC1FE1" w:rsidRPr="002A7705" w:rsidRDefault="0098733D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F0013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00139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70" w:type="dxa"/>
            <w:vAlign w:val="center"/>
          </w:tcPr>
          <w:p w14:paraId="03F6B77D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9F4FA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36,374</w:t>
            </w:r>
          </w:p>
        </w:tc>
      </w:tr>
      <w:tr w:rsidR="00CC1FE1" w:rsidRPr="002A7705" w14:paraId="7384813E" w14:textId="77777777" w:rsidTr="00433EED">
        <w:tc>
          <w:tcPr>
            <w:tcW w:w="5220" w:type="dxa"/>
          </w:tcPr>
          <w:p w14:paraId="693BFEEC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990" w:type="dxa"/>
          </w:tcPr>
          <w:p w14:paraId="3DAF831E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5F882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5B4833" w14:textId="77777777" w:rsidR="00CC1FE1" w:rsidRPr="002A7705" w:rsidRDefault="0098733D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13,531</w:t>
            </w:r>
          </w:p>
        </w:tc>
        <w:tc>
          <w:tcPr>
            <w:tcW w:w="270" w:type="dxa"/>
            <w:vAlign w:val="center"/>
          </w:tcPr>
          <w:p w14:paraId="7CEDB679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7E3A04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CC1FE1" w:rsidRPr="002A7705" w14:paraId="0C22C7CA" w14:textId="77777777" w:rsidTr="00433EED">
        <w:tc>
          <w:tcPr>
            <w:tcW w:w="5220" w:type="dxa"/>
          </w:tcPr>
          <w:p w14:paraId="3D5F26E7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กองทุนประกันสังคม</w:t>
            </w:r>
          </w:p>
        </w:tc>
        <w:tc>
          <w:tcPr>
            <w:tcW w:w="990" w:type="dxa"/>
          </w:tcPr>
          <w:p w14:paraId="06643DAB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E831D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18E001" w14:textId="77777777" w:rsidR="00CC1FE1" w:rsidRPr="002A7705" w:rsidRDefault="00F00139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  <w:tc>
          <w:tcPr>
            <w:tcW w:w="270" w:type="dxa"/>
            <w:vAlign w:val="center"/>
          </w:tcPr>
          <w:p w14:paraId="7F56527D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7743B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CC1FE1" w:rsidRPr="002A7705" w14:paraId="2A96AFFE" w14:textId="77777777" w:rsidTr="00A45978">
        <w:tc>
          <w:tcPr>
            <w:tcW w:w="5220" w:type="dxa"/>
          </w:tcPr>
          <w:p w14:paraId="2D574762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</w:tcPr>
          <w:p w14:paraId="085A3A85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3B179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C286D" w14:textId="77777777" w:rsidR="00CC1FE1" w:rsidRPr="002A7705" w:rsidRDefault="0098733D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  <w:tc>
          <w:tcPr>
            <w:tcW w:w="270" w:type="dxa"/>
            <w:vAlign w:val="center"/>
          </w:tcPr>
          <w:p w14:paraId="01E7C3A7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49A048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</w:tr>
      <w:tr w:rsidR="00CC1FE1" w:rsidRPr="002A7705" w14:paraId="0C73EA1C" w14:textId="77777777" w:rsidTr="0026413F">
        <w:tc>
          <w:tcPr>
            <w:tcW w:w="5220" w:type="dxa"/>
          </w:tcPr>
          <w:p w14:paraId="71EA78D7" w14:textId="77777777" w:rsidR="00CC1FE1" w:rsidRPr="002A7705" w:rsidRDefault="008324FC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</w:t>
            </w:r>
            <w:r w:rsidR="00C82F8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C1FE1" w:rsidRPr="002A770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CC1FE1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990" w:type="dxa"/>
          </w:tcPr>
          <w:p w14:paraId="4B2ABA94" w14:textId="77777777" w:rsidR="00CC1FE1" w:rsidRPr="002A7705" w:rsidRDefault="008324FC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1449DF3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6C597C" w14:textId="77777777" w:rsidR="00CC1FE1" w:rsidRPr="002A7705" w:rsidRDefault="00F00139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vAlign w:val="center"/>
          </w:tcPr>
          <w:p w14:paraId="57B1943B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907F63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CC1FE1" w:rsidRPr="002A7705" w14:paraId="0F160841" w14:textId="77777777" w:rsidTr="00FB5FA6">
        <w:tc>
          <w:tcPr>
            <w:tcW w:w="5220" w:type="dxa"/>
          </w:tcPr>
          <w:p w14:paraId="55E8F249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4A3CA9C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0B8AE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9EEA4" w14:textId="77777777" w:rsidR="00CC1FE1" w:rsidRPr="002A7705" w:rsidRDefault="00F00139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7D453E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  <w:vAlign w:val="center"/>
          </w:tcPr>
          <w:p w14:paraId="7DA4ADC4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AB2E25" w14:textId="77777777" w:rsidR="00CC1FE1" w:rsidRPr="002A7705" w:rsidRDefault="007D453E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</w:tr>
      <w:tr w:rsidR="00CC1FE1" w:rsidRPr="002A7705" w14:paraId="09E479BD" w14:textId="77777777" w:rsidTr="001F119A">
        <w:tc>
          <w:tcPr>
            <w:tcW w:w="5220" w:type="dxa"/>
          </w:tcPr>
          <w:p w14:paraId="5B474BAD" w14:textId="77777777" w:rsidR="00CC1FE1" w:rsidRPr="002A7705" w:rsidRDefault="00CC1FE1" w:rsidP="00CC1FE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2F102D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C7080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4DCC2" w14:textId="77777777" w:rsidR="00CC1FE1" w:rsidRPr="002A7705" w:rsidRDefault="0098733D" w:rsidP="0098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166,233</w:t>
            </w:r>
          </w:p>
        </w:tc>
        <w:tc>
          <w:tcPr>
            <w:tcW w:w="270" w:type="dxa"/>
            <w:vAlign w:val="center"/>
          </w:tcPr>
          <w:p w14:paraId="0E55B481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A6AEB" w14:textId="77777777" w:rsidR="00CC1FE1" w:rsidRPr="002A7705" w:rsidRDefault="00CC1FE1" w:rsidP="00CC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164,258</w:t>
            </w:r>
          </w:p>
        </w:tc>
      </w:tr>
    </w:tbl>
    <w:p w14:paraId="1D1EFC43" w14:textId="77777777" w:rsidR="003E4F62" w:rsidRDefault="003E4F62" w:rsidP="00A7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8C05D72" w14:textId="77777777" w:rsidR="007D453E" w:rsidRDefault="007D4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CDC6B8" w14:textId="77777777" w:rsidR="00A44CCE" w:rsidRPr="002A7705" w:rsidRDefault="00A44CCE" w:rsidP="00A7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F4D2E53" w14:textId="77777777" w:rsidR="00A44CCE" w:rsidRPr="003725D6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14"/>
          <w:szCs w:val="14"/>
        </w:rPr>
      </w:pPr>
    </w:p>
    <w:p w14:paraId="7EF709CE" w14:textId="77777777" w:rsidR="00A44CCE" w:rsidRPr="002A7705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รายละเอียดของโครงการผลประโยชน์ที่กำหนด</w:t>
      </w:r>
      <w:r w:rsidR="00F10A0F">
        <w:rPr>
          <w:rFonts w:hint="cs"/>
          <w:color w:val="000000"/>
          <w:sz w:val="30"/>
          <w:szCs w:val="30"/>
          <w:cs/>
        </w:rPr>
        <w:t>ไว้</w:t>
      </w:r>
      <w:r w:rsidRPr="002A7705">
        <w:rPr>
          <w:color w:val="000000"/>
          <w:sz w:val="30"/>
          <w:szCs w:val="30"/>
          <w:cs/>
        </w:rPr>
        <w:t>เปิดเผยในหมายเหตุประกอบงบ</w:t>
      </w:r>
      <w:r w:rsidRPr="008324FC">
        <w:rPr>
          <w:color w:val="000000"/>
          <w:sz w:val="30"/>
          <w:szCs w:val="30"/>
          <w:cs/>
        </w:rPr>
        <w:t xml:space="preserve">การเงิน </w:t>
      </w:r>
      <w:r w:rsidR="00255D63" w:rsidRPr="008324FC">
        <w:rPr>
          <w:color w:val="000000"/>
          <w:sz w:val="30"/>
          <w:szCs w:val="30"/>
        </w:rPr>
        <w:t>1</w:t>
      </w:r>
      <w:r w:rsidR="008324FC" w:rsidRPr="008324FC">
        <w:rPr>
          <w:color w:val="000000"/>
          <w:sz w:val="30"/>
          <w:szCs w:val="30"/>
        </w:rPr>
        <w:t>3</w:t>
      </w:r>
    </w:p>
    <w:p w14:paraId="66401427" w14:textId="77777777" w:rsidR="009C3621" w:rsidRPr="003725D6" w:rsidRDefault="009C3621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435200CC" w14:textId="77777777" w:rsidR="00A44CCE" w:rsidRPr="002A7705" w:rsidRDefault="00A44CCE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3BF569C7" w14:textId="77777777" w:rsidR="00A44CCE" w:rsidRPr="003725D6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14"/>
          <w:szCs w:val="14"/>
        </w:rPr>
      </w:pPr>
    </w:p>
    <w:p w14:paraId="50E7BEB3" w14:textId="77777777" w:rsidR="00A44CCE" w:rsidRPr="009F560B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-4"/>
          <w:sz w:val="30"/>
          <w:szCs w:val="30"/>
        </w:rPr>
      </w:pPr>
      <w:r w:rsidRPr="009F560B">
        <w:rPr>
          <w:color w:val="000000"/>
          <w:spacing w:val="-4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80FFA" w:rsidRPr="009F560B">
        <w:rPr>
          <w:color w:val="000000"/>
          <w:spacing w:val="-4"/>
          <w:sz w:val="30"/>
          <w:szCs w:val="30"/>
        </w:rPr>
        <w:t>3</w:t>
      </w:r>
      <w:r w:rsidR="00BF682E" w:rsidRPr="009F560B">
        <w:rPr>
          <w:color w:val="000000"/>
          <w:spacing w:val="-4"/>
          <w:sz w:val="30"/>
          <w:szCs w:val="30"/>
          <w:cs/>
        </w:rPr>
        <w:t xml:space="preserve"> ถึง</w:t>
      </w:r>
      <w:r w:rsidRPr="009F560B">
        <w:rPr>
          <w:color w:val="000000"/>
          <w:spacing w:val="-4"/>
          <w:sz w:val="30"/>
          <w:szCs w:val="30"/>
          <w:cs/>
        </w:rPr>
        <w:t xml:space="preserve">อัตราร้อยละ </w:t>
      </w:r>
      <w:r w:rsidR="00A80FFA" w:rsidRPr="009F560B">
        <w:rPr>
          <w:color w:val="000000"/>
          <w:spacing w:val="-4"/>
          <w:sz w:val="30"/>
          <w:szCs w:val="30"/>
        </w:rPr>
        <w:t>8</w:t>
      </w:r>
      <w:r w:rsidRPr="009F560B">
        <w:rPr>
          <w:color w:val="000000"/>
          <w:spacing w:val="-4"/>
          <w:sz w:val="30"/>
          <w:szCs w:val="30"/>
          <w:cs/>
        </w:rPr>
        <w:t xml:space="preserve"> ของเงินเดือนทุกเดือน และบริษัท</w:t>
      </w:r>
      <w:r w:rsidRPr="009F560B">
        <w:rPr>
          <w:color w:val="000000"/>
          <w:spacing w:val="-6"/>
          <w:sz w:val="30"/>
          <w:szCs w:val="30"/>
          <w:cs/>
        </w:rPr>
        <w:t xml:space="preserve">จ่ายสมทบในอัตราร้อยละ </w:t>
      </w:r>
      <w:r w:rsidR="00A80FFA" w:rsidRPr="009F560B">
        <w:rPr>
          <w:color w:val="000000"/>
          <w:spacing w:val="-6"/>
          <w:sz w:val="30"/>
          <w:szCs w:val="30"/>
        </w:rPr>
        <w:t>3</w:t>
      </w:r>
      <w:r w:rsidR="00BF682E" w:rsidRPr="009F560B">
        <w:rPr>
          <w:color w:val="000000"/>
          <w:spacing w:val="-6"/>
          <w:sz w:val="30"/>
          <w:szCs w:val="30"/>
          <w:cs/>
        </w:rPr>
        <w:t xml:space="preserve"> ถึง</w:t>
      </w:r>
      <w:r w:rsidRPr="009F560B">
        <w:rPr>
          <w:color w:val="000000"/>
          <w:spacing w:val="-6"/>
          <w:sz w:val="30"/>
          <w:szCs w:val="30"/>
          <w:cs/>
        </w:rPr>
        <w:t xml:space="preserve">อัตราร้อยละ </w:t>
      </w:r>
      <w:r w:rsidR="00A80FFA" w:rsidRPr="009F560B">
        <w:rPr>
          <w:color w:val="000000"/>
          <w:spacing w:val="-6"/>
          <w:sz w:val="30"/>
          <w:szCs w:val="30"/>
        </w:rPr>
        <w:t>8</w:t>
      </w:r>
      <w:r w:rsidRPr="009F560B">
        <w:rPr>
          <w:color w:val="000000"/>
          <w:spacing w:val="-6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</w:t>
      </w:r>
      <w:r w:rsidRPr="009F560B">
        <w:rPr>
          <w:color w:val="000000"/>
          <w:spacing w:val="-4"/>
          <w:sz w:val="30"/>
          <w:szCs w:val="30"/>
          <w:cs/>
        </w:rPr>
        <w:t>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58BB6D6" w14:textId="77777777" w:rsidR="00F84266" w:rsidRPr="003725D6" w:rsidRDefault="00F84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  <w:lang w:val="th-TH"/>
        </w:rPr>
      </w:pPr>
    </w:p>
    <w:p w14:paraId="3BF21977" w14:textId="77777777" w:rsidR="003510A5" w:rsidRDefault="00154AF0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ค่าใช้จ่ายตามลักษณะ</w:t>
      </w:r>
    </w:p>
    <w:p w14:paraId="51C7CF62" w14:textId="77777777" w:rsidR="00F033A4" w:rsidRPr="003725D6" w:rsidRDefault="00F033A4" w:rsidP="00F033A4">
      <w:pPr>
        <w:rPr>
          <w:rFonts w:ascii="Angsana New" w:hAnsi="Angsana New"/>
          <w:sz w:val="14"/>
          <w:szCs w:val="14"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 w14:paraId="6613D045" w14:textId="77777777" w:rsidTr="00C37299">
        <w:tc>
          <w:tcPr>
            <w:tcW w:w="5220" w:type="dxa"/>
          </w:tcPr>
          <w:p w14:paraId="796BC4AE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6653E7F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D5C8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</w:tcPr>
          <w:p w14:paraId="651B6E91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686DA81C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5C84">
              <w:rPr>
                <w:rFonts w:ascii="Angsana New" w:hAnsi="Angsana New"/>
                <w:sz w:val="29"/>
                <w:szCs w:val="29"/>
              </w:rPr>
              <w:t>256</w:t>
            </w:r>
            <w:r w:rsidR="00F84266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51D7288A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63B2554" w14:textId="77777777"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D5C84">
              <w:rPr>
                <w:rFonts w:ascii="Angsana New" w:hAnsi="Angsana New"/>
                <w:sz w:val="29"/>
                <w:szCs w:val="29"/>
              </w:rPr>
              <w:t>256</w:t>
            </w:r>
            <w:r w:rsidR="00F84266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941E0D" w:rsidRPr="002A7705" w14:paraId="4308D3A8" w14:textId="77777777" w:rsidTr="00C37299">
        <w:tc>
          <w:tcPr>
            <w:tcW w:w="5220" w:type="dxa"/>
          </w:tcPr>
          <w:p w14:paraId="2129CF38" w14:textId="77777777"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FF5D40" w14:textId="77777777"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6EA94C25" w14:textId="77777777"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5D5C8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F84266" w:rsidRPr="002A7705" w14:paraId="6BFCBDDA" w14:textId="77777777" w:rsidTr="00C37299">
        <w:tc>
          <w:tcPr>
            <w:tcW w:w="5220" w:type="dxa"/>
          </w:tcPr>
          <w:p w14:paraId="44ACB6DD" w14:textId="77777777" w:rsidR="00F84266" w:rsidRPr="002A7705" w:rsidRDefault="00F84266" w:rsidP="00F842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14:paraId="30F0062A" w14:textId="77777777" w:rsidR="00F84266" w:rsidRPr="002A7705" w:rsidRDefault="00F8426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956D9" w14:textId="77777777" w:rsidR="00F84266" w:rsidRPr="002A7705" w:rsidRDefault="00F8426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57149" w14:textId="77777777" w:rsidR="00F84266" w:rsidRPr="004B513D" w:rsidRDefault="006C5DD0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554,38</w:t>
            </w:r>
            <w:r w:rsidR="00A54CC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A07EF09" w14:textId="77777777" w:rsidR="00F84266" w:rsidRPr="002A7705" w:rsidRDefault="00F84266" w:rsidP="00F842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243A" w14:textId="77777777" w:rsidR="00F84266" w:rsidRPr="004B513D" w:rsidRDefault="00F84266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456,992</w:t>
            </w:r>
          </w:p>
        </w:tc>
      </w:tr>
      <w:tr w:rsidR="00F84266" w:rsidRPr="002A7705" w14:paraId="50E359AB" w14:textId="77777777" w:rsidTr="00C37299">
        <w:tc>
          <w:tcPr>
            <w:tcW w:w="5220" w:type="dxa"/>
          </w:tcPr>
          <w:p w14:paraId="5A0C4CE7" w14:textId="77777777" w:rsidR="00F84266" w:rsidRPr="002A7705" w:rsidRDefault="00F84266" w:rsidP="00F842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4EF2BBC" w14:textId="77777777" w:rsidR="00F84266" w:rsidRPr="002A7705" w:rsidRDefault="003725D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66DA1C5" w14:textId="77777777" w:rsidR="00F84266" w:rsidRPr="002A7705" w:rsidRDefault="00F8426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3A735" w14:textId="77777777" w:rsidR="00F84266" w:rsidRPr="002A7705" w:rsidRDefault="006C5DD0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166,23</w:t>
            </w:r>
            <w:r w:rsidR="009B3B5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6926F46" w14:textId="77777777" w:rsidR="00F84266" w:rsidRPr="002A7705" w:rsidRDefault="00F84266" w:rsidP="00F842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3B429" w14:textId="77777777" w:rsidR="00F84266" w:rsidRPr="002A7705" w:rsidRDefault="00F84266" w:rsidP="007D453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164,258</w:t>
            </w:r>
          </w:p>
        </w:tc>
      </w:tr>
      <w:tr w:rsidR="00F84266" w:rsidRPr="002A7705" w14:paraId="2AF2DF56" w14:textId="77777777" w:rsidTr="00C37299">
        <w:tc>
          <w:tcPr>
            <w:tcW w:w="5220" w:type="dxa"/>
          </w:tcPr>
          <w:p w14:paraId="3CF3C79E" w14:textId="77777777" w:rsidR="00F84266" w:rsidRPr="002A7705" w:rsidRDefault="00F84266" w:rsidP="00F842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F3DD1B6" w14:textId="77777777" w:rsidR="00F84266" w:rsidRPr="002A7705" w:rsidRDefault="00F8426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320BD" w14:textId="77777777" w:rsidR="00F84266" w:rsidRPr="002A7705" w:rsidRDefault="00F84266" w:rsidP="00F8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BC29B" w14:textId="77777777" w:rsidR="00F84266" w:rsidRPr="002A7705" w:rsidRDefault="006C5DD0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58,97</w:t>
            </w:r>
            <w:r w:rsidR="006118E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BD5AD3E" w14:textId="77777777" w:rsidR="00F84266" w:rsidRPr="002A7705" w:rsidRDefault="00F84266" w:rsidP="00F8426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403CF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46,918</w:t>
            </w:r>
          </w:p>
        </w:tc>
      </w:tr>
      <w:tr w:rsidR="00F579FF" w:rsidRPr="002A7705" w14:paraId="213DC687" w14:textId="77777777" w:rsidTr="00C37299">
        <w:tc>
          <w:tcPr>
            <w:tcW w:w="5220" w:type="dxa"/>
          </w:tcPr>
          <w:p w14:paraId="426EB67E" w14:textId="77777777" w:rsidR="00F579FF" w:rsidRPr="002A7705" w:rsidRDefault="00F579FF" w:rsidP="00F579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2C5BC7DB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EEC5B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E4A0E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26,</w:t>
            </w:r>
            <w:r w:rsidR="008A6D77">
              <w:rPr>
                <w:rFonts w:ascii="Angsana New" w:hAnsi="Angsana New"/>
                <w:sz w:val="30"/>
                <w:szCs w:val="30"/>
                <w:lang w:bidi="th-TH"/>
              </w:rPr>
              <w:t>633</w:t>
            </w:r>
          </w:p>
        </w:tc>
        <w:tc>
          <w:tcPr>
            <w:tcW w:w="270" w:type="dxa"/>
          </w:tcPr>
          <w:p w14:paraId="20BBE39D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7C06B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22,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455</w:t>
            </w:r>
          </w:p>
        </w:tc>
      </w:tr>
      <w:tr w:rsidR="00F579FF" w:rsidRPr="002A7705" w14:paraId="2FBFFB79" w14:textId="77777777" w:rsidTr="00C37299">
        <w:tc>
          <w:tcPr>
            <w:tcW w:w="5220" w:type="dxa"/>
          </w:tcPr>
          <w:p w14:paraId="59F5F3F8" w14:textId="77777777" w:rsidR="00F579FF" w:rsidRPr="002A7705" w:rsidRDefault="00F579FF" w:rsidP="00F579F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990" w:type="dxa"/>
          </w:tcPr>
          <w:p w14:paraId="4B9D6382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F5A13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F81AA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24,45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638E2CD9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5B75B8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30,881</w:t>
            </w:r>
          </w:p>
        </w:tc>
      </w:tr>
      <w:tr w:rsidR="00F579FF" w:rsidRPr="002A7705" w14:paraId="576CCF21" w14:textId="77777777" w:rsidTr="00C37299">
        <w:tc>
          <w:tcPr>
            <w:tcW w:w="5220" w:type="dxa"/>
          </w:tcPr>
          <w:p w14:paraId="731F0C73" w14:textId="77777777" w:rsidR="00F579FF" w:rsidRPr="002A7705" w:rsidRDefault="00F579FF" w:rsidP="00F579F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092D7A29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43D67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46F57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23,631</w:t>
            </w:r>
          </w:p>
        </w:tc>
        <w:tc>
          <w:tcPr>
            <w:tcW w:w="270" w:type="dxa"/>
          </w:tcPr>
          <w:p w14:paraId="785004B0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0DAF6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19,189</w:t>
            </w:r>
          </w:p>
        </w:tc>
      </w:tr>
      <w:tr w:rsidR="00F579FF" w:rsidRPr="002A7705" w14:paraId="6E7894F2" w14:textId="77777777" w:rsidTr="00C37299">
        <w:tc>
          <w:tcPr>
            <w:tcW w:w="5220" w:type="dxa"/>
          </w:tcPr>
          <w:p w14:paraId="045314EF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90" w:type="dxa"/>
          </w:tcPr>
          <w:p w14:paraId="0256D68A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12B12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E4190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19,45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475EAA2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720F8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32,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624</w:t>
            </w:r>
          </w:p>
        </w:tc>
      </w:tr>
      <w:tr w:rsidR="00F579FF" w:rsidRPr="002A7705" w14:paraId="4458D880" w14:textId="77777777" w:rsidTr="00C37299">
        <w:tc>
          <w:tcPr>
            <w:tcW w:w="5220" w:type="dxa"/>
          </w:tcPr>
          <w:p w14:paraId="22F6F35D" w14:textId="77777777" w:rsidR="00F579FF" w:rsidRPr="002A7705" w:rsidRDefault="00F579FF" w:rsidP="00F579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14:paraId="76E2FC8A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F3E74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BDFF3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</w:t>
            </w:r>
            <w:r w:rsidR="008A6D77">
              <w:rPr>
                <w:rFonts w:ascii="Angsana New" w:hAnsi="Angsana New"/>
                <w:sz w:val="30"/>
                <w:szCs w:val="30"/>
                <w:lang w:bidi="th-TH"/>
              </w:rPr>
              <w:t>227</w:t>
            </w:r>
          </w:p>
        </w:tc>
        <w:tc>
          <w:tcPr>
            <w:tcW w:w="270" w:type="dxa"/>
          </w:tcPr>
          <w:p w14:paraId="4D9B5833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37E15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4,990</w:t>
            </w:r>
          </w:p>
        </w:tc>
      </w:tr>
      <w:tr w:rsidR="00F579FF" w:rsidRPr="002A7705" w14:paraId="47B5FAB8" w14:textId="77777777" w:rsidTr="00C37299">
        <w:tc>
          <w:tcPr>
            <w:tcW w:w="5220" w:type="dxa"/>
          </w:tcPr>
          <w:p w14:paraId="1F767D6B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990" w:type="dxa"/>
          </w:tcPr>
          <w:p w14:paraId="1FB64053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E6A73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67D64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</w:t>
            </w:r>
            <w:r w:rsidR="008A6D77">
              <w:rPr>
                <w:rFonts w:ascii="Angsana New" w:hAnsi="Angsana New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14:paraId="59954755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E7832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347</w:t>
            </w:r>
          </w:p>
        </w:tc>
      </w:tr>
      <w:tr w:rsidR="00F579FF" w:rsidRPr="002A7705" w14:paraId="782EC47D" w14:textId="77777777" w:rsidTr="00C37299">
        <w:tc>
          <w:tcPr>
            <w:tcW w:w="5220" w:type="dxa"/>
          </w:tcPr>
          <w:p w14:paraId="2B60358B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24F2E107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F809E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5F448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7,58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FD9418E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49E6E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6,634</w:t>
            </w:r>
          </w:p>
        </w:tc>
      </w:tr>
      <w:tr w:rsidR="00F579FF" w:rsidRPr="002A7705" w14:paraId="7120C4BA" w14:textId="77777777" w:rsidTr="00C37299">
        <w:tc>
          <w:tcPr>
            <w:tcW w:w="5220" w:type="dxa"/>
          </w:tcPr>
          <w:p w14:paraId="3534EA25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4A07554C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025DF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986A6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5,91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9CF4F57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3AFEC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5,620</w:t>
            </w:r>
          </w:p>
        </w:tc>
      </w:tr>
      <w:tr w:rsidR="00F579FF" w:rsidRPr="002A7705" w14:paraId="35DD7877" w14:textId="77777777" w:rsidTr="00C37299">
        <w:tc>
          <w:tcPr>
            <w:tcW w:w="5220" w:type="dxa"/>
          </w:tcPr>
          <w:p w14:paraId="1128052A" w14:textId="77777777" w:rsidR="00F579FF" w:rsidRPr="002A7705" w:rsidRDefault="00F579FF" w:rsidP="00F579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475ADDD2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C98A9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7936EE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4,36</w:t>
            </w:r>
            <w:r w:rsidR="00A54CC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3D1065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AAB48E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12,363</w:t>
            </w:r>
          </w:p>
        </w:tc>
      </w:tr>
      <w:tr w:rsidR="00F579FF" w:rsidRPr="002A7705" w14:paraId="1330E6A7" w14:textId="77777777" w:rsidTr="00C37299">
        <w:tc>
          <w:tcPr>
            <w:tcW w:w="5220" w:type="dxa"/>
          </w:tcPr>
          <w:p w14:paraId="0C632EA5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990" w:type="dxa"/>
          </w:tcPr>
          <w:p w14:paraId="5401395F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2CBA6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B8CD9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59675019" w14:textId="77777777" w:rsidR="00F579FF" w:rsidRPr="002A7705" w:rsidRDefault="00F579FF" w:rsidP="00F579FF">
            <w:pPr>
              <w:pStyle w:val="BodyText"/>
              <w:tabs>
                <w:tab w:val="clear" w:pos="680"/>
                <w:tab w:val="decimal" w:pos="1001"/>
              </w:tabs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B78C52B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4,537</w:t>
            </w:r>
          </w:p>
        </w:tc>
      </w:tr>
      <w:tr w:rsidR="00F579FF" w:rsidRPr="002A7705" w14:paraId="7D634AC7" w14:textId="77777777" w:rsidTr="00C37299">
        <w:tc>
          <w:tcPr>
            <w:tcW w:w="5220" w:type="dxa"/>
          </w:tcPr>
          <w:p w14:paraId="560D5B06" w14:textId="77777777" w:rsidR="00F579FF" w:rsidRPr="002A7705" w:rsidRDefault="00F579FF" w:rsidP="00F579F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ผลขาดทุนจากการทำลายสินค้า</w:t>
            </w:r>
          </w:p>
        </w:tc>
        <w:tc>
          <w:tcPr>
            <w:tcW w:w="990" w:type="dxa"/>
          </w:tcPr>
          <w:p w14:paraId="5969E486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0BF5F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A7F6B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2,485</w:t>
            </w:r>
          </w:p>
        </w:tc>
        <w:tc>
          <w:tcPr>
            <w:tcW w:w="270" w:type="dxa"/>
          </w:tcPr>
          <w:p w14:paraId="4EA718E4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72C7AE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17,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084</w:t>
            </w:r>
          </w:p>
        </w:tc>
      </w:tr>
      <w:tr w:rsidR="007D453E" w:rsidRPr="002A7705" w14:paraId="6DA9AB62" w14:textId="77777777" w:rsidTr="00C37299">
        <w:tc>
          <w:tcPr>
            <w:tcW w:w="5220" w:type="dxa"/>
          </w:tcPr>
          <w:p w14:paraId="6538BC23" w14:textId="77777777" w:rsidR="007D453E" w:rsidRPr="002A7705" w:rsidRDefault="007D453E" w:rsidP="00B80920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ขาดทุนจากการปรับลดมูลค่าสินค้าคงเหลือ</w:t>
            </w:r>
          </w:p>
        </w:tc>
        <w:tc>
          <w:tcPr>
            <w:tcW w:w="990" w:type="dxa"/>
          </w:tcPr>
          <w:p w14:paraId="4C9670B1" w14:textId="77777777" w:rsidR="007D453E" w:rsidRPr="002A7705" w:rsidRDefault="007D453E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E184F" w14:textId="77777777" w:rsidR="007D453E" w:rsidRPr="002A7705" w:rsidRDefault="007D453E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758A8" w14:textId="77777777" w:rsidR="007D453E" w:rsidRDefault="007D453E" w:rsidP="007D453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</w:tcPr>
          <w:p w14:paraId="7300E338" w14:textId="77777777" w:rsidR="007D453E" w:rsidRPr="002A7705" w:rsidRDefault="007D453E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9D269" w14:textId="77777777" w:rsidR="007D453E" w:rsidRPr="00CE76B4" w:rsidRDefault="007D453E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579FF" w:rsidRPr="002A7705" w14:paraId="50A08135" w14:textId="77777777" w:rsidTr="00C37299">
        <w:tc>
          <w:tcPr>
            <w:tcW w:w="5220" w:type="dxa"/>
          </w:tcPr>
          <w:p w14:paraId="2120B302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14:paraId="7E80167C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EB8D2F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93FA8B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</w:t>
            </w:r>
            <w:r w:rsidR="00A54CC8">
              <w:rPr>
                <w:rFonts w:ascii="Angsana New" w:hAnsi="Angsana New"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14:paraId="54FFA8B8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F88F5B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8,361</w:t>
            </w:r>
          </w:p>
        </w:tc>
      </w:tr>
      <w:tr w:rsidR="00F579FF" w:rsidRPr="002A7705" w14:paraId="73EFF5D2" w14:textId="77777777" w:rsidTr="00AF27BF">
        <w:tc>
          <w:tcPr>
            <w:tcW w:w="5220" w:type="dxa"/>
            <w:shd w:val="clear" w:color="auto" w:fill="auto"/>
          </w:tcPr>
          <w:p w14:paraId="38899E81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129282F3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64DB7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D02A1E" w14:textId="77777777" w:rsidR="00F579FF" w:rsidRPr="002A7705" w:rsidRDefault="006C5DD0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</w:t>
            </w:r>
            <w:r w:rsidR="009B3B5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8A6D77"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14:paraId="29EC8310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6CBF33" w14:textId="77777777" w:rsidR="00F579FF" w:rsidRPr="002A7705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12,487</w:t>
            </w:r>
          </w:p>
        </w:tc>
      </w:tr>
      <w:tr w:rsidR="00F579FF" w:rsidRPr="002A7705" w14:paraId="52938DC9" w14:textId="77777777" w:rsidTr="00C37299">
        <w:tc>
          <w:tcPr>
            <w:tcW w:w="5220" w:type="dxa"/>
            <w:shd w:val="clear" w:color="auto" w:fill="auto"/>
          </w:tcPr>
          <w:p w14:paraId="57B66183" w14:textId="77777777" w:rsidR="00F579FF" w:rsidRDefault="00F579FF" w:rsidP="00F579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0AC7D1E8" w14:textId="77777777" w:rsidR="00F579FF" w:rsidRPr="002A7705" w:rsidRDefault="00F579FF" w:rsidP="00F579FF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ECC79AA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643410" w14:textId="77777777" w:rsidR="00F579FF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2E4AB1" w14:textId="77777777" w:rsidR="00F579FF" w:rsidRPr="002A7705" w:rsidRDefault="00F579FF" w:rsidP="00F5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42BF6" w14:textId="77777777" w:rsidR="00F579FF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4475707" w14:textId="77777777" w:rsidR="0084382A" w:rsidRPr="00C37299" w:rsidRDefault="0084382A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</w:t>
            </w:r>
            <w:r w:rsidR="009B3B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2,733</w:t>
            </w:r>
          </w:p>
        </w:tc>
        <w:tc>
          <w:tcPr>
            <w:tcW w:w="270" w:type="dxa"/>
          </w:tcPr>
          <w:p w14:paraId="6FE29F80" w14:textId="77777777" w:rsidR="00F579FF" w:rsidRPr="002A7705" w:rsidRDefault="00F579FF" w:rsidP="00F579FF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DEA5C" w14:textId="77777777" w:rsidR="00F579FF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4E4A4D1" w14:textId="77777777" w:rsidR="00F579FF" w:rsidRPr="00C37299" w:rsidRDefault="00F579FF" w:rsidP="00F579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4,970</w:t>
            </w:r>
          </w:p>
        </w:tc>
      </w:tr>
    </w:tbl>
    <w:p w14:paraId="01B34A24" w14:textId="77777777" w:rsidR="00742685" w:rsidRPr="007401B5" w:rsidRDefault="00F84266" w:rsidP="00986C82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7401B5">
        <w:rPr>
          <w:rFonts w:ascii="Angsana New" w:hAnsi="Angsana New" w:cs="Angsana New"/>
          <w:sz w:val="30"/>
          <w:szCs w:val="30"/>
          <w:cs/>
          <w:lang w:val="th-TH"/>
        </w:rPr>
        <w:t xml:space="preserve">ษีเงินได้ </w:t>
      </w:r>
    </w:p>
    <w:p w14:paraId="562FECB1" w14:textId="77777777" w:rsidR="00250F03" w:rsidRPr="00B8226C" w:rsidRDefault="00250F03" w:rsidP="0025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07982330" w14:textId="77777777" w:rsidR="00250F03" w:rsidRDefault="00250F03" w:rsidP="00B8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28AAD98" w14:textId="77777777" w:rsidR="00F033A4" w:rsidRPr="00B8226C" w:rsidRDefault="00F033A4" w:rsidP="00FB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0" w:type="auto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12"/>
        <w:gridCol w:w="954"/>
        <w:gridCol w:w="1404"/>
        <w:gridCol w:w="450"/>
        <w:gridCol w:w="1326"/>
        <w:gridCol w:w="6"/>
      </w:tblGrid>
      <w:tr w:rsidR="008C5EDB" w:rsidRPr="002A7705" w14:paraId="76FF3549" w14:textId="77777777" w:rsidTr="0037555F">
        <w:trPr>
          <w:cantSplit/>
          <w:tblHeader/>
          <w:jc w:val="right"/>
        </w:trPr>
        <w:tc>
          <w:tcPr>
            <w:tcW w:w="5112" w:type="dxa"/>
          </w:tcPr>
          <w:p w14:paraId="4D329329" w14:textId="77777777" w:rsidR="008C5EDB" w:rsidRPr="002A7705" w:rsidRDefault="008C5EDB" w:rsidP="008C5EDB">
            <w:pPr>
              <w:pStyle w:val="acctfourfigures"/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4457F3" w14:textId="77777777"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</w:tcPr>
          <w:p w14:paraId="60EEC6C3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F842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14:paraId="434C1D9A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5A1872F6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26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41E0D" w:rsidRPr="002A7705" w14:paraId="730908A3" w14:textId="77777777" w:rsidTr="0037555F">
        <w:trPr>
          <w:gridAfter w:val="1"/>
          <w:wAfter w:w="6" w:type="dxa"/>
          <w:cantSplit/>
          <w:jc w:val="right"/>
        </w:trPr>
        <w:tc>
          <w:tcPr>
            <w:tcW w:w="5112" w:type="dxa"/>
          </w:tcPr>
          <w:p w14:paraId="37AC1D44" w14:textId="77777777" w:rsidR="00941E0D" w:rsidRPr="002A7705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60EB9B55" w14:textId="77777777" w:rsidR="00941E0D" w:rsidRPr="002A7705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80" w:type="dxa"/>
            <w:gridSpan w:val="3"/>
          </w:tcPr>
          <w:p w14:paraId="49B2FFB8" w14:textId="77777777" w:rsidR="00941E0D" w:rsidRPr="002A7705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2A7705" w14:paraId="094D05C0" w14:textId="77777777" w:rsidTr="0037555F">
        <w:trPr>
          <w:cantSplit/>
          <w:jc w:val="right"/>
        </w:trPr>
        <w:tc>
          <w:tcPr>
            <w:tcW w:w="5112" w:type="dxa"/>
          </w:tcPr>
          <w:p w14:paraId="3C9D4A67" w14:textId="77777777" w:rsidR="00941E0D" w:rsidRPr="002A7705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54" w:type="dxa"/>
          </w:tcPr>
          <w:p w14:paraId="793C2E8D" w14:textId="77777777" w:rsidR="00941E0D" w:rsidRPr="002A7705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4D2CEF6" w14:textId="77777777" w:rsidR="00941E0D" w:rsidRPr="00B80920" w:rsidRDefault="00941E0D" w:rsidP="00941E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765A7108" w14:textId="77777777" w:rsidR="00941E0D" w:rsidRPr="002A7705" w:rsidRDefault="00941E0D" w:rsidP="00941E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06AF2C8E" w14:textId="77777777" w:rsidR="00941E0D" w:rsidRPr="002A7705" w:rsidRDefault="00941E0D" w:rsidP="00941E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266" w:rsidRPr="002A7705" w14:paraId="77939748" w14:textId="77777777" w:rsidTr="0037555F">
        <w:trPr>
          <w:cantSplit/>
          <w:jc w:val="right"/>
        </w:trPr>
        <w:tc>
          <w:tcPr>
            <w:tcW w:w="5112" w:type="dxa"/>
          </w:tcPr>
          <w:p w14:paraId="6AE25922" w14:textId="77777777" w:rsidR="00F84266" w:rsidRPr="002A7705" w:rsidRDefault="00F84266" w:rsidP="00F867C7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54" w:type="dxa"/>
          </w:tcPr>
          <w:p w14:paraId="08826B03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E4FF6BC" w14:textId="77777777" w:rsidR="00F84266" w:rsidRPr="008268DB" w:rsidRDefault="007A44C1" w:rsidP="007A44C1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11,92</w:t>
            </w:r>
            <w:r w:rsidR="00073C8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450" w:type="dxa"/>
          </w:tcPr>
          <w:p w14:paraId="2CB936F5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587E125E" w14:textId="77777777" w:rsidR="00F84266" w:rsidRPr="008268DB" w:rsidRDefault="00F84266" w:rsidP="00986C82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84266" w:rsidRPr="002A7705" w14:paraId="1DAD8FCF" w14:textId="77777777" w:rsidTr="0037555F">
        <w:trPr>
          <w:cantSplit/>
          <w:jc w:val="right"/>
        </w:trPr>
        <w:tc>
          <w:tcPr>
            <w:tcW w:w="5112" w:type="dxa"/>
          </w:tcPr>
          <w:p w14:paraId="741F9E03" w14:textId="77777777" w:rsidR="00F84266" w:rsidRPr="002A7705" w:rsidRDefault="00F84266" w:rsidP="00B80920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54" w:type="dxa"/>
          </w:tcPr>
          <w:p w14:paraId="7BFDD8D7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474A4C5" w14:textId="77777777" w:rsidR="00F84266" w:rsidRPr="008268DB" w:rsidRDefault="007A44C1" w:rsidP="007A44C1">
            <w:pPr>
              <w:pStyle w:val="acctfourfigures"/>
              <w:tabs>
                <w:tab w:val="clear" w:pos="765"/>
                <w:tab w:val="left" w:pos="636"/>
                <w:tab w:val="left" w:pos="732"/>
              </w:tabs>
              <w:spacing w:line="240" w:lineRule="auto"/>
              <w:ind w:right="-35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450" w:type="dxa"/>
          </w:tcPr>
          <w:p w14:paraId="19E1EC5D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0B357A9D" w14:textId="77777777" w:rsidR="00F84266" w:rsidRPr="008268DB" w:rsidRDefault="00F84266" w:rsidP="006A0927">
            <w:pPr>
              <w:pStyle w:val="acctfourfigures"/>
              <w:tabs>
                <w:tab w:val="clear" w:pos="765"/>
                <w:tab w:val="left" w:pos="98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84266" w:rsidRPr="002A7705" w14:paraId="1F9037FD" w14:textId="77777777" w:rsidTr="0037555F">
        <w:trPr>
          <w:cantSplit/>
          <w:jc w:val="right"/>
        </w:trPr>
        <w:tc>
          <w:tcPr>
            <w:tcW w:w="5112" w:type="dxa"/>
          </w:tcPr>
          <w:p w14:paraId="2672C993" w14:textId="77777777" w:rsidR="00F84266" w:rsidRPr="002A7705" w:rsidRDefault="00F84266" w:rsidP="00F867C7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CABC9EC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77777777" w:rsidR="00F84266" w:rsidRPr="008268DB" w:rsidRDefault="00451C8F" w:rsidP="00F84266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11,92</w:t>
            </w:r>
            <w:r w:rsidR="00073C8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450" w:type="dxa"/>
          </w:tcPr>
          <w:p w14:paraId="6C11BEE1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4BE29" w14:textId="77777777" w:rsidR="00F84266" w:rsidRPr="008268DB" w:rsidRDefault="00F84266" w:rsidP="00C6424D">
            <w:pPr>
              <w:pStyle w:val="acctfourfigures"/>
              <w:tabs>
                <w:tab w:val="clear" w:pos="765"/>
                <w:tab w:val="left" w:pos="804"/>
                <w:tab w:val="left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84266" w:rsidRPr="002A7705" w14:paraId="34DE4B4F" w14:textId="77777777" w:rsidTr="0037555F">
        <w:trPr>
          <w:cantSplit/>
          <w:jc w:val="right"/>
        </w:trPr>
        <w:tc>
          <w:tcPr>
            <w:tcW w:w="5112" w:type="dxa"/>
            <w:shd w:val="clear" w:color="auto" w:fill="auto"/>
          </w:tcPr>
          <w:p w14:paraId="7AC09995" w14:textId="77777777" w:rsidR="00F84266" w:rsidRPr="002A7705" w:rsidRDefault="00F84266" w:rsidP="00B80920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54" w:type="dxa"/>
            <w:shd w:val="clear" w:color="auto" w:fill="auto"/>
          </w:tcPr>
          <w:p w14:paraId="49D0DD91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CD0E801" w14:textId="77777777" w:rsidR="00F84266" w:rsidRPr="008268DB" w:rsidRDefault="00F84266" w:rsidP="00F84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5615085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5AD65C" w14:textId="77777777" w:rsidR="00F84266" w:rsidRPr="008268DB" w:rsidRDefault="00F84266" w:rsidP="00C642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4266" w:rsidRPr="002A7705" w14:paraId="11A00A89" w14:textId="77777777" w:rsidTr="0037555F">
        <w:trPr>
          <w:cantSplit/>
          <w:jc w:val="right"/>
        </w:trPr>
        <w:tc>
          <w:tcPr>
            <w:tcW w:w="5112" w:type="dxa"/>
            <w:shd w:val="clear" w:color="auto" w:fill="auto"/>
          </w:tcPr>
          <w:p w14:paraId="4EFBDEE7" w14:textId="77777777" w:rsidR="00F84266" w:rsidRPr="002A7705" w:rsidRDefault="00F84266" w:rsidP="00B80920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54" w:type="dxa"/>
            <w:shd w:val="clear" w:color="auto" w:fill="auto"/>
          </w:tcPr>
          <w:p w14:paraId="2FA32F84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262AE80" w14:textId="77777777" w:rsidR="00F84266" w:rsidRPr="008268DB" w:rsidRDefault="00B70BF1" w:rsidP="00322CE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073C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3ECD2C48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8A071" w14:textId="77777777" w:rsidR="00F84266" w:rsidRPr="008268DB" w:rsidRDefault="00F84266" w:rsidP="00F8426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84266" w:rsidRPr="002A7705" w14:paraId="5F830BDC" w14:textId="77777777" w:rsidTr="0037555F">
        <w:trPr>
          <w:cantSplit/>
          <w:jc w:val="right"/>
        </w:trPr>
        <w:tc>
          <w:tcPr>
            <w:tcW w:w="5112" w:type="dxa"/>
            <w:shd w:val="clear" w:color="auto" w:fill="auto"/>
          </w:tcPr>
          <w:p w14:paraId="43C0EA6F" w14:textId="77777777" w:rsidR="00F84266" w:rsidRPr="002A7705" w:rsidRDefault="00F84266" w:rsidP="00B80920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B80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4" w:type="dxa"/>
            <w:shd w:val="clear" w:color="auto" w:fill="auto"/>
          </w:tcPr>
          <w:p w14:paraId="5AEE74CC" w14:textId="77777777" w:rsidR="00F84266" w:rsidRPr="002A7705" w:rsidRDefault="00F84266" w:rsidP="00F8426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  <w:shd w:val="clear" w:color="auto" w:fill="auto"/>
          </w:tcPr>
          <w:p w14:paraId="09039319" w14:textId="77777777" w:rsidR="00F84266" w:rsidRPr="008268DB" w:rsidRDefault="00B70BF1" w:rsidP="00322CE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12,087</w:t>
            </w:r>
          </w:p>
        </w:tc>
        <w:tc>
          <w:tcPr>
            <w:tcW w:w="450" w:type="dxa"/>
            <w:shd w:val="clear" w:color="auto" w:fill="auto"/>
          </w:tcPr>
          <w:p w14:paraId="692EE984" w14:textId="77777777" w:rsidR="00F84266" w:rsidRPr="002A7705" w:rsidRDefault="00F84266" w:rsidP="00F8426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C15913" w14:textId="77777777" w:rsidR="00F84266" w:rsidRPr="008268DB" w:rsidRDefault="00F84266" w:rsidP="00F8426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448</w:t>
            </w:r>
          </w:p>
        </w:tc>
      </w:tr>
    </w:tbl>
    <w:p w14:paraId="416AEE95" w14:textId="77777777" w:rsidR="00634F16" w:rsidRPr="003725D6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484FE2" w:rsidRPr="00891863" w14:paraId="0C7198C4" w14:textId="77777777" w:rsidTr="00C6424D">
        <w:trPr>
          <w:trHeight w:val="20"/>
          <w:tblHeader/>
        </w:trPr>
        <w:tc>
          <w:tcPr>
            <w:tcW w:w="3330" w:type="dxa"/>
            <w:vMerge w:val="restart"/>
            <w:vAlign w:val="bottom"/>
          </w:tcPr>
          <w:p w14:paraId="3E4FA70A" w14:textId="77777777" w:rsidR="00484FE2" w:rsidRDefault="00484FE2" w:rsidP="00B8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  <w:p w14:paraId="10C80D77" w14:textId="77777777" w:rsidR="003725D6" w:rsidRPr="00542D05" w:rsidRDefault="003725D6" w:rsidP="00B8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6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057" w:type="dxa"/>
            <w:gridSpan w:val="5"/>
          </w:tcPr>
          <w:p w14:paraId="65B9581C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42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27607C3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14:paraId="5514724B" w14:textId="77777777" w:rsidR="00484FE2" w:rsidRPr="00542D05" w:rsidRDefault="00484FE2" w:rsidP="00986C8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426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4FE2" w:rsidRPr="00891863" w14:paraId="1E014621" w14:textId="77777777" w:rsidTr="00C6424D">
        <w:trPr>
          <w:trHeight w:val="20"/>
          <w:tblHeader/>
        </w:trPr>
        <w:tc>
          <w:tcPr>
            <w:tcW w:w="3330" w:type="dxa"/>
            <w:vMerge/>
          </w:tcPr>
          <w:p w14:paraId="7CFE51CB" w14:textId="77777777" w:rsidR="00484FE2" w:rsidRPr="00542D05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94DA99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92F12E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03B4421" w14:textId="77777777"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CB19EB2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5220468" w14:textId="77777777"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50FD948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C0F6E47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0692CE" w14:textId="77777777"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23AA9CD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F90E374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2CC01" w14:textId="77777777"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3092DA9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2298A6F" w14:textId="77777777"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EB0763A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2B467DC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84FE2" w:rsidRPr="00891863" w14:paraId="38A7ECC1" w14:textId="77777777" w:rsidTr="00C6424D">
        <w:trPr>
          <w:trHeight w:val="20"/>
          <w:tblHeader/>
        </w:trPr>
        <w:tc>
          <w:tcPr>
            <w:tcW w:w="3330" w:type="dxa"/>
          </w:tcPr>
          <w:p w14:paraId="31EC2659" w14:textId="77777777" w:rsidR="00484FE2" w:rsidRPr="00542D05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4B87ED50" w14:textId="77777777"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42D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84266" w:rsidRPr="00891863" w14:paraId="2B54C8BF" w14:textId="77777777" w:rsidTr="00C6424D">
        <w:trPr>
          <w:cantSplit/>
          <w:trHeight w:val="20"/>
        </w:trPr>
        <w:tc>
          <w:tcPr>
            <w:tcW w:w="3330" w:type="dxa"/>
          </w:tcPr>
          <w:p w14:paraId="1D328806" w14:textId="77777777" w:rsidR="00F84266" w:rsidRPr="00542D05" w:rsidRDefault="00B80920" w:rsidP="00B8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กำไรจากการวัดมูลค่าเงินลงทุนเผื่อขาย</w:t>
            </w:r>
          </w:p>
        </w:tc>
        <w:tc>
          <w:tcPr>
            <w:tcW w:w="871" w:type="dxa"/>
            <w:vAlign w:val="bottom"/>
          </w:tcPr>
          <w:p w14:paraId="369914D7" w14:textId="77777777" w:rsidR="00F84266" w:rsidRPr="000201DB" w:rsidRDefault="00E03A25" w:rsidP="00E03A2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C13A99" w14:textId="77777777" w:rsidR="00F84266" w:rsidRPr="000201DB" w:rsidRDefault="00F84266" w:rsidP="00E03A2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4F1C5C9" w14:textId="77777777" w:rsidR="00F84266" w:rsidRPr="000201DB" w:rsidRDefault="00E03A25" w:rsidP="00E03A2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3DB7C9" w14:textId="77777777" w:rsidR="00F84266" w:rsidRPr="000201DB" w:rsidRDefault="00F84266" w:rsidP="00E03A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CC09F52" w14:textId="77777777" w:rsidR="00F84266" w:rsidRPr="000201DB" w:rsidRDefault="00E03A25" w:rsidP="00E03A2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ACC5A8" w14:textId="77777777" w:rsidR="00F84266" w:rsidRPr="00542D05" w:rsidRDefault="00F84266" w:rsidP="00F8426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327B911" w14:textId="77777777" w:rsidR="00F84266" w:rsidRPr="000201DB" w:rsidRDefault="00F84266" w:rsidP="00F84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0" w:type="dxa"/>
            <w:vAlign w:val="bottom"/>
          </w:tcPr>
          <w:p w14:paraId="45F37E8B" w14:textId="77777777" w:rsidR="00F84266" w:rsidRPr="000201DB" w:rsidRDefault="00F84266" w:rsidP="00F8426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4A6B45" w14:textId="77777777" w:rsidR="00F84266" w:rsidRPr="000201DB" w:rsidRDefault="00F84266" w:rsidP="00F842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180" w:type="dxa"/>
            <w:vAlign w:val="bottom"/>
          </w:tcPr>
          <w:p w14:paraId="27020890" w14:textId="77777777" w:rsidR="00F84266" w:rsidRPr="000201DB" w:rsidRDefault="00F84266" w:rsidP="00F8426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40F55A1" w14:textId="77777777" w:rsidR="00F84266" w:rsidRPr="000201DB" w:rsidRDefault="00F84266" w:rsidP="00C6424D">
            <w:pPr>
              <w:pStyle w:val="acctfourfigures"/>
              <w:tabs>
                <w:tab w:val="clear" w:pos="765"/>
                <w:tab w:val="decimal" w:pos="432"/>
                <w:tab w:val="left" w:pos="684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501</w:t>
            </w:r>
          </w:p>
        </w:tc>
      </w:tr>
      <w:tr w:rsidR="00E03A25" w:rsidRPr="00891863" w14:paraId="73A3DA37" w14:textId="77777777" w:rsidTr="00C6424D">
        <w:trPr>
          <w:cantSplit/>
          <w:trHeight w:val="20"/>
        </w:trPr>
        <w:tc>
          <w:tcPr>
            <w:tcW w:w="3330" w:type="dxa"/>
          </w:tcPr>
          <w:p w14:paraId="6EA61742" w14:textId="77777777" w:rsidR="00E03A25" w:rsidRPr="00542D05" w:rsidRDefault="00E03A25" w:rsidP="00B8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D730F1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D7207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D8C66B6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4D2ACE" w14:textId="77777777" w:rsidR="00E03A25" w:rsidRPr="000201DB" w:rsidRDefault="00E03A25" w:rsidP="00E03A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170271B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923D4" w14:textId="77777777" w:rsidR="00E03A25" w:rsidRPr="00542D05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C0060F1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br/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93F12A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797BC95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90</w:t>
            </w:r>
          </w:p>
        </w:tc>
        <w:tc>
          <w:tcPr>
            <w:tcW w:w="180" w:type="dxa"/>
          </w:tcPr>
          <w:p w14:paraId="132AA8A7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694C058" w14:textId="77777777" w:rsidR="00E03A25" w:rsidRPr="000201DB" w:rsidRDefault="00E03A25" w:rsidP="00C6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E03A25" w:rsidRPr="00891863" w14:paraId="6AE04AD0" w14:textId="77777777" w:rsidTr="00C6424D">
        <w:trPr>
          <w:cantSplit/>
          <w:trHeight w:val="20"/>
        </w:trPr>
        <w:tc>
          <w:tcPr>
            <w:tcW w:w="3330" w:type="dxa"/>
          </w:tcPr>
          <w:p w14:paraId="6FF75F8C" w14:textId="77777777" w:rsidR="00E03A25" w:rsidRPr="00542D05" w:rsidRDefault="00E03A25" w:rsidP="0098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96989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F260FE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FE145" w14:textId="77777777" w:rsidR="00E03A25" w:rsidRPr="00E03A25" w:rsidRDefault="00E03A25" w:rsidP="00E03A2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3A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F1D1E2" w14:textId="77777777" w:rsidR="00E03A25" w:rsidRPr="00E03A25" w:rsidRDefault="00E03A25" w:rsidP="00E03A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D9F53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A5ECEC" w14:textId="77777777" w:rsidR="00E03A25" w:rsidRPr="00542D05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EF54D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180" w:type="dxa"/>
          </w:tcPr>
          <w:p w14:paraId="2C953D1A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5D5C6" w14:textId="77777777" w:rsidR="00E03A25" w:rsidRPr="000201DB" w:rsidRDefault="00E03A25" w:rsidP="00E03A25">
            <w:pPr>
              <w:pStyle w:val="acctfourfigures"/>
              <w:tabs>
                <w:tab w:val="clear" w:pos="765"/>
                <w:tab w:val="decimal" w:pos="760"/>
                <w:tab w:val="decimal" w:pos="82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Pr="000201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F70A23" w14:textId="77777777" w:rsidR="00E03A25" w:rsidRPr="000201DB" w:rsidRDefault="00E03A25" w:rsidP="00E0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CA845" w14:textId="77777777" w:rsidR="00E03A25" w:rsidRPr="000201DB" w:rsidRDefault="00C6424D" w:rsidP="00C6424D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</w:t>
            </w:r>
            <w:r w:rsidR="00E03A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(394)</w:t>
            </w:r>
          </w:p>
        </w:tc>
      </w:tr>
    </w:tbl>
    <w:p w14:paraId="39A2EF32" w14:textId="77777777" w:rsidR="00A55AA3" w:rsidRPr="006B652A" w:rsidRDefault="00563EA6" w:rsidP="006B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</w:t>
      </w:r>
    </w:p>
    <w:p w14:paraId="3ABF1EB7" w14:textId="77777777" w:rsidR="006B652A" w:rsidRDefault="006B652A">
      <w:r>
        <w:br w:type="page"/>
      </w:r>
    </w:p>
    <w:tbl>
      <w:tblPr>
        <w:tblW w:w="927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265"/>
        <w:gridCol w:w="1206"/>
        <w:gridCol w:w="265"/>
        <w:gridCol w:w="947"/>
        <w:gridCol w:w="183"/>
        <w:gridCol w:w="1274"/>
      </w:tblGrid>
      <w:tr w:rsidR="008C5EDB" w:rsidRPr="002A7705" w14:paraId="3E16A446" w14:textId="77777777" w:rsidTr="00850761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14:paraId="510A2C3E" w14:textId="77777777" w:rsidR="008C5EDB" w:rsidRPr="002A7705" w:rsidRDefault="00484FE2" w:rsidP="008C5EDB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1" w:type="dxa"/>
            <w:gridSpan w:val="3"/>
          </w:tcPr>
          <w:p w14:paraId="0E503798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A55A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3671795E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3A49D900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55AA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01B41" w:rsidRPr="002A7705" w14:paraId="3A6EBCC6" w14:textId="77777777" w:rsidTr="00850761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14:paraId="05A8F204" w14:textId="77777777" w:rsidR="00D01B41" w:rsidRPr="002A7705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93C19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14:paraId="23637136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8FAEE33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D90DC3E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095DF578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14:paraId="749E9FE2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4689026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2A7705" w14:paraId="3BC37860" w14:textId="77777777" w:rsidTr="00850761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14:paraId="454CCFE5" w14:textId="77777777" w:rsidR="00D01B41" w:rsidRPr="002A7705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D06779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14:paraId="0C1E5A49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37A6762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9DCCB4F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76704BB8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14:paraId="4D15D09F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8F14A7D" w14:textId="77777777"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55AA3" w:rsidRPr="002A7705" w14:paraId="584ADA42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54EDC1FB" w14:textId="77777777" w:rsidR="00A55AA3" w:rsidRPr="002A7705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37A27C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316142E5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B50087B" w14:textId="77777777" w:rsidR="00A55AA3" w:rsidRPr="00871C27" w:rsidRDefault="00C10F4E" w:rsidP="0085076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330,569</w:t>
            </w:r>
          </w:p>
        </w:tc>
        <w:tc>
          <w:tcPr>
            <w:tcW w:w="265" w:type="dxa"/>
            <w:shd w:val="clear" w:color="auto" w:fill="auto"/>
          </w:tcPr>
          <w:p w14:paraId="486246DA" w14:textId="77777777" w:rsidR="00A55AA3" w:rsidRPr="00785E3A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D44EFE2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8B3B75F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</w:tcPr>
          <w:p w14:paraId="018EA489" w14:textId="77777777" w:rsidR="00A55AA3" w:rsidRPr="00871C27" w:rsidRDefault="00A55AA3" w:rsidP="00A74E2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22,437</w:t>
            </w:r>
          </w:p>
        </w:tc>
      </w:tr>
      <w:tr w:rsidR="00A55AA3" w:rsidRPr="002A7705" w14:paraId="7C1BBBDA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4AA4028C" w14:textId="77777777" w:rsidR="00A55AA3" w:rsidRPr="002A7705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02A1BC" w14:textId="77777777" w:rsidR="00A55AA3" w:rsidRPr="00871C27" w:rsidRDefault="00C10F4E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2D0359DA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749ACEA4" w14:textId="77777777" w:rsidR="00A55AA3" w:rsidRPr="00871C27" w:rsidRDefault="00C10F4E" w:rsidP="0085076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66,114</w:t>
            </w:r>
          </w:p>
        </w:tc>
        <w:tc>
          <w:tcPr>
            <w:tcW w:w="265" w:type="dxa"/>
            <w:shd w:val="clear" w:color="auto" w:fill="auto"/>
          </w:tcPr>
          <w:p w14:paraId="71F67099" w14:textId="77777777" w:rsidR="00A55AA3" w:rsidRPr="002A7705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164A83B6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C2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3" w:type="dxa"/>
            <w:shd w:val="clear" w:color="auto" w:fill="auto"/>
          </w:tcPr>
          <w:p w14:paraId="43ABA6C6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2B29C29D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4,487</w:t>
            </w:r>
          </w:p>
        </w:tc>
      </w:tr>
      <w:tr w:rsidR="00A55AA3" w:rsidRPr="002A7705" w14:paraId="66F79026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4F028A96" w14:textId="77777777" w:rsidR="00EE562B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817BD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="00817BD5" w:rsidRPr="00817B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562B">
              <w:rPr>
                <w:rFonts w:ascii="Angsana New" w:hAnsi="Angsana New"/>
                <w:sz w:val="30"/>
                <w:szCs w:val="30"/>
              </w:rPr>
              <w:t>–</w:t>
            </w:r>
            <w:r w:rsidR="00817BD5" w:rsidRPr="00817B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7BD5" w:rsidRPr="00817BD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817BD5">
              <w:rPr>
                <w:rFonts w:ascii="Angsana New" w:hAnsi="Angsana New" w:hint="cs"/>
                <w:sz w:val="30"/>
                <w:szCs w:val="30"/>
                <w:cs/>
              </w:rPr>
              <w:t>ที่ได้รับ</w:t>
            </w:r>
          </w:p>
          <w:p w14:paraId="2F8B8804" w14:textId="77777777" w:rsidR="00A55AA3" w:rsidRPr="002A7705" w:rsidRDefault="00EE562B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7BD5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990" w:type="dxa"/>
            <w:shd w:val="clear" w:color="auto" w:fill="auto"/>
          </w:tcPr>
          <w:p w14:paraId="16EDCE08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05D4CF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6C1E31D" w14:textId="77777777" w:rsidR="00EF43E4" w:rsidRDefault="00EF43E4" w:rsidP="00A55AA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77777777" w:rsidR="00A55AA3" w:rsidRPr="00871C27" w:rsidRDefault="00EF43E4" w:rsidP="00850761">
            <w:pPr>
              <w:pStyle w:val="acctfourfigures"/>
              <w:tabs>
                <w:tab w:val="clear" w:pos="765"/>
                <w:tab w:val="decimal" w:pos="290"/>
                <w:tab w:val="left" w:pos="96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 w:rsidR="006B0D40">
              <w:rPr>
                <w:rFonts w:ascii="Angsana New" w:hAnsi="Angsana New"/>
                <w:sz w:val="30"/>
                <w:szCs w:val="30"/>
                <w:lang w:val="en-US" w:bidi="th-TH"/>
              </w:rPr>
              <w:t>4,837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D6A9B9F" w14:textId="77777777" w:rsidR="00A55AA3" w:rsidRPr="002A7705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4DE0CAFF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D8873B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64C8C02B" w14:textId="77777777" w:rsidR="00EF43E4" w:rsidRDefault="00EF43E4" w:rsidP="00A55AA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(26,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5AA3" w:rsidRPr="002A7705" w14:paraId="14605FF8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4261E383" w14:textId="77777777" w:rsidR="00A55AA3" w:rsidRPr="002A7705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061ED09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7CF40F3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4FB531D" w14:textId="1CAE463B" w:rsidR="00A55AA3" w:rsidRPr="00871C27" w:rsidRDefault="00D65FBC" w:rsidP="0085076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895</w:t>
            </w:r>
          </w:p>
        </w:tc>
        <w:tc>
          <w:tcPr>
            <w:tcW w:w="265" w:type="dxa"/>
            <w:shd w:val="clear" w:color="auto" w:fill="auto"/>
          </w:tcPr>
          <w:p w14:paraId="28B05927" w14:textId="77777777" w:rsidR="00A55AA3" w:rsidRPr="002A7705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1058E9F0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E135B94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7AD09DF" w14:textId="77777777" w:rsidR="00A55AA3" w:rsidRPr="00871C27" w:rsidRDefault="00124ACD" w:rsidP="00A55AA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2,297</w:t>
            </w:r>
          </w:p>
        </w:tc>
      </w:tr>
      <w:tr w:rsidR="005A1231" w:rsidRPr="002A7705" w14:paraId="486BD946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504E6A29" w14:textId="77777777" w:rsidR="005A1231" w:rsidRDefault="00DA2977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5A1231" w:rsidRPr="005A1231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F00139">
              <w:rPr>
                <w:rFonts w:ascii="Angsana New" w:hAnsi="Angsana New" w:hint="cs"/>
                <w:sz w:val="30"/>
                <w:szCs w:val="30"/>
                <w:cs/>
              </w:rPr>
              <w:t>ถือเป็นรายจ่ายทางภาษีได้เพิ่มขึ้น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6B4B8228" w14:textId="77777777" w:rsidR="005A1231" w:rsidRPr="00871C27" w:rsidRDefault="005A1231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ACD1B83" w14:textId="77777777" w:rsidR="005A1231" w:rsidRPr="00871C27" w:rsidRDefault="005A1231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9A5487B" w14:textId="05FBAD2E" w:rsidR="005A1231" w:rsidRPr="00871C27" w:rsidRDefault="00124ACD" w:rsidP="00850761">
            <w:pPr>
              <w:pStyle w:val="acctfourfigures"/>
              <w:tabs>
                <w:tab w:val="clear" w:pos="765"/>
                <w:tab w:val="decimal" w:pos="290"/>
                <w:tab w:val="left" w:pos="94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F001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65FBC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F001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4DA7300" w14:textId="77777777" w:rsidR="005A1231" w:rsidRPr="00162D81" w:rsidRDefault="005A1231" w:rsidP="00162D81">
            <w:pPr>
              <w:pStyle w:val="acctfourfigures"/>
              <w:tabs>
                <w:tab w:val="decimal" w:pos="29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1B7A7216" w14:textId="77777777" w:rsidR="005A1231" w:rsidRPr="00871C27" w:rsidRDefault="005A1231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777A7A" w14:textId="77777777" w:rsidR="005A1231" w:rsidRPr="00871C27" w:rsidRDefault="005A1231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9A274E8" w14:textId="77777777" w:rsidR="005A1231" w:rsidRPr="00871C27" w:rsidRDefault="00124ACD" w:rsidP="00124AC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19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5AA3" w:rsidRPr="002A7705" w14:paraId="1A0DB4E6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6C7B28F8" w14:textId="77777777" w:rsidR="00A55AA3" w:rsidRPr="002A7705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6A0927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4BDFAA6E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E9A0D02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6F1F7C4" w14:textId="77777777" w:rsidR="00A55AA3" w:rsidRPr="00871C27" w:rsidRDefault="00EF43E4" w:rsidP="00EF43E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BB0594" w14:textId="77777777" w:rsidR="00A55AA3" w:rsidRPr="002A7705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70D1BD67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5C12ED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1C4EE757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5AA3" w:rsidRPr="002A7705" w14:paraId="6C0E7439" w14:textId="77777777" w:rsidTr="00850761">
        <w:trPr>
          <w:cantSplit/>
          <w:jc w:val="right"/>
        </w:trPr>
        <w:tc>
          <w:tcPr>
            <w:tcW w:w="4140" w:type="dxa"/>
            <w:shd w:val="clear" w:color="auto" w:fill="auto"/>
          </w:tcPr>
          <w:p w14:paraId="1AE18930" w14:textId="77777777" w:rsidR="00A55AA3" w:rsidRPr="002A7705" w:rsidRDefault="00A55AA3" w:rsidP="00A55AA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507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958C1AA" w14:textId="77777777" w:rsidR="00A55AA3" w:rsidRPr="00871C27" w:rsidRDefault="00C10F4E" w:rsidP="00A55AA3">
            <w:pPr>
              <w:pStyle w:val="acctfourfigures"/>
              <w:tabs>
                <w:tab w:val="clear" w:pos="765"/>
                <w:tab w:val="left" w:pos="353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3.6</w:t>
            </w:r>
            <w:r w:rsidR="006B0D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3D0A7EAF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D6F1" w14:textId="77777777" w:rsidR="00A55AA3" w:rsidRPr="00871C27" w:rsidRDefault="00C10F4E" w:rsidP="00124AC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12,087</w:t>
            </w:r>
          </w:p>
        </w:tc>
        <w:tc>
          <w:tcPr>
            <w:tcW w:w="265" w:type="dxa"/>
            <w:shd w:val="clear" w:color="auto" w:fill="auto"/>
          </w:tcPr>
          <w:p w14:paraId="7304AD72" w14:textId="77777777" w:rsidR="00A55AA3" w:rsidRPr="002A7705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157EDCB6" w14:textId="77777777" w:rsidR="00A55AA3" w:rsidRPr="00871C27" w:rsidRDefault="00A55AA3" w:rsidP="00A55AA3">
            <w:pPr>
              <w:pStyle w:val="acctfourfigures"/>
              <w:tabs>
                <w:tab w:val="clear" w:pos="765"/>
                <w:tab w:val="left" w:pos="353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C27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3EE5F3FB" w14:textId="77777777" w:rsidR="00A55AA3" w:rsidRPr="00871C27" w:rsidRDefault="00A55AA3" w:rsidP="00A55A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B110" w14:textId="77777777" w:rsidR="00A55AA3" w:rsidRPr="00871C27" w:rsidRDefault="00A55AA3" w:rsidP="00DC421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</w:tr>
    </w:tbl>
    <w:p w14:paraId="018D9E81" w14:textId="77777777" w:rsidR="00655206" w:rsidRPr="003F16F3" w:rsidRDefault="00655206" w:rsidP="00850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firstLine="90"/>
        <w:rPr>
          <w:rFonts w:ascii="Angsana New" w:hAnsi="Angsana New"/>
          <w:i/>
          <w:iCs/>
          <w:sz w:val="24"/>
          <w:szCs w:val="24"/>
        </w:rPr>
      </w:pPr>
    </w:p>
    <w:tbl>
      <w:tblPr>
        <w:tblW w:w="936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360"/>
        <w:gridCol w:w="1260"/>
        <w:gridCol w:w="270"/>
        <w:gridCol w:w="1080"/>
        <w:gridCol w:w="270"/>
        <w:gridCol w:w="1080"/>
        <w:gridCol w:w="270"/>
        <w:gridCol w:w="984"/>
        <w:gridCol w:w="6"/>
      </w:tblGrid>
      <w:tr w:rsidR="00484FE2" w:rsidRPr="00484FE2" w14:paraId="2278573F" w14:textId="77777777" w:rsidTr="00850761">
        <w:trPr>
          <w:gridAfter w:val="1"/>
          <w:wAfter w:w="6" w:type="dxa"/>
          <w:tblHeader/>
        </w:trPr>
        <w:tc>
          <w:tcPr>
            <w:tcW w:w="3780" w:type="dxa"/>
            <w:shd w:val="clear" w:color="auto" w:fill="auto"/>
          </w:tcPr>
          <w:p w14:paraId="31066EA4" w14:textId="77777777"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ECF50C2" w14:textId="77777777"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5A1D3F" w14:textId="77777777"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620D84B" w14:textId="77777777"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1516B05B" w14:textId="77777777"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84FE2" w:rsidRPr="00484FE2" w14:paraId="20FECC7A" w14:textId="77777777" w:rsidTr="00850761">
        <w:trPr>
          <w:tblHeader/>
        </w:trPr>
        <w:tc>
          <w:tcPr>
            <w:tcW w:w="3780" w:type="dxa"/>
            <w:shd w:val="clear" w:color="auto" w:fill="auto"/>
          </w:tcPr>
          <w:p w14:paraId="7DB7CA99" w14:textId="77777777" w:rsidR="00484FE2" w:rsidRPr="00484FE2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tcBorders>
              <w:bottom w:val="nil"/>
            </w:tcBorders>
          </w:tcPr>
          <w:p w14:paraId="0EE45110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806817E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E3699D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5CA29ED5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B425F9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E3699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4B219E11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B9DF7F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E3699D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6CBFE57F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18D43B97" w14:textId="77777777"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E3699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7630FD" w:rsidRPr="00484FE2" w14:paraId="46AF9D1C" w14:textId="77777777" w:rsidTr="00850761">
        <w:trPr>
          <w:gridAfter w:val="1"/>
          <w:wAfter w:w="6" w:type="dxa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69F715C5" w14:textId="77777777" w:rsidR="007630FD" w:rsidRPr="00484FE2" w:rsidRDefault="007630FD" w:rsidP="000304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70B2246" w14:textId="77777777" w:rsidR="007630FD" w:rsidRPr="00484FE2" w:rsidRDefault="007630FD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4" w:type="dxa"/>
            <w:gridSpan w:val="7"/>
            <w:tcBorders>
              <w:bottom w:val="nil"/>
            </w:tcBorders>
          </w:tcPr>
          <w:p w14:paraId="112EAD00" w14:textId="77777777" w:rsidR="007630FD" w:rsidRPr="007F214C" w:rsidRDefault="007630FD" w:rsidP="007630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6B652A" w:rsidRPr="00484FE2" w14:paraId="1D3F3672" w14:textId="77777777" w:rsidTr="0085076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A2B1948" w14:textId="77777777" w:rsidR="006B652A" w:rsidRPr="00484FE2" w:rsidRDefault="006B652A" w:rsidP="006B65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bottom w:val="nil"/>
            </w:tcBorders>
          </w:tcPr>
          <w:p w14:paraId="4275BE64" w14:textId="77777777" w:rsidR="006B652A" w:rsidRPr="00484FE2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A15D6FF" w14:textId="77777777" w:rsidR="006B652A" w:rsidRPr="00333860" w:rsidRDefault="00073C8B" w:rsidP="00A74E2E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4ACD">
              <w:rPr>
                <w:rFonts w:ascii="Angsana New" w:hAnsi="Angsana New"/>
                <w:sz w:val="30"/>
                <w:szCs w:val="30"/>
              </w:rPr>
              <w:t>1,579</w:t>
            </w:r>
          </w:p>
        </w:tc>
        <w:tc>
          <w:tcPr>
            <w:tcW w:w="270" w:type="dxa"/>
            <w:tcBorders>
              <w:bottom w:val="nil"/>
            </w:tcBorders>
          </w:tcPr>
          <w:p w14:paraId="72E5D837" w14:textId="77777777" w:rsidR="006B652A" w:rsidRPr="00333860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6A49F2D" w14:textId="77777777" w:rsidR="006B652A" w:rsidRPr="00333860" w:rsidRDefault="006B652A" w:rsidP="00850761">
            <w:pPr>
              <w:pStyle w:val="acctfourfigures"/>
              <w:tabs>
                <w:tab w:val="clear" w:pos="765"/>
              </w:tabs>
              <w:spacing w:line="240" w:lineRule="auto"/>
              <w:ind w:left="-79" w:right="1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86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tcBorders>
              <w:bottom w:val="nil"/>
            </w:tcBorders>
          </w:tcPr>
          <w:p w14:paraId="247B8273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1484E6B" w14:textId="77777777" w:rsidR="006B652A" w:rsidRPr="007F214C" w:rsidRDefault="00124ACD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0" w:type="dxa"/>
            <w:tcBorders>
              <w:bottom w:val="nil"/>
            </w:tcBorders>
          </w:tcPr>
          <w:p w14:paraId="3DF53424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02DE17AF" w14:textId="77777777" w:rsidR="006B652A" w:rsidRPr="007F214C" w:rsidRDefault="006B652A" w:rsidP="00A74E2E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7F21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652A" w:rsidRPr="00484FE2" w14:paraId="3AF90EA9" w14:textId="77777777" w:rsidTr="00850761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14:paraId="1D186ACA" w14:textId="77777777" w:rsidR="006B652A" w:rsidRPr="00484FE2" w:rsidRDefault="006B652A" w:rsidP="006B652A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CC59AC7" w14:textId="77777777" w:rsidR="006B652A" w:rsidRPr="00484FE2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CFA480" w14:textId="77777777" w:rsidR="006B652A" w:rsidRPr="007F214C" w:rsidRDefault="00124ACD" w:rsidP="00A74E2E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73C8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74E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073C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4E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6A507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E55F847" w14:textId="77777777" w:rsidR="006B652A" w:rsidRPr="007F214C" w:rsidRDefault="00124ACD" w:rsidP="00A74E2E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19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8507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6B652A" w:rsidRPr="007F214C">
              <w:rPr>
                <w:rFonts w:ascii="Angsana New" w:hAnsi="Angsana New"/>
                <w:sz w:val="30"/>
                <w:szCs w:val="30"/>
              </w:rPr>
              <w:t>(</w:t>
            </w:r>
            <w:r w:rsidR="006B652A">
              <w:rPr>
                <w:rFonts w:ascii="Angsana New" w:hAnsi="Angsana New"/>
                <w:sz w:val="30"/>
                <w:szCs w:val="30"/>
              </w:rPr>
              <w:t>180</w:t>
            </w:r>
            <w:r w:rsidR="006B652A" w:rsidRPr="007F21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28380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E1B98D2" w14:textId="77777777" w:rsidR="006B652A" w:rsidRPr="007F214C" w:rsidRDefault="00124ACD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C28988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2922E6B2" w14:textId="77777777" w:rsidR="006B652A" w:rsidRPr="007F214C" w:rsidRDefault="006B652A" w:rsidP="006B652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B34AB7" w:rsidRPr="00484FE2" w14:paraId="3845B531" w14:textId="77777777" w:rsidTr="00850761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14:paraId="7FB4349E" w14:textId="77777777" w:rsidR="00B34AB7" w:rsidRPr="00484FE2" w:rsidRDefault="00B34AB7" w:rsidP="00B34AB7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F539FB0" w14:textId="77777777" w:rsidR="00B34AB7" w:rsidRPr="00484FE2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21FA62" w14:textId="77777777" w:rsidR="00B34AB7" w:rsidRPr="00333860" w:rsidRDefault="00073C8B" w:rsidP="00A74E2E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B34AB7">
              <w:rPr>
                <w:rFonts w:ascii="Angsana New" w:hAnsi="Angsana New"/>
                <w:b/>
                <w:bCs/>
                <w:sz w:val="30"/>
                <w:szCs w:val="30"/>
              </w:rPr>
              <w:t>1,333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F341A" w14:textId="77777777" w:rsidR="00B34AB7" w:rsidRPr="00333860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EB39E" w14:textId="77777777" w:rsidR="00B34AB7" w:rsidRPr="00333860" w:rsidRDefault="00850761" w:rsidP="00A74E2E">
            <w:pPr>
              <w:pStyle w:val="acctfourfigures"/>
              <w:tabs>
                <w:tab w:val="clear" w:pos="765"/>
              </w:tabs>
              <w:spacing w:line="240" w:lineRule="auto"/>
              <w:ind w:left="44" w:right="-102" w:hanging="1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="00B34AB7" w:rsidRPr="00333860">
              <w:rPr>
                <w:rFonts w:ascii="Angsana New" w:hAnsi="Angsana New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D9D00" w14:textId="77777777" w:rsidR="00B34AB7" w:rsidRPr="007F214C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0CD25B" w14:textId="77777777" w:rsidR="00B34AB7" w:rsidRPr="007F214C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EC03B" w14:textId="77777777" w:rsidR="00B34AB7" w:rsidRPr="007F214C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5162BC" w14:textId="77777777" w:rsidR="00B34AB7" w:rsidRPr="007F214C" w:rsidRDefault="00B34AB7" w:rsidP="00B34AB7">
            <w:pPr>
              <w:pStyle w:val="acctfourfigures"/>
              <w:tabs>
                <w:tab w:val="clear" w:pos="765"/>
              </w:tabs>
              <w:spacing w:line="240" w:lineRule="auto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3F16F3" w:rsidRDefault="00EE62CE" w:rsidP="00484FE2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z w:val="24"/>
          <w:szCs w:val="24"/>
          <w:cs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280D29" w:rsidRPr="00D775C0" w14:paraId="38153FB4" w14:textId="77777777" w:rsidTr="00AB48A4">
        <w:trPr>
          <w:tblHeader/>
        </w:trPr>
        <w:tc>
          <w:tcPr>
            <w:tcW w:w="3960" w:type="dxa"/>
            <w:shd w:val="clear" w:color="auto" w:fill="auto"/>
          </w:tcPr>
          <w:p w14:paraId="20205AA2" w14:textId="77777777" w:rsidR="00280D29" w:rsidRPr="00785E3A" w:rsidRDefault="00EE62CE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70" w:type="dxa"/>
            <w:shd w:val="clear" w:color="auto" w:fill="auto"/>
          </w:tcPr>
          <w:p w14:paraId="1441BD44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990" w:type="dxa"/>
            <w:shd w:val="clear" w:color="auto" w:fill="auto"/>
          </w:tcPr>
          <w:p w14:paraId="390686F6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14:paraId="4A745A1E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0710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="00AA7F9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/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C5ECAC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80D29" w:rsidRPr="00D775C0" w14:paraId="14A4D1CD" w14:textId="77777777" w:rsidTr="00AB48A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2399F3B" w14:textId="77777777" w:rsidR="00280D29" w:rsidRPr="00785E3A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2F4233C4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C8B481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314C158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5496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F602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95369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41D530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09C579A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280D29" w:rsidRPr="00D775C0" w14:paraId="2FD937A3" w14:textId="77777777" w:rsidTr="00AB48A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vAlign w:val="bottom"/>
          </w:tcPr>
          <w:p w14:paraId="12116487" w14:textId="77777777" w:rsidR="00280D29" w:rsidRPr="00785E3A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A4FF8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7DEAB2C5" w14:textId="77777777" w:rsidR="00280D29" w:rsidRPr="002A7DDE" w:rsidRDefault="00280D29" w:rsidP="00F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280D29" w:rsidRPr="00D775C0" w14:paraId="1DF4E75A" w14:textId="77777777" w:rsidTr="00AB48A4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3B383CA9" w14:textId="77777777" w:rsidR="00280D29" w:rsidRPr="002A7DDE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A55AA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7BEE11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6868F7BC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D775C0" w14:paraId="41281F76" w14:textId="77777777" w:rsidTr="00AB48A4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575C2B6E" w14:textId="77777777" w:rsidR="00280D29" w:rsidRPr="002A7DDE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5FAFC99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08B920B3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D775C0" w14:paraId="6CAF38B0" w14:textId="77777777" w:rsidTr="00AB48A4">
        <w:tc>
          <w:tcPr>
            <w:tcW w:w="3960" w:type="dxa"/>
            <w:shd w:val="clear" w:color="auto" w:fill="auto"/>
          </w:tcPr>
          <w:p w14:paraId="642C236F" w14:textId="1E12A88E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 (</w:t>
            </w:r>
            <w:r w:rsidR="00EE1C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85110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FC53B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436E0C53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84898F" w14:textId="77777777" w:rsidR="00280D29" w:rsidRPr="00690384" w:rsidRDefault="00124ACD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1D45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6B992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659F7E5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DD843D5" w14:textId="77777777" w:rsidR="00280D29" w:rsidRPr="00850761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0761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</w:tr>
      <w:tr w:rsidR="00280D29" w:rsidRPr="00D775C0" w14:paraId="304340E5" w14:textId="77777777" w:rsidTr="00AB48A4">
        <w:tc>
          <w:tcPr>
            <w:tcW w:w="3960" w:type="dxa"/>
            <w:shd w:val="clear" w:color="auto" w:fill="auto"/>
          </w:tcPr>
          <w:p w14:paraId="191EB0F3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สินค้าคงเหลือ  (ค่าเผื่อการลดมูลค่า)</w:t>
            </w:r>
          </w:p>
        </w:tc>
        <w:tc>
          <w:tcPr>
            <w:tcW w:w="270" w:type="dxa"/>
            <w:shd w:val="clear" w:color="auto" w:fill="auto"/>
          </w:tcPr>
          <w:p w14:paraId="49771B3D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5CDF81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7AF74ABA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AACF0" w14:textId="77777777" w:rsidR="00280D29" w:rsidRPr="00690384" w:rsidRDefault="00124ACD" w:rsidP="008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C97EA1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BC1AC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11E5DD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6AC04DC" w14:textId="77777777" w:rsidR="00280D29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315</w:t>
            </w:r>
          </w:p>
        </w:tc>
      </w:tr>
      <w:tr w:rsidR="00280D29" w:rsidRPr="00D775C0" w14:paraId="5E06E28B" w14:textId="77777777" w:rsidTr="00AB48A4">
        <w:tc>
          <w:tcPr>
            <w:tcW w:w="3960" w:type="dxa"/>
            <w:shd w:val="clear" w:color="auto" w:fill="auto"/>
          </w:tcPr>
          <w:p w14:paraId="1F1D4F6C" w14:textId="2A87AD3A" w:rsidR="00280D29" w:rsidRPr="00785E3A" w:rsidRDefault="00280D29" w:rsidP="00AB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="00AB48A4"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AB48A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AB48A4"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7CA33C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F1172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059D2014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E454B0" w14:textId="77777777" w:rsidR="00280D29" w:rsidRPr="00690384" w:rsidRDefault="00124ACD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25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1D156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88B36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EA16E94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21C2D69" w14:textId="77777777" w:rsidR="00280D29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280D29" w:rsidRPr="00D775C0" w14:paraId="1CA8AE5B" w14:textId="77777777" w:rsidTr="00AB48A4">
        <w:tc>
          <w:tcPr>
            <w:tcW w:w="3960" w:type="dxa"/>
            <w:shd w:val="clear" w:color="auto" w:fill="auto"/>
          </w:tcPr>
          <w:p w14:paraId="492DE0B0" w14:textId="77777777" w:rsidR="00280D29" w:rsidRPr="00785E3A" w:rsidRDefault="00124ACD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="00D35B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01192E3" w14:textId="77777777"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CC4DD" w14:textId="77777777" w:rsidR="00280D29" w:rsidRPr="00690384" w:rsidRDefault="00124ACD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492"/>
                <w:tab w:val="left" w:pos="612"/>
              </w:tabs>
              <w:spacing w:line="340" w:lineRule="exact"/>
              <w:ind w:left="-108" w:right="6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272E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0EF77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ADAE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6B305" w14:textId="77777777" w:rsidR="00280D29" w:rsidRPr="00690384" w:rsidRDefault="00124ACD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5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AE933F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75395DA" w14:textId="77777777" w:rsidR="00280D29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98</w:t>
            </w:r>
          </w:p>
        </w:tc>
      </w:tr>
      <w:tr w:rsidR="00A95E36" w:rsidRPr="00D775C0" w14:paraId="37058736" w14:textId="77777777" w:rsidTr="00AB48A4">
        <w:tc>
          <w:tcPr>
            <w:tcW w:w="3960" w:type="dxa"/>
            <w:shd w:val="clear" w:color="auto" w:fill="auto"/>
          </w:tcPr>
          <w:p w14:paraId="0E358A97" w14:textId="77777777" w:rsidR="00A95E36" w:rsidRPr="00785E3A" w:rsidRDefault="00124ACD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71278CE" w14:textId="77777777" w:rsidR="00A95E36" w:rsidRDefault="00A95E36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B14848" w14:textId="77777777" w:rsidR="00A95E36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  <w:r w:rsidR="00073C8B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2EDD01" w14:textId="77777777"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E149F4" w14:textId="77777777" w:rsidR="00A95E36" w:rsidRPr="00690384" w:rsidRDefault="00124ACD" w:rsidP="00124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(19</w:t>
            </w:r>
            <w:r w:rsidR="00073C8B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DEE045" w14:textId="77777777"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4E8D9C" w14:textId="77777777" w:rsidR="00A95E36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09B6BA5" w14:textId="77777777"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D67D8" w14:textId="77777777" w:rsidR="00A95E36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304</w:t>
            </w:r>
          </w:p>
        </w:tc>
      </w:tr>
      <w:tr w:rsidR="00280D29" w:rsidRPr="00D775C0" w14:paraId="52464228" w14:textId="77777777" w:rsidTr="00AB48A4">
        <w:tc>
          <w:tcPr>
            <w:tcW w:w="3960" w:type="dxa"/>
            <w:shd w:val="clear" w:color="auto" w:fill="auto"/>
          </w:tcPr>
          <w:p w14:paraId="6A20EFDE" w14:textId="77777777" w:rsidR="00280D29" w:rsidRPr="00EE62CE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9EFBE8" w14:textId="77777777" w:rsidR="00280D29" w:rsidRPr="00D775C0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77777777" w:rsidR="00280D29" w:rsidRPr="00690384" w:rsidRDefault="00124ACD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51074">
              <w:rPr>
                <w:rFonts w:ascii="Angsana New" w:hAnsi="Angsana New"/>
                <w:b/>
                <w:bCs/>
                <w:sz w:val="30"/>
                <w:szCs w:val="30"/>
              </w:rPr>
              <w:t>1,67</w:t>
            </w:r>
            <w:r w:rsidR="00073C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67EFD3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77777777" w:rsidR="00280D29" w:rsidRPr="00690384" w:rsidRDefault="00124ACD" w:rsidP="009C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</w:t>
            </w:r>
            <w:r w:rsidR="00073C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B5B10B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77777777" w:rsidR="00280D29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1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273" w:type="dxa"/>
          </w:tcPr>
          <w:p w14:paraId="71C942A9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77777777" w:rsidR="00280D29" w:rsidRPr="00690384" w:rsidRDefault="00124ACD" w:rsidP="00A5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</w:t>
            </w:r>
          </w:p>
        </w:tc>
      </w:tr>
      <w:tr w:rsidR="00280D29" w:rsidRPr="00D775C0" w14:paraId="2DDE8761" w14:textId="77777777" w:rsidTr="00AB48A4">
        <w:tc>
          <w:tcPr>
            <w:tcW w:w="3960" w:type="dxa"/>
            <w:shd w:val="clear" w:color="auto" w:fill="auto"/>
          </w:tcPr>
          <w:p w14:paraId="6C64DF2E" w14:textId="77777777" w:rsidR="00A55AA3" w:rsidRPr="00EE62CE" w:rsidRDefault="00A55AA3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D2E211" w14:textId="77777777" w:rsidR="00280D29" w:rsidRPr="00D775C0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3797D7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C90213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616D1D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AA3E60D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BD4594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34233C32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6C926B3" w14:textId="77777777"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</w:tbl>
    <w:p w14:paraId="4CFC72B9" w14:textId="77777777" w:rsidR="00124ACD" w:rsidRDefault="00124ACD">
      <w: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990"/>
        <w:gridCol w:w="270"/>
        <w:gridCol w:w="1170"/>
        <w:gridCol w:w="270"/>
        <w:gridCol w:w="1080"/>
        <w:gridCol w:w="273"/>
        <w:gridCol w:w="1077"/>
      </w:tblGrid>
      <w:tr w:rsidR="0037555F" w:rsidRPr="00D775C0" w14:paraId="395491C7" w14:textId="77777777" w:rsidTr="00C84E87">
        <w:tc>
          <w:tcPr>
            <w:tcW w:w="3870" w:type="dxa"/>
            <w:shd w:val="clear" w:color="auto" w:fill="auto"/>
          </w:tcPr>
          <w:p w14:paraId="0BC9FEEC" w14:textId="77777777" w:rsidR="0037555F" w:rsidRPr="00785E3A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70" w:type="dxa"/>
          </w:tcPr>
          <w:p w14:paraId="5F4563CC" w14:textId="77777777" w:rsidR="0037555F" w:rsidRPr="00785E3A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990" w:type="dxa"/>
          </w:tcPr>
          <w:p w14:paraId="04126E91" w14:textId="77777777" w:rsidR="0037555F" w:rsidRPr="00785E3A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3063" w:type="dxa"/>
            <w:gridSpan w:val="5"/>
          </w:tcPr>
          <w:p w14:paraId="522861E7" w14:textId="77777777" w:rsidR="0037555F" w:rsidRPr="00690384" w:rsidRDefault="0037555F" w:rsidP="003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/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</w:tcPr>
          <w:p w14:paraId="7240C1B8" w14:textId="77777777" w:rsidR="0037555F" w:rsidRPr="00690384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D775C0" w14:paraId="4AB41F5B" w14:textId="77777777" w:rsidTr="0037555F">
        <w:tc>
          <w:tcPr>
            <w:tcW w:w="3870" w:type="dxa"/>
            <w:shd w:val="clear" w:color="auto" w:fill="auto"/>
            <w:vAlign w:val="bottom"/>
          </w:tcPr>
          <w:p w14:paraId="7C69425A" w14:textId="77777777" w:rsidR="0078312B" w:rsidRPr="00785E3A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6D236656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219E3F6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4B0B71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7802B4EF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AE41F3A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8EA4D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56FC30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1591BB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vAlign w:val="bottom"/>
          </w:tcPr>
          <w:p w14:paraId="29849A0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1622B6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6F3E78FB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78312B" w:rsidRPr="00D775C0" w14:paraId="2B63B33E" w14:textId="77777777" w:rsidTr="00584DFC">
        <w:tc>
          <w:tcPr>
            <w:tcW w:w="3870" w:type="dxa"/>
            <w:shd w:val="clear" w:color="auto" w:fill="auto"/>
            <w:vAlign w:val="bottom"/>
          </w:tcPr>
          <w:p w14:paraId="7B23CEBB" w14:textId="77777777" w:rsidR="0078312B" w:rsidRPr="00785E3A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BED29F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EA2ECC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78312B" w:rsidRPr="00D775C0" w14:paraId="287B1022" w14:textId="77777777" w:rsidTr="00584DFC">
        <w:tc>
          <w:tcPr>
            <w:tcW w:w="3870" w:type="dxa"/>
            <w:shd w:val="clear" w:color="auto" w:fill="auto"/>
            <w:vAlign w:val="bottom"/>
          </w:tcPr>
          <w:p w14:paraId="2AE01689" w14:textId="77777777" w:rsidR="0078312B" w:rsidRPr="002A7DDE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CD4468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C6444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36A41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2431FF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07E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DE3A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6228DB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A3E45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D775C0" w14:paraId="67F0373F" w14:textId="77777777" w:rsidTr="003946FE">
        <w:tc>
          <w:tcPr>
            <w:tcW w:w="3870" w:type="dxa"/>
            <w:shd w:val="clear" w:color="auto" w:fill="auto"/>
          </w:tcPr>
          <w:p w14:paraId="1426A2E0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EE62CE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9431988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74C0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A6D59C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01AE776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E798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9EE57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7394A75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BEA55F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785E3A" w14:paraId="1F93EE1B" w14:textId="77777777" w:rsidTr="003946FE">
        <w:tc>
          <w:tcPr>
            <w:tcW w:w="3870" w:type="dxa"/>
            <w:shd w:val="clear" w:color="auto" w:fill="auto"/>
          </w:tcPr>
          <w:p w14:paraId="2ED4FA66" w14:textId="77777777" w:rsidR="0078312B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เงินลงทุนในหน่วยลงทุน</w:t>
            </w:r>
          </w:p>
          <w:p w14:paraId="0584625A" w14:textId="3FE6010D" w:rsidR="004E0E1C" w:rsidRPr="00785E3A" w:rsidRDefault="004E0E1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shd w:val="clear" w:color="auto" w:fill="E6E6E6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การเพิ่มขึ้นของมูลค่ายุติธรรม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BDD0D7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CE25A0" w14:textId="77777777" w:rsidR="004E0E1C" w:rsidRDefault="004E0E1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701A026" w14:textId="75C31A20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(125)</w:t>
            </w:r>
          </w:p>
        </w:tc>
        <w:tc>
          <w:tcPr>
            <w:tcW w:w="270" w:type="dxa"/>
            <w:shd w:val="clear" w:color="auto" w:fill="auto"/>
          </w:tcPr>
          <w:p w14:paraId="646995B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A0708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(76)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8F076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DB26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7B2544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5BD01A4" w14:textId="77777777" w:rsidR="004E0E1C" w:rsidRDefault="004E0E1C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F58752C" w14:textId="77864975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(201)</w:t>
            </w:r>
          </w:p>
        </w:tc>
      </w:tr>
      <w:tr w:rsidR="0078312B" w:rsidRPr="00785E3A" w14:paraId="6F178144" w14:textId="77777777" w:rsidTr="003F16F3">
        <w:tc>
          <w:tcPr>
            <w:tcW w:w="3870" w:type="dxa"/>
            <w:shd w:val="clear" w:color="auto" w:fill="auto"/>
          </w:tcPr>
          <w:p w14:paraId="0922427A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025CEC6F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E714F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B71B7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CE6563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75D6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17A3F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5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CFB241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A5220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(45)</w:t>
            </w:r>
          </w:p>
        </w:tc>
      </w:tr>
      <w:tr w:rsidR="0078312B" w:rsidRPr="00D775C0" w14:paraId="3F090316" w14:textId="77777777" w:rsidTr="003F16F3">
        <w:tc>
          <w:tcPr>
            <w:tcW w:w="3870" w:type="dxa"/>
            <w:shd w:val="clear" w:color="auto" w:fill="auto"/>
          </w:tcPr>
          <w:p w14:paraId="73C71146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6EEA922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CDB5D2E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0692BA2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5FB46C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14:paraId="53D60785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4EB560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273" w:type="dxa"/>
          </w:tcPr>
          <w:p w14:paraId="634F324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049171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(246)</w:t>
            </w:r>
          </w:p>
        </w:tc>
      </w:tr>
      <w:tr w:rsidR="0078312B" w:rsidRPr="00D775C0" w14:paraId="3E2A34D0" w14:textId="77777777" w:rsidTr="003F16F3">
        <w:tc>
          <w:tcPr>
            <w:tcW w:w="3870" w:type="dxa"/>
            <w:shd w:val="clear" w:color="auto" w:fill="auto"/>
          </w:tcPr>
          <w:p w14:paraId="57C84286" w14:textId="77777777" w:rsidR="0078312B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38ACFF39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800C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3A32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79BA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A8F17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014C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4A3C0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2EDF70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D775C0" w14:paraId="71153659" w14:textId="77777777" w:rsidTr="003946FE">
        <w:tc>
          <w:tcPr>
            <w:tcW w:w="3870" w:type="dxa"/>
            <w:shd w:val="clear" w:color="auto" w:fill="auto"/>
          </w:tcPr>
          <w:p w14:paraId="7438D9AA" w14:textId="77777777" w:rsidR="0078312B" w:rsidRPr="00701A7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01A7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4034140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EAFCB5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1,494</w:t>
            </w:r>
          </w:p>
        </w:tc>
        <w:tc>
          <w:tcPr>
            <w:tcW w:w="270" w:type="dxa"/>
          </w:tcPr>
          <w:p w14:paraId="10ED780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22A14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2892CB0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2E2D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40" w:lineRule="exact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273" w:type="dxa"/>
          </w:tcPr>
          <w:p w14:paraId="12464D8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E1830C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1,333</w:t>
            </w:r>
          </w:p>
        </w:tc>
      </w:tr>
      <w:tr w:rsidR="0078312B" w:rsidRPr="00D775C0" w14:paraId="792B469C" w14:textId="77777777" w:rsidTr="003946FE">
        <w:tc>
          <w:tcPr>
            <w:tcW w:w="3870" w:type="dxa"/>
            <w:shd w:val="clear" w:color="auto" w:fill="auto"/>
            <w:vAlign w:val="bottom"/>
          </w:tcPr>
          <w:p w14:paraId="55D2DEEB" w14:textId="77777777" w:rsidR="0078312B" w:rsidRPr="00785E3A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BEB2DE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FE0ABCA" w14:textId="77777777" w:rsidR="0078312B" w:rsidRPr="002A7DD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340" w:lineRule="exact"/>
              <w:ind w:left="-124" w:right="-9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78312B" w:rsidRPr="00D775C0" w14:paraId="71361757" w14:textId="77777777" w:rsidTr="003946FE">
        <w:tc>
          <w:tcPr>
            <w:tcW w:w="3870" w:type="dxa"/>
            <w:shd w:val="clear" w:color="auto" w:fill="auto"/>
            <w:vAlign w:val="bottom"/>
          </w:tcPr>
          <w:p w14:paraId="0C40D3E6" w14:textId="77777777" w:rsidR="0078312B" w:rsidRPr="002A7DDE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E0DD08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305D12A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8312B" w:rsidRPr="00D775C0" w14:paraId="465C07F0" w14:textId="77777777" w:rsidTr="003946FE">
        <w:tc>
          <w:tcPr>
            <w:tcW w:w="3870" w:type="dxa"/>
            <w:shd w:val="clear" w:color="auto" w:fill="auto"/>
            <w:vAlign w:val="bottom"/>
          </w:tcPr>
          <w:p w14:paraId="432A51B4" w14:textId="77777777" w:rsidR="0078312B" w:rsidRPr="002A7DDE" w:rsidRDefault="0078312B" w:rsidP="0078312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498D2BD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7D80C48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8312B" w:rsidRPr="00D775C0" w14:paraId="6C98E5BA" w14:textId="77777777" w:rsidTr="003946FE">
        <w:tc>
          <w:tcPr>
            <w:tcW w:w="3870" w:type="dxa"/>
            <w:shd w:val="clear" w:color="auto" w:fill="auto"/>
          </w:tcPr>
          <w:p w14:paraId="53A95D9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 (หนี้สงสัยจะสูญ)</w:t>
            </w:r>
          </w:p>
        </w:tc>
        <w:tc>
          <w:tcPr>
            <w:tcW w:w="270" w:type="dxa"/>
            <w:shd w:val="clear" w:color="auto" w:fill="auto"/>
          </w:tcPr>
          <w:p w14:paraId="2378A780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BEA91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 577</w:t>
            </w:r>
          </w:p>
        </w:tc>
        <w:tc>
          <w:tcPr>
            <w:tcW w:w="270" w:type="dxa"/>
            <w:shd w:val="clear" w:color="auto" w:fill="auto"/>
          </w:tcPr>
          <w:p w14:paraId="3B6913F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0EC2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0C88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79782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504128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8472666" w14:textId="77777777" w:rsidR="0078312B" w:rsidRPr="003F16F3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F16F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577</w:t>
            </w:r>
          </w:p>
        </w:tc>
      </w:tr>
      <w:tr w:rsidR="0078312B" w:rsidRPr="00D775C0" w14:paraId="27078E96" w14:textId="77777777" w:rsidTr="003946FE">
        <w:tc>
          <w:tcPr>
            <w:tcW w:w="3870" w:type="dxa"/>
            <w:shd w:val="clear" w:color="auto" w:fill="auto"/>
          </w:tcPr>
          <w:p w14:paraId="40B20622" w14:textId="367B3236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สินค้าคงเหลือ  (ค่าเผื่อการลดมูลค่า)</w:t>
            </w:r>
          </w:p>
        </w:tc>
        <w:tc>
          <w:tcPr>
            <w:tcW w:w="270" w:type="dxa"/>
            <w:shd w:val="clear" w:color="auto" w:fill="auto"/>
          </w:tcPr>
          <w:p w14:paraId="08A2200B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B409BB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1,127</w:t>
            </w:r>
          </w:p>
        </w:tc>
        <w:tc>
          <w:tcPr>
            <w:tcW w:w="270" w:type="dxa"/>
            <w:shd w:val="clear" w:color="auto" w:fill="auto"/>
          </w:tcPr>
          <w:p w14:paraId="6BE62C9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488426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340" w:lineRule="exact"/>
              <w:ind w:left="-108"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(816)</w:t>
            </w:r>
          </w:p>
        </w:tc>
        <w:tc>
          <w:tcPr>
            <w:tcW w:w="270" w:type="dxa"/>
            <w:shd w:val="clear" w:color="auto" w:fill="auto"/>
          </w:tcPr>
          <w:p w14:paraId="11029F1E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9EF85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9AB305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76BA0E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311</w:t>
            </w:r>
          </w:p>
        </w:tc>
      </w:tr>
      <w:tr w:rsidR="0078312B" w:rsidRPr="00D775C0" w14:paraId="658F3EAB" w14:textId="77777777" w:rsidTr="003946FE">
        <w:tc>
          <w:tcPr>
            <w:tcW w:w="3870" w:type="dxa"/>
            <w:shd w:val="clear" w:color="auto" w:fill="auto"/>
          </w:tcPr>
          <w:p w14:paraId="67F5E8D5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หนี้สงสัยจะสูญ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F21323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504C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285</w:t>
            </w:r>
          </w:p>
        </w:tc>
        <w:tc>
          <w:tcPr>
            <w:tcW w:w="270" w:type="dxa"/>
            <w:shd w:val="clear" w:color="auto" w:fill="auto"/>
          </w:tcPr>
          <w:p w14:paraId="5B25F33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FFDB6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5179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5F77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EB31EEB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8B5E7E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78312B" w:rsidRPr="00B3178D" w14:paraId="65BE2396" w14:textId="77777777" w:rsidTr="003946FE">
        <w:tc>
          <w:tcPr>
            <w:tcW w:w="3870" w:type="dxa"/>
            <w:shd w:val="clear" w:color="auto" w:fill="auto"/>
          </w:tcPr>
          <w:p w14:paraId="43642294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14:paraId="738F564A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E3C8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4292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BCCE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FBC6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1BFED5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B0C006E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67947A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78312B" w:rsidRPr="00B3178D" w14:paraId="11FB5805" w14:textId="77777777" w:rsidTr="003946FE">
        <w:tc>
          <w:tcPr>
            <w:tcW w:w="3870" w:type="dxa"/>
            <w:shd w:val="clear" w:color="auto" w:fill="auto"/>
          </w:tcPr>
          <w:p w14:paraId="4A68167F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270" w:type="dxa"/>
            <w:shd w:val="clear" w:color="auto" w:fill="auto"/>
          </w:tcPr>
          <w:p w14:paraId="1633DA49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49D55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243</w:t>
            </w:r>
          </w:p>
        </w:tc>
        <w:tc>
          <w:tcPr>
            <w:tcW w:w="270" w:type="dxa"/>
            <w:shd w:val="clear" w:color="auto" w:fill="auto"/>
          </w:tcPr>
          <w:p w14:paraId="51898A7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921C1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4BCFC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E0A9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797FBE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CA85CC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</w:tr>
      <w:tr w:rsidR="0078312B" w:rsidRPr="00B3178D" w14:paraId="341B933F" w14:textId="77777777" w:rsidTr="003F16F3">
        <w:tc>
          <w:tcPr>
            <w:tcW w:w="3870" w:type="dxa"/>
            <w:shd w:val="clear" w:color="auto" w:fill="auto"/>
          </w:tcPr>
          <w:p w14:paraId="726C6DB0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270" w:type="dxa"/>
            <w:shd w:val="clear" w:color="auto" w:fill="auto"/>
          </w:tcPr>
          <w:p w14:paraId="44B8E9C8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ED666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   4</w:t>
            </w:r>
          </w:p>
        </w:tc>
        <w:tc>
          <w:tcPr>
            <w:tcW w:w="270" w:type="dxa"/>
            <w:shd w:val="clear" w:color="auto" w:fill="auto"/>
          </w:tcPr>
          <w:p w14:paraId="227EB24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8AD38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5E15AD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67264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3342F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29DA04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</w:t>
            </w:r>
          </w:p>
        </w:tc>
      </w:tr>
      <w:tr w:rsidR="0078312B" w:rsidRPr="00D775C0" w14:paraId="5C28BA9E" w14:textId="77777777" w:rsidTr="003F16F3">
        <w:tc>
          <w:tcPr>
            <w:tcW w:w="3870" w:type="dxa"/>
            <w:shd w:val="clear" w:color="auto" w:fill="auto"/>
          </w:tcPr>
          <w:p w14:paraId="20ECB998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98D0AA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89D86E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2,350</w:t>
            </w:r>
          </w:p>
        </w:tc>
        <w:tc>
          <w:tcPr>
            <w:tcW w:w="270" w:type="dxa"/>
          </w:tcPr>
          <w:p w14:paraId="7440E985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4B934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5E876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7C53B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3" w:type="dxa"/>
          </w:tcPr>
          <w:p w14:paraId="08A3F477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4E6251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674</w:t>
            </w:r>
          </w:p>
        </w:tc>
      </w:tr>
      <w:tr w:rsidR="0078312B" w:rsidRPr="00D775C0" w14:paraId="6AD78226" w14:textId="77777777" w:rsidTr="003F16F3">
        <w:tc>
          <w:tcPr>
            <w:tcW w:w="3870" w:type="dxa"/>
            <w:shd w:val="clear" w:color="auto" w:fill="auto"/>
          </w:tcPr>
          <w:p w14:paraId="218C1724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608E75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45D1D5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F9C1D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64E62B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ECD1A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6F0AE2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4012891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B7DF973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785E3A" w14:paraId="043BD9A6" w14:textId="77777777" w:rsidTr="003946FE">
        <w:trPr>
          <w:gridAfter w:val="7"/>
          <w:wAfter w:w="5130" w:type="dxa"/>
        </w:trPr>
        <w:tc>
          <w:tcPr>
            <w:tcW w:w="3870" w:type="dxa"/>
            <w:shd w:val="clear" w:color="auto" w:fill="auto"/>
          </w:tcPr>
          <w:p w14:paraId="68A8CFAF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EE62CE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2F344B5C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</w:tr>
      <w:tr w:rsidR="0078312B" w:rsidRPr="00785E3A" w14:paraId="0CC475C5" w14:textId="77777777" w:rsidTr="003556C2">
        <w:tc>
          <w:tcPr>
            <w:tcW w:w="3870" w:type="dxa"/>
            <w:shd w:val="clear" w:color="auto" w:fill="auto"/>
          </w:tcPr>
          <w:p w14:paraId="071964E3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14:paraId="7440190D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0DF797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40" w:lineRule="exact"/>
              <w:ind w:left="-108" w:right="-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(343)</w:t>
            </w:r>
          </w:p>
        </w:tc>
        <w:tc>
          <w:tcPr>
            <w:tcW w:w="270" w:type="dxa"/>
            <w:shd w:val="clear" w:color="auto" w:fill="auto"/>
          </w:tcPr>
          <w:p w14:paraId="64E03D0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272A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5A8E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E0BF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CD352D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7DFFA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78312B" w:rsidRPr="00785E3A" w14:paraId="68C8831E" w14:textId="77777777" w:rsidTr="003F16F3">
        <w:tc>
          <w:tcPr>
            <w:tcW w:w="3870" w:type="dxa"/>
            <w:shd w:val="clear" w:color="auto" w:fill="auto"/>
          </w:tcPr>
          <w:p w14:paraId="67E6B578" w14:textId="77777777" w:rsidR="00EE1C07" w:rsidRDefault="0037555F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เงินลงทุนเผื่อขาย</w:t>
            </w:r>
          </w:p>
          <w:p w14:paraId="18CCB18F" w14:textId="4E0BC0BA" w:rsidR="0078312B" w:rsidRPr="00785E3A" w:rsidRDefault="00240132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="0078312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78312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การเพิ่มขึ้นของมูลค่ายุติธรรม</w:t>
            </w:r>
            <w:r w:rsidR="0078312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C4832D" w14:textId="77777777" w:rsidR="0078312B" w:rsidRPr="00785E3A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0E9597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2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94D40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B533C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FC3C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57083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(125)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E29B58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D6E3A8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(125)</w:t>
            </w:r>
          </w:p>
        </w:tc>
      </w:tr>
      <w:tr w:rsidR="0078312B" w:rsidRPr="00D775C0" w14:paraId="77BCC217" w14:textId="77777777" w:rsidTr="003F16F3">
        <w:tc>
          <w:tcPr>
            <w:tcW w:w="3870" w:type="dxa"/>
            <w:shd w:val="clear" w:color="auto" w:fill="auto"/>
          </w:tcPr>
          <w:p w14:paraId="6F5AFE92" w14:textId="77777777" w:rsidR="0078312B" w:rsidRPr="00EE62CE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0E51DBB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0B2379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(343)</w:t>
            </w:r>
          </w:p>
        </w:tc>
        <w:tc>
          <w:tcPr>
            <w:tcW w:w="270" w:type="dxa"/>
          </w:tcPr>
          <w:p w14:paraId="100C9A7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E8DA60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2B287274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9BBA049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(125)</w:t>
            </w:r>
          </w:p>
        </w:tc>
        <w:tc>
          <w:tcPr>
            <w:tcW w:w="273" w:type="dxa"/>
          </w:tcPr>
          <w:p w14:paraId="3E00E9AF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411BE42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78312B" w:rsidRPr="00D775C0" w14:paraId="196161F6" w14:textId="77777777" w:rsidTr="003F16F3">
        <w:tc>
          <w:tcPr>
            <w:tcW w:w="3870" w:type="dxa"/>
            <w:shd w:val="clear" w:color="auto" w:fill="auto"/>
          </w:tcPr>
          <w:p w14:paraId="1F6EDD93" w14:textId="77777777" w:rsidR="0078312B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B37158F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4301E5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C53E2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AC698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15F41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F016A2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BA12369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D855D4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12B" w:rsidRPr="00D775C0" w14:paraId="22E0297E" w14:textId="77777777" w:rsidTr="003946FE">
        <w:tc>
          <w:tcPr>
            <w:tcW w:w="3870" w:type="dxa"/>
            <w:shd w:val="clear" w:color="auto" w:fill="auto"/>
          </w:tcPr>
          <w:p w14:paraId="47F7D9D5" w14:textId="77777777" w:rsidR="0078312B" w:rsidRPr="00701A77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01A7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A6C9474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87D1F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2,007</w:t>
            </w:r>
          </w:p>
        </w:tc>
        <w:tc>
          <w:tcPr>
            <w:tcW w:w="270" w:type="dxa"/>
          </w:tcPr>
          <w:p w14:paraId="2F8F2143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FBDF16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AA0E0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E8335A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606C841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D3D472C" w14:textId="77777777" w:rsidR="0078312B" w:rsidRPr="00690384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1,4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  <w:tr w:rsidR="0078312B" w:rsidRPr="00D775C0" w14:paraId="51708672" w14:textId="77777777" w:rsidTr="003946FE">
        <w:tc>
          <w:tcPr>
            <w:tcW w:w="3870" w:type="dxa"/>
            <w:shd w:val="clear" w:color="auto" w:fill="auto"/>
          </w:tcPr>
          <w:p w14:paraId="0CA49DB2" w14:textId="77777777" w:rsidR="0078312B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22425DC1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136F68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5CEC2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F9CA7C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9C0FF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CE018D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1E756F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C8BFCDC" w14:textId="77777777" w:rsidR="0078312B" w:rsidRPr="00D775C0" w:rsidRDefault="0078312B" w:rsidP="0078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4E2AD70" w14:textId="77777777" w:rsidR="00C349DE" w:rsidRDefault="00C349DE"/>
    <w:p w14:paraId="67247C59" w14:textId="77777777" w:rsidR="004F029C" w:rsidRDefault="004F0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C35A4A" w14:textId="77777777" w:rsidR="008B7D5F" w:rsidRPr="00D91B97" w:rsidRDefault="00E165C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D91B97">
        <w:rPr>
          <w:rFonts w:ascii="Angsana New" w:hAnsi="Angsana New" w:cs="Angsana New"/>
          <w:sz w:val="30"/>
          <w:szCs w:val="30"/>
          <w:cs/>
          <w:lang w:val="th-TH"/>
        </w:rPr>
        <w:t>กำไร</w:t>
      </w:r>
      <w:r w:rsidR="008B7D5F" w:rsidRPr="00D91B97">
        <w:rPr>
          <w:rFonts w:ascii="Angsana New" w:hAnsi="Angsana New" w:cs="Angsana New"/>
          <w:sz w:val="30"/>
          <w:szCs w:val="30"/>
          <w:cs/>
          <w:lang w:val="th-TH"/>
        </w:rPr>
        <w:t>ต่อหุ้น</w:t>
      </w:r>
    </w:p>
    <w:p w14:paraId="4A6BC1AB" w14:textId="77777777" w:rsidR="00F74CE8" w:rsidRPr="00D91B97" w:rsidRDefault="00F74CE8" w:rsidP="00655206">
      <w:pPr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348"/>
        <w:gridCol w:w="236"/>
        <w:gridCol w:w="1398"/>
      </w:tblGrid>
      <w:tr w:rsidR="00F466A4" w:rsidRPr="00D91B97" w14:paraId="2E3966A3" w14:textId="77777777" w:rsidTr="00941E0D">
        <w:tc>
          <w:tcPr>
            <w:tcW w:w="6300" w:type="dxa"/>
          </w:tcPr>
          <w:p w14:paraId="22F18F78" w14:textId="77777777" w:rsidR="00F466A4" w:rsidRPr="00D91B97" w:rsidRDefault="00F466A4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819B9F9" w14:textId="77777777" w:rsidR="00F466A4" w:rsidRPr="00D91B97" w:rsidRDefault="00941E0D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256</w:t>
            </w:r>
            <w:r w:rsidR="00D91B97" w:rsidRPr="00D91B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0054F4" w14:textId="77777777" w:rsidR="00F466A4" w:rsidRPr="00D91B97" w:rsidRDefault="00F466A4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shd w:val="clear" w:color="auto" w:fill="auto"/>
          </w:tcPr>
          <w:p w14:paraId="6DC80A20" w14:textId="77777777" w:rsidR="00F466A4" w:rsidRPr="00D91B97" w:rsidRDefault="008F3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25</w:t>
            </w:r>
            <w:r w:rsidR="006156B4" w:rsidRPr="00D91B97">
              <w:rPr>
                <w:rFonts w:ascii="Angsana New" w:hAnsi="Angsana New"/>
                <w:sz w:val="30"/>
                <w:szCs w:val="30"/>
              </w:rPr>
              <w:t>6</w:t>
            </w:r>
            <w:r w:rsidR="00D91B97" w:rsidRPr="00D91B9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04F0" w:rsidRPr="00D91B97" w14:paraId="427E5751" w14:textId="77777777" w:rsidTr="00654F00">
        <w:tc>
          <w:tcPr>
            <w:tcW w:w="6300" w:type="dxa"/>
          </w:tcPr>
          <w:p w14:paraId="6B233C2D" w14:textId="77777777" w:rsidR="003E04F0" w:rsidRPr="00D91B97" w:rsidRDefault="003E04F0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14:paraId="41C876B2" w14:textId="77777777" w:rsidR="003E04F0" w:rsidRPr="00D91B97" w:rsidRDefault="003E04F0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91B9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91B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91B97" w:rsidRPr="00D91B97" w14:paraId="088DBCFA" w14:textId="77777777" w:rsidTr="001B7E79">
        <w:tc>
          <w:tcPr>
            <w:tcW w:w="6300" w:type="dxa"/>
          </w:tcPr>
          <w:p w14:paraId="03E8914D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C1AE668" w14:textId="77777777" w:rsidR="00D91B97" w:rsidRPr="00D91B97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318,482</w:t>
            </w:r>
          </w:p>
        </w:tc>
        <w:tc>
          <w:tcPr>
            <w:tcW w:w="236" w:type="dxa"/>
          </w:tcPr>
          <w:p w14:paraId="7F05D66E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1E003213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121,989</w:t>
            </w:r>
          </w:p>
        </w:tc>
      </w:tr>
      <w:tr w:rsidR="00D91B97" w:rsidRPr="00D91B97" w14:paraId="54920892" w14:textId="77777777" w:rsidTr="001B7E79">
        <w:tc>
          <w:tcPr>
            <w:tcW w:w="6300" w:type="dxa"/>
          </w:tcPr>
          <w:p w14:paraId="40976D88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51C26A" w14:textId="77777777" w:rsidR="00D91B97" w:rsidRPr="00D91B97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318,482</w:t>
            </w:r>
          </w:p>
        </w:tc>
        <w:tc>
          <w:tcPr>
            <w:tcW w:w="236" w:type="dxa"/>
          </w:tcPr>
          <w:p w14:paraId="379C2557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7C51435C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121,989</w:t>
            </w:r>
          </w:p>
        </w:tc>
      </w:tr>
      <w:tr w:rsidR="00D91B97" w:rsidRPr="00D91B97" w14:paraId="0C193F1E" w14:textId="77777777" w:rsidTr="00DA4FCA">
        <w:tc>
          <w:tcPr>
            <w:tcW w:w="6300" w:type="dxa"/>
          </w:tcPr>
          <w:p w14:paraId="015FB577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4FC14356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1216B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14:paraId="11ABEFBF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B97" w:rsidRPr="00D91B97" w14:paraId="30466213" w14:textId="77777777" w:rsidTr="00654F00">
        <w:tc>
          <w:tcPr>
            <w:tcW w:w="6300" w:type="dxa"/>
          </w:tcPr>
          <w:p w14:paraId="3F971560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48" w:type="dxa"/>
            <w:shd w:val="clear" w:color="auto" w:fill="auto"/>
          </w:tcPr>
          <w:p w14:paraId="221BD58D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C3540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3AF3A67A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B97" w:rsidRPr="00D91B97" w14:paraId="42B4C48D" w14:textId="77777777" w:rsidTr="00941E0D">
        <w:tc>
          <w:tcPr>
            <w:tcW w:w="6300" w:type="dxa"/>
          </w:tcPr>
          <w:p w14:paraId="172D3EE2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91B9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91B9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14:paraId="3DD21E9F" w14:textId="77777777" w:rsidR="00D91B97" w:rsidRPr="00D91B97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36" w:type="dxa"/>
          </w:tcPr>
          <w:p w14:paraId="40ED8E48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747835CC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353,695</w:t>
            </w:r>
          </w:p>
        </w:tc>
      </w:tr>
      <w:tr w:rsidR="00D91B97" w:rsidRPr="00D91B97" w14:paraId="30E2883D" w14:textId="77777777" w:rsidTr="00941E0D">
        <w:tc>
          <w:tcPr>
            <w:tcW w:w="6300" w:type="dxa"/>
          </w:tcPr>
          <w:p w14:paraId="2BE52F5D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256C9F8" w14:textId="77777777" w:rsidR="00D91B97" w:rsidRPr="00D91B97" w:rsidRDefault="0007126B" w:rsidP="000712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8EF800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55CCE7B9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50,364</w:t>
            </w:r>
          </w:p>
        </w:tc>
      </w:tr>
      <w:tr w:rsidR="00D91B97" w:rsidRPr="00D91B97" w14:paraId="1A5EED4E" w14:textId="77777777" w:rsidTr="003556C2">
        <w:tc>
          <w:tcPr>
            <w:tcW w:w="6300" w:type="dxa"/>
          </w:tcPr>
          <w:p w14:paraId="7D915271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ณ วันที่ 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B14A16D" w14:textId="77777777" w:rsidR="0007126B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181AD7C" w14:textId="77777777" w:rsidR="00D91B97" w:rsidRPr="00D91B97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36" w:type="dxa"/>
          </w:tcPr>
          <w:p w14:paraId="16E9548D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05D6B49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AE97CA0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404,059</w:t>
            </w:r>
          </w:p>
        </w:tc>
      </w:tr>
      <w:tr w:rsidR="00D91B97" w:rsidRPr="00D91B97" w14:paraId="42480D63" w14:textId="77777777" w:rsidTr="00DA4FCA">
        <w:tc>
          <w:tcPr>
            <w:tcW w:w="6300" w:type="dxa"/>
          </w:tcPr>
          <w:p w14:paraId="46C28175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ED4138" w14:textId="77777777" w:rsidR="00D91B97" w:rsidRPr="00D91B97" w:rsidRDefault="0007126B" w:rsidP="0007126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EBC168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567983D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/>
                <w:sz w:val="30"/>
                <w:szCs w:val="30"/>
                <w:lang w:val="en-US" w:bidi="th-TH"/>
              </w:rPr>
              <w:t>12,576</w:t>
            </w:r>
          </w:p>
        </w:tc>
      </w:tr>
      <w:tr w:rsidR="00D91B97" w:rsidRPr="00D91B97" w14:paraId="468F144E" w14:textId="77777777" w:rsidTr="003556C2">
        <w:tc>
          <w:tcPr>
            <w:tcW w:w="6300" w:type="dxa"/>
          </w:tcPr>
          <w:p w14:paraId="613675C4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ณ วันที่ 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0C223" w14:textId="77777777" w:rsid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2347BB4" w14:textId="77777777" w:rsidR="0007126B" w:rsidRPr="00D91B97" w:rsidRDefault="0007126B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36" w:type="dxa"/>
          </w:tcPr>
          <w:p w14:paraId="027A6AB5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2D5C5737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AB6AE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416,635</w:t>
            </w:r>
          </w:p>
        </w:tc>
      </w:tr>
      <w:tr w:rsidR="00D91B97" w:rsidRPr="00D91B97" w14:paraId="6AA8D88F" w14:textId="77777777" w:rsidTr="00EB6DD8">
        <w:tc>
          <w:tcPr>
            <w:tcW w:w="6300" w:type="dxa"/>
          </w:tcPr>
          <w:p w14:paraId="7A0AC375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9F95884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C580EB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14:paraId="5CEF7D5A" w14:textId="77777777" w:rsidR="00D91B97" w:rsidRPr="00D91B97" w:rsidRDefault="00D91B97" w:rsidP="00D91B9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B97" w:rsidRPr="00D91B97" w14:paraId="75C72D96" w14:textId="77777777" w:rsidTr="00DA4FCA">
        <w:tc>
          <w:tcPr>
            <w:tcW w:w="6300" w:type="dxa"/>
          </w:tcPr>
          <w:p w14:paraId="6A88D13F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DD03BED" w14:textId="77777777" w:rsidR="00D91B97" w:rsidRPr="00D91B97" w:rsidRDefault="0007126B" w:rsidP="00D91B97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0.75</w:t>
            </w:r>
          </w:p>
        </w:tc>
        <w:tc>
          <w:tcPr>
            <w:tcW w:w="236" w:type="dxa"/>
          </w:tcPr>
          <w:p w14:paraId="5897A500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4CA1C9CA" w14:textId="77777777" w:rsidR="00D91B97" w:rsidRPr="00D91B97" w:rsidRDefault="00D91B97" w:rsidP="00D91B97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0.30</w:t>
            </w:r>
          </w:p>
        </w:tc>
      </w:tr>
      <w:tr w:rsidR="00D91B97" w:rsidRPr="00D91B97" w14:paraId="0891BF2D" w14:textId="77777777" w:rsidTr="00DA4FCA">
        <w:tc>
          <w:tcPr>
            <w:tcW w:w="6300" w:type="dxa"/>
          </w:tcPr>
          <w:p w14:paraId="752CC036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91B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6C709" w14:textId="77777777" w:rsidR="00D91B97" w:rsidRPr="00D91B97" w:rsidRDefault="0007126B" w:rsidP="00D91B97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0.75</w:t>
            </w:r>
          </w:p>
        </w:tc>
        <w:tc>
          <w:tcPr>
            <w:tcW w:w="236" w:type="dxa"/>
          </w:tcPr>
          <w:p w14:paraId="5A9E8201" w14:textId="77777777" w:rsidR="00D91B97" w:rsidRPr="00D91B97" w:rsidRDefault="00D91B97" w:rsidP="00D9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</w:tcPr>
          <w:p w14:paraId="0DEE431F" w14:textId="77777777" w:rsidR="00D91B97" w:rsidRPr="00D91B97" w:rsidRDefault="00D91B97" w:rsidP="00D91B97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0.29</w:t>
            </w:r>
          </w:p>
        </w:tc>
      </w:tr>
    </w:tbl>
    <w:p w14:paraId="5A5FDCB1" w14:textId="77777777" w:rsidR="00D91B97" w:rsidRDefault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A246BF" w14:textId="77777777" w:rsidR="00A447C5" w:rsidRPr="00D91B97" w:rsidRDefault="00A447C5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D91B97">
        <w:rPr>
          <w:rFonts w:ascii="Angsana New" w:hAnsi="Angsana New" w:cs="Angsana New"/>
          <w:sz w:val="30"/>
          <w:szCs w:val="30"/>
          <w:cs/>
          <w:lang w:val="th-TH"/>
        </w:rPr>
        <w:t>เงินปันผล</w:t>
      </w:r>
    </w:p>
    <w:p w14:paraId="2E80DC10" w14:textId="77777777" w:rsidR="00E15AC5" w:rsidRPr="00D91B97" w:rsidRDefault="00E15AC5" w:rsidP="00E15AC5">
      <w:pPr>
        <w:rPr>
          <w:sz w:val="30"/>
          <w:szCs w:val="30"/>
          <w:lang w:val="th-TH"/>
        </w:rPr>
      </w:pPr>
    </w:p>
    <w:p w14:paraId="20872104" w14:textId="77777777" w:rsidR="00D91B97" w:rsidRPr="009C606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067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B0A49B3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872"/>
        <w:gridCol w:w="1350"/>
        <w:gridCol w:w="270"/>
        <w:gridCol w:w="1278"/>
      </w:tblGrid>
      <w:tr w:rsidR="00D91B97" w:rsidRPr="00D91B97" w:rsidDel="00D43E7A" w14:paraId="35A021DE" w14:textId="77777777" w:rsidTr="004F029C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14:paraId="54BA6185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D3C1126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6A8C8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169D4FCA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0AB5D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91B97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31EE3765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CFEC12" w14:textId="77777777" w:rsidR="00D91B97" w:rsidRPr="00D91B97" w:rsidDel="00D43E7A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91B97" w:rsidRPr="00D91B97" w14:paraId="3A72D9E3" w14:textId="77777777" w:rsidTr="004F029C">
        <w:trPr>
          <w:tblHeader/>
        </w:trPr>
        <w:tc>
          <w:tcPr>
            <w:tcW w:w="2808" w:type="dxa"/>
            <w:shd w:val="clear" w:color="auto" w:fill="auto"/>
          </w:tcPr>
          <w:p w14:paraId="5B400562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21B623C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F946546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FE0139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1B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1DCE5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A041A5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1B97" w:rsidRPr="00D91B97" w14:paraId="37CB7F90" w14:textId="77777777" w:rsidTr="003556C2">
        <w:tc>
          <w:tcPr>
            <w:tcW w:w="2808" w:type="dxa"/>
            <w:shd w:val="clear" w:color="auto" w:fill="auto"/>
          </w:tcPr>
          <w:p w14:paraId="631DBD58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6F5B7AF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B945878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12A74C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A8CED2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21341AF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B97" w:rsidRPr="00D91B97" w14:paraId="1ECC2E84" w14:textId="77777777" w:rsidTr="003556C2">
        <w:tc>
          <w:tcPr>
            <w:tcW w:w="2808" w:type="dxa"/>
            <w:shd w:val="clear" w:color="auto" w:fill="auto"/>
          </w:tcPr>
          <w:p w14:paraId="14E97881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5BC0B864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D91B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0B6EB1C4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91B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0A67316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0.050</w:t>
            </w:r>
          </w:p>
        </w:tc>
        <w:tc>
          <w:tcPr>
            <w:tcW w:w="270" w:type="dxa"/>
            <w:shd w:val="clear" w:color="auto" w:fill="auto"/>
          </w:tcPr>
          <w:p w14:paraId="7C99E662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728442C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  <w:tab w:val="left" w:pos="1057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21.24</w:t>
            </w:r>
          </w:p>
        </w:tc>
      </w:tr>
      <w:tr w:rsidR="00D91B97" w:rsidRPr="00D91B97" w14:paraId="063C29B0" w14:textId="77777777" w:rsidTr="003556C2">
        <w:tc>
          <w:tcPr>
            <w:tcW w:w="2808" w:type="dxa"/>
            <w:shd w:val="clear" w:color="auto" w:fill="auto"/>
          </w:tcPr>
          <w:p w14:paraId="1A21525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B6001DD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91B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7D34283D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91B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F8ABC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0.168</w:t>
            </w:r>
          </w:p>
        </w:tc>
        <w:tc>
          <w:tcPr>
            <w:tcW w:w="270" w:type="dxa"/>
            <w:shd w:val="clear" w:color="auto" w:fill="auto"/>
          </w:tcPr>
          <w:p w14:paraId="62E23E91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C871BA4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7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71.36</w:t>
            </w:r>
          </w:p>
        </w:tc>
      </w:tr>
      <w:tr w:rsidR="00D91B97" w:rsidRPr="00D91B97" w14:paraId="7EB74867" w14:textId="77777777" w:rsidTr="003556C2">
        <w:tc>
          <w:tcPr>
            <w:tcW w:w="2808" w:type="dxa"/>
            <w:shd w:val="clear" w:color="auto" w:fill="auto"/>
          </w:tcPr>
          <w:p w14:paraId="4D1806E0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2DCC9339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C38AF00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5CCE" w14:textId="77777777" w:rsidR="00D91B97" w:rsidRPr="00D91B97" w:rsidRDefault="00D91B97" w:rsidP="003556C2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0.218</w:t>
            </w:r>
          </w:p>
        </w:tc>
        <w:tc>
          <w:tcPr>
            <w:tcW w:w="270" w:type="dxa"/>
            <w:shd w:val="clear" w:color="auto" w:fill="auto"/>
          </w:tcPr>
          <w:p w14:paraId="675B217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F3815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70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/>
                <w:b/>
                <w:bCs/>
                <w:sz w:val="30"/>
                <w:szCs w:val="30"/>
              </w:rPr>
              <w:t>92.60</w:t>
            </w:r>
          </w:p>
        </w:tc>
      </w:tr>
      <w:tr w:rsidR="00D91B97" w:rsidRPr="00D91B97" w14:paraId="20159F5B" w14:textId="77777777" w:rsidTr="003556C2">
        <w:tc>
          <w:tcPr>
            <w:tcW w:w="2808" w:type="dxa"/>
            <w:shd w:val="clear" w:color="auto" w:fill="auto"/>
          </w:tcPr>
          <w:p w14:paraId="5861A242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9AAE25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2D17980F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D31506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7E5D71B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777A0B6F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91B97" w:rsidRPr="00D91B97" w14:paraId="0DB3AEC3" w14:textId="77777777" w:rsidTr="003556C2">
        <w:tc>
          <w:tcPr>
            <w:tcW w:w="2808" w:type="dxa"/>
            <w:shd w:val="clear" w:color="auto" w:fill="auto"/>
          </w:tcPr>
          <w:p w14:paraId="788F2D9D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9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27D5CBC9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4FF7994A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8C0795B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AFC9138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065BE02C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91B97" w:rsidRPr="00D91B97" w14:paraId="734E2084" w14:textId="77777777" w:rsidTr="003556C2">
        <w:tc>
          <w:tcPr>
            <w:tcW w:w="2808" w:type="dxa"/>
            <w:shd w:val="clear" w:color="auto" w:fill="auto"/>
          </w:tcPr>
          <w:p w14:paraId="414419D9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6CA07DB6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91B9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64038DD3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91B9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7764C844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0.750</w:t>
            </w:r>
          </w:p>
        </w:tc>
        <w:tc>
          <w:tcPr>
            <w:tcW w:w="270" w:type="dxa"/>
            <w:shd w:val="clear" w:color="auto" w:fill="auto"/>
          </w:tcPr>
          <w:p w14:paraId="7063D921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18DADB7" w14:textId="77777777" w:rsidR="00D91B97" w:rsidRP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line="240" w:lineRule="auto"/>
              <w:ind w:left="49" w:right="-624" w:hanging="2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/>
                <w:sz w:val="30"/>
                <w:szCs w:val="30"/>
              </w:rPr>
              <w:t>281.13</w:t>
            </w:r>
          </w:p>
        </w:tc>
      </w:tr>
      <w:tr w:rsidR="00D91B97" w:rsidRPr="00106046" w14:paraId="6610CB9B" w14:textId="77777777" w:rsidTr="003556C2">
        <w:tc>
          <w:tcPr>
            <w:tcW w:w="2808" w:type="dxa"/>
            <w:shd w:val="clear" w:color="auto" w:fill="auto"/>
          </w:tcPr>
          <w:p w14:paraId="17425C65" w14:textId="77777777" w:rsidR="00D91B97" w:rsidRPr="00823DD0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67DF4CA8" w14:textId="77777777" w:rsidR="00D91B97" w:rsidRPr="00823DD0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7C8CAB2F" w14:textId="77777777" w:rsidR="00D91B97" w:rsidRPr="00823DD0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902854" w14:textId="77777777" w:rsidR="00D91B97" w:rsidRPr="00106046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7954"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70" w:type="dxa"/>
            <w:shd w:val="clear" w:color="auto" w:fill="auto"/>
          </w:tcPr>
          <w:p w14:paraId="2467FAE7" w14:textId="77777777" w:rsidR="00D91B97" w:rsidRPr="00106046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4114855" w14:textId="77777777" w:rsidR="00D91B97" w:rsidRPr="00A17C55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624" w:hanging="2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954">
              <w:rPr>
                <w:rFonts w:ascii="Angsana New" w:hAnsi="Angsana New"/>
                <w:sz w:val="30"/>
                <w:szCs w:val="30"/>
              </w:rPr>
              <w:t>44.60</w:t>
            </w:r>
          </w:p>
        </w:tc>
      </w:tr>
      <w:tr w:rsidR="00D91B97" w:rsidRPr="00106046" w14:paraId="14F9332B" w14:textId="77777777" w:rsidTr="003556C2">
        <w:tc>
          <w:tcPr>
            <w:tcW w:w="2808" w:type="dxa"/>
            <w:shd w:val="clear" w:color="auto" w:fill="auto"/>
          </w:tcPr>
          <w:p w14:paraId="2D5FD446" w14:textId="77777777" w:rsidR="00D91B97" w:rsidRPr="00A0094B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505F4889" w14:textId="77777777" w:rsid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26E9811" w14:textId="77777777" w:rsidR="00D91B97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CBE63" w14:textId="77777777" w:rsidR="00D91B97" w:rsidRPr="00E208A1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8A1">
              <w:rPr>
                <w:rFonts w:ascii="Angsana New" w:hAnsi="Angsana New"/>
                <w:b/>
                <w:bCs/>
                <w:sz w:val="30"/>
                <w:szCs w:val="30"/>
              </w:rPr>
              <w:t>0.855</w:t>
            </w:r>
          </w:p>
        </w:tc>
        <w:tc>
          <w:tcPr>
            <w:tcW w:w="270" w:type="dxa"/>
            <w:shd w:val="clear" w:color="auto" w:fill="auto"/>
          </w:tcPr>
          <w:p w14:paraId="24B09955" w14:textId="77777777" w:rsidR="00D91B97" w:rsidRPr="00E208A1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722A7" w14:textId="77777777" w:rsidR="00D91B97" w:rsidRPr="00E208A1" w:rsidRDefault="00D91B97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  <w:tab w:val="left" w:pos="1040"/>
              </w:tabs>
              <w:spacing w:line="240" w:lineRule="auto"/>
              <w:ind w:left="-311" w:right="-8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8A1">
              <w:rPr>
                <w:rFonts w:ascii="Angsana New" w:hAnsi="Angsana New"/>
                <w:b/>
                <w:bCs/>
                <w:sz w:val="30"/>
                <w:szCs w:val="30"/>
              </w:rPr>
              <w:t>325.73</w:t>
            </w:r>
          </w:p>
        </w:tc>
      </w:tr>
    </w:tbl>
    <w:p w14:paraId="372CAB93" w14:textId="77777777" w:rsidR="00D91B97" w:rsidRDefault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7BEEDA9" w14:textId="77777777" w:rsidR="00622D27" w:rsidRPr="002A7705" w:rsidRDefault="00622D27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เครื่องมือทางการเงิน</w:t>
      </w:r>
    </w:p>
    <w:p w14:paraId="02B03C46" w14:textId="77777777" w:rsidR="00622D27" w:rsidRPr="00AB2B67" w:rsidRDefault="00622D2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E04EEAB" w14:textId="77777777" w:rsidR="00D91B97" w:rsidRPr="00D91B97" w:rsidRDefault="00D91B97" w:rsidP="009D45DF">
      <w:pPr>
        <w:pStyle w:val="block"/>
        <w:numPr>
          <w:ilvl w:val="0"/>
          <w:numId w:val="45"/>
        </w:numPr>
        <w:spacing w:after="0" w:line="240" w:lineRule="auto"/>
        <w:ind w:left="540" w:right="-7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D91B9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311F34" w:rsidRDefault="00D91B97" w:rsidP="00D91B9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  <w:lang w:bidi="th-TH"/>
        </w:rPr>
      </w:pPr>
    </w:p>
    <w:p w14:paraId="174BE6CF" w14:textId="77777777" w:rsidR="00D91B97" w:rsidRPr="00D91B97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91B9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6328A7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D91B97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</w:t>
      </w:r>
      <w:r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D91B97">
        <w:rPr>
          <w:rFonts w:ascii="Angsana New" w:hAnsi="Angsana New" w:hint="cs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D91B97">
        <w:rPr>
          <w:rFonts w:ascii="Angsana New" w:hAnsi="Angsana New" w:hint="cs"/>
          <w:sz w:val="30"/>
          <w:szCs w:val="30"/>
          <w:lang w:bidi="th-TH"/>
        </w:rPr>
        <w:t xml:space="preserve"> </w:t>
      </w:r>
    </w:p>
    <w:p w14:paraId="55E25DE7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2"/>
        <w:gridCol w:w="1078"/>
        <w:gridCol w:w="182"/>
        <w:gridCol w:w="892"/>
        <w:gridCol w:w="6"/>
        <w:gridCol w:w="176"/>
        <w:gridCol w:w="6"/>
        <w:gridCol w:w="718"/>
        <w:gridCol w:w="180"/>
        <w:gridCol w:w="810"/>
        <w:gridCol w:w="181"/>
        <w:gridCol w:w="719"/>
        <w:gridCol w:w="180"/>
        <w:gridCol w:w="786"/>
        <w:gridCol w:w="18"/>
        <w:gridCol w:w="6"/>
      </w:tblGrid>
      <w:tr w:rsidR="00D91B97" w:rsidRPr="00D91B97" w14:paraId="2E2F33E7" w14:textId="77777777" w:rsidTr="004F029C">
        <w:trPr>
          <w:gridAfter w:val="1"/>
          <w:wAfter w:w="6" w:type="dxa"/>
          <w:cantSplit/>
          <w:trHeight w:val="191"/>
          <w:tblHeader/>
        </w:trPr>
        <w:tc>
          <w:tcPr>
            <w:tcW w:w="2160" w:type="dxa"/>
          </w:tcPr>
          <w:p w14:paraId="6839446D" w14:textId="77777777" w:rsidR="00D91B97" w:rsidRPr="003233C0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3414" w:type="dxa"/>
            <w:gridSpan w:val="5"/>
            <w:tcBorders>
              <w:bottom w:val="single" w:sz="4" w:space="0" w:color="auto"/>
            </w:tcBorders>
            <w:hideMark/>
          </w:tcPr>
          <w:p w14:paraId="7802FDCF" w14:textId="77777777" w:rsidR="00D91B97" w:rsidRPr="003233C0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25CFE3D7" w14:textId="77777777" w:rsidR="00D91B97" w:rsidRPr="003233C0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4697A" w14:textId="77777777" w:rsidR="00D91B97" w:rsidRPr="003233C0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91B97" w:rsidRPr="00D91B97" w14:paraId="0142BC4E" w14:textId="77777777" w:rsidTr="004F029C">
        <w:trPr>
          <w:cantSplit/>
          <w:tblHeader/>
        </w:trPr>
        <w:tc>
          <w:tcPr>
            <w:tcW w:w="2160" w:type="dxa"/>
          </w:tcPr>
          <w:p w14:paraId="63E702CD" w14:textId="77777777" w:rsidR="00D91B97" w:rsidRPr="003233C0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63632B" w14:textId="77777777" w:rsidR="00D91B97" w:rsidRPr="003233C0" w:rsidRDefault="00DA23D4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เครื่องมือทางการเงินที่วัด</w:t>
            </w:r>
            <w:r w:rsidR="00D91B97"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</w:t>
            </w:r>
            <w:r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ด้วย</w:t>
            </w:r>
            <w:r w:rsidR="003233C0"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</w:t>
            </w:r>
            <w:r w:rsidR="00D91B97"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ยุติธรรมผ่านกำไรหรือขาดทุน</w:t>
            </w:r>
          </w:p>
        </w:tc>
        <w:tc>
          <w:tcPr>
            <w:tcW w:w="182" w:type="dxa"/>
          </w:tcPr>
          <w:p w14:paraId="6FE0234A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4B6B058" w14:textId="77777777" w:rsidR="003233C0" w:rsidRPr="003233C0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F97C727" w14:textId="77777777" w:rsidR="00D91B97" w:rsidRPr="003233C0" w:rsidRDefault="00D91B97" w:rsidP="003233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2CC0234C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3233C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3233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6216E576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236DCB51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1DA809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AC4314A" w14:textId="77777777" w:rsidR="003233C0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3A3E3C9" w14:textId="77777777" w:rsidR="003233C0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667241" w14:textId="77777777" w:rsidR="003233C0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3A1874" w14:textId="77777777" w:rsidR="003233C0" w:rsidRDefault="003233C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9C9091B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gridSpan w:val="2"/>
          </w:tcPr>
          <w:p w14:paraId="606F5162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2111E" w14:textId="77777777" w:rsidR="00D91B97" w:rsidRPr="003233C0" w:rsidRDefault="00D91B97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3C0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770AE" w14:textId="77777777" w:rsidR="00D91B97" w:rsidRPr="003233C0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AB9AD" w14:textId="77777777" w:rsidR="00D91B97" w:rsidRPr="003233C0" w:rsidRDefault="00D91B97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3C0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BFE" w14:textId="77777777" w:rsidR="00D91B97" w:rsidRPr="003233C0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17751" w14:textId="77777777" w:rsidR="00D91B97" w:rsidRPr="003233C0" w:rsidRDefault="00D91B97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3C0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224F" w14:textId="77777777" w:rsidR="00D91B97" w:rsidRPr="003233C0" w:rsidRDefault="00D91B97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2045" w14:textId="77777777" w:rsidR="00D91B97" w:rsidRPr="003233C0" w:rsidRDefault="00D91B97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1B97" w:rsidRPr="003233C0" w14:paraId="13EE73EA" w14:textId="77777777" w:rsidTr="004F029C">
        <w:trPr>
          <w:gridAfter w:val="2"/>
          <w:wAfter w:w="24" w:type="dxa"/>
          <w:cantSplit/>
          <w:tblHeader/>
        </w:trPr>
        <w:tc>
          <w:tcPr>
            <w:tcW w:w="2160" w:type="dxa"/>
          </w:tcPr>
          <w:p w14:paraId="783EA984" w14:textId="77777777" w:rsidR="00D91B97" w:rsidRPr="003233C0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7176" w:type="dxa"/>
            <w:gridSpan w:val="15"/>
          </w:tcPr>
          <w:p w14:paraId="16FA1B1A" w14:textId="77777777" w:rsidR="00D91B97" w:rsidRPr="003233C0" w:rsidRDefault="00D91B97" w:rsidP="003556C2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3C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233C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233C0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D91B97" w:rsidRPr="00D91B97" w14:paraId="113E3668" w14:textId="77777777" w:rsidTr="004F029C">
        <w:trPr>
          <w:cantSplit/>
          <w:tblHeader/>
        </w:trPr>
        <w:tc>
          <w:tcPr>
            <w:tcW w:w="2160" w:type="dxa"/>
            <w:hideMark/>
          </w:tcPr>
          <w:p w14:paraId="3DE185B7" w14:textId="77777777" w:rsidR="00D91B97" w:rsidRPr="003233C0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233C0" w:rsidRPr="003233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233C0"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0FD38FAE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23BC3A7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CDB56A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3B54B85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4D1F0701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3A5C9B76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0DC4DF81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EFEFA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E488F9E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0BA6F3A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0B49BAD9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91C1D8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40C6447D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91B97" w:rsidRPr="00D91B97" w14:paraId="5E476954" w14:textId="77777777" w:rsidTr="003233C0">
        <w:trPr>
          <w:cantSplit/>
        </w:trPr>
        <w:tc>
          <w:tcPr>
            <w:tcW w:w="2160" w:type="dxa"/>
            <w:hideMark/>
          </w:tcPr>
          <w:p w14:paraId="1AB9FE6A" w14:textId="77777777" w:rsidR="00D91B97" w:rsidRPr="003233C0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6328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6C61D8AF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0C2A9EA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6FD1EB2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78F5E57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52232671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29869A30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2BD5F4D0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D8D14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ABA16F9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0103F14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0A5095F8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60B4F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73CB062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91B97" w:rsidRPr="00D91B97" w14:paraId="18A99327" w14:textId="77777777" w:rsidTr="003233C0">
        <w:trPr>
          <w:cantSplit/>
        </w:trPr>
        <w:tc>
          <w:tcPr>
            <w:tcW w:w="2160" w:type="dxa"/>
            <w:vAlign w:val="bottom"/>
            <w:hideMark/>
          </w:tcPr>
          <w:p w14:paraId="74A0B186" w14:textId="77777777" w:rsidR="00D91B97" w:rsidRPr="003233C0" w:rsidRDefault="00D91B97" w:rsidP="003556C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080" w:type="dxa"/>
            <w:vAlign w:val="bottom"/>
          </w:tcPr>
          <w:p w14:paraId="53C7651A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301,248</w:t>
            </w:r>
          </w:p>
        </w:tc>
        <w:tc>
          <w:tcPr>
            <w:tcW w:w="182" w:type="dxa"/>
          </w:tcPr>
          <w:p w14:paraId="237E875D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81BCA5C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3"/>
                <w:tab w:val="decimal" w:pos="463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6D2F0183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gridSpan w:val="2"/>
          </w:tcPr>
          <w:p w14:paraId="3F59F37A" w14:textId="77777777" w:rsidR="00D91B97" w:rsidRPr="006A19AC" w:rsidRDefault="006A19AC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bidi="th-TH"/>
              </w:rPr>
              <w:t>301,248</w:t>
            </w:r>
          </w:p>
        </w:tc>
        <w:tc>
          <w:tcPr>
            <w:tcW w:w="182" w:type="dxa"/>
            <w:gridSpan w:val="2"/>
            <w:vAlign w:val="bottom"/>
          </w:tcPr>
          <w:p w14:paraId="78DE76F1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098603C6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4B7F18" w14:textId="77777777" w:rsidR="00D91B97" w:rsidRPr="006A19AC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57B673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301,248</w:t>
            </w:r>
          </w:p>
        </w:tc>
        <w:tc>
          <w:tcPr>
            <w:tcW w:w="181" w:type="dxa"/>
            <w:vAlign w:val="bottom"/>
          </w:tcPr>
          <w:p w14:paraId="7BFF47FE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B79E2F9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51C22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5152E9B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301,248</w:t>
            </w:r>
          </w:p>
        </w:tc>
      </w:tr>
      <w:tr w:rsidR="00D91B97" w:rsidRPr="00D91B97" w14:paraId="4CAF9138" w14:textId="77777777" w:rsidTr="00302B30">
        <w:trPr>
          <w:cantSplit/>
        </w:trPr>
        <w:tc>
          <w:tcPr>
            <w:tcW w:w="2160" w:type="dxa"/>
            <w:vAlign w:val="bottom"/>
          </w:tcPr>
          <w:p w14:paraId="3C7F0467" w14:textId="77777777" w:rsidR="00D91B97" w:rsidRPr="003233C0" w:rsidRDefault="00D91B97" w:rsidP="003556C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D8B6F6" w14:textId="77777777" w:rsidR="00D91B97" w:rsidRPr="006A19AC" w:rsidRDefault="00D91B97" w:rsidP="006A19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7EFE982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DE2106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35,000</w:t>
            </w:r>
          </w:p>
        </w:tc>
        <w:tc>
          <w:tcPr>
            <w:tcW w:w="182" w:type="dxa"/>
          </w:tcPr>
          <w:p w14:paraId="59A5EC99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4D728884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9AC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  <w:tc>
          <w:tcPr>
            <w:tcW w:w="182" w:type="dxa"/>
            <w:gridSpan w:val="2"/>
            <w:vAlign w:val="bottom"/>
          </w:tcPr>
          <w:p w14:paraId="3DEC0F1D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40C993D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5F7A80" w14:textId="77777777" w:rsidR="00D91B97" w:rsidRPr="006A19AC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EB42F5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left" w:pos="459"/>
              </w:tabs>
              <w:spacing w:line="240" w:lineRule="auto"/>
              <w:ind w:left="-79" w:right="-26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374B5A1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F68A872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12F7C6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BB86961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91B97" w:rsidRPr="00D91B97" w14:paraId="4A270EB4" w14:textId="77777777" w:rsidTr="00302B30">
        <w:trPr>
          <w:cantSplit/>
        </w:trPr>
        <w:tc>
          <w:tcPr>
            <w:tcW w:w="2160" w:type="dxa"/>
            <w:vAlign w:val="bottom"/>
          </w:tcPr>
          <w:p w14:paraId="0662E92A" w14:textId="77777777" w:rsidR="006328A7" w:rsidRDefault="00D91B97" w:rsidP="003556C2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1B979F3E" w14:textId="77777777" w:rsidR="00D91B97" w:rsidRPr="003233C0" w:rsidRDefault="006328A7" w:rsidP="003556C2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D91B97" w:rsidRPr="003233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4BCBB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301,248</w:t>
            </w:r>
          </w:p>
        </w:tc>
        <w:tc>
          <w:tcPr>
            <w:tcW w:w="182" w:type="dxa"/>
          </w:tcPr>
          <w:p w14:paraId="7089160A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821B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19AC">
              <w:rPr>
                <w:rFonts w:ascii="Angsana New" w:hAnsi="Angsana New" w:hint="cs"/>
                <w:b/>
                <w:bCs/>
                <w:sz w:val="28"/>
                <w:szCs w:val="28"/>
              </w:rPr>
              <w:t>35,000</w:t>
            </w:r>
          </w:p>
        </w:tc>
        <w:tc>
          <w:tcPr>
            <w:tcW w:w="182" w:type="dxa"/>
          </w:tcPr>
          <w:p w14:paraId="11CF250C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CCEBAA" w14:textId="77777777" w:rsidR="006328A7" w:rsidRPr="006A19AC" w:rsidRDefault="006328A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79BC57" w14:textId="77777777" w:rsidR="00D91B97" w:rsidRPr="006A19AC" w:rsidRDefault="006A19AC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336,248</w:t>
            </w:r>
          </w:p>
        </w:tc>
        <w:tc>
          <w:tcPr>
            <w:tcW w:w="182" w:type="dxa"/>
            <w:gridSpan w:val="2"/>
            <w:vAlign w:val="bottom"/>
          </w:tcPr>
          <w:p w14:paraId="4B3B1871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352581CA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F0FAF2" w14:textId="77777777" w:rsidR="00D91B97" w:rsidRPr="006A19AC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D80A95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01AA290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DB3D23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C544D9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3EF3091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02B30" w:rsidRPr="00D91B97" w14:paraId="2CAA03DD" w14:textId="77777777" w:rsidTr="00302B30">
        <w:trPr>
          <w:cantSplit/>
        </w:trPr>
        <w:tc>
          <w:tcPr>
            <w:tcW w:w="2160" w:type="dxa"/>
            <w:vAlign w:val="bottom"/>
          </w:tcPr>
          <w:p w14:paraId="44F6429F" w14:textId="77777777" w:rsidR="00302B30" w:rsidRPr="003233C0" w:rsidRDefault="00302B30" w:rsidP="003556C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66B071" w14:textId="77777777" w:rsidR="00302B30" w:rsidRPr="003233C0" w:rsidRDefault="00302B30" w:rsidP="003556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C8BC15C" w14:textId="77777777" w:rsidR="00302B30" w:rsidRPr="003233C0" w:rsidRDefault="00302B3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885A5E3" w14:textId="77777777" w:rsidR="00302B30" w:rsidRPr="003233C0" w:rsidRDefault="00302B3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7A39C988" w14:textId="77777777" w:rsidR="00302B30" w:rsidRPr="003233C0" w:rsidRDefault="00302B3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</w:tcBorders>
          </w:tcPr>
          <w:p w14:paraId="15F55EF8" w14:textId="77777777" w:rsidR="00302B30" w:rsidRPr="003233C0" w:rsidRDefault="00302B3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1490D9D" w14:textId="77777777" w:rsidR="00302B30" w:rsidRPr="003233C0" w:rsidRDefault="00302B30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A9BF861" w14:textId="77777777" w:rsidR="00302B30" w:rsidRPr="003233C0" w:rsidRDefault="00302B30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9491DA" w14:textId="77777777" w:rsidR="00302B30" w:rsidRPr="003233C0" w:rsidRDefault="00302B30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AC6416" w14:textId="77777777" w:rsidR="00302B30" w:rsidRPr="003233C0" w:rsidRDefault="00302B30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2887EA0" w14:textId="77777777" w:rsidR="00302B30" w:rsidRPr="003233C0" w:rsidRDefault="00302B30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96EA9C5" w14:textId="77777777" w:rsidR="00302B30" w:rsidRPr="003233C0" w:rsidRDefault="00302B30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73EF44" w14:textId="77777777" w:rsidR="00302B30" w:rsidRPr="003233C0" w:rsidRDefault="00302B30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BAED18D" w14:textId="77777777" w:rsidR="00302B30" w:rsidRPr="003233C0" w:rsidRDefault="00302B30" w:rsidP="003556C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91B97" w:rsidRPr="00D91B97" w14:paraId="3AE69F17" w14:textId="77777777" w:rsidTr="003233C0">
        <w:trPr>
          <w:cantSplit/>
        </w:trPr>
        <w:tc>
          <w:tcPr>
            <w:tcW w:w="2160" w:type="dxa"/>
            <w:vAlign w:val="bottom"/>
          </w:tcPr>
          <w:p w14:paraId="5BBBCA99" w14:textId="77777777" w:rsidR="00D91B97" w:rsidRPr="003233C0" w:rsidRDefault="00D91B97" w:rsidP="003556C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233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6328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E58363C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9256FCB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C3E89FA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263FFD62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7FE86FF7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31C4EFE" w14:textId="77777777" w:rsidR="00D91B97" w:rsidRPr="003233C0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00F2E48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F48FD" w14:textId="77777777" w:rsidR="00D91B97" w:rsidRPr="003233C0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4FDAAA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38493E9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02B178E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336820" w14:textId="77777777" w:rsidR="00D91B97" w:rsidRPr="003233C0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F2E3651" w14:textId="77777777" w:rsidR="00D91B97" w:rsidRPr="003233C0" w:rsidRDefault="00D91B97" w:rsidP="003556C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91B97" w:rsidRPr="00D91B97" w14:paraId="539841FC" w14:textId="77777777" w:rsidTr="003233C0">
        <w:trPr>
          <w:cantSplit/>
        </w:trPr>
        <w:tc>
          <w:tcPr>
            <w:tcW w:w="2160" w:type="dxa"/>
            <w:vAlign w:val="bottom"/>
          </w:tcPr>
          <w:p w14:paraId="3C71F92B" w14:textId="77777777" w:rsidR="00D91B97" w:rsidRPr="003233C0" w:rsidRDefault="00D91B97" w:rsidP="003556C2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7B70A8DB" w14:textId="77777777" w:rsidR="00D91B97" w:rsidRPr="003233C0" w:rsidRDefault="00D91B97" w:rsidP="003556C2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233C0">
              <w:rPr>
                <w:rFonts w:ascii="Angsana New" w:hAnsi="Angsana New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vAlign w:val="bottom"/>
          </w:tcPr>
          <w:p w14:paraId="2C0AC947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2" w:type="dxa"/>
          </w:tcPr>
          <w:p w14:paraId="34D87C0A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1B5DE7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EE51B0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9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5C0C6FF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14:paraId="6F9EFA5A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F7471B" w14:textId="77777777" w:rsidR="00D91B97" w:rsidRPr="006A19AC" w:rsidRDefault="006A19AC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9AC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82" w:type="dxa"/>
            <w:gridSpan w:val="2"/>
            <w:vAlign w:val="bottom"/>
          </w:tcPr>
          <w:p w14:paraId="696FACC0" w14:textId="77777777" w:rsidR="00D91B97" w:rsidRPr="006A19A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C4328B3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7D4AE5" w14:textId="77777777" w:rsidR="00D91B97" w:rsidRPr="006A19AC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AF145F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1" w:type="dxa"/>
            <w:vAlign w:val="bottom"/>
          </w:tcPr>
          <w:p w14:paraId="43AD70E7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FD13970" w14:textId="77777777" w:rsidR="00D91B97" w:rsidRPr="006A19AC" w:rsidRDefault="00D91B97" w:rsidP="003556C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570A1" w14:textId="77777777" w:rsidR="00D91B97" w:rsidRPr="006A19A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80E9C8B" w14:textId="77777777" w:rsidR="00D91B97" w:rsidRPr="006A19AC" w:rsidRDefault="006A19AC" w:rsidP="003556C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19AC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</w:tr>
    </w:tbl>
    <w:p w14:paraId="132830F3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2"/>
        <w:gridCol w:w="986"/>
        <w:gridCol w:w="180"/>
        <w:gridCol w:w="978"/>
        <w:gridCol w:w="181"/>
        <w:gridCol w:w="990"/>
        <w:gridCol w:w="180"/>
        <w:gridCol w:w="1082"/>
      </w:tblGrid>
      <w:tr w:rsidR="00D91B97" w:rsidRPr="00D91B97" w14:paraId="546FC872" w14:textId="77777777" w:rsidTr="003556C2">
        <w:trPr>
          <w:cantSplit/>
          <w:trHeight w:val="191"/>
          <w:tblHeader/>
        </w:trPr>
        <w:tc>
          <w:tcPr>
            <w:tcW w:w="3150" w:type="dxa"/>
          </w:tcPr>
          <w:p w14:paraId="07EA89EF" w14:textId="77777777" w:rsidR="00D91B97" w:rsidRPr="004F029C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BBA5D61" w14:textId="77777777" w:rsidR="00D91B97" w:rsidRPr="004F029C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79D3DFC" w14:textId="77777777" w:rsidR="00D91B97" w:rsidRPr="004F029C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FCE07" w14:textId="77777777" w:rsidR="00D91B97" w:rsidRPr="004F029C" w:rsidRDefault="00D91B97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91B97" w:rsidRPr="00D91B97" w14:paraId="25778DCB" w14:textId="77777777" w:rsidTr="003556C2">
        <w:trPr>
          <w:cantSplit/>
          <w:tblHeader/>
        </w:trPr>
        <w:tc>
          <w:tcPr>
            <w:tcW w:w="3150" w:type="dxa"/>
          </w:tcPr>
          <w:p w14:paraId="5F699873" w14:textId="77777777" w:rsidR="00D91B97" w:rsidRPr="004F029C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A6837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4CEA29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FFB31" w14:textId="77777777" w:rsidR="00D91B97" w:rsidRPr="004F029C" w:rsidRDefault="00D91B97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F029C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4478B" w14:textId="77777777" w:rsidR="00D91B97" w:rsidRPr="004F029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095094" w14:textId="77777777" w:rsidR="00D91B97" w:rsidRPr="004F029C" w:rsidRDefault="00D91B97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F029C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F044" w14:textId="77777777" w:rsidR="00D91B97" w:rsidRPr="004F029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24AE2" w14:textId="77777777" w:rsidR="00D91B97" w:rsidRPr="004F029C" w:rsidRDefault="00D91B97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F029C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F6770" w14:textId="77777777" w:rsidR="00D91B97" w:rsidRPr="004F029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901B64" w14:textId="77777777" w:rsidR="00D91B97" w:rsidRPr="004F029C" w:rsidRDefault="00D91B97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1B97" w:rsidRPr="00D91B97" w14:paraId="2BFC4E41" w14:textId="77777777" w:rsidTr="003556C2">
        <w:trPr>
          <w:cantSplit/>
          <w:tblHeader/>
        </w:trPr>
        <w:tc>
          <w:tcPr>
            <w:tcW w:w="3150" w:type="dxa"/>
          </w:tcPr>
          <w:p w14:paraId="76875CA4" w14:textId="77777777" w:rsidR="00D91B97" w:rsidRPr="004F029C" w:rsidRDefault="00D91B97" w:rsidP="003556C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gridSpan w:val="9"/>
            <w:hideMark/>
          </w:tcPr>
          <w:p w14:paraId="41F9ECC0" w14:textId="77777777" w:rsidR="00D91B97" w:rsidRPr="004F029C" w:rsidRDefault="00D91B97" w:rsidP="003556C2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F02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F02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F029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91B97" w:rsidRPr="00D91B97" w14:paraId="16F5CAB4" w14:textId="77777777" w:rsidTr="003556C2">
        <w:trPr>
          <w:cantSplit/>
        </w:trPr>
        <w:tc>
          <w:tcPr>
            <w:tcW w:w="3150" w:type="dxa"/>
            <w:hideMark/>
          </w:tcPr>
          <w:p w14:paraId="0952D88D" w14:textId="77777777" w:rsidR="00D91B97" w:rsidRPr="004F029C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02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F02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F02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F02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</w:tcPr>
          <w:p w14:paraId="4A4A50E5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00E3976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CBF164B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C71E74" w14:textId="77777777" w:rsidR="00D91B97" w:rsidRPr="004F029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8" w:type="dxa"/>
          </w:tcPr>
          <w:p w14:paraId="56E80E7F" w14:textId="77777777" w:rsidR="00D91B97" w:rsidRPr="004F029C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F810D7C" w14:textId="77777777" w:rsidR="00D91B97" w:rsidRPr="004F029C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EFE60" w14:textId="77777777" w:rsidR="00D91B97" w:rsidRPr="004F029C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188C8" w14:textId="77777777" w:rsidR="00D91B97" w:rsidRPr="00AD2948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3094DAE" w14:textId="77777777" w:rsidR="00D91B97" w:rsidRPr="00AD2948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91B97" w:rsidRPr="00D91B97" w14:paraId="7CF5A57B" w14:textId="77777777" w:rsidTr="003556C2">
        <w:trPr>
          <w:cantSplit/>
        </w:trPr>
        <w:tc>
          <w:tcPr>
            <w:tcW w:w="3150" w:type="dxa"/>
            <w:hideMark/>
          </w:tcPr>
          <w:p w14:paraId="6E6E2199" w14:textId="77777777" w:rsidR="00D91B97" w:rsidRPr="00D91B97" w:rsidRDefault="00D91B97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120BE2FF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100037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19E524EF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6AE7C" w14:textId="77777777" w:rsidR="00D91B97" w:rsidRPr="00D91B97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8" w:type="dxa"/>
          </w:tcPr>
          <w:p w14:paraId="0F206D5E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A1069F7" w14:textId="77777777" w:rsidR="00D91B97" w:rsidRPr="00D91B97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E1920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6A5C9" w14:textId="77777777" w:rsidR="00D91B97" w:rsidRPr="00D91B97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DC99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91B97" w:rsidRPr="00D91B97" w14:paraId="0F3E038C" w14:textId="77777777" w:rsidTr="003556C2">
        <w:trPr>
          <w:cantSplit/>
        </w:trPr>
        <w:tc>
          <w:tcPr>
            <w:tcW w:w="3150" w:type="dxa"/>
            <w:vAlign w:val="bottom"/>
            <w:hideMark/>
          </w:tcPr>
          <w:p w14:paraId="76DA5FF5" w14:textId="77777777" w:rsidR="00D91B97" w:rsidRPr="00D91B97" w:rsidRDefault="00D91B97" w:rsidP="003556C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0" w:type="dxa"/>
            <w:vAlign w:val="bottom"/>
            <w:hideMark/>
          </w:tcPr>
          <w:p w14:paraId="32A03902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131,626</w:t>
            </w:r>
          </w:p>
        </w:tc>
        <w:tc>
          <w:tcPr>
            <w:tcW w:w="182" w:type="dxa"/>
            <w:vAlign w:val="bottom"/>
          </w:tcPr>
          <w:p w14:paraId="47B7D712" w14:textId="77777777" w:rsidR="00D91B97" w:rsidRPr="00D91B97" w:rsidRDefault="00D91B97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  <w:hideMark/>
          </w:tcPr>
          <w:p w14:paraId="72C2A31B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F82D48" w14:textId="77777777" w:rsidR="00D91B97" w:rsidRPr="00D91B97" w:rsidRDefault="00D91B97" w:rsidP="003556C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  <w:hideMark/>
          </w:tcPr>
          <w:p w14:paraId="5EEE0157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131,626</w:t>
            </w:r>
          </w:p>
        </w:tc>
        <w:tc>
          <w:tcPr>
            <w:tcW w:w="181" w:type="dxa"/>
            <w:vAlign w:val="bottom"/>
          </w:tcPr>
          <w:p w14:paraId="6BB64CCE" w14:textId="77777777" w:rsidR="00D91B97" w:rsidRPr="00D91B97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BAD71BF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F1906A" w14:textId="77777777" w:rsidR="00D91B97" w:rsidRPr="00D91B97" w:rsidRDefault="00D91B97" w:rsidP="003556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93E1F27" w14:textId="77777777" w:rsidR="00D91B97" w:rsidRPr="00D91B97" w:rsidRDefault="00D91B97" w:rsidP="003556C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131,626</w:t>
            </w:r>
          </w:p>
        </w:tc>
      </w:tr>
    </w:tbl>
    <w:p w14:paraId="591AC64F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336A43B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D91B9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2475BFB" w14:textId="77777777" w:rsidR="00D91B97" w:rsidRP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D91B97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D91B97" w:rsidRDefault="00D91B97" w:rsidP="003556C2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4" w:name="_Hlk38849257"/>
            <w:r w:rsidRPr="00D91B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91B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91B97" w:rsidRPr="00D91B97" w14:paraId="790025EC" w14:textId="77777777" w:rsidTr="003556C2">
        <w:tc>
          <w:tcPr>
            <w:tcW w:w="4653" w:type="dxa"/>
          </w:tcPr>
          <w:p w14:paraId="3A155E33" w14:textId="77777777" w:rsidR="00D91B97" w:rsidRPr="00D91B97" w:rsidRDefault="00D91B97" w:rsidP="003556C2">
            <w:pPr>
              <w:pStyle w:val="block"/>
              <w:spacing w:after="0" w:line="380" w:lineRule="exact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</w:t>
            </w: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D91B9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  <w:r w:rsidR="006328A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6328A7" w:rsidRPr="006328A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(2562: </w:t>
            </w:r>
            <w:r w:rsidR="006328A7" w:rsidRPr="006328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เงินลงทุนเผื่อขาย</w:t>
            </w:r>
            <w:r w:rsidR="006328A7" w:rsidRPr="006328A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CBA0C5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EE38206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อ้างอิงราคาจากมูลค่าสินทรัพย์สุทธิ </w:t>
            </w: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91B97" w:rsidRPr="00D91B97" w14:paraId="3FC7281B" w14:textId="77777777" w:rsidTr="003556C2">
        <w:tc>
          <w:tcPr>
            <w:tcW w:w="4653" w:type="dxa"/>
          </w:tcPr>
          <w:p w14:paraId="15BBD7C8" w14:textId="77777777" w:rsidR="00D91B97" w:rsidRPr="00D91B97" w:rsidRDefault="00D91B97" w:rsidP="003556C2">
            <w:pPr>
              <w:pStyle w:val="block"/>
              <w:spacing w:after="0" w:line="380" w:lineRule="exact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51CFAC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798E647" w14:textId="77777777" w:rsidR="00D91B97" w:rsidRPr="00D91B97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91B9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4"/>
    </w:tbl>
    <w:p w14:paraId="565A6674" w14:textId="77777777" w:rsidR="00D91B97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195764" w14:textId="77777777" w:rsidR="004F029C" w:rsidRDefault="004F0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83A7CB5" w14:textId="77777777" w:rsidR="006328A7" w:rsidRDefault="006328A7" w:rsidP="0063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</w:t>
      </w:r>
      <w:r w:rsidR="00A961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ด้วยมูลค่ายุติธรรม</w:t>
      </w:r>
    </w:p>
    <w:p w14:paraId="16CEFC61" w14:textId="77777777" w:rsidR="00851EAC" w:rsidRPr="00985CCA" w:rsidRDefault="00851EAC" w:rsidP="00851EAC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Cordia New"/>
          <w:sz w:val="24"/>
          <w:szCs w:val="24"/>
          <w:lang w:val="en-US" w:bidi="th-TH"/>
        </w:rPr>
      </w:pPr>
    </w:p>
    <w:p w14:paraId="1DB4D9CD" w14:textId="77777777" w:rsidR="00851EAC" w:rsidRDefault="00851EAC" w:rsidP="00851EA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 xml:space="preserve">เงินสดและรายการเทียบเท่าเงินสด ลูกหนี้ </w:t>
      </w:r>
      <w:r w:rsidR="002456D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เจ้าหนี้</w:t>
      </w:r>
      <w:r w:rsidRPr="00823DD0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E1448AB" w14:textId="77777777" w:rsidR="00851EAC" w:rsidRPr="00985CCA" w:rsidRDefault="00851EAC" w:rsidP="00851EA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B348EA1" w14:textId="77777777" w:rsidR="00851EAC" w:rsidRDefault="00851EAC" w:rsidP="00851EA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  และหนี้สินตามสัญญาเช่า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เนื่องจากเครื่องมือทางการเงินเหล่านี้มีอัตราดอกเบี้ยใกล้เคียงกับอัตราดอกเบี้ยในตลาด</w:t>
      </w:r>
    </w:p>
    <w:p w14:paraId="1A508D68" w14:textId="77777777" w:rsidR="00851EAC" w:rsidRDefault="00851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F4D9D3C" w14:textId="77777777" w:rsidR="00D91B97" w:rsidRPr="00783BEC" w:rsidRDefault="00783BEC" w:rsidP="009D45D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รายการเคลื่อนไหวของเงินลงทุนในหน่วยลงทุน</w:t>
      </w:r>
      <w:r w:rsidR="00A961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และเงินลงทุนในหุ้นกู้</w:t>
      </w:r>
    </w:p>
    <w:p w14:paraId="7F95C116" w14:textId="77777777" w:rsidR="00D91B97" w:rsidRPr="003556C2" w:rsidRDefault="00D91B97" w:rsidP="00D91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260"/>
        <w:gridCol w:w="1260"/>
        <w:gridCol w:w="270"/>
        <w:gridCol w:w="1260"/>
      </w:tblGrid>
      <w:tr w:rsidR="009C186C" w:rsidRPr="003F26DA" w14:paraId="10FEE880" w14:textId="77777777" w:rsidTr="009C186C">
        <w:tc>
          <w:tcPr>
            <w:tcW w:w="4392" w:type="dxa"/>
          </w:tcPr>
          <w:p w14:paraId="2F1D7556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82B1FF6" w14:textId="77777777" w:rsidR="009C186C" w:rsidRPr="00783BEC" w:rsidRDefault="009C186C" w:rsidP="003556C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975F14A" w14:textId="77777777" w:rsidR="009C186C" w:rsidRPr="003F26DA" w:rsidRDefault="009C186C" w:rsidP="003556C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B68451" w14:textId="77777777" w:rsidR="009C186C" w:rsidRPr="003F26DA" w:rsidRDefault="009C186C" w:rsidP="003556C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9C186C" w:rsidRPr="003F26DA" w14:paraId="2323EBFC" w14:textId="77777777" w:rsidTr="009C186C">
        <w:tc>
          <w:tcPr>
            <w:tcW w:w="4392" w:type="dxa"/>
          </w:tcPr>
          <w:p w14:paraId="1E2A3E82" w14:textId="77777777" w:rsidR="009C186C" w:rsidRDefault="009C186C" w:rsidP="003556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ACCA0E" w14:textId="77777777" w:rsidR="009C186C" w:rsidRPr="003F26DA" w:rsidRDefault="009C186C" w:rsidP="00B85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60" w:type="dxa"/>
          </w:tcPr>
          <w:p w14:paraId="60D06A34" w14:textId="77777777" w:rsidR="009C186C" w:rsidRPr="003F26DA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687350B" w14:textId="77777777" w:rsidR="009C186C" w:rsidRPr="003F26DA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C0AACE7" w14:textId="77777777" w:rsidR="009C186C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09805D1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</w:tr>
      <w:tr w:rsidR="009C186C" w:rsidRPr="003F26DA" w14:paraId="46201E02" w14:textId="77777777" w:rsidTr="00D4262A">
        <w:tc>
          <w:tcPr>
            <w:tcW w:w="4392" w:type="dxa"/>
          </w:tcPr>
          <w:p w14:paraId="3420D9D8" w14:textId="77777777" w:rsidR="009C186C" w:rsidRDefault="009C186C" w:rsidP="003556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6B520F41" w14:textId="77777777" w:rsidR="009C186C" w:rsidRPr="009C186C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3216" w:hanging="125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186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18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C186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186C" w:rsidRPr="003F26DA" w14:paraId="0453EA81" w14:textId="77777777" w:rsidTr="009C186C">
        <w:tc>
          <w:tcPr>
            <w:tcW w:w="4392" w:type="dxa"/>
          </w:tcPr>
          <w:p w14:paraId="592C140F" w14:textId="77777777" w:rsidR="00A96199" w:rsidRDefault="00A96199" w:rsidP="003556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  <w:p w14:paraId="0B0A5B6B" w14:textId="77777777" w:rsidR="009C186C" w:rsidRPr="003F26DA" w:rsidRDefault="009C186C" w:rsidP="003556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2562: </w:t>
            </w:r>
            <w:r w:rsidR="00A961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761D4CA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D16B5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CD08FA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E35F6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C901B9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86C" w:rsidRPr="003F26DA" w14:paraId="49A4FFF9" w14:textId="77777777" w:rsidTr="009C186C">
        <w:tc>
          <w:tcPr>
            <w:tcW w:w="4392" w:type="dxa"/>
          </w:tcPr>
          <w:p w14:paraId="2258179A" w14:textId="77777777" w:rsidR="009C186C" w:rsidRPr="003F26DA" w:rsidRDefault="009C186C" w:rsidP="003556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88E4663" w14:textId="77777777" w:rsidR="009C186C" w:rsidRDefault="009C186C" w:rsidP="0070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1260" w:type="dxa"/>
          </w:tcPr>
          <w:p w14:paraId="752F1CD4" w14:textId="77777777" w:rsidR="009C186C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6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1260" w:type="dxa"/>
            <w:vAlign w:val="bottom"/>
          </w:tcPr>
          <w:p w14:paraId="2B71DB31" w14:textId="77777777" w:rsidR="009C186C" w:rsidRPr="003F26DA" w:rsidRDefault="009C186C" w:rsidP="0070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70" w:type="dxa"/>
          </w:tcPr>
          <w:p w14:paraId="49F2A91D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4E8DDB" w14:textId="77777777" w:rsidR="009C186C" w:rsidRPr="003F26DA" w:rsidRDefault="009C186C" w:rsidP="00355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9C186C" w:rsidRPr="003F26DA" w14:paraId="31929780" w14:textId="77777777" w:rsidTr="009C186C">
        <w:tc>
          <w:tcPr>
            <w:tcW w:w="4392" w:type="dxa"/>
          </w:tcPr>
          <w:p w14:paraId="59FCBF35" w14:textId="77777777" w:rsidR="009C186C" w:rsidRPr="00894CC5" w:rsidRDefault="009C186C" w:rsidP="00783B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50404698" w14:textId="77777777" w:rsidR="009C186C" w:rsidRDefault="009C186C" w:rsidP="0078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397,600</w:t>
            </w:r>
          </w:p>
        </w:tc>
        <w:tc>
          <w:tcPr>
            <w:tcW w:w="1260" w:type="dxa"/>
          </w:tcPr>
          <w:p w14:paraId="4CE1161A" w14:textId="77777777" w:rsidR="009C186C" w:rsidRDefault="009C186C" w:rsidP="0078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260" w:type="dxa"/>
            <w:vAlign w:val="bottom"/>
          </w:tcPr>
          <w:p w14:paraId="7219B7F6" w14:textId="77777777" w:rsidR="009C186C" w:rsidRPr="00894CC5" w:rsidRDefault="009C186C" w:rsidP="0078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432,600</w:t>
            </w:r>
          </w:p>
        </w:tc>
        <w:tc>
          <w:tcPr>
            <w:tcW w:w="270" w:type="dxa"/>
          </w:tcPr>
          <w:p w14:paraId="5FB3545F" w14:textId="77777777" w:rsidR="009C186C" w:rsidRPr="00894CC5" w:rsidRDefault="009C186C" w:rsidP="00FB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B8B206" w14:textId="77777777" w:rsidR="009C186C" w:rsidRPr="00894CC5" w:rsidRDefault="009C186C" w:rsidP="00FB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/>
                <w:sz w:val="30"/>
                <w:szCs w:val="30"/>
              </w:rPr>
              <w:t>131,000</w:t>
            </w:r>
          </w:p>
        </w:tc>
      </w:tr>
      <w:tr w:rsidR="009C186C" w:rsidRPr="003F26DA" w14:paraId="5981CF51" w14:textId="77777777" w:rsidTr="009C186C">
        <w:tc>
          <w:tcPr>
            <w:tcW w:w="4392" w:type="dxa"/>
          </w:tcPr>
          <w:p w14:paraId="5FCAE523" w14:textId="77777777" w:rsidR="009C186C" w:rsidRPr="00AD2948" w:rsidRDefault="009C186C" w:rsidP="007815F0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15F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05C54F2D" w14:textId="77777777" w:rsidR="009C186C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(229,000)</w:t>
            </w:r>
          </w:p>
        </w:tc>
        <w:tc>
          <w:tcPr>
            <w:tcW w:w="1260" w:type="dxa"/>
          </w:tcPr>
          <w:p w14:paraId="7D7B348E" w14:textId="77777777" w:rsidR="009C186C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A9C292A" w14:textId="77777777" w:rsidR="009C186C" w:rsidRPr="00894CC5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(229,000)</w:t>
            </w:r>
          </w:p>
        </w:tc>
        <w:tc>
          <w:tcPr>
            <w:tcW w:w="270" w:type="dxa"/>
          </w:tcPr>
          <w:p w14:paraId="53E41A95" w14:textId="77777777" w:rsidR="009C186C" w:rsidRPr="003F26DA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DC9660" w14:textId="77777777" w:rsidR="009C186C" w:rsidRPr="003F26DA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9C186C" w:rsidRPr="003F26DA" w14:paraId="7CB33994" w14:textId="77777777" w:rsidTr="009C186C">
        <w:tc>
          <w:tcPr>
            <w:tcW w:w="4392" w:type="dxa"/>
          </w:tcPr>
          <w:p w14:paraId="63FB4CBC" w14:textId="77777777" w:rsidR="009C186C" w:rsidRPr="00894CC5" w:rsidRDefault="009C186C" w:rsidP="007815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BBC13B" w14:textId="77777777" w:rsidR="009C186C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D4B7" w14:textId="77777777" w:rsidR="009C186C" w:rsidRDefault="009C186C" w:rsidP="009C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1D59FA" w14:textId="77777777" w:rsidR="009C186C" w:rsidRPr="00894CC5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70" w:type="dxa"/>
          </w:tcPr>
          <w:p w14:paraId="3211C26F" w14:textId="77777777" w:rsidR="009C186C" w:rsidRPr="00894CC5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CE467" w14:textId="77777777" w:rsidR="009C186C" w:rsidRPr="00894CC5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9C186C" w:rsidRPr="00276A08" w14:paraId="1E19C858" w14:textId="77777777" w:rsidTr="009C186C">
        <w:tc>
          <w:tcPr>
            <w:tcW w:w="4392" w:type="dxa"/>
          </w:tcPr>
          <w:p w14:paraId="02B4CDD8" w14:textId="77777777" w:rsidR="009C186C" w:rsidRPr="003F26DA" w:rsidRDefault="009C186C" w:rsidP="007815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497A4F" w14:textId="77777777" w:rsidR="009C186C" w:rsidRDefault="009C186C" w:rsidP="00FB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301,248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E6144D" w14:textId="77777777" w:rsidR="009C186C" w:rsidRDefault="009C186C" w:rsidP="00FB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5923C" w14:textId="77777777" w:rsidR="009C186C" w:rsidRPr="0055698F" w:rsidRDefault="009C186C" w:rsidP="00FB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270" w:type="dxa"/>
          </w:tcPr>
          <w:p w14:paraId="71E7CD7A" w14:textId="77777777" w:rsidR="009C186C" w:rsidRPr="0055698F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2BEAC" w14:textId="77777777" w:rsidR="009C186C" w:rsidRPr="0055698F" w:rsidRDefault="009C186C" w:rsidP="007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9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55698F">
              <w:rPr>
                <w:rFonts w:ascii="Angsana New" w:hAnsi="Angsana New"/>
                <w:b/>
                <w:bCs/>
                <w:sz w:val="30"/>
                <w:szCs w:val="30"/>
              </w:rPr>
              <w:t>131,626</w:t>
            </w:r>
          </w:p>
        </w:tc>
      </w:tr>
    </w:tbl>
    <w:p w14:paraId="5E27951C" w14:textId="77777777" w:rsidR="00783BEC" w:rsidRPr="003556C2" w:rsidRDefault="00783BEC" w:rsidP="00851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F903567" w14:textId="77777777" w:rsidR="00596426" w:rsidRDefault="00596426" w:rsidP="009D45D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1EA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3556C2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24E6EFD" w14:textId="77777777" w:rsidR="00851EAC" w:rsidRPr="00851EAC" w:rsidRDefault="00851EAC" w:rsidP="00851EAC">
      <w:pPr>
        <w:tabs>
          <w:tab w:val="clear" w:pos="907"/>
          <w:tab w:val="left" w:pos="900"/>
        </w:tabs>
        <w:ind w:firstLine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851EA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16048B5F" w14:textId="77777777" w:rsidR="00851EAC" w:rsidRPr="003556C2" w:rsidRDefault="00851EAC" w:rsidP="00851EAC">
      <w:pPr>
        <w:pStyle w:val="ListParagraph"/>
        <w:ind w:left="900"/>
        <w:jc w:val="both"/>
        <w:rPr>
          <w:rFonts w:ascii="Angsana New" w:hAnsi="Angsana New"/>
          <w:sz w:val="24"/>
          <w:szCs w:val="24"/>
        </w:rPr>
      </w:pPr>
    </w:p>
    <w:p w14:paraId="47637C7A" w14:textId="77777777" w:rsidR="00851EAC" w:rsidRPr="00851EAC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1EAC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>
        <w:rPr>
          <w:rFonts w:ascii="Angsana New" w:hAnsi="Angsana New"/>
          <w:sz w:val="30"/>
          <w:szCs w:val="30"/>
          <w:cs/>
        </w:rPr>
        <w:br/>
      </w:r>
      <w:r w:rsidR="009C186C">
        <w:rPr>
          <w:rFonts w:ascii="Angsana New" w:hAnsi="Angsana New" w:hint="cs"/>
          <w:sz w:val="30"/>
          <w:szCs w:val="30"/>
          <w:cs/>
        </w:rPr>
        <w:t>ความ</w:t>
      </w:r>
      <w:r w:rsidRPr="00851EAC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851EAC">
        <w:rPr>
          <w:rFonts w:ascii="Angsana New" w:hAnsi="Angsana New" w:hint="cs"/>
          <w:sz w:val="30"/>
          <w:szCs w:val="30"/>
        </w:rPr>
        <w:t xml:space="preserve"> </w:t>
      </w:r>
      <w:r w:rsidRPr="00851EAC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EAB314E" w14:textId="77777777" w:rsidR="00851EAC" w:rsidRPr="003556C2" w:rsidRDefault="00851EAC" w:rsidP="00851EAC">
      <w:pPr>
        <w:pStyle w:val="ListParagraph"/>
        <w:spacing w:line="240" w:lineRule="auto"/>
        <w:ind w:left="900" w:right="-7"/>
        <w:jc w:val="thaiDistribute"/>
        <w:rPr>
          <w:rFonts w:ascii="Angsana New" w:hAnsi="Angsana New"/>
          <w:sz w:val="24"/>
          <w:szCs w:val="24"/>
        </w:rPr>
      </w:pPr>
    </w:p>
    <w:p w14:paraId="188F6723" w14:textId="77777777" w:rsidR="007815F0" w:rsidRDefault="0078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746F79" w14:textId="77777777" w:rsidR="00851EAC" w:rsidRPr="00851EAC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1EAC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851EAC">
        <w:rPr>
          <w:rFonts w:ascii="Angsana New" w:hAnsi="Angsana New" w:hint="cs"/>
          <w:sz w:val="30"/>
          <w:szCs w:val="30"/>
        </w:rPr>
        <w:t xml:space="preserve">  </w:t>
      </w:r>
      <w:r w:rsidRPr="00851EAC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755EBC" w:rsidRDefault="0035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1AAD2AC" w14:textId="5512A0D0" w:rsidR="00596426" w:rsidRDefault="00851EAC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851EAC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  <w:r w:rsidR="00A96199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คณะกรรมการตรวจสอบของบริษัทกำกับดูแลโดยผ่านผ</w:t>
      </w:r>
      <w:r w:rsidR="00D65FBC">
        <w:rPr>
          <w:rFonts w:ascii="Angsana New" w:hAnsi="Angsana New" w:hint="cs"/>
          <w:sz w:val="30"/>
          <w:szCs w:val="30"/>
          <w:cs/>
        </w:rPr>
        <w:t>ู้</w:t>
      </w:r>
      <w:r w:rsidR="00A96199">
        <w:rPr>
          <w:rFonts w:ascii="Angsana New" w:hAnsi="Angsana New" w:hint="cs"/>
          <w:sz w:val="30"/>
          <w:szCs w:val="30"/>
          <w:cs/>
        </w:rPr>
        <w:t xml:space="preserve">ตรวจสอบภายใน </w:t>
      </w:r>
      <w:r w:rsidRPr="00851EAC">
        <w:rPr>
          <w:rFonts w:ascii="Angsana New" w:hAnsi="Angsana New" w:hint="cs"/>
          <w:sz w:val="30"/>
          <w:szCs w:val="30"/>
          <w:cs/>
        </w:rPr>
        <w:t>ผู้ตรวจสอบ</w:t>
      </w:r>
      <w:r w:rsidRPr="00861B1F">
        <w:rPr>
          <w:rFonts w:ascii="Angsana New" w:hAnsi="Angsana New" w:hint="cs"/>
          <w:sz w:val="30"/>
          <w:szCs w:val="30"/>
          <w:cs/>
        </w:rPr>
        <w:t>ภายในทำหน้าที่ในการ</w:t>
      </w:r>
      <w:r w:rsidRPr="004A7CCB">
        <w:rPr>
          <w:rFonts w:ascii="Angsana New" w:hAnsi="Angsana New" w:hint="cs"/>
          <w:spacing w:val="-4"/>
          <w:sz w:val="30"/>
          <w:szCs w:val="30"/>
          <w:cs/>
        </w:rPr>
        <w:t>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</w:t>
      </w:r>
      <w:r w:rsidRPr="00851EAC">
        <w:rPr>
          <w:rFonts w:ascii="Angsana New" w:hAnsi="Angsana New" w:hint="cs"/>
          <w:sz w:val="30"/>
          <w:szCs w:val="30"/>
          <w:cs/>
        </w:rPr>
        <w:t>ต่อคณะกรรมการตรวจสอบ</w:t>
      </w:r>
      <w:r w:rsidR="007815F0">
        <w:rPr>
          <w:rFonts w:ascii="Angsana New" w:hAnsi="Angsana New"/>
          <w:sz w:val="30"/>
          <w:szCs w:val="30"/>
        </w:rPr>
        <w:t xml:space="preserve"> </w:t>
      </w:r>
      <w:r w:rsidR="007815F0">
        <w:rPr>
          <w:rFonts w:ascii="Angsana New" w:hAnsi="Angsana New" w:hint="cs"/>
          <w:sz w:val="30"/>
          <w:szCs w:val="30"/>
          <w:cs/>
        </w:rPr>
        <w:t>เพื่อให้คณะกรรมการตรวจสอบรายงานต่อคณะกรรมการบริษัทต่อไป</w:t>
      </w:r>
    </w:p>
    <w:p w14:paraId="1160C709" w14:textId="77777777" w:rsidR="003556C2" w:rsidRPr="00755EBC" w:rsidRDefault="003556C2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48C060BD" w14:textId="77777777" w:rsidR="003556C2" w:rsidRPr="002A7705" w:rsidRDefault="003556C2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8572B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(ค.</w:t>
      </w:r>
      <w:r w:rsidR="00E8572B">
        <w:rPr>
          <w:rFonts w:ascii="Angsana New" w:hAnsi="Angsana New"/>
          <w:b/>
          <w:bCs/>
          <w:i/>
          <w:iCs/>
          <w:sz w:val="30"/>
          <w:szCs w:val="30"/>
        </w:rPr>
        <w:t>1)</w:t>
      </w:r>
      <w:r w:rsidR="009D45D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E857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174C138C" w14:textId="77777777" w:rsidR="003556C2" w:rsidRPr="00755EBC" w:rsidRDefault="003556C2" w:rsidP="0035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C969004" w14:textId="77777777" w:rsidR="00EB3CB6" w:rsidRPr="00EB3CB6" w:rsidRDefault="00EB3CB6" w:rsidP="00A96199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EB3CB6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640832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Pr="00EB3CB6">
        <w:rPr>
          <w:rFonts w:ascii="Angsana New" w:hAnsi="Angsana New" w:hint="cs"/>
          <w:sz w:val="30"/>
          <w:szCs w:val="30"/>
          <w:cs/>
        </w:rPr>
        <w:t>เงินลงทุนในตราสารหนี้ของบริษัท</w:t>
      </w:r>
    </w:p>
    <w:p w14:paraId="171FBF19" w14:textId="77777777" w:rsidR="00EB3CB6" w:rsidRPr="00755EBC" w:rsidRDefault="00EB3CB6" w:rsidP="00EB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7F2ED29" w14:textId="77777777" w:rsidR="00B54244" w:rsidRPr="00EB3CB6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EB3CB6">
        <w:rPr>
          <w:rFonts w:ascii="Angsana New" w:hAnsi="Angsana New"/>
          <w:sz w:val="30"/>
          <w:szCs w:val="30"/>
        </w:rPr>
        <w:t>(</w:t>
      </w:r>
      <w:r w:rsidRPr="00EB3CB6">
        <w:rPr>
          <w:rFonts w:ascii="Angsana New" w:hAnsi="Angsana New"/>
          <w:sz w:val="30"/>
          <w:szCs w:val="30"/>
          <w:cs/>
        </w:rPr>
        <w:t>ค</w:t>
      </w:r>
      <w:r w:rsidRPr="00EB3CB6">
        <w:rPr>
          <w:rFonts w:ascii="Angsana New" w:hAnsi="Angsana New"/>
          <w:sz w:val="30"/>
          <w:szCs w:val="30"/>
        </w:rPr>
        <w:t>.1.1</w:t>
      </w:r>
      <w:proofErr w:type="gramStart"/>
      <w:r w:rsidRPr="00EB3CB6">
        <w:rPr>
          <w:rFonts w:ascii="Angsana New" w:hAnsi="Angsana New"/>
          <w:sz w:val="30"/>
          <w:szCs w:val="30"/>
        </w:rPr>
        <w:t xml:space="preserve">)  </w:t>
      </w:r>
      <w:r w:rsidRPr="00EB3CB6">
        <w:rPr>
          <w:rFonts w:ascii="Angsana New" w:hAnsi="Angsana New"/>
          <w:sz w:val="30"/>
          <w:szCs w:val="30"/>
          <w:cs/>
        </w:rPr>
        <w:t>ลูกหนี้การค้า</w:t>
      </w:r>
      <w:proofErr w:type="gramEnd"/>
    </w:p>
    <w:p w14:paraId="7D8117E1" w14:textId="77777777" w:rsidR="00965F8A" w:rsidRPr="00755EBC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C7E18B5" w14:textId="77777777" w:rsidR="00996736" w:rsidRPr="00996736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946D82">
        <w:rPr>
          <w:rFonts w:ascii="Angsana New" w:hAnsi="Angsana New" w:hint="cs"/>
          <w:sz w:val="30"/>
          <w:szCs w:val="30"/>
          <w:cs/>
        </w:rPr>
        <w:t>ฐานะเปิดต่อความเสี่ยงด้านเครดิตของบริษัทได้รับอิทธิพลมาจากลักษณะเฉพาะตัวของลูกค้าแต่ละราย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96736">
        <w:rPr>
          <w:rFonts w:ascii="Angsana New" w:hAnsi="Angsana New" w:hint="cs"/>
          <w:sz w:val="30"/>
          <w:szCs w:val="30"/>
        </w:rPr>
        <w:t xml:space="preserve"> </w:t>
      </w:r>
    </w:p>
    <w:p w14:paraId="6C86CF43" w14:textId="77777777" w:rsidR="00996736" w:rsidRPr="00755EBC" w:rsidRDefault="00996736" w:rsidP="009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ACA32AE" w14:textId="77777777" w:rsidR="00996736" w:rsidRDefault="00996736" w:rsidP="00755EBC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640832">
        <w:rPr>
          <w:rFonts w:ascii="Angsana New" w:hAnsi="Angsana New" w:hint="cs"/>
          <w:spacing w:val="6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4A7CCB">
        <w:rPr>
          <w:rFonts w:ascii="Angsana New" w:hAnsi="Angsana New" w:hint="cs"/>
          <w:spacing w:val="-4"/>
          <w:sz w:val="30"/>
          <w:szCs w:val="30"/>
          <w:cs/>
        </w:rPr>
        <w:t>รายใหม่แต่ละรายก่อนที่บริษัทจะเสนอระยะเวลาและเงื่อนไขมาตรฐานในการชำระเงินและการส่งสินค้า</w:t>
      </w:r>
      <w:r w:rsidRPr="00996736">
        <w:rPr>
          <w:rFonts w:ascii="Angsana New" w:hAnsi="Angsana New" w:hint="cs"/>
          <w:sz w:val="30"/>
          <w:szCs w:val="30"/>
          <w:cs/>
        </w:rPr>
        <w:t xml:space="preserve"> </w:t>
      </w:r>
      <w:r w:rsidRPr="00946D82">
        <w:rPr>
          <w:rFonts w:ascii="Angsana New" w:hAnsi="Angsana New" w:hint="cs"/>
          <w:sz w:val="30"/>
          <w:szCs w:val="30"/>
          <w:cs/>
        </w:rPr>
        <w:t>บริษัทจะทบทวนงบการเงิน ข้อมูลอุตสาหกรรมและหนังสือรับรองฐานะทางการเงินของธนาคารสำหรับบางกรณี</w:t>
      </w:r>
      <w:r w:rsidRPr="0099673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A070213" w14:textId="77777777" w:rsidR="007815F0" w:rsidRPr="00755EBC" w:rsidRDefault="0078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9E7439B" w14:textId="77777777" w:rsidR="00996736" w:rsidRPr="00996736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AC7F6E">
        <w:rPr>
          <w:rFonts w:ascii="Angsana New" w:hAnsi="Angsana New" w:hint="cs"/>
          <w:sz w:val="30"/>
          <w:szCs w:val="30"/>
          <w:cs/>
        </w:rPr>
        <w:t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Pr="007815F0">
        <w:rPr>
          <w:rFonts w:ascii="Angsana New" w:hAnsi="Angsana New" w:hint="cs"/>
          <w:sz w:val="30"/>
          <w:szCs w:val="30"/>
          <w:cs/>
        </w:rPr>
        <w:t xml:space="preserve">ที่ </w:t>
      </w:r>
      <w:r w:rsidR="00AC7F6E" w:rsidRPr="007815F0">
        <w:rPr>
          <w:rFonts w:ascii="Angsana New" w:hAnsi="Angsana New"/>
          <w:sz w:val="30"/>
          <w:szCs w:val="30"/>
        </w:rPr>
        <w:t xml:space="preserve">60 </w:t>
      </w:r>
      <w:r w:rsidR="00AC7F6E" w:rsidRPr="007815F0">
        <w:rPr>
          <w:rFonts w:ascii="Angsana New" w:hAnsi="Angsana New" w:hint="cs"/>
          <w:sz w:val="30"/>
          <w:szCs w:val="30"/>
          <w:cs/>
        </w:rPr>
        <w:t>วัน</w:t>
      </w:r>
    </w:p>
    <w:p w14:paraId="48196DB2" w14:textId="77777777" w:rsidR="00996736" w:rsidRPr="00755EBC" w:rsidRDefault="00996736" w:rsidP="009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4"/>
          <w:szCs w:val="24"/>
        </w:rPr>
      </w:pPr>
    </w:p>
    <w:p w14:paraId="12921E15" w14:textId="77777777" w:rsidR="00965F8A" w:rsidRPr="00996736" w:rsidRDefault="00996736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AC7F6E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A98CBFF" w14:textId="77777777" w:rsidR="00AC7F6E" w:rsidRPr="00755EBC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819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270"/>
        <w:gridCol w:w="1530"/>
      </w:tblGrid>
      <w:tr w:rsidR="00AC7F6E" w:rsidRPr="00D91B97" w14:paraId="4EFBBC73" w14:textId="77777777" w:rsidTr="00AC7F6E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2D6AA3D" w14:textId="77777777" w:rsidR="00AC7F6E" w:rsidRPr="00D91B97" w:rsidRDefault="00AC7F6E" w:rsidP="007B7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204DAD4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EFCF200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DCE436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3D2BA8E9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C7F6E" w:rsidRPr="00D91B97" w14:paraId="31420EA2" w14:textId="77777777" w:rsidTr="00AC7F6E">
        <w:trPr>
          <w:trHeight w:val="20"/>
        </w:trPr>
        <w:tc>
          <w:tcPr>
            <w:tcW w:w="4950" w:type="dxa"/>
          </w:tcPr>
          <w:p w14:paraId="2A795E6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D2721A2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C7F6E" w:rsidRPr="00D91B97" w14:paraId="4C62E5AC" w14:textId="77777777" w:rsidTr="00AC7F6E">
        <w:trPr>
          <w:trHeight w:val="20"/>
        </w:trPr>
        <w:tc>
          <w:tcPr>
            <w:tcW w:w="4950" w:type="dxa"/>
          </w:tcPr>
          <w:p w14:paraId="4E381AF7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96F65D2" w14:textId="77777777" w:rsidR="00AC7F6E" w:rsidRPr="00D91B97" w:rsidRDefault="00224AE1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56,018</w:t>
            </w:r>
          </w:p>
        </w:tc>
        <w:tc>
          <w:tcPr>
            <w:tcW w:w="270" w:type="dxa"/>
          </w:tcPr>
          <w:p w14:paraId="21A21F4E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97AA08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C7F6E" w:rsidRPr="00D91B97" w14:paraId="33B79933" w14:textId="77777777" w:rsidTr="00AC7F6E">
        <w:trPr>
          <w:trHeight w:val="20"/>
        </w:trPr>
        <w:tc>
          <w:tcPr>
            <w:tcW w:w="4950" w:type="dxa"/>
          </w:tcPr>
          <w:p w14:paraId="0911DF7D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0DB77663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55B60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CF608B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F6E" w:rsidRPr="00D91B97" w14:paraId="2131C80F" w14:textId="77777777" w:rsidTr="00AC7F6E">
        <w:trPr>
          <w:trHeight w:val="20"/>
        </w:trPr>
        <w:tc>
          <w:tcPr>
            <w:tcW w:w="4950" w:type="dxa"/>
          </w:tcPr>
          <w:p w14:paraId="257D182A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4B14C68B" w14:textId="77777777" w:rsidR="00AC7F6E" w:rsidRPr="00D91B97" w:rsidRDefault="00224AE1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33,290</w:t>
            </w:r>
          </w:p>
        </w:tc>
        <w:tc>
          <w:tcPr>
            <w:tcW w:w="270" w:type="dxa"/>
          </w:tcPr>
          <w:p w14:paraId="7711A0AE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4E1969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C7F6E" w:rsidRPr="00D91B97" w14:paraId="06CE8F60" w14:textId="77777777" w:rsidTr="00AC7F6E">
        <w:trPr>
          <w:trHeight w:val="20"/>
        </w:trPr>
        <w:tc>
          <w:tcPr>
            <w:tcW w:w="4950" w:type="dxa"/>
          </w:tcPr>
          <w:p w14:paraId="0DD4A51E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1CF362F" w14:textId="77777777" w:rsidR="00AC7F6E" w:rsidRPr="00D91B97" w:rsidRDefault="00224AE1" w:rsidP="0022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755E6B1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3F05CE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C7F6E" w:rsidRPr="00D91B97" w14:paraId="569E530E" w14:textId="77777777" w:rsidTr="00AC7F6E">
        <w:trPr>
          <w:trHeight w:val="20"/>
        </w:trPr>
        <w:tc>
          <w:tcPr>
            <w:tcW w:w="4950" w:type="dxa"/>
          </w:tcPr>
          <w:p w14:paraId="3D5EF9B1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DCE65" w14:textId="3575269F" w:rsidR="00AC7F6E" w:rsidRPr="00D91B97" w:rsidRDefault="00224AE1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</w:t>
            </w:r>
            <w:r w:rsidR="006C28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03E363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373FFC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2,887</w:t>
            </w:r>
          </w:p>
        </w:tc>
      </w:tr>
      <w:tr w:rsidR="00AC7F6E" w:rsidRPr="00D91B97" w14:paraId="41024622" w14:textId="77777777" w:rsidTr="00AC7F6E">
        <w:trPr>
          <w:trHeight w:val="20"/>
        </w:trPr>
        <w:tc>
          <w:tcPr>
            <w:tcW w:w="4950" w:type="dxa"/>
          </w:tcPr>
          <w:p w14:paraId="12E515E2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531C0" w14:textId="3A43001E" w:rsidR="00AC7F6E" w:rsidRPr="00D91B97" w:rsidRDefault="00837337" w:rsidP="008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93,24</w:t>
            </w:r>
            <w:r w:rsidR="006C289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D28ADD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25FA5A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</w:rPr>
              <w:t>2,887</w:t>
            </w:r>
          </w:p>
        </w:tc>
      </w:tr>
      <w:tr w:rsidR="00AC7F6E" w:rsidRPr="00D91B97" w14:paraId="3B49029F" w14:textId="77777777" w:rsidTr="00AC7F6E">
        <w:trPr>
          <w:trHeight w:val="20"/>
        </w:trPr>
        <w:tc>
          <w:tcPr>
            <w:tcW w:w="4950" w:type="dxa"/>
          </w:tcPr>
          <w:p w14:paraId="0F494E83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5A7FF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(2,887)</w:t>
            </w:r>
          </w:p>
        </w:tc>
        <w:tc>
          <w:tcPr>
            <w:tcW w:w="270" w:type="dxa"/>
          </w:tcPr>
          <w:p w14:paraId="131AA227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CB74B3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7F6E" w:rsidRPr="00D91B97" w14:paraId="3A778FB5" w14:textId="77777777" w:rsidTr="00AC7F6E">
        <w:trPr>
          <w:trHeight w:val="20"/>
        </w:trPr>
        <w:tc>
          <w:tcPr>
            <w:tcW w:w="4950" w:type="dxa"/>
          </w:tcPr>
          <w:p w14:paraId="7AF6508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7BF873" w14:textId="4DDA94DD" w:rsidR="00AC7F6E" w:rsidRPr="00D91B97" w:rsidRDefault="00C93B73" w:rsidP="00C9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90,35</w:t>
            </w:r>
            <w:r w:rsidR="006C289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F7309C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10D2E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7D0D78A" w14:textId="77777777" w:rsidR="00AC7F6E" w:rsidRPr="00755EBC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val="th-TH" w:eastAsia="x-none"/>
        </w:rPr>
      </w:pPr>
    </w:p>
    <w:p w14:paraId="41E9993B" w14:textId="77777777" w:rsidR="00AC7F6E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="Cordia New"/>
          <w:sz w:val="28"/>
          <w:szCs w:val="28"/>
        </w:rPr>
      </w:pPr>
      <w:r w:rsidRPr="00AC7F6E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>
        <w:rPr>
          <w:rFonts w:ascii="Angsana New" w:hAnsi="Angsana New"/>
          <w:sz w:val="30"/>
          <w:szCs w:val="30"/>
        </w:rPr>
        <w:t>3</w:t>
      </w:r>
      <w:r w:rsidRPr="00AC7F6E">
        <w:rPr>
          <w:rFonts w:ascii="Angsana New" w:hAnsi="Angsana New" w:hint="cs"/>
          <w:sz w:val="30"/>
          <w:szCs w:val="30"/>
        </w:rPr>
        <w:t xml:space="preserve"> </w:t>
      </w:r>
      <w:r w:rsidRPr="00AC7F6E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AC7F6E">
        <w:rPr>
          <w:rFonts w:ascii="Angsana New" w:hAnsi="Angsana New" w:hint="cs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39A84CF1" w14:textId="77777777" w:rsidR="00AC7F6E" w:rsidRPr="00755EBC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28"/>
          <w:szCs w:val="28"/>
          <w:lang w:val="th-TH" w:eastAsia="x-none"/>
        </w:rPr>
      </w:pPr>
    </w:p>
    <w:tbl>
      <w:tblPr>
        <w:tblW w:w="8190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0"/>
        <w:gridCol w:w="1530"/>
      </w:tblGrid>
      <w:tr w:rsidR="00AC7F6E" w:rsidRPr="00D91B97" w14:paraId="46972D03" w14:textId="77777777" w:rsidTr="00AC7F6E">
        <w:trPr>
          <w:trHeight w:val="20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9198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381A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7F6E" w:rsidRPr="00D91B97" w14:paraId="0935FCB9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B7C3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91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E48E5B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C7F6E" w:rsidRPr="00D91B97" w14:paraId="4E548E26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F981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6CC1D4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14,142</w:t>
            </w:r>
          </w:p>
        </w:tc>
      </w:tr>
      <w:tr w:rsidR="00AC7F6E" w:rsidRPr="00D91B97" w14:paraId="4E41E330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211F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A96986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F6E" w:rsidRPr="00D91B97" w14:paraId="0010726B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59A67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91B9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F145D2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38,879</w:t>
            </w:r>
          </w:p>
        </w:tc>
      </w:tr>
      <w:tr w:rsidR="00AC7F6E" w:rsidRPr="00D91B97" w14:paraId="04F3EA45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2048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3 - </w:t>
            </w:r>
            <w:r w:rsidRPr="00D91B97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9D207A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2,709</w:t>
            </w:r>
          </w:p>
        </w:tc>
      </w:tr>
      <w:tr w:rsidR="00AC7F6E" w:rsidRPr="00D91B97" w14:paraId="2A6E8E5A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0367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 w:rsidRPr="00D91B97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E251F2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AC7F6E" w:rsidRPr="00D91B97" w14:paraId="0E1EC32E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D993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91B97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2D629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2,887</w:t>
            </w:r>
          </w:p>
        </w:tc>
      </w:tr>
      <w:tr w:rsidR="00AC7F6E" w:rsidRPr="00D91B97" w14:paraId="1AD0BCB6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27ED9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1B1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</w:rPr>
              <w:t>58,629</w:t>
            </w:r>
          </w:p>
        </w:tc>
      </w:tr>
      <w:tr w:rsidR="00AC7F6E" w:rsidRPr="00D91B97" w14:paraId="3CD0C3E4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61EA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91B9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D91B9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D3901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sz w:val="30"/>
                <w:szCs w:val="30"/>
              </w:rPr>
              <w:t>(2,887)</w:t>
            </w:r>
          </w:p>
        </w:tc>
      </w:tr>
      <w:tr w:rsidR="00AC7F6E" w:rsidRPr="00D91B97" w14:paraId="641ACD5B" w14:textId="77777777" w:rsidTr="00AC7F6E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C437" w14:textId="77777777" w:rsidR="00AC7F6E" w:rsidRPr="00D91B97" w:rsidRDefault="00AC7F6E" w:rsidP="007B7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F4945" w14:textId="77777777" w:rsidR="00AC7F6E" w:rsidRPr="00D91B97" w:rsidRDefault="00AC7F6E" w:rsidP="007B7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1B97">
              <w:rPr>
                <w:rFonts w:ascii="Angsana New" w:hAnsi="Angsana New" w:hint="cs"/>
                <w:b/>
                <w:bCs/>
                <w:sz w:val="30"/>
                <w:szCs w:val="30"/>
              </w:rPr>
              <w:t>55,742</w:t>
            </w:r>
          </w:p>
        </w:tc>
      </w:tr>
    </w:tbl>
    <w:p w14:paraId="73450E79" w14:textId="77777777" w:rsidR="00AC7F6E" w:rsidRPr="00D91B97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B491FCF" w14:textId="77777777" w:rsidR="00AC7F6E" w:rsidRPr="00D91B97" w:rsidRDefault="00AC7F6E" w:rsidP="00AC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rPr>
          <w:rFonts w:ascii="Angsana New" w:hAnsi="Angsana New"/>
          <w:sz w:val="30"/>
          <w:szCs w:val="30"/>
          <w:lang w:eastAsia="x-none"/>
        </w:rPr>
      </w:pPr>
      <w:r w:rsidRPr="00D91B97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D91B97">
        <w:rPr>
          <w:rFonts w:ascii="Angsana New" w:hAnsi="Angsana New" w:hint="cs"/>
          <w:sz w:val="30"/>
          <w:szCs w:val="30"/>
          <w:lang w:eastAsia="x-none"/>
        </w:rPr>
        <w:t>20</w:t>
      </w:r>
      <w:r w:rsidRPr="00D91B97">
        <w:rPr>
          <w:rFonts w:ascii="Angsana New" w:hAnsi="Angsana New" w:hint="cs"/>
          <w:sz w:val="30"/>
          <w:szCs w:val="30"/>
          <w:cs/>
          <w:lang w:eastAsia="x-none"/>
        </w:rPr>
        <w:t xml:space="preserve"> วันถึง </w:t>
      </w:r>
      <w:r w:rsidRPr="00D91B97">
        <w:rPr>
          <w:rFonts w:ascii="Angsana New" w:hAnsi="Angsana New" w:hint="cs"/>
          <w:sz w:val="30"/>
          <w:szCs w:val="30"/>
          <w:lang w:eastAsia="x-none"/>
        </w:rPr>
        <w:t xml:space="preserve">60 </w:t>
      </w:r>
      <w:r w:rsidRPr="00D91B97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7F5618BE" w14:textId="77777777" w:rsidR="00A9625B" w:rsidRDefault="00A9625B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003B58" w14:textId="77777777" w:rsidR="00AC7F6E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B3CB6">
        <w:rPr>
          <w:rFonts w:ascii="Angsana New" w:hAnsi="Angsana New"/>
          <w:sz w:val="30"/>
          <w:szCs w:val="30"/>
        </w:rPr>
        <w:t>(</w:t>
      </w:r>
      <w:r w:rsidRPr="00EB3CB6">
        <w:rPr>
          <w:rFonts w:ascii="Angsana New" w:hAnsi="Angsana New"/>
          <w:sz w:val="30"/>
          <w:szCs w:val="30"/>
          <w:cs/>
        </w:rPr>
        <w:t>ค</w:t>
      </w:r>
      <w:r w:rsidRPr="00EB3CB6">
        <w:rPr>
          <w:rFonts w:ascii="Angsana New" w:hAnsi="Angsana New"/>
          <w:sz w:val="30"/>
          <w:szCs w:val="30"/>
        </w:rPr>
        <w:t>.1.</w:t>
      </w:r>
      <w:r>
        <w:rPr>
          <w:rFonts w:ascii="Angsana New" w:hAnsi="Angsana New"/>
          <w:sz w:val="30"/>
          <w:szCs w:val="30"/>
        </w:rPr>
        <w:t>2</w:t>
      </w:r>
      <w:proofErr w:type="gramStart"/>
      <w:r w:rsidRPr="00EB3CB6">
        <w:rPr>
          <w:rFonts w:ascii="Angsana New" w:hAnsi="Angsana New"/>
          <w:sz w:val="30"/>
          <w:szCs w:val="30"/>
        </w:rPr>
        <w:t xml:space="preserve">)  </w:t>
      </w:r>
      <w:r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  <w:proofErr w:type="gramEnd"/>
    </w:p>
    <w:p w14:paraId="14F15E70" w14:textId="77777777" w:rsidR="00A9625B" w:rsidRPr="009573CD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0AC09C66" w14:textId="77777777" w:rsidR="00A9625B" w:rsidRPr="00A9625B" w:rsidRDefault="00A9625B" w:rsidP="00DA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755EBC">
        <w:rPr>
          <w:rFonts w:ascii="Angsana New" w:hAnsi="Angsana New" w:hint="cs"/>
          <w:sz w:val="30"/>
          <w:szCs w:val="30"/>
          <w:cs/>
          <w:lang w:val="th-TH" w:eastAsia="x-none"/>
        </w:rPr>
        <w:t>บริษัทจำกัดฐานะเปิดต่อความเสี่ยงด้านเครดิตด้วยการลงทุนในตราสารหนี้ที่มีสภาพคล่องและคู่สัญญาที่มีอันดับเครดิต</w:t>
      </w:r>
      <w:r w:rsidR="00640832">
        <w:rPr>
          <w:rFonts w:ascii="Angsana New" w:hAnsi="Angsana New" w:hint="cs"/>
          <w:sz w:val="30"/>
          <w:szCs w:val="30"/>
          <w:cs/>
          <w:lang w:val="th-TH" w:eastAsia="x-none"/>
        </w:rPr>
        <w:t>ที่น่าเชื่อถือ</w:t>
      </w:r>
      <w:r w:rsidRPr="00755EBC">
        <w:rPr>
          <w:rFonts w:ascii="Angsana New" w:hAnsi="Angsana New" w:hint="cs"/>
          <w:sz w:val="30"/>
          <w:szCs w:val="30"/>
          <w:cs/>
          <w:lang w:val="th-TH" w:eastAsia="x-none"/>
        </w:rPr>
        <w:t>จากบริษัทจัดอันดับเคร</w:t>
      </w:r>
      <w:r w:rsidR="00755EBC" w:rsidRPr="00755EBC">
        <w:rPr>
          <w:rFonts w:ascii="Angsana New" w:hAnsi="Angsana New" w:hint="cs"/>
          <w:sz w:val="30"/>
          <w:szCs w:val="30"/>
          <w:cs/>
          <w:lang w:val="th-TH" w:eastAsia="x-none"/>
        </w:rPr>
        <w:t>ดิต</w:t>
      </w:r>
    </w:p>
    <w:p w14:paraId="1A3CA0E4" w14:textId="77777777" w:rsidR="00A9625B" w:rsidRPr="009573CD" w:rsidRDefault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22F50845" w14:textId="77777777" w:rsidR="00A9625B" w:rsidRPr="00A9625B" w:rsidRDefault="00A9625B" w:rsidP="00DA2977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DA2977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 w:rsidRPr="00DA2977">
        <w:rPr>
          <w:rFonts w:ascii="Angsana New" w:hAnsi="Angsana New" w:hint="cs"/>
          <w:spacing w:val="6"/>
          <w:sz w:val="30"/>
          <w:szCs w:val="30"/>
          <w:cs/>
          <w:lang w:val="th-TH" w:eastAsia="x-none"/>
        </w:rPr>
        <w:t>ที่มีการเผยแพร่ โดยพิจารณาว่าอันดับเครดิตที่เผยแพร่มีการปรับปรุงให้เป็นปัจจุบันหรือไม่และ</w:t>
      </w:r>
      <w:r w:rsidRPr="00A9625B">
        <w:rPr>
          <w:rFonts w:ascii="Angsana New" w:hAnsi="Angsana New" w:hint="cs"/>
          <w:sz w:val="30"/>
          <w:szCs w:val="30"/>
          <w:cs/>
          <w:lang w:val="th-TH" w:eastAsia="x-none"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</w:t>
      </w:r>
      <w:r w:rsidRPr="00A9625B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Pr="00A9625B">
        <w:rPr>
          <w:rFonts w:ascii="Angsana New" w:hAnsi="Angsana New" w:hint="cs"/>
          <w:sz w:val="30"/>
          <w:szCs w:val="30"/>
          <w:cs/>
          <w:lang w:val="th-TH" w:eastAsia="x-none"/>
        </w:rPr>
        <w:t>บริษัทมีการทบทวนการเปลี่ยนแปลงของ</w:t>
      </w:r>
      <w:r w:rsidRPr="00DA2977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ผลตอบแทนในหุ้นกู้ และราคาของอนุพันธ์ด้านเครดิต หากสามารถหาได้ ประกอบกับข่าวที่มีการเผยแพร่</w:t>
      </w:r>
      <w:r w:rsidRPr="00A9625B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และข้อมูลการกำกับดูแลของหน่วยงานกำกับดูแลของลูกหนี้ </w:t>
      </w:r>
    </w:p>
    <w:p w14:paraId="2D4B16CF" w14:textId="77777777" w:rsidR="00A9625B" w:rsidRPr="009573CD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4B6D193" w14:textId="77777777" w:rsidR="00A9625B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B3CB6">
        <w:rPr>
          <w:rFonts w:ascii="Angsana New" w:hAnsi="Angsana New"/>
          <w:sz w:val="30"/>
          <w:szCs w:val="30"/>
        </w:rPr>
        <w:t>(</w:t>
      </w:r>
      <w:r w:rsidRPr="00EB3CB6">
        <w:rPr>
          <w:rFonts w:ascii="Angsana New" w:hAnsi="Angsana New"/>
          <w:sz w:val="30"/>
          <w:szCs w:val="30"/>
          <w:cs/>
        </w:rPr>
        <w:t>ค</w:t>
      </w:r>
      <w:r w:rsidRPr="00EB3CB6">
        <w:rPr>
          <w:rFonts w:ascii="Angsana New" w:hAnsi="Angsana New"/>
          <w:sz w:val="30"/>
          <w:szCs w:val="30"/>
        </w:rPr>
        <w:t>.1.</w:t>
      </w:r>
      <w:r>
        <w:rPr>
          <w:rFonts w:ascii="Angsana New" w:hAnsi="Angsana New"/>
          <w:sz w:val="30"/>
          <w:szCs w:val="30"/>
        </w:rPr>
        <w:t>3</w:t>
      </w:r>
      <w:proofErr w:type="gramStart"/>
      <w:r w:rsidRPr="00EB3CB6">
        <w:rPr>
          <w:rFonts w:ascii="Angsana New" w:hAnsi="Angsana New"/>
          <w:sz w:val="30"/>
          <w:szCs w:val="30"/>
        </w:rPr>
        <w:t xml:space="preserve">)  </w:t>
      </w:r>
      <w:r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proofErr w:type="gramEnd"/>
      <w:r>
        <w:rPr>
          <w:rFonts w:ascii="Angsana New" w:hAnsi="Angsana New" w:hint="cs"/>
          <w:sz w:val="30"/>
          <w:szCs w:val="30"/>
          <w:cs/>
        </w:rPr>
        <w:t xml:space="preserve"> และอนุพันธ์</w:t>
      </w:r>
    </w:p>
    <w:p w14:paraId="6492CE17" w14:textId="77777777" w:rsidR="00A9625B" w:rsidRPr="009573CD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EF93274" w14:textId="77777777" w:rsidR="00A9625B" w:rsidRPr="00A9625B" w:rsidRDefault="00A9625B" w:rsidP="00DA2977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2C69AF">
        <w:rPr>
          <w:rFonts w:ascii="Angsana New" w:hAnsi="Angsana New" w:hint="cs"/>
          <w:spacing w:val="4"/>
          <w:sz w:val="30"/>
          <w:szCs w:val="30"/>
          <w:cs/>
          <w:lang w:val="th-TH" w:eastAsia="x-none"/>
        </w:rPr>
        <w:t>ฐานะเปิดต่อความเสี่ยงด้านเครดิตของบริษัทที่เกิดจากเงินสดและรายการเทียบเท่าเงินสดและ</w:t>
      </w:r>
      <w:r w:rsidRPr="002C69A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สินทรัพย์อนุพันธ์</w:t>
      </w:r>
      <w:r w:rsidR="00640832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Pr="002C69AF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>ถูก</w:t>
      </w:r>
      <w:r w:rsidRPr="002C69A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จำกัดเนื่องจากคู่สัญญาเป็นธนาคาร</w:t>
      </w:r>
      <w:r w:rsidRPr="002C69AF">
        <w:rPr>
          <w:rFonts w:ascii="Angsana New" w:hAnsi="Angsana New"/>
          <w:spacing w:val="-4"/>
          <w:sz w:val="30"/>
          <w:szCs w:val="30"/>
          <w:cs/>
          <w:lang w:val="th-TH" w:eastAsia="x-none"/>
        </w:rPr>
        <w:t xml:space="preserve"> </w:t>
      </w:r>
      <w:r w:rsidRPr="002C69AF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ซึ่งบริษัทพิจารณาว่ามีความเสี่ยง</w:t>
      </w:r>
      <w:r w:rsidRPr="00A9625B">
        <w:rPr>
          <w:rFonts w:ascii="Angsana New" w:hAnsi="Angsana New" w:hint="cs"/>
          <w:sz w:val="30"/>
          <w:szCs w:val="30"/>
          <w:cs/>
          <w:lang w:val="th-TH" w:eastAsia="x-none"/>
        </w:rPr>
        <w:t>ด้านเครดิตต่ำ</w:t>
      </w:r>
    </w:p>
    <w:p w14:paraId="69116DC5" w14:textId="77777777" w:rsidR="00A9625B" w:rsidRPr="009573CD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CAD127B" w14:textId="77777777" w:rsidR="00276256" w:rsidRDefault="00276256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(ค.</w:t>
      </w:r>
      <w:r>
        <w:rPr>
          <w:rFonts w:ascii="Angsana New" w:hAnsi="Angsana New"/>
          <w:b/>
          <w:bCs/>
          <w:i/>
          <w:iCs/>
          <w:sz w:val="30"/>
          <w:szCs w:val="30"/>
        </w:rPr>
        <w:t>2)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ด้านสภาพคล่อง</w:t>
      </w:r>
    </w:p>
    <w:p w14:paraId="76AAD272" w14:textId="77777777" w:rsidR="00A9625B" w:rsidRPr="009573CD" w:rsidRDefault="00A9625B" w:rsidP="00A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258507C" w14:textId="2737C1EA" w:rsidR="00A9625B" w:rsidRDefault="00A9625B" w:rsidP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</w:t>
      </w:r>
      <w:r w:rsidR="00276256">
        <w:rPr>
          <w:rFonts w:ascii="Angsana New" w:hAnsi="Angsana New" w:hint="cs"/>
          <w:sz w:val="30"/>
          <w:szCs w:val="30"/>
          <w:cs/>
        </w:rPr>
        <w:t>กำกับดูแล</w:t>
      </w:r>
      <w:r w:rsidRPr="002A7705">
        <w:rPr>
          <w:rFonts w:ascii="Angsana New" w:hAnsi="Angsana New"/>
          <w:sz w:val="30"/>
          <w:szCs w:val="30"/>
          <w:cs/>
        </w:rPr>
        <w:t>ความเสี่ยง</w:t>
      </w:r>
      <w:r w:rsidR="00276256">
        <w:rPr>
          <w:rFonts w:ascii="Angsana New" w:hAnsi="Angsana New" w:hint="cs"/>
          <w:sz w:val="30"/>
          <w:szCs w:val="30"/>
          <w:cs/>
        </w:rPr>
        <w:t>ด้าน</w:t>
      </w:r>
      <w:r w:rsidRPr="002A7705">
        <w:rPr>
          <w:rFonts w:ascii="Angsana New" w:hAnsi="Angsana New"/>
          <w:sz w:val="30"/>
          <w:szCs w:val="30"/>
          <w:cs/>
        </w:rPr>
        <w:t>สภาพคล่อง</w:t>
      </w:r>
      <w:r w:rsidR="00276256">
        <w:rPr>
          <w:rFonts w:ascii="Angsana New" w:hAnsi="Angsana New" w:hint="cs"/>
          <w:sz w:val="30"/>
          <w:szCs w:val="30"/>
          <w:cs/>
        </w:rPr>
        <w:t>และ</w:t>
      </w:r>
      <w:r w:rsidRPr="002A7705">
        <w:rPr>
          <w:rFonts w:ascii="Angsana New" w:hAnsi="Angsana New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3830E9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C186C">
        <w:rPr>
          <w:rFonts w:ascii="Angsana New" w:hAnsi="Angsana New"/>
          <w:sz w:val="30"/>
          <w:szCs w:val="30"/>
          <w:cs/>
        </w:rPr>
        <w:br/>
      </w:r>
      <w:r w:rsidR="00276256" w:rsidRPr="00A11A24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A11A24">
        <w:rPr>
          <w:rFonts w:ascii="Angsana New" w:hAnsi="Angsana New"/>
          <w:spacing w:val="4"/>
          <w:sz w:val="30"/>
          <w:szCs w:val="30"/>
          <w:cs/>
        </w:rPr>
        <w:t>เพียงพอ</w:t>
      </w:r>
      <w:r w:rsidR="00276256" w:rsidRPr="00A11A24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A11A24">
        <w:rPr>
          <w:rFonts w:ascii="Angsana New" w:hAnsi="Angsana New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A11A24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A11A24">
        <w:rPr>
          <w:rFonts w:ascii="Angsana New" w:hAnsi="Angsana New"/>
          <w:spacing w:val="4"/>
          <w:sz w:val="30"/>
          <w:szCs w:val="30"/>
          <w:cs/>
        </w:rPr>
        <w:t>ผลกระทบจากความผันผวน</w:t>
      </w:r>
      <w:r w:rsidR="00276256">
        <w:rPr>
          <w:rFonts w:ascii="Angsana New" w:hAnsi="Angsana New" w:hint="cs"/>
          <w:sz w:val="30"/>
          <w:szCs w:val="30"/>
          <w:cs/>
        </w:rPr>
        <w:t>ใน</w:t>
      </w:r>
      <w:r w:rsidRPr="002A7705">
        <w:rPr>
          <w:rFonts w:ascii="Angsana New" w:hAnsi="Angsana New"/>
          <w:sz w:val="30"/>
          <w:szCs w:val="30"/>
          <w:cs/>
        </w:rPr>
        <w:t>กระแสเงินสด</w:t>
      </w:r>
    </w:p>
    <w:p w14:paraId="2116F9FD" w14:textId="0981196F" w:rsidR="009573CD" w:rsidRPr="009573CD" w:rsidRDefault="009573CD" w:rsidP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14:paraId="1274BB4D" w14:textId="77777777" w:rsidR="009573CD" w:rsidRDefault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B9657B" w14:textId="1B6BD26F" w:rsidR="009573CD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276256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76256">
        <w:rPr>
          <w:rFonts w:ascii="Angsana New" w:hAnsi="Angsana New" w:hint="cs"/>
          <w:sz w:val="30"/>
          <w:szCs w:val="30"/>
        </w:rPr>
        <w:t xml:space="preserve"> </w:t>
      </w:r>
      <w:r w:rsidRPr="00276256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276256">
        <w:rPr>
          <w:rFonts w:ascii="Angsana New" w:hAnsi="Angsana New" w:hint="cs"/>
          <w:sz w:val="30"/>
          <w:szCs w:val="30"/>
        </w:rPr>
        <w:t xml:space="preserve"> </w:t>
      </w:r>
      <w:r w:rsidRPr="00276256">
        <w:rPr>
          <w:rFonts w:ascii="Angsana New" w:hAnsi="Angsana New" w:hint="cs"/>
          <w:sz w:val="30"/>
          <w:szCs w:val="30"/>
          <w:cs/>
        </w:rPr>
        <w:t>โดย</w:t>
      </w:r>
      <w:r w:rsidRPr="00AD32C0">
        <w:rPr>
          <w:rFonts w:ascii="Angsana New" w:hAnsi="Angsana New" w:hint="cs"/>
          <w:spacing w:val="-2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AD32C0">
        <w:rPr>
          <w:rFonts w:ascii="Angsana New" w:hAnsi="Angsana New"/>
          <w:spacing w:val="-2"/>
          <w:sz w:val="30"/>
          <w:szCs w:val="30"/>
          <w:cs/>
        </w:rPr>
        <w:t>หักกลบตามสัญญา</w:t>
      </w:r>
    </w:p>
    <w:p w14:paraId="61145C44" w14:textId="0CD93D18" w:rsidR="00276256" w:rsidRPr="009573CD" w:rsidRDefault="002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1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276256" w14:paraId="1579C2C4" w14:textId="77777777" w:rsidTr="00A11A24">
        <w:trPr>
          <w:gridAfter w:val="1"/>
          <w:wAfter w:w="8" w:type="dxa"/>
          <w:tblHeader/>
        </w:trPr>
        <w:tc>
          <w:tcPr>
            <w:tcW w:w="2430" w:type="dxa"/>
            <w:shd w:val="clear" w:color="auto" w:fill="auto"/>
            <w:vAlign w:val="bottom"/>
          </w:tcPr>
          <w:p w14:paraId="5931F632" w14:textId="77777777" w:rsidR="00A11A24" w:rsidRPr="00276256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EB09B" w14:textId="77777777" w:rsidR="00A11A24" w:rsidRPr="00276256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8A1F58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4FE168AE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276256" w14:paraId="21FCC55A" w14:textId="77777777" w:rsidTr="00A11A24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B318DB9" w14:textId="77777777" w:rsidR="00A11A24" w:rsidRPr="00276256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16FF13" w14:textId="77777777" w:rsidR="00A11A24" w:rsidRPr="00276256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276256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A34DD6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CEDF1EB" w14:textId="77777777" w:rsidR="00A11A24" w:rsidRPr="00276256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66A2C9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7FA766" w14:textId="77777777" w:rsidR="00A11A24" w:rsidRPr="00276256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6799F2D" w14:textId="77777777" w:rsidR="00A11A24" w:rsidRPr="00276256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762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C440A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  <w:hideMark/>
          </w:tcPr>
          <w:p w14:paraId="572ADA12" w14:textId="77777777" w:rsidR="00A11A24" w:rsidRPr="00276256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276256" w14:paraId="5BF5DADC" w14:textId="77777777" w:rsidTr="00A11A24">
        <w:trPr>
          <w:gridAfter w:val="2"/>
          <w:wAfter w:w="18" w:type="dxa"/>
        </w:trPr>
        <w:tc>
          <w:tcPr>
            <w:tcW w:w="2430" w:type="dxa"/>
            <w:shd w:val="clear" w:color="auto" w:fill="auto"/>
          </w:tcPr>
          <w:p w14:paraId="792BCBE2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  <w:shd w:val="clear" w:color="auto" w:fill="auto"/>
          </w:tcPr>
          <w:p w14:paraId="2039942A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762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276256" w14:paraId="7F0F4533" w14:textId="77777777" w:rsidTr="00A11A24">
        <w:tc>
          <w:tcPr>
            <w:tcW w:w="2430" w:type="dxa"/>
            <w:shd w:val="clear" w:color="auto" w:fill="auto"/>
            <w:hideMark/>
          </w:tcPr>
          <w:p w14:paraId="01DA0E54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5646F47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  <w:r w:rsidRPr="002762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90DCA91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0EA01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6BDED39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427AC6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6CDA52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276256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1A24" w:rsidRPr="00B87628" w14:paraId="75545184" w14:textId="77777777" w:rsidTr="00A11A24">
        <w:tc>
          <w:tcPr>
            <w:tcW w:w="2430" w:type="dxa"/>
            <w:shd w:val="clear" w:color="auto" w:fill="auto"/>
            <w:hideMark/>
          </w:tcPr>
          <w:p w14:paraId="07DEAFBD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0508A308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86,</w:t>
            </w: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37631451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F0F39EB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86,</w:t>
            </w: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2" w:type="dxa"/>
            <w:shd w:val="clear" w:color="auto" w:fill="auto"/>
          </w:tcPr>
          <w:p w14:paraId="362DEC0D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575FB" w14:textId="77777777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4BEE0F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F8810E" w14:textId="77777777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BB420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3BA18BF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86,</w:t>
            </w: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A11A24" w:rsidRPr="00B87628" w14:paraId="1726ED0C" w14:textId="77777777" w:rsidTr="00A11A24">
        <w:trPr>
          <w:trHeight w:val="119"/>
        </w:trPr>
        <w:tc>
          <w:tcPr>
            <w:tcW w:w="2430" w:type="dxa"/>
            <w:shd w:val="clear" w:color="auto" w:fill="auto"/>
          </w:tcPr>
          <w:p w14:paraId="12B6880D" w14:textId="348E7E34" w:rsidR="00A11A24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E07FA" w14:textId="66880AFF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23A8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4F6F0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120511" w14:textId="79152EC8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23A8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,914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939A3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50199" w14:textId="48DA4BBE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B2D2F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165C7" w14:textId="799880B3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A46E0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340DF96F" w14:textId="5D93694F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23A8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,914</w:t>
            </w:r>
          </w:p>
        </w:tc>
      </w:tr>
      <w:tr w:rsidR="00A11A24" w:rsidRPr="00B87628" w14:paraId="447112F4" w14:textId="77777777" w:rsidTr="00A11A24">
        <w:trPr>
          <w:trHeight w:val="119"/>
        </w:trPr>
        <w:tc>
          <w:tcPr>
            <w:tcW w:w="2430" w:type="dxa"/>
            <w:shd w:val="clear" w:color="auto" w:fill="auto"/>
          </w:tcPr>
          <w:p w14:paraId="3EC83801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194C5E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368FF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2FD6FB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71494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BD50DA" w14:textId="77777777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381EE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2C4CEB" w14:textId="77777777" w:rsidR="00A11A24" w:rsidRPr="00B87628" w:rsidRDefault="00A11A24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FBBD3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2F254912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628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</w:tr>
      <w:tr w:rsidR="00A11A24" w:rsidRPr="00B87628" w14:paraId="5BB511F4" w14:textId="77777777" w:rsidTr="00A11A24">
        <w:trPr>
          <w:trHeight w:val="119"/>
        </w:trPr>
        <w:tc>
          <w:tcPr>
            <w:tcW w:w="2430" w:type="dxa"/>
            <w:shd w:val="clear" w:color="auto" w:fill="auto"/>
            <w:hideMark/>
          </w:tcPr>
          <w:p w14:paraId="40F0E532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7625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957EBC" w14:textId="573280FD" w:rsidR="00A11A24" w:rsidRPr="00B87628" w:rsidRDefault="00AD32C0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37,67</w:t>
            </w:r>
            <w:r w:rsidR="008341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EEC1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E7330B6" w14:textId="1B737482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20A4B7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BB7DB" w14:textId="3E58D1E5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908F3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C93B8E" w14:textId="624D708D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71EE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1D658BE8" w14:textId="26A5882D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54,196</w:t>
            </w:r>
          </w:p>
        </w:tc>
      </w:tr>
      <w:tr w:rsidR="00A11A24" w:rsidRPr="00B87628" w14:paraId="6FE421C2" w14:textId="77777777" w:rsidTr="00A11A24">
        <w:tc>
          <w:tcPr>
            <w:tcW w:w="2430" w:type="dxa"/>
            <w:shd w:val="clear" w:color="auto" w:fill="auto"/>
          </w:tcPr>
          <w:p w14:paraId="4C7EB334" w14:textId="77777777" w:rsidR="00A11A24" w:rsidRPr="00276256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DAB82" w14:textId="4808A803" w:rsidR="00A11A24" w:rsidRPr="00B87628" w:rsidRDefault="00AD32C0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205,19</w:t>
            </w:r>
            <w:r w:rsidR="008341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9956FF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B3407" w14:textId="113CB79D" w:rsidR="00A11A24" w:rsidRPr="00B87628" w:rsidRDefault="009573CD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3A8F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,185</w:t>
            </w:r>
          </w:p>
        </w:tc>
        <w:tc>
          <w:tcPr>
            <w:tcW w:w="272" w:type="dxa"/>
            <w:shd w:val="clear" w:color="auto" w:fill="auto"/>
          </w:tcPr>
          <w:p w14:paraId="4BF7BDA5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33941" w14:textId="1B748585" w:rsidR="00A11A24" w:rsidRPr="00B87628" w:rsidRDefault="009573CD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11,445</w:t>
            </w:r>
          </w:p>
        </w:tc>
        <w:tc>
          <w:tcPr>
            <w:tcW w:w="236" w:type="dxa"/>
            <w:shd w:val="clear" w:color="auto" w:fill="auto"/>
          </w:tcPr>
          <w:p w14:paraId="1A287C69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97D1F" w14:textId="6273EDEA" w:rsidR="00A11A24" w:rsidRPr="00B87628" w:rsidRDefault="009573CD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33,085</w:t>
            </w:r>
          </w:p>
        </w:tc>
        <w:tc>
          <w:tcPr>
            <w:tcW w:w="236" w:type="dxa"/>
            <w:shd w:val="clear" w:color="auto" w:fill="auto"/>
          </w:tcPr>
          <w:p w14:paraId="1E81D1D9" w14:textId="77777777" w:rsidR="00A11A24" w:rsidRPr="00B87628" w:rsidRDefault="00A11A24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C4586" w14:textId="78E2F60A" w:rsidR="00A11A24" w:rsidRPr="00B87628" w:rsidRDefault="009573CD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23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,715</w:t>
            </w:r>
          </w:p>
        </w:tc>
      </w:tr>
    </w:tbl>
    <w:p w14:paraId="050984A2" w14:textId="77777777" w:rsidR="00A11A24" w:rsidRPr="00A11A24" w:rsidRDefault="00A11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52497E2" w14:textId="77777777" w:rsidR="00864EC6" w:rsidRPr="00640832" w:rsidRDefault="00640832" w:rsidP="0064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  </w:t>
      </w:r>
      <w:r w:rsidR="00864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(ค.</w:t>
      </w:r>
      <w:r w:rsidR="002B02F3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864EC6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864EC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64EC6"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864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ด้านตลาด</w:t>
      </w:r>
    </w:p>
    <w:p w14:paraId="47E3AA9E" w14:textId="77777777" w:rsidR="00864EC6" w:rsidRPr="002670FE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415505C" w14:textId="77777777" w:rsidR="00864EC6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864EC6">
        <w:rPr>
          <w:rFonts w:ascii="Angsana New" w:hAnsi="Angsana New" w:hint="cs"/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</w:t>
      </w:r>
    </w:p>
    <w:p w14:paraId="79FC908D" w14:textId="77777777" w:rsidR="00640832" w:rsidRDefault="00640832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694279AA" w14:textId="77777777" w:rsidR="00065D11" w:rsidRPr="00A66492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66492">
        <w:rPr>
          <w:rFonts w:ascii="Angsana New" w:hAnsi="Angsana New"/>
          <w:sz w:val="30"/>
          <w:szCs w:val="30"/>
        </w:rPr>
        <w:t>(</w:t>
      </w:r>
      <w:r w:rsidRPr="00A66492">
        <w:rPr>
          <w:rFonts w:ascii="Angsana New" w:hAnsi="Angsana New"/>
          <w:sz w:val="30"/>
          <w:szCs w:val="30"/>
          <w:cs/>
        </w:rPr>
        <w:t>ค</w:t>
      </w:r>
      <w:r w:rsidRPr="00A66492">
        <w:rPr>
          <w:rFonts w:ascii="Angsana New" w:hAnsi="Angsana New"/>
          <w:sz w:val="30"/>
          <w:szCs w:val="30"/>
        </w:rPr>
        <w:t>.3.1</w:t>
      </w:r>
      <w:proofErr w:type="gramStart"/>
      <w:r w:rsidRPr="00A66492">
        <w:rPr>
          <w:rFonts w:ascii="Angsana New" w:hAnsi="Angsana New"/>
          <w:sz w:val="30"/>
          <w:szCs w:val="30"/>
        </w:rPr>
        <w:t xml:space="preserve">)  </w:t>
      </w:r>
      <w:r w:rsidRPr="00A66492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  <w:proofErr w:type="gramEnd"/>
    </w:p>
    <w:p w14:paraId="3642661F" w14:textId="77777777" w:rsidR="002B02F3" w:rsidRPr="002A7705" w:rsidRDefault="002B02F3" w:rsidP="002B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54744D" w14:textId="2A249A45" w:rsidR="00834BB0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9344D5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4C0B85" w:rsidRPr="009344D5">
        <w:rPr>
          <w:rFonts w:ascii="Angsana New" w:hAnsi="Angsana New"/>
          <w:spacing w:val="6"/>
          <w:sz w:val="30"/>
          <w:szCs w:val="30"/>
          <w:cs/>
        </w:rPr>
        <w:t>มี</w:t>
      </w:r>
      <w:r w:rsidR="002B02F3" w:rsidRPr="009344D5">
        <w:rPr>
          <w:rFonts w:ascii="Angsana New" w:hAnsi="Angsana New" w:hint="cs"/>
          <w:spacing w:val="6"/>
          <w:sz w:val="30"/>
          <w:szCs w:val="30"/>
          <w:cs/>
        </w:rPr>
        <w:t>ฐานะเปิดต่อความเสี่ยงด้านอัตราแลกเปลี่ยนที่เกี่ยวข้องกับ</w:t>
      </w:r>
      <w:r w:rsidR="004C0B85" w:rsidRPr="009344D5">
        <w:rPr>
          <w:rFonts w:ascii="Angsana New" w:hAnsi="Angsana New"/>
          <w:spacing w:val="6"/>
          <w:sz w:val="30"/>
          <w:szCs w:val="30"/>
          <w:cs/>
        </w:rPr>
        <w:t>การซื้อสินค้าและการขายสินค้า</w:t>
      </w:r>
      <w:r w:rsidR="004C0B85" w:rsidRPr="009344D5">
        <w:rPr>
          <w:rFonts w:ascii="Angsana New" w:hAnsi="Angsana New"/>
          <w:sz w:val="30"/>
          <w:szCs w:val="30"/>
          <w:cs/>
        </w:rPr>
        <w:t>ที่เป็น</w:t>
      </w:r>
      <w:r w:rsidR="002B02F3" w:rsidRPr="009344D5">
        <w:rPr>
          <w:rFonts w:ascii="Angsana New" w:hAnsi="Angsana New" w:hint="cs"/>
          <w:sz w:val="30"/>
          <w:szCs w:val="30"/>
          <w:cs/>
        </w:rPr>
        <w:t>สกุล</w:t>
      </w:r>
      <w:r w:rsidR="004C0B85" w:rsidRPr="009344D5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="004C0B85" w:rsidRPr="009344D5">
        <w:rPr>
          <w:rFonts w:ascii="Angsana New" w:hAnsi="Angsana New"/>
          <w:sz w:val="30"/>
          <w:szCs w:val="30"/>
        </w:rPr>
        <w:t xml:space="preserve"> </w:t>
      </w:r>
      <w:r w:rsidR="00186413" w:rsidRPr="009344D5">
        <w:rPr>
          <w:rFonts w:ascii="Angsana New" w:hAnsi="Angsana New" w:hint="cs"/>
          <w:sz w:val="30"/>
          <w:szCs w:val="30"/>
          <w:cs/>
        </w:rPr>
        <w:t>บริษัท</w:t>
      </w:r>
      <w:r w:rsidR="009344D5" w:rsidRPr="009344D5">
        <w:rPr>
          <w:rFonts w:ascii="Angsana New" w:hAnsi="Angsana New" w:hint="cs"/>
          <w:sz w:val="30"/>
          <w:szCs w:val="30"/>
          <w:cs/>
        </w:rPr>
        <w:t>ใ</w:t>
      </w:r>
      <w:r w:rsidR="00186413" w:rsidRPr="009344D5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ช้สัญญาขายเงินตราต่างประเทศล่วงหน้าเป็นหลักเพื่อป้องกัน</w:t>
      </w:r>
      <w:r w:rsidR="00186413" w:rsidRPr="009344D5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186413">
        <w:rPr>
          <w:rFonts w:ascii="Angsana New" w:hAnsi="Angsana New" w:hint="cs"/>
          <w:sz w:val="30"/>
          <w:szCs w:val="30"/>
          <w:cs/>
        </w:rPr>
        <w:t>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2B92D007" w14:textId="3A436A3F" w:rsidR="00186413" w:rsidRDefault="0018641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F452BB4" w14:textId="77777777" w:rsidR="009573CD" w:rsidRDefault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9117AAB" w14:textId="23423DAF" w:rsidR="009344D5" w:rsidRDefault="009344D5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186413" w:rsidRPr="009344D5">
        <w:rPr>
          <w:rFonts w:ascii="Angsana New" w:hAnsi="Angsana New"/>
          <w:sz w:val="30"/>
          <w:szCs w:val="30"/>
          <w:cs/>
        </w:rPr>
        <w:t>ฐานะเปิดต่อความเสี่ยงจากเงินตราต่างประเทศ</w:t>
      </w:r>
      <w:r w:rsidR="00186413" w:rsidRPr="009344D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86413" w:rsidRPr="009344D5">
        <w:rPr>
          <w:rFonts w:ascii="Angsana New" w:hAnsi="Angsana New"/>
          <w:sz w:val="30"/>
          <w:szCs w:val="30"/>
        </w:rPr>
        <w:t>31</w:t>
      </w:r>
      <w:r w:rsidR="00186413" w:rsidRPr="009344D5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FB6EBB1" w14:textId="77777777" w:rsidR="009344D5" w:rsidRPr="009344D5" w:rsidRDefault="009344D5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7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80"/>
        <w:gridCol w:w="721"/>
        <w:gridCol w:w="183"/>
        <w:gridCol w:w="896"/>
        <w:gridCol w:w="180"/>
        <w:gridCol w:w="1257"/>
        <w:gridCol w:w="180"/>
        <w:gridCol w:w="719"/>
        <w:gridCol w:w="180"/>
        <w:gridCol w:w="898"/>
        <w:gridCol w:w="183"/>
      </w:tblGrid>
      <w:tr w:rsidR="009344D5" w:rsidRPr="008B4A5C" w14:paraId="69247052" w14:textId="77777777" w:rsidTr="00276921">
        <w:trPr>
          <w:gridAfter w:val="1"/>
          <w:wAfter w:w="183" w:type="dxa"/>
          <w:cantSplit/>
          <w:tblHeader/>
        </w:trPr>
        <w:tc>
          <w:tcPr>
            <w:tcW w:w="1620" w:type="dxa"/>
          </w:tcPr>
          <w:p w14:paraId="6C218751" w14:textId="77777777" w:rsidR="009344D5" w:rsidRPr="008B4A5C" w:rsidRDefault="009344D5" w:rsidP="009344D5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D512E8D" w14:textId="77777777" w:rsidR="009344D5" w:rsidRPr="008B4A5C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E73C871" w14:textId="77777777" w:rsidR="009344D5" w:rsidRPr="008B4A5C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4" w:type="dxa"/>
            <w:gridSpan w:val="5"/>
          </w:tcPr>
          <w:p w14:paraId="0ADD5C23" w14:textId="77777777" w:rsidR="009344D5" w:rsidRPr="008B4A5C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44D5" w:rsidRPr="008B4A5C" w14:paraId="75710D17" w14:textId="77777777" w:rsidTr="00276921">
        <w:trPr>
          <w:gridAfter w:val="1"/>
          <w:wAfter w:w="183" w:type="dxa"/>
          <w:cantSplit/>
        </w:trPr>
        <w:tc>
          <w:tcPr>
            <w:tcW w:w="1620" w:type="dxa"/>
          </w:tcPr>
          <w:p w14:paraId="35F5F02D" w14:textId="77777777" w:rsidR="009344D5" w:rsidRPr="008B4A5C" w:rsidRDefault="009344D5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BC7E3" w14:textId="77777777" w:rsidR="009344D5" w:rsidRPr="008B4A5C" w:rsidRDefault="009344D5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5A002BA0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539682FF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183" w:type="dxa"/>
            <w:vAlign w:val="bottom"/>
          </w:tcPr>
          <w:p w14:paraId="502C63BA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1FAB069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94E7DD2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33D9450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1C6FB5A7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0498936D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456"/>
              </w:tabs>
              <w:spacing w:line="340" w:lineRule="exact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6C5C6236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F309280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B4A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344D5" w:rsidRPr="008B4A5C" w14:paraId="428DA11B" w14:textId="77777777" w:rsidTr="00276921">
        <w:trPr>
          <w:gridAfter w:val="1"/>
          <w:wAfter w:w="183" w:type="dxa"/>
          <w:cantSplit/>
        </w:trPr>
        <w:tc>
          <w:tcPr>
            <w:tcW w:w="1620" w:type="dxa"/>
          </w:tcPr>
          <w:p w14:paraId="0D102E55" w14:textId="77777777" w:rsidR="009344D5" w:rsidRPr="008B4A5C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54" w:type="dxa"/>
            <w:gridSpan w:val="11"/>
          </w:tcPr>
          <w:p w14:paraId="40CE39D6" w14:textId="77777777" w:rsidR="009344D5" w:rsidRPr="004E1ACB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E1ACB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4E1AC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344D5" w:rsidRPr="00F71C34" w14:paraId="079A2B71" w14:textId="77777777" w:rsidTr="00276921">
        <w:trPr>
          <w:cantSplit/>
        </w:trPr>
        <w:tc>
          <w:tcPr>
            <w:tcW w:w="1620" w:type="dxa"/>
          </w:tcPr>
          <w:p w14:paraId="4E6A64E5" w14:textId="6BC99576" w:rsidR="009344D5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E1ACB">
              <w:rPr>
                <w:rFonts w:ascii="Angsana New" w:hAnsi="Angsana New" w:hint="cs"/>
                <w:sz w:val="28"/>
                <w:szCs w:val="28"/>
                <w:cs/>
              </w:rPr>
              <w:t>เงินสดแล</w:t>
            </w:r>
            <w:r w:rsidR="00632CD4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4E1AC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62AD8818" w14:textId="77777777" w:rsidR="009344D5" w:rsidRPr="004E1ACB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E1ACB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260" w:type="dxa"/>
          </w:tcPr>
          <w:p w14:paraId="364AF7EE" w14:textId="77777777" w:rsidR="009344D5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822"/>
              </w:tabs>
              <w:spacing w:line="240" w:lineRule="auto"/>
              <w:ind w:right="-34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163EEC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822"/>
              </w:tabs>
              <w:spacing w:line="240" w:lineRule="auto"/>
              <w:ind w:right="-34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78DF4A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451B07F4" w14:textId="77777777" w:rsidR="009344D5" w:rsidRPr="00CE76A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0CEF09" w14:textId="77777777" w:rsidR="009344D5" w:rsidRPr="00CE76A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76AC"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3" w:type="dxa"/>
          </w:tcPr>
          <w:p w14:paraId="403B0C7A" w14:textId="77777777" w:rsidR="009344D5" w:rsidRPr="00CE76A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</w:tcPr>
          <w:p w14:paraId="345A86DA" w14:textId="77777777" w:rsidR="009344D5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35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FF42D91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354" w:right="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2584DB62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</w:tcPr>
          <w:p w14:paraId="74E111EB" w14:textId="77777777" w:rsidR="009344D5" w:rsidRDefault="009344D5" w:rsidP="009344D5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7963F9" w14:textId="77777777" w:rsidR="009344D5" w:rsidRPr="008B4A5C" w:rsidRDefault="009344D5" w:rsidP="00CF6DD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FD2E2F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4BE19C1D" w14:textId="77777777" w:rsidR="009344D5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34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2ED29D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34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04528EDB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</w:tcPr>
          <w:p w14:paraId="6E3F156A" w14:textId="77777777" w:rsidR="009344D5" w:rsidRDefault="009344D5" w:rsidP="009344D5">
            <w:pPr>
              <w:pStyle w:val="acctfourfigures"/>
              <w:tabs>
                <w:tab w:val="clear" w:pos="765"/>
                <w:tab w:val="decimal" w:pos="462"/>
                <w:tab w:val="decimal" w:pos="1001"/>
              </w:tabs>
              <w:spacing w:line="240" w:lineRule="atLeast"/>
              <w:ind w:left="-258" w:right="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52563A5" w14:textId="77777777" w:rsidR="009344D5" w:rsidRPr="00F71C34" w:rsidRDefault="009344D5" w:rsidP="009344D5">
            <w:pPr>
              <w:pStyle w:val="acctfourfigures"/>
              <w:tabs>
                <w:tab w:val="clear" w:pos="765"/>
                <w:tab w:val="decimal" w:pos="462"/>
                <w:tab w:val="decimal" w:pos="1001"/>
              </w:tabs>
              <w:spacing w:line="240" w:lineRule="atLeast"/>
              <w:ind w:left="-258" w:right="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3" w:type="dxa"/>
          </w:tcPr>
          <w:p w14:paraId="066C6638" w14:textId="77777777" w:rsidR="009344D5" w:rsidRPr="00F71C34" w:rsidRDefault="009344D5" w:rsidP="0093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4D5" w:rsidRPr="00F71C34" w14:paraId="0BCA8B1A" w14:textId="77777777" w:rsidTr="00276921">
        <w:trPr>
          <w:gridAfter w:val="1"/>
          <w:wAfter w:w="183" w:type="dxa"/>
          <w:cantSplit/>
        </w:trPr>
        <w:tc>
          <w:tcPr>
            <w:tcW w:w="1620" w:type="dxa"/>
          </w:tcPr>
          <w:p w14:paraId="40815143" w14:textId="77777777" w:rsidR="009344D5" w:rsidRPr="008B4A5C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A5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C174E8F" w14:textId="77777777" w:rsidR="009344D5" w:rsidRPr="008B4A5C" w:rsidRDefault="009344D5" w:rsidP="009344D5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>22,097</w:t>
            </w:r>
          </w:p>
        </w:tc>
        <w:tc>
          <w:tcPr>
            <w:tcW w:w="180" w:type="dxa"/>
          </w:tcPr>
          <w:p w14:paraId="652D87E8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1EC3C5D2" w14:textId="77777777" w:rsidR="009344D5" w:rsidRPr="00CE76A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76AC">
              <w:rPr>
                <w:rFonts w:ascii="Angsana New" w:hAnsi="Angsana New"/>
                <w:sz w:val="28"/>
                <w:szCs w:val="28"/>
                <w:lang w:bidi="th-TH"/>
              </w:rPr>
              <w:t>8,663</w:t>
            </w:r>
          </w:p>
        </w:tc>
        <w:tc>
          <w:tcPr>
            <w:tcW w:w="183" w:type="dxa"/>
          </w:tcPr>
          <w:p w14:paraId="5788CA67" w14:textId="77777777" w:rsidR="009344D5" w:rsidRPr="00CE76AC" w:rsidRDefault="009344D5" w:rsidP="009344D5">
            <w:pPr>
              <w:pStyle w:val="acctfourfigures"/>
              <w:tabs>
                <w:tab w:val="decimal" w:pos="1001"/>
              </w:tabs>
              <w:spacing w:line="240" w:lineRule="atLeast"/>
              <w:ind w:left="-528" w:right="6" w:hanging="9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</w:tcPr>
          <w:p w14:paraId="35C9A557" w14:textId="765E9D51" w:rsidR="009344D5" w:rsidRPr="008B4A5C" w:rsidRDefault="00CF6DDA" w:rsidP="009344D5">
            <w:pPr>
              <w:pStyle w:val="acctfourfigures"/>
              <w:spacing w:line="240" w:lineRule="atLeast"/>
              <w:ind w:left="-354"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30,760</w:t>
            </w:r>
          </w:p>
        </w:tc>
        <w:tc>
          <w:tcPr>
            <w:tcW w:w="180" w:type="dxa"/>
          </w:tcPr>
          <w:p w14:paraId="13D8BEDE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</w:tcPr>
          <w:p w14:paraId="7D1F1054" w14:textId="77777777" w:rsidR="009344D5" w:rsidRPr="008B4A5C" w:rsidRDefault="009344D5" w:rsidP="00E8644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 xml:space="preserve">        11,206</w:t>
            </w:r>
          </w:p>
        </w:tc>
        <w:tc>
          <w:tcPr>
            <w:tcW w:w="180" w:type="dxa"/>
          </w:tcPr>
          <w:p w14:paraId="2BC263DF" w14:textId="77777777" w:rsidR="009344D5" w:rsidRPr="008B4A5C" w:rsidRDefault="009344D5" w:rsidP="009344D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5B7E3781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534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10,138</w:t>
            </w:r>
          </w:p>
        </w:tc>
        <w:tc>
          <w:tcPr>
            <w:tcW w:w="180" w:type="dxa"/>
          </w:tcPr>
          <w:p w14:paraId="1424335F" w14:textId="77777777" w:rsidR="009344D5" w:rsidRPr="008B4A5C" w:rsidRDefault="009344D5" w:rsidP="009344D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BD37F61" w14:textId="29E2011C" w:rsidR="009344D5" w:rsidRPr="00F71C34" w:rsidRDefault="00CF6DDA" w:rsidP="009344D5">
            <w:pPr>
              <w:pStyle w:val="acctfourfigures"/>
              <w:tabs>
                <w:tab w:val="clear" w:pos="765"/>
                <w:tab w:val="decimal" w:pos="462"/>
                <w:tab w:val="decimal" w:pos="1001"/>
              </w:tabs>
              <w:spacing w:line="240" w:lineRule="atLeast"/>
              <w:ind w:left="-258" w:right="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21,34</w:t>
            </w:r>
            <w:r w:rsidR="0013791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CF6DDA" w:rsidRPr="00CF6DDA" w14:paraId="468B3860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74471645" w14:textId="77777777" w:rsidR="00276921" w:rsidRPr="008B4A5C" w:rsidRDefault="00276921" w:rsidP="0027692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A5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662E4D40" w14:textId="77777777" w:rsidR="00276921" w:rsidRPr="008B4A5C" w:rsidRDefault="00276921" w:rsidP="0027692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>(2,549)</w:t>
            </w:r>
          </w:p>
        </w:tc>
        <w:tc>
          <w:tcPr>
            <w:tcW w:w="180" w:type="dxa"/>
          </w:tcPr>
          <w:p w14:paraId="19567794" w14:textId="77777777" w:rsidR="00276921" w:rsidRPr="008B4A5C" w:rsidRDefault="00276921" w:rsidP="0027692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25362EC0" w14:textId="77777777" w:rsidR="00276921" w:rsidRPr="008B4A5C" w:rsidRDefault="00276921" w:rsidP="0027692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AAC4841" w14:textId="77777777" w:rsidR="00276921" w:rsidRPr="008B4A5C" w:rsidRDefault="00276921" w:rsidP="00276921">
            <w:pPr>
              <w:pStyle w:val="acctfourfigures"/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</w:tcPr>
          <w:p w14:paraId="2E5CAA8C" w14:textId="54A8DE93" w:rsidR="00276921" w:rsidRPr="008B4A5C" w:rsidRDefault="00276921" w:rsidP="00CF6DDA">
            <w:pPr>
              <w:pStyle w:val="acctfourfigures"/>
              <w:tabs>
                <w:tab w:val="clear" w:pos="765"/>
                <w:tab w:val="decimal" w:pos="456"/>
                <w:tab w:val="decimal" w:pos="1001"/>
              </w:tabs>
              <w:spacing w:line="240" w:lineRule="atLeast"/>
              <w:ind w:left="-354" w:righ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CF6DDA">
              <w:rPr>
                <w:rFonts w:ascii="Angsana New" w:hAnsi="Angsana New"/>
                <w:sz w:val="28"/>
                <w:szCs w:val="28"/>
                <w:lang w:val="en-US" w:bidi="th-TH"/>
              </w:rPr>
              <w:t>(2,549)</w:t>
            </w:r>
          </w:p>
        </w:tc>
        <w:tc>
          <w:tcPr>
            <w:tcW w:w="180" w:type="dxa"/>
          </w:tcPr>
          <w:p w14:paraId="34079AE5" w14:textId="77777777" w:rsidR="00276921" w:rsidRPr="008B4A5C" w:rsidRDefault="00276921" w:rsidP="0027692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</w:tcPr>
          <w:p w14:paraId="22CE1B76" w14:textId="77777777" w:rsidR="00276921" w:rsidRPr="008B4A5C" w:rsidRDefault="00276921" w:rsidP="00CF6DDA">
            <w:pPr>
              <w:pStyle w:val="acctfourfigures"/>
              <w:tabs>
                <w:tab w:val="decimal" w:pos="996"/>
              </w:tabs>
              <w:spacing w:line="240" w:lineRule="atLeast"/>
              <w:ind w:right="-26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(2,509)</w:t>
            </w:r>
          </w:p>
        </w:tc>
        <w:tc>
          <w:tcPr>
            <w:tcW w:w="180" w:type="dxa"/>
          </w:tcPr>
          <w:p w14:paraId="5800304B" w14:textId="77777777" w:rsidR="00276921" w:rsidRPr="008B4A5C" w:rsidRDefault="00276921" w:rsidP="00276921">
            <w:pPr>
              <w:pStyle w:val="acctfourfigures"/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</w:tcPr>
          <w:p w14:paraId="1A499074" w14:textId="07790431" w:rsidR="00276921" w:rsidRPr="00276921" w:rsidRDefault="00276921" w:rsidP="00276921">
            <w:pPr>
              <w:pStyle w:val="acctfourfigures"/>
              <w:tabs>
                <w:tab w:val="clear" w:pos="765"/>
              </w:tabs>
              <w:spacing w:line="240" w:lineRule="atLeast"/>
              <w:ind w:left="-702" w:right="1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377880" w14:textId="77777777" w:rsidR="00276921" w:rsidRPr="008B4A5C" w:rsidRDefault="00276921" w:rsidP="00276921">
            <w:pPr>
              <w:pStyle w:val="acctfourfigures"/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52168F7B" w14:textId="17C7BEE0" w:rsidR="00276921" w:rsidRPr="00CF6DDA" w:rsidRDefault="00276921" w:rsidP="00CF6DDA">
            <w:pPr>
              <w:pStyle w:val="acctfourfigures"/>
              <w:tabs>
                <w:tab w:val="clear" w:pos="765"/>
              </w:tabs>
              <w:spacing w:line="240" w:lineRule="atLeast"/>
              <w:ind w:left="-168" w:right="-2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DD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F6DDA" w:rsidRPr="00CF6DDA">
              <w:rPr>
                <w:rFonts w:ascii="Angsana New" w:hAnsi="Angsana New"/>
                <w:sz w:val="28"/>
                <w:szCs w:val="28"/>
              </w:rPr>
              <w:t>(2,509)</w:t>
            </w:r>
          </w:p>
        </w:tc>
      </w:tr>
      <w:tr w:rsidR="009344D5" w:rsidRPr="008B4A5C" w14:paraId="1F8FA0F4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65FE9AC8" w14:textId="77777777" w:rsidR="009344D5" w:rsidRPr="008B4A5C" w:rsidRDefault="009344D5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A5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84D7AD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  <w:lang w:val="en-US" w:bidi="th-TH"/>
              </w:rPr>
              <w:t>(6,649)</w:t>
            </w:r>
          </w:p>
        </w:tc>
        <w:tc>
          <w:tcPr>
            <w:tcW w:w="180" w:type="dxa"/>
          </w:tcPr>
          <w:p w14:paraId="4A52ECB3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6A4F7BBF" w14:textId="77777777" w:rsidR="009344D5" w:rsidRPr="008B4A5C" w:rsidRDefault="009344D5" w:rsidP="0027692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64B3DBC" w14:textId="77777777" w:rsidR="009344D5" w:rsidRPr="008B4A5C" w:rsidRDefault="009344D5" w:rsidP="009344D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F8C05A1" w14:textId="026BB72C" w:rsidR="009344D5" w:rsidRPr="008B4A5C" w:rsidRDefault="009344D5" w:rsidP="009344D5">
            <w:pPr>
              <w:pStyle w:val="acctfourfigures"/>
              <w:tabs>
                <w:tab w:val="clear" w:pos="765"/>
                <w:tab w:val="decimal" w:pos="-84"/>
              </w:tabs>
              <w:spacing w:line="240" w:lineRule="atLeast"/>
              <w:ind w:left="-534" w:right="-84" w:hanging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(6,</w:t>
            </w:r>
            <w:r w:rsidR="00CF6DDA">
              <w:rPr>
                <w:rFonts w:ascii="Angsana New" w:hAnsi="Angsana New"/>
                <w:sz w:val="28"/>
                <w:szCs w:val="28"/>
              </w:rPr>
              <w:t>649</w:t>
            </w:r>
            <w:r w:rsidRPr="008B4A5C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9C0AB09" w14:textId="77777777" w:rsidR="009344D5" w:rsidRPr="008B4A5C" w:rsidRDefault="009344D5" w:rsidP="009344D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F6E3EED" w14:textId="77777777" w:rsidR="009344D5" w:rsidRPr="008B4A5C" w:rsidRDefault="009344D5" w:rsidP="00CF6DDA">
            <w:pPr>
              <w:pStyle w:val="acctfourfigures"/>
              <w:spacing w:line="240" w:lineRule="atLeast"/>
              <w:ind w:right="-2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 xml:space="preserve"> (6,328)</w:t>
            </w:r>
          </w:p>
        </w:tc>
        <w:tc>
          <w:tcPr>
            <w:tcW w:w="180" w:type="dxa"/>
          </w:tcPr>
          <w:p w14:paraId="0370EEF5" w14:textId="77777777" w:rsidR="009344D5" w:rsidRPr="008B4A5C" w:rsidRDefault="009344D5" w:rsidP="009344D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E8BCCDA" w14:textId="77777777" w:rsidR="009344D5" w:rsidRPr="008B4A5C" w:rsidRDefault="009344D5" w:rsidP="00276921">
            <w:pPr>
              <w:pStyle w:val="acctfourfigures"/>
              <w:tabs>
                <w:tab w:val="clear" w:pos="765"/>
              </w:tabs>
              <w:spacing w:line="240" w:lineRule="atLeast"/>
              <w:ind w:left="-894" w:right="-116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(549)</w:t>
            </w:r>
          </w:p>
        </w:tc>
        <w:tc>
          <w:tcPr>
            <w:tcW w:w="180" w:type="dxa"/>
          </w:tcPr>
          <w:p w14:paraId="743E823C" w14:textId="77777777" w:rsidR="009344D5" w:rsidRPr="008B4A5C" w:rsidRDefault="009344D5" w:rsidP="009344D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D173D19" w14:textId="67543688" w:rsidR="009344D5" w:rsidRPr="008B4A5C" w:rsidRDefault="009344D5" w:rsidP="009344D5">
            <w:pPr>
              <w:pStyle w:val="acctfourfigures"/>
              <w:tabs>
                <w:tab w:val="clear" w:pos="765"/>
              </w:tabs>
              <w:spacing w:line="240" w:lineRule="atLeast"/>
              <w:ind w:left="-168" w:right="-4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(6,</w:t>
            </w:r>
            <w:r w:rsidR="00CF6DDA">
              <w:rPr>
                <w:rFonts w:ascii="Angsana New" w:hAnsi="Angsana New"/>
                <w:sz w:val="28"/>
                <w:szCs w:val="28"/>
              </w:rPr>
              <w:t>877</w:t>
            </w:r>
            <w:r w:rsidRPr="008B4A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644B" w:rsidRPr="008B4A5C" w14:paraId="5FD360B9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08CD11FC" w14:textId="3CA49842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</w:t>
            </w:r>
          </w:p>
          <w:p w14:paraId="3C154CCC" w14:textId="79C75C11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งบแสดง</w:t>
            </w:r>
          </w:p>
          <w:p w14:paraId="3742EC39" w14:textId="31E2F775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ฐานะการเงิน</w:t>
            </w:r>
          </w:p>
          <w:p w14:paraId="08BBBF64" w14:textId="64AAD272" w:rsidR="00E8644B" w:rsidRP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6E97AE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7F37883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7C8304ED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25AA211E" w14:textId="126309FE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F6D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12,899</w:t>
            </w:r>
          </w:p>
        </w:tc>
        <w:tc>
          <w:tcPr>
            <w:tcW w:w="180" w:type="dxa"/>
          </w:tcPr>
          <w:p w14:paraId="0AC541CF" w14:textId="77777777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318AB70F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-84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25651347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40F3586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C7A67BB" w14:textId="31A14CE2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8,682</w:t>
            </w:r>
          </w:p>
        </w:tc>
        <w:tc>
          <w:tcPr>
            <w:tcW w:w="183" w:type="dxa"/>
          </w:tcPr>
          <w:p w14:paraId="0EEA605B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0115DD2F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21BAC3A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C4C404E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07F3A5B" w14:textId="4AAAFA2C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21,581</w:t>
            </w:r>
          </w:p>
        </w:tc>
        <w:tc>
          <w:tcPr>
            <w:tcW w:w="180" w:type="dxa"/>
          </w:tcPr>
          <w:p w14:paraId="3BEE90D9" w14:textId="77777777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30324CE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96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4ABFAE7F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378A1ED6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4A379BDD" w14:textId="36961AAD" w:rsidR="00E8644B" w:rsidRP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9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6DDA">
              <w:rPr>
                <w:rFonts w:ascii="Angsana New" w:hAnsi="Angsana New"/>
                <w:b/>
                <w:bCs/>
                <w:iCs/>
                <w:sz w:val="28"/>
                <w:szCs w:val="28"/>
              </w:rPr>
              <w:t>2,369</w:t>
            </w:r>
          </w:p>
        </w:tc>
        <w:tc>
          <w:tcPr>
            <w:tcW w:w="180" w:type="dxa"/>
          </w:tcPr>
          <w:p w14:paraId="52634E9E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44F61CE7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4823AE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342" w:right="86" w:hanging="4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3A089D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CBDB5D" w14:textId="288DAD31" w:rsidR="00E8644B" w:rsidRP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left="-792" w:right="6" w:firstLine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9,608</w:t>
            </w:r>
          </w:p>
        </w:tc>
        <w:tc>
          <w:tcPr>
            <w:tcW w:w="180" w:type="dxa"/>
          </w:tcPr>
          <w:p w14:paraId="15AB6211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536216A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2E30D098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B8E035E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6ADDF380" w14:textId="21BF1B7B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11,977</w:t>
            </w:r>
          </w:p>
        </w:tc>
      </w:tr>
      <w:tr w:rsidR="00E8644B" w:rsidRPr="008B4A5C" w14:paraId="414BB6C3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14292845" w14:textId="77777777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ประมาณการ  </w:t>
            </w:r>
          </w:p>
          <w:p w14:paraId="25329E96" w14:textId="06E007C5" w:rsidR="00E8644B" w:rsidRP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ยอดขายสินค้า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1581F8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1FAA31B" w14:textId="2BA27811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47,187</w:t>
            </w:r>
          </w:p>
        </w:tc>
        <w:tc>
          <w:tcPr>
            <w:tcW w:w="180" w:type="dxa"/>
          </w:tcPr>
          <w:p w14:paraId="275008A5" w14:textId="77777777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4686082" w14:textId="1E95346E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Pr="00CE76AC">
              <w:rPr>
                <w:rFonts w:ascii="Angsana New" w:hAnsi="Angsana New"/>
                <w:sz w:val="28"/>
                <w:szCs w:val="28"/>
                <w:lang w:bidi="th-TH"/>
              </w:rPr>
              <w:t>,6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73</w:t>
            </w:r>
          </w:p>
        </w:tc>
        <w:tc>
          <w:tcPr>
            <w:tcW w:w="183" w:type="dxa"/>
          </w:tcPr>
          <w:p w14:paraId="734B2866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0BFBB69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559D4B5" w14:textId="4A66104F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58,860</w:t>
            </w:r>
          </w:p>
        </w:tc>
        <w:tc>
          <w:tcPr>
            <w:tcW w:w="180" w:type="dxa"/>
          </w:tcPr>
          <w:p w14:paraId="0241DCC7" w14:textId="77777777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F35C299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</w:rPr>
            </w:pPr>
          </w:p>
          <w:p w14:paraId="33BF7A89" w14:textId="1C771FEE" w:rsidR="00E8644B" w:rsidRPr="00E8644B" w:rsidRDefault="00E8644B" w:rsidP="00E8644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72"/>
              <w:jc w:val="right"/>
              <w:rPr>
                <w:rFonts w:ascii="Angsana New" w:hAnsi="Angsana New"/>
                <w:iCs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CCB51C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961D813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</w:rPr>
            </w:pPr>
          </w:p>
          <w:p w14:paraId="6F4CCDC2" w14:textId="49AB1DEE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ind w:left="-522" w:right="1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7E7C77" w14:textId="77777777" w:rsidR="00E8644B" w:rsidRP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E89EEA3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79DE23" w14:textId="3C94C9CB" w:rsidR="00E8644B" w:rsidRP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522" w:right="27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8644B" w:rsidRPr="008B4A5C" w14:paraId="0079CACA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73B8A16E" w14:textId="77777777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ยอดรวม</w:t>
            </w:r>
          </w:p>
          <w:p w14:paraId="79625CA3" w14:textId="0D15EADB" w:rsidR="00E8644B" w:rsidRPr="008B4A5C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ความเสี่ยงทั้งสิ้น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B5EA3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D88D4EC" w14:textId="52EB96D1" w:rsidR="00E8644B" w:rsidRPr="00CF6DDA" w:rsidRDefault="0035743F" w:rsidP="00E8644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60,086</w:t>
            </w:r>
          </w:p>
        </w:tc>
        <w:tc>
          <w:tcPr>
            <w:tcW w:w="180" w:type="dxa"/>
          </w:tcPr>
          <w:p w14:paraId="155D3761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7B87F6B9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-84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4224F51" w14:textId="243962A3" w:rsidR="00E8644B" w:rsidRPr="00CF6DDA" w:rsidRDefault="0035743F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20,355</w:t>
            </w:r>
          </w:p>
        </w:tc>
        <w:tc>
          <w:tcPr>
            <w:tcW w:w="183" w:type="dxa"/>
          </w:tcPr>
          <w:p w14:paraId="2349B06B" w14:textId="77777777" w:rsidR="00E8644B" w:rsidRPr="00CF6DDA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6A2E9949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D01B21D" w14:textId="618AAB3B" w:rsidR="00E8644B" w:rsidRPr="00CF6DDA" w:rsidRDefault="0035743F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80,441</w:t>
            </w:r>
          </w:p>
        </w:tc>
        <w:tc>
          <w:tcPr>
            <w:tcW w:w="180" w:type="dxa"/>
          </w:tcPr>
          <w:p w14:paraId="251AFA0C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C4CCC63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96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16F76D56" w14:textId="0949C66A" w:rsidR="00E8644B" w:rsidRPr="00CF6DDA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9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6DDA">
              <w:rPr>
                <w:rFonts w:ascii="Angsana New" w:hAnsi="Angsana New"/>
                <w:b/>
                <w:bCs/>
                <w:iCs/>
                <w:sz w:val="28"/>
                <w:szCs w:val="28"/>
              </w:rPr>
              <w:t>2,369</w:t>
            </w:r>
          </w:p>
        </w:tc>
        <w:tc>
          <w:tcPr>
            <w:tcW w:w="180" w:type="dxa"/>
          </w:tcPr>
          <w:p w14:paraId="2D2A40F4" w14:textId="77777777" w:rsidR="00E8644B" w:rsidRPr="00CF6DDA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284811FE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0A99C5" w14:textId="2E367A76" w:rsidR="00E8644B" w:rsidRPr="00CF6DDA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9,608</w:t>
            </w:r>
          </w:p>
        </w:tc>
        <w:tc>
          <w:tcPr>
            <w:tcW w:w="180" w:type="dxa"/>
          </w:tcPr>
          <w:p w14:paraId="36B9FF32" w14:textId="77777777" w:rsidR="00E8644B" w:rsidRPr="00CF6DDA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B5F9FCA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87FF8D5" w14:textId="6EF52649" w:rsidR="00E8644B" w:rsidRPr="00CF6DDA" w:rsidRDefault="00E8644B" w:rsidP="00E8644B">
            <w:pPr>
              <w:pStyle w:val="acctfourfigures"/>
              <w:tabs>
                <w:tab w:val="clear" w:pos="765"/>
                <w:tab w:val="decimal" w:pos="378"/>
                <w:tab w:val="decimal" w:pos="738"/>
              </w:tabs>
              <w:spacing w:line="240" w:lineRule="atLeast"/>
              <w:ind w:left="-432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11,977</w:t>
            </w:r>
          </w:p>
        </w:tc>
      </w:tr>
      <w:tr w:rsidR="00E8644B" w:rsidRPr="008B4A5C" w14:paraId="0B332097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641E854F" w14:textId="77777777" w:rsidR="00E8644B" w:rsidRPr="008B4A5C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</w:t>
            </w:r>
          </w:p>
          <w:p w14:paraId="01ED0B48" w14:textId="77777777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4A5C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7DD68BFD" w14:textId="77777777" w:rsidR="00E8644B" w:rsidRPr="008B4A5C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4A5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C56A04" w14:textId="77777777" w:rsidR="00E8644B" w:rsidRPr="008B4A5C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(45,052)</w:t>
            </w:r>
          </w:p>
        </w:tc>
        <w:tc>
          <w:tcPr>
            <w:tcW w:w="180" w:type="dxa"/>
          </w:tcPr>
          <w:p w14:paraId="7280E4A8" w14:textId="77777777" w:rsidR="00E8644B" w:rsidRPr="008B4A5C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5D0ECA1" w14:textId="77777777" w:rsidR="00E8644B" w:rsidRPr="008B4A5C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-72" w:hanging="34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(19,944)</w:t>
            </w:r>
          </w:p>
        </w:tc>
        <w:tc>
          <w:tcPr>
            <w:tcW w:w="183" w:type="dxa"/>
          </w:tcPr>
          <w:p w14:paraId="4B12B008" w14:textId="77777777" w:rsidR="00E8644B" w:rsidRPr="008B4A5C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91C9A80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503613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6F8110D" w14:textId="02705A2A" w:rsidR="00E8644B" w:rsidRPr="008B4A5C" w:rsidRDefault="00E8644B" w:rsidP="00E8644B">
            <w:pPr>
              <w:pStyle w:val="acctfourfigures"/>
              <w:tabs>
                <w:tab w:val="clear" w:pos="765"/>
                <w:tab w:val="decimal" w:pos="546"/>
                <w:tab w:val="decimal" w:pos="1010"/>
              </w:tabs>
              <w:spacing w:line="240" w:lineRule="atLeast"/>
              <w:ind w:righ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(64,996)</w:t>
            </w:r>
          </w:p>
        </w:tc>
        <w:tc>
          <w:tcPr>
            <w:tcW w:w="180" w:type="dxa"/>
          </w:tcPr>
          <w:p w14:paraId="15B2FA04" w14:textId="77777777" w:rsidR="00E8644B" w:rsidRPr="008B4A5C" w:rsidRDefault="00E8644B" w:rsidP="00E864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9EF1F8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6030C9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1E7CA2" w14:textId="3C5DDFD1" w:rsidR="00E8644B" w:rsidRPr="008B4A5C" w:rsidRDefault="00E8644B" w:rsidP="00E8644B">
            <w:pPr>
              <w:pStyle w:val="acctfourfigures"/>
              <w:tabs>
                <w:tab w:val="clear" w:pos="765"/>
                <w:tab w:val="decimal" w:pos="456"/>
                <w:tab w:val="left" w:pos="756"/>
                <w:tab w:val="decimal" w:pos="1010"/>
              </w:tabs>
              <w:spacing w:line="240" w:lineRule="atLeast"/>
              <w:ind w:right="-44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A00979" w14:textId="77777777" w:rsidR="00E8644B" w:rsidRPr="008B4A5C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2D8EE8D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445723" w14:textId="77777777" w:rsidR="00E8644B" w:rsidRDefault="00E8644B" w:rsidP="00E8644B">
            <w:pPr>
              <w:pStyle w:val="acctfourfigures"/>
              <w:tabs>
                <w:tab w:val="clear" w:pos="765"/>
                <w:tab w:val="decimal" w:pos="456"/>
                <w:tab w:val="decimal" w:pos="1010"/>
              </w:tabs>
              <w:spacing w:line="240" w:lineRule="atLeast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0023C1" w14:textId="23CFB13C" w:rsidR="00E8644B" w:rsidRPr="008B4A5C" w:rsidRDefault="00E8644B" w:rsidP="00E8644B">
            <w:pPr>
              <w:pStyle w:val="acctfourfigures"/>
              <w:tabs>
                <w:tab w:val="left" w:pos="-612"/>
                <w:tab w:val="left" w:pos="324"/>
                <w:tab w:val="decimal" w:pos="1010"/>
              </w:tabs>
              <w:spacing w:line="240" w:lineRule="atLeast"/>
              <w:ind w:left="-432" w:right="176" w:hanging="6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B4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689AEC" w14:textId="77777777" w:rsidR="00E8644B" w:rsidRPr="008B4A5C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3A87D47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264CDD8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70C3AA8" w14:textId="70397D4E" w:rsidR="00E8644B" w:rsidRPr="008B4A5C" w:rsidRDefault="00E8644B" w:rsidP="00E8644B">
            <w:pPr>
              <w:pStyle w:val="acctfourfigures"/>
              <w:tabs>
                <w:tab w:val="clear" w:pos="765"/>
                <w:tab w:val="decimal" w:pos="468"/>
                <w:tab w:val="decimal" w:pos="1010"/>
              </w:tabs>
              <w:spacing w:line="240" w:lineRule="atLeast"/>
              <w:ind w:right="-17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8644B" w:rsidRPr="008B4A5C" w14:paraId="08634663" w14:textId="77777777" w:rsidTr="002E674F">
        <w:trPr>
          <w:gridAfter w:val="1"/>
          <w:wAfter w:w="183" w:type="dxa"/>
          <w:cantSplit/>
        </w:trPr>
        <w:tc>
          <w:tcPr>
            <w:tcW w:w="1620" w:type="dxa"/>
          </w:tcPr>
          <w:p w14:paraId="4376075D" w14:textId="77777777" w:rsidR="00E8644B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A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</w:t>
            </w:r>
          </w:p>
          <w:p w14:paraId="220551B4" w14:textId="77777777" w:rsidR="00E8644B" w:rsidRPr="008B4A5C" w:rsidRDefault="00E8644B" w:rsidP="00E86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B4A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11C34D7" w14:textId="3BE1D323" w:rsidR="00E8644B" w:rsidRPr="00CF6DDA" w:rsidRDefault="0035743F" w:rsidP="0035743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15,034</w:t>
            </w:r>
          </w:p>
        </w:tc>
        <w:tc>
          <w:tcPr>
            <w:tcW w:w="180" w:type="dxa"/>
          </w:tcPr>
          <w:p w14:paraId="7223FCC3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F670A7" w14:textId="77777777" w:rsidR="00E8644B" w:rsidRDefault="00E8644B" w:rsidP="00E864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69A4AAD1" w14:textId="3CA09C1E" w:rsidR="00E8644B" w:rsidRPr="00CF6DDA" w:rsidRDefault="0035743F" w:rsidP="003574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18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411</w:t>
            </w:r>
          </w:p>
        </w:tc>
        <w:tc>
          <w:tcPr>
            <w:tcW w:w="183" w:type="dxa"/>
            <w:tcBorders>
              <w:left w:val="nil"/>
            </w:tcBorders>
          </w:tcPr>
          <w:p w14:paraId="6D39F601" w14:textId="77777777" w:rsidR="00E8644B" w:rsidRPr="00CF6DDA" w:rsidRDefault="00E8644B" w:rsidP="00E8644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94DB97" w14:textId="77777777" w:rsidR="00E8644B" w:rsidRDefault="00E8644B" w:rsidP="00E8644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  <w:lang w:val="en-US" w:bidi="th-TH"/>
              </w:rPr>
            </w:pPr>
          </w:p>
          <w:p w14:paraId="639F7BA6" w14:textId="323B4429" w:rsidR="00E8644B" w:rsidRPr="00CF6DDA" w:rsidRDefault="0035743F" w:rsidP="0035743F">
            <w:pPr>
              <w:pStyle w:val="acctfourfigures"/>
              <w:tabs>
                <w:tab w:val="clear" w:pos="765"/>
                <w:tab w:val="decimal" w:pos="-84"/>
              </w:tabs>
              <w:spacing w:line="240" w:lineRule="atLeast"/>
              <w:ind w:left="-174" w:right="6" w:hanging="90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Cs/>
                <w:sz w:val="28"/>
                <w:szCs w:val="28"/>
                <w:lang w:val="en-US" w:bidi="th-TH"/>
              </w:rPr>
              <w:t>15,415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576FBC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D6676BB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6EE5D273" w14:textId="77777777" w:rsidR="00E8644B" w:rsidRPr="00CF6DDA" w:rsidRDefault="00E8644B" w:rsidP="00E8644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  <w:r w:rsidRPr="00CF6DDA">
              <w:rPr>
                <w:rFonts w:ascii="Angsana New" w:hAnsi="Angsana New"/>
                <w:b/>
                <w:bCs/>
                <w:iCs/>
                <w:sz w:val="28"/>
                <w:szCs w:val="28"/>
              </w:rPr>
              <w:t>2,369</w:t>
            </w:r>
          </w:p>
        </w:tc>
        <w:tc>
          <w:tcPr>
            <w:tcW w:w="180" w:type="dxa"/>
          </w:tcPr>
          <w:p w14:paraId="01C782E9" w14:textId="77777777" w:rsidR="00E8644B" w:rsidRPr="00CF6DDA" w:rsidRDefault="00E8644B" w:rsidP="00E8644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CC4427D" w14:textId="77777777" w:rsidR="00E8644B" w:rsidRDefault="00E8644B" w:rsidP="00E8644B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DF5E54E" w14:textId="00377C4C" w:rsidR="00E8644B" w:rsidRPr="00CF6DDA" w:rsidRDefault="00E8644B" w:rsidP="00E8644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9,608</w:t>
            </w:r>
          </w:p>
        </w:tc>
        <w:tc>
          <w:tcPr>
            <w:tcW w:w="180" w:type="dxa"/>
          </w:tcPr>
          <w:p w14:paraId="3D6AD82D" w14:textId="77777777" w:rsidR="00E8644B" w:rsidRPr="00CF6DDA" w:rsidRDefault="00E8644B" w:rsidP="00E8644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6F403F9" w14:textId="77777777" w:rsidR="00E8644B" w:rsidRPr="00CF6DDA" w:rsidRDefault="00E8644B" w:rsidP="00E8644B">
            <w:pPr>
              <w:pStyle w:val="acctfourfigures"/>
              <w:tabs>
                <w:tab w:val="clear" w:pos="765"/>
              </w:tabs>
              <w:spacing w:line="240" w:lineRule="atLeast"/>
              <w:ind w:left="-348" w:right="12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</w:p>
          <w:p w14:paraId="1A494831" w14:textId="64503EDD" w:rsidR="00E8644B" w:rsidRPr="00CF6DDA" w:rsidRDefault="00E8644B" w:rsidP="00E8644B">
            <w:pPr>
              <w:pStyle w:val="acctfourfigures"/>
              <w:tabs>
                <w:tab w:val="clear" w:pos="765"/>
              </w:tabs>
              <w:spacing w:line="240" w:lineRule="atLeast"/>
              <w:ind w:left="-348" w:right="12"/>
              <w:jc w:val="right"/>
              <w:rPr>
                <w:rFonts w:ascii="Angsana New" w:hAnsi="Angsana New"/>
                <w:b/>
                <w:bCs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Cs/>
                <w:sz w:val="28"/>
                <w:szCs w:val="28"/>
              </w:rPr>
              <w:t>11,977</w:t>
            </w:r>
          </w:p>
        </w:tc>
      </w:tr>
    </w:tbl>
    <w:p w14:paraId="5056BF3C" w14:textId="77777777" w:rsidR="009344D5" w:rsidRPr="009344D5" w:rsidRDefault="009344D5" w:rsidP="002B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729289DA" w14:textId="77777777" w:rsidR="009344D5" w:rsidRDefault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A10651" w14:textId="40615F51" w:rsidR="002B02F3" w:rsidRDefault="002B02F3" w:rsidP="002B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B3CB6">
        <w:rPr>
          <w:rFonts w:ascii="Angsana New" w:hAnsi="Angsana New"/>
          <w:sz w:val="30"/>
          <w:szCs w:val="30"/>
        </w:rPr>
        <w:t>(</w:t>
      </w:r>
      <w:r w:rsidRPr="00EB3CB6">
        <w:rPr>
          <w:rFonts w:ascii="Angsana New" w:hAnsi="Angsana New"/>
          <w:sz w:val="30"/>
          <w:szCs w:val="30"/>
          <w:cs/>
        </w:rPr>
        <w:t>ค</w:t>
      </w:r>
      <w:r w:rsidRPr="00EB3CB6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EB3CB6">
        <w:rPr>
          <w:rFonts w:ascii="Angsana New" w:hAnsi="Angsana New"/>
          <w:sz w:val="30"/>
          <w:szCs w:val="30"/>
        </w:rPr>
        <w:t>.</w:t>
      </w:r>
      <w:r w:rsidR="00735EB9">
        <w:rPr>
          <w:rFonts w:ascii="Angsana New" w:hAnsi="Angsana New"/>
          <w:sz w:val="30"/>
          <w:szCs w:val="30"/>
        </w:rPr>
        <w:t>2</w:t>
      </w:r>
      <w:proofErr w:type="gramStart"/>
      <w:r w:rsidRPr="00EB3CB6">
        <w:rPr>
          <w:rFonts w:ascii="Angsana New" w:hAnsi="Angsana New"/>
          <w:sz w:val="30"/>
          <w:szCs w:val="30"/>
        </w:rPr>
        <w:t xml:space="preserve">)  </w:t>
      </w:r>
      <w:r>
        <w:rPr>
          <w:rFonts w:ascii="Angsana New" w:hAnsi="Angsana New" w:hint="cs"/>
          <w:sz w:val="30"/>
          <w:szCs w:val="30"/>
          <w:cs/>
        </w:rPr>
        <w:t>ความเสี่ยงด้านอัตรา</w:t>
      </w:r>
      <w:r w:rsidR="00735EB9">
        <w:rPr>
          <w:rFonts w:ascii="Angsana New" w:hAnsi="Angsana New" w:hint="cs"/>
          <w:sz w:val="30"/>
          <w:szCs w:val="30"/>
          <w:cs/>
        </w:rPr>
        <w:t>ดอกเบี้ย</w:t>
      </w:r>
      <w:proofErr w:type="gramEnd"/>
    </w:p>
    <w:p w14:paraId="117C39A7" w14:textId="77777777" w:rsidR="00735EB9" w:rsidRPr="001E67D4" w:rsidRDefault="00735EB9" w:rsidP="002B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2"/>
          <w:szCs w:val="22"/>
        </w:rPr>
      </w:pPr>
    </w:p>
    <w:p w14:paraId="65BC888B" w14:textId="77777777" w:rsidR="00735EB9" w:rsidRDefault="00735EB9" w:rsidP="00735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เป็นความเสี่ยงที่</w:t>
      </w:r>
      <w:r w:rsidRPr="002A7705">
        <w:rPr>
          <w:rFonts w:ascii="Angsana New" w:hAnsi="Angsana New"/>
          <w:sz w:val="30"/>
          <w:szCs w:val="30"/>
          <w:cs/>
        </w:rPr>
        <w:t xml:space="preserve">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บริษัท </w:t>
      </w:r>
      <w:r>
        <w:rPr>
          <w:rFonts w:ascii="Angsana New" w:hAnsi="Angsana New" w:hint="cs"/>
          <w:sz w:val="30"/>
          <w:szCs w:val="30"/>
          <w:cs/>
        </w:rPr>
        <w:t>บริษัทมีความเสี่ยงเกี่ยวกับ</w:t>
      </w:r>
      <w:r w:rsidR="0078312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2A7705">
        <w:rPr>
          <w:rFonts w:ascii="Angsana New" w:hAnsi="Angsana New"/>
          <w:sz w:val="30"/>
          <w:szCs w:val="30"/>
          <w:cs/>
        </w:rPr>
        <w:t>เนื่องจากมี</w:t>
      </w:r>
      <w:r>
        <w:rPr>
          <w:rFonts w:ascii="Angsana New" w:hAnsi="Angsana New" w:hint="cs"/>
          <w:sz w:val="30"/>
          <w:szCs w:val="30"/>
          <w:cs/>
        </w:rPr>
        <w:t xml:space="preserve">เงินลงทุนในหุ้นกู้ </w:t>
      </w:r>
      <w:r w:rsidRPr="002A7705">
        <w:rPr>
          <w:rFonts w:ascii="Angsana New" w:hAnsi="Angsana New"/>
          <w:sz w:val="30"/>
          <w:szCs w:val="30"/>
          <w:cs/>
        </w:rPr>
        <w:t>และเงินกู้ยืม บริษัทได้ลดความเสี่ยงดังกล่าวโดยทำให้แน่ใจ</w:t>
      </w:r>
      <w:r w:rsidR="00B87628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>ว่าดอกเบี้ยที่เกิดจากเงิน</w:t>
      </w:r>
      <w:r w:rsidR="00B5704F">
        <w:rPr>
          <w:rFonts w:ascii="Angsana New" w:hAnsi="Angsana New" w:hint="cs"/>
          <w:sz w:val="30"/>
          <w:szCs w:val="30"/>
          <w:cs/>
        </w:rPr>
        <w:t>ลงทุนและเงิน</w:t>
      </w:r>
      <w:r w:rsidRPr="002A7705">
        <w:rPr>
          <w:rFonts w:ascii="Angsana New" w:hAnsi="Angsana New"/>
          <w:sz w:val="30"/>
          <w:szCs w:val="30"/>
          <w:cs/>
        </w:rPr>
        <w:t>กู้ยืมส่วนใหญ่มีอัตราคงที่</w:t>
      </w:r>
    </w:p>
    <w:p w14:paraId="0CCF2446" w14:textId="77777777" w:rsidR="00735EB9" w:rsidRPr="001E67D4" w:rsidRDefault="00735EB9" w:rsidP="00735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819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270"/>
        <w:gridCol w:w="1260"/>
      </w:tblGrid>
      <w:tr w:rsidR="00735EB9" w:rsidRPr="00836CF1" w14:paraId="6FADDF84" w14:textId="77777777" w:rsidTr="00735EB9">
        <w:trPr>
          <w:tblHeader/>
        </w:trPr>
        <w:tc>
          <w:tcPr>
            <w:tcW w:w="5220" w:type="dxa"/>
          </w:tcPr>
          <w:p w14:paraId="01AF5ADD" w14:textId="77777777" w:rsidR="00735EB9" w:rsidRPr="00454EA9" w:rsidRDefault="00735EB9" w:rsidP="00735EB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ฐานะเปิดต่อความเสี่ยงด้านอัตราดอกเบี้ย</w:t>
            </w:r>
          </w:p>
        </w:tc>
        <w:tc>
          <w:tcPr>
            <w:tcW w:w="1440" w:type="dxa"/>
          </w:tcPr>
          <w:p w14:paraId="3F3D8410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0020FF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DFEB68C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5EB9" w:rsidRPr="00836CF1" w14:paraId="76E73AF7" w14:textId="77777777" w:rsidTr="00735EB9">
        <w:trPr>
          <w:tblHeader/>
        </w:trPr>
        <w:tc>
          <w:tcPr>
            <w:tcW w:w="5220" w:type="dxa"/>
            <w:hideMark/>
          </w:tcPr>
          <w:p w14:paraId="7C64AFCE" w14:textId="77777777" w:rsidR="00735EB9" w:rsidRPr="00454EA9" w:rsidRDefault="00735EB9" w:rsidP="00735EB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hideMark/>
          </w:tcPr>
          <w:p w14:paraId="3DB95E8F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B6D5D02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hideMark/>
          </w:tcPr>
          <w:p w14:paraId="7D95CD05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35EB9" w:rsidRPr="00836CF1" w14:paraId="4C65AFBB" w14:textId="77777777" w:rsidTr="007B7B8B">
        <w:tc>
          <w:tcPr>
            <w:tcW w:w="5220" w:type="dxa"/>
          </w:tcPr>
          <w:p w14:paraId="1FCE0334" w14:textId="77777777" w:rsidR="00735EB9" w:rsidRPr="00454EA9" w:rsidRDefault="00735EB9" w:rsidP="007B7B8B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D5DA3E7" w14:textId="77777777" w:rsidR="00735EB9" w:rsidRPr="00454EA9" w:rsidRDefault="00735EB9" w:rsidP="00735EB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35EB9" w:rsidRPr="00836CF1" w14:paraId="576F702C" w14:textId="77777777" w:rsidTr="00454EA9">
        <w:tc>
          <w:tcPr>
            <w:tcW w:w="5220" w:type="dxa"/>
            <w:hideMark/>
          </w:tcPr>
          <w:p w14:paraId="74137877" w14:textId="77777777" w:rsidR="00735EB9" w:rsidRPr="00454EA9" w:rsidRDefault="00735EB9" w:rsidP="007B7B8B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440" w:type="dxa"/>
          </w:tcPr>
          <w:p w14:paraId="2A015DC6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77482E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18B89F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5EB9" w:rsidRPr="00836CF1" w14:paraId="3C24FD55" w14:textId="77777777" w:rsidTr="00454EA9">
        <w:tc>
          <w:tcPr>
            <w:tcW w:w="5220" w:type="dxa"/>
            <w:hideMark/>
          </w:tcPr>
          <w:p w14:paraId="692F1B9A" w14:textId="77777777" w:rsidR="00735EB9" w:rsidRPr="00454EA9" w:rsidRDefault="00454EA9" w:rsidP="007B7B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4E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เงินลงทุนในหุ้นกู้</w:t>
            </w:r>
          </w:p>
        </w:tc>
        <w:tc>
          <w:tcPr>
            <w:tcW w:w="1440" w:type="dxa"/>
            <w:vAlign w:val="bottom"/>
          </w:tcPr>
          <w:p w14:paraId="4F42D80F" w14:textId="77777777" w:rsidR="00735EB9" w:rsidRPr="00454EA9" w:rsidRDefault="00454EA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4EA9">
              <w:rPr>
                <w:rFonts w:ascii="Angsana New" w:hAnsi="Angsana New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52678D9E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B0BBE4" w14:textId="77777777" w:rsidR="00735EB9" w:rsidRPr="00454EA9" w:rsidRDefault="00454EA9" w:rsidP="00454E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22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5EB9" w:rsidRPr="00F647CE" w14:paraId="0FD1A907" w14:textId="77777777" w:rsidTr="00454EA9">
        <w:tc>
          <w:tcPr>
            <w:tcW w:w="5220" w:type="dxa"/>
          </w:tcPr>
          <w:p w14:paraId="7217881B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BCD7909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A9003F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27B50A5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735EB9" w:rsidRPr="00836CF1" w14:paraId="4AE42A81" w14:textId="77777777" w:rsidTr="00735EB9">
        <w:tc>
          <w:tcPr>
            <w:tcW w:w="5220" w:type="dxa"/>
            <w:hideMark/>
          </w:tcPr>
          <w:p w14:paraId="794E3846" w14:textId="77777777" w:rsidR="00735EB9" w:rsidRPr="00454EA9" w:rsidRDefault="00735EB9" w:rsidP="007B7B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40" w:type="dxa"/>
            <w:vAlign w:val="bottom"/>
          </w:tcPr>
          <w:p w14:paraId="48D1C140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EF9CC7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05E40AE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5EB9" w:rsidRPr="00836CF1" w14:paraId="11F05339" w14:textId="77777777" w:rsidTr="00735EB9">
        <w:tc>
          <w:tcPr>
            <w:tcW w:w="5220" w:type="dxa"/>
            <w:hideMark/>
          </w:tcPr>
          <w:p w14:paraId="2E3F61CB" w14:textId="77777777" w:rsidR="00454EA9" w:rsidRPr="00454EA9" w:rsidRDefault="00454EA9" w:rsidP="007B7B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4E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09774CC" w14:textId="77777777" w:rsidR="00735EB9" w:rsidRPr="00454EA9" w:rsidRDefault="00454EA9" w:rsidP="00454EA9">
            <w:pPr>
              <w:pStyle w:val="block"/>
              <w:tabs>
                <w:tab w:val="left" w:pos="92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</w:t>
            </w:r>
            <w:r w:rsidRPr="00454E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D689DF5" w14:textId="77777777" w:rsidR="00735EB9" w:rsidRPr="00454EA9" w:rsidRDefault="00735EB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80B6C5" w14:textId="77777777" w:rsidR="00735EB9" w:rsidRPr="00454EA9" w:rsidRDefault="00454EA9" w:rsidP="007B7B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EA9">
              <w:rPr>
                <w:rFonts w:ascii="Angsana New" w:hAnsi="Angsana New"/>
                <w:sz w:val="30"/>
                <w:szCs w:val="30"/>
                <w:lang w:val="en-US"/>
              </w:rPr>
              <w:t>15,317</w:t>
            </w:r>
          </w:p>
        </w:tc>
      </w:tr>
    </w:tbl>
    <w:p w14:paraId="0BF9EB17" w14:textId="7ABF71D1" w:rsidR="00454EA9" w:rsidRDefault="00454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DBC8C7A" w14:textId="77777777" w:rsidR="00BF5263" w:rsidRPr="00BF5263" w:rsidRDefault="00BF5263" w:rsidP="00BF5263">
      <w:pPr>
        <w:pStyle w:val="block"/>
        <w:tabs>
          <w:tab w:val="left" w:pos="1080"/>
          <w:tab w:val="left" w:pos="2160"/>
        </w:tabs>
        <w:spacing w:after="0" w:line="240" w:lineRule="auto"/>
        <w:ind w:left="153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F526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1565E3DD" w14:textId="77777777" w:rsidR="00BF5263" w:rsidRPr="00357EEF" w:rsidRDefault="00BF5263" w:rsidP="00BF526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i/>
          <w:iCs/>
          <w:sz w:val="24"/>
          <w:szCs w:val="24"/>
          <w:highlight w:val="cyan"/>
          <w:lang w:val="en-US" w:bidi="th-TH"/>
        </w:rPr>
      </w:pPr>
    </w:p>
    <w:p w14:paraId="00E349F7" w14:textId="77777777" w:rsidR="00BF5263" w:rsidRPr="00BF5263" w:rsidRDefault="00BF5263" w:rsidP="00BF5263">
      <w:pPr>
        <w:pStyle w:val="block"/>
        <w:spacing w:after="0" w:line="240" w:lineRule="atLeast"/>
        <w:ind w:left="15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F5263">
        <w:rPr>
          <w:rFonts w:ascii="Angsana New" w:hAnsi="Angsana New" w:hint="cs"/>
          <w:sz w:val="30"/>
          <w:szCs w:val="30"/>
          <w:cs/>
          <w:lang w:val="en-US" w:bidi="th-TH"/>
        </w:rPr>
        <w:t>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357EE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ผ่านกำไรหรือขาดทุน และบริษัทไม่มีการกำหนดอนุพันธ์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ดังนั้นการเปลี่ยนแปลง</w:t>
      </w:r>
      <w:r w:rsidRPr="00BF5263">
        <w:rPr>
          <w:rFonts w:ascii="Angsana New" w:hAnsi="Angsana New" w:hint="cs"/>
          <w:sz w:val="30"/>
          <w:szCs w:val="30"/>
          <w:cs/>
          <w:lang w:val="en-US" w:bidi="th-TH"/>
        </w:rPr>
        <w:t>ในอัตราดอกเบี้ย ณ วันที่รายงานไม่ส่งผลต่อกำไรหรือขาดทุน</w:t>
      </w:r>
    </w:p>
    <w:p w14:paraId="2A993072" w14:textId="77777777" w:rsidR="00BF5263" w:rsidRDefault="00BF5263" w:rsidP="00BF5263">
      <w:pPr>
        <w:pStyle w:val="block"/>
        <w:spacing w:after="0" w:line="240" w:lineRule="atLeast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1E4433B" w14:textId="77777777" w:rsidR="00BF5263" w:rsidRDefault="00BF5263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001C" w:rsidRDefault="00BF5263" w:rsidP="00BF5263">
      <w:pPr>
        <w:rPr>
          <w:rFonts w:ascii="Angsana New" w:hAnsi="Angsana New"/>
          <w:sz w:val="24"/>
          <w:szCs w:val="24"/>
          <w:lang w:val="th-TH"/>
        </w:rPr>
      </w:pPr>
    </w:p>
    <w:p w14:paraId="79CFDCE9" w14:textId="77777777" w:rsidR="00BF5263" w:rsidRPr="00BF5263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F5263">
        <w:rPr>
          <w:rFonts w:ascii="Angsana New" w:hAnsi="Angsana New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77777777" w:rsidR="00BF5263" w:rsidRPr="0099001C" w:rsidRDefault="00BF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578B6B4" w14:textId="77777777" w:rsidR="009344D5" w:rsidRDefault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2DD7803" w14:textId="1D7E686C" w:rsidR="00B80C6E" w:rsidRPr="002A7705" w:rsidRDefault="00BF5263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ภาระ</w:t>
      </w:r>
      <w:r w:rsidR="001A7495" w:rsidRPr="002A7705">
        <w:rPr>
          <w:rFonts w:ascii="Angsana New" w:hAnsi="Angsana New" w:cs="Angsana New"/>
          <w:sz w:val="30"/>
          <w:szCs w:val="30"/>
          <w:cs/>
          <w:lang w:val="th-TH"/>
        </w:rPr>
        <w:t>ผูกพัน</w:t>
      </w:r>
      <w:r w:rsidR="00987CFE" w:rsidRPr="002A7705">
        <w:rPr>
          <w:rFonts w:ascii="Angsana New" w:hAnsi="Angsana New" w:cs="Angsana New"/>
          <w:sz w:val="30"/>
          <w:szCs w:val="30"/>
          <w:cs/>
          <w:lang w:val="th-TH"/>
        </w:rPr>
        <w:t>กับ</w:t>
      </w:r>
      <w:r w:rsidR="001A5BA0" w:rsidRPr="002A7705">
        <w:rPr>
          <w:rFonts w:ascii="Angsana New" w:hAnsi="Angsana New" w:cs="Angsana New"/>
          <w:sz w:val="30"/>
          <w:szCs w:val="30"/>
          <w:cs/>
          <w:lang w:val="th-TH"/>
        </w:rPr>
        <w:t>บุคคล</w:t>
      </w:r>
      <w:r w:rsidR="00987CFE" w:rsidRPr="002A7705">
        <w:rPr>
          <w:rFonts w:ascii="Angsana New" w:hAnsi="Angsana New" w:cs="Angsana New"/>
          <w:sz w:val="30"/>
          <w:szCs w:val="30"/>
          <w:cs/>
          <w:lang w:val="th-TH"/>
        </w:rPr>
        <w:t>หรือกิ</w:t>
      </w:r>
      <w:r w:rsidR="00B80C6E" w:rsidRPr="002A7705">
        <w:rPr>
          <w:rFonts w:ascii="Angsana New" w:hAnsi="Angsana New" w:cs="Angsana New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99001C" w:rsidRDefault="005855D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8C5EDB" w:rsidRPr="002A7705" w14:paraId="7285B336" w14:textId="77777777" w:rsidTr="000547DA">
        <w:trPr>
          <w:cantSplit/>
          <w:tblHeader/>
          <w:jc w:val="right"/>
        </w:trPr>
        <w:tc>
          <w:tcPr>
            <w:tcW w:w="5515" w:type="dxa"/>
          </w:tcPr>
          <w:p w14:paraId="0540882D" w14:textId="77777777" w:rsidR="008C5EDB" w:rsidRPr="002A7705" w:rsidRDefault="008C5EDB" w:rsidP="008C5EDB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772E8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BF526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2FEC05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6F6F" w14:textId="77777777"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F526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314A" w:rsidRPr="002A7705" w14:paraId="2618F33E" w14:textId="77777777" w:rsidTr="000547DA">
        <w:trPr>
          <w:cantSplit/>
          <w:jc w:val="right"/>
        </w:trPr>
        <w:tc>
          <w:tcPr>
            <w:tcW w:w="5515" w:type="dxa"/>
          </w:tcPr>
          <w:p w14:paraId="0E39202C" w14:textId="77777777" w:rsidR="0086314A" w:rsidRPr="002A7705" w:rsidRDefault="0086314A" w:rsidP="000547DA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2A7705" w:rsidRDefault="0086314A" w:rsidP="000547D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2A7705" w:rsidRDefault="0086314A" w:rsidP="000547DA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2A7705" w14:paraId="5AA657B8" w14:textId="77777777" w:rsidTr="000547DA">
        <w:trPr>
          <w:cantSplit/>
          <w:jc w:val="right"/>
        </w:trPr>
        <w:tc>
          <w:tcPr>
            <w:tcW w:w="5515" w:type="dxa"/>
          </w:tcPr>
          <w:p w14:paraId="26386AFD" w14:textId="77777777" w:rsidR="0086314A" w:rsidRPr="00B20BF2" w:rsidRDefault="0086314A" w:rsidP="0086314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B20BF2" w:rsidRDefault="0086314A" w:rsidP="0086314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B20BF2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2A7705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2A7705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40D4" w:rsidRPr="002A7705" w14:paraId="09641885" w14:textId="77777777" w:rsidTr="000547DA">
        <w:trPr>
          <w:cantSplit/>
          <w:jc w:val="right"/>
        </w:trPr>
        <w:tc>
          <w:tcPr>
            <w:tcW w:w="5515" w:type="dxa"/>
          </w:tcPr>
          <w:p w14:paraId="3A80134C" w14:textId="77777777" w:rsidR="001D40D4" w:rsidRPr="00B20BF2" w:rsidRDefault="001D40D4" w:rsidP="0086314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0BF2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14:paraId="5E712233" w14:textId="77777777" w:rsidR="001D40D4" w:rsidRPr="00B20BF2" w:rsidRDefault="001D40D4" w:rsidP="0086314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9E554" w14:textId="77777777" w:rsidR="001D40D4" w:rsidRPr="003B41E6" w:rsidRDefault="003B41E6" w:rsidP="003B41E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41E6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</w:tcPr>
          <w:p w14:paraId="091FA973" w14:textId="77777777" w:rsidR="001D40D4" w:rsidRPr="003B41E6" w:rsidRDefault="001D40D4" w:rsidP="003B41E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B463C4" w14:textId="77777777" w:rsidR="001D40D4" w:rsidRPr="002A7705" w:rsidRDefault="001D40D4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978</w:t>
            </w:r>
          </w:p>
        </w:tc>
      </w:tr>
      <w:tr w:rsidR="00BF5263" w:rsidRPr="002A7705" w14:paraId="1C74CC9B" w14:textId="77777777" w:rsidTr="00AE14BD">
        <w:trPr>
          <w:cantSplit/>
          <w:jc w:val="right"/>
        </w:trPr>
        <w:tc>
          <w:tcPr>
            <w:tcW w:w="5515" w:type="dxa"/>
          </w:tcPr>
          <w:p w14:paraId="600D5046" w14:textId="77777777" w:rsidR="00BF5263" w:rsidRPr="00B20BF2" w:rsidRDefault="00BF5263" w:rsidP="00BF52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16425" w14:textId="77777777" w:rsidR="00BF5263" w:rsidRPr="00B20BF2" w:rsidRDefault="003B41E6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080BCAF8" w14:textId="77777777" w:rsidR="00BF5263" w:rsidRPr="003B41E6" w:rsidRDefault="00BF5263" w:rsidP="00BF52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76324F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>3,859</w:t>
            </w:r>
          </w:p>
        </w:tc>
      </w:tr>
      <w:tr w:rsidR="00BF5263" w:rsidRPr="002A7705" w14:paraId="796AE2FD" w14:textId="77777777" w:rsidTr="00135E1A">
        <w:trPr>
          <w:cantSplit/>
          <w:jc w:val="right"/>
        </w:trPr>
        <w:tc>
          <w:tcPr>
            <w:tcW w:w="5515" w:type="dxa"/>
          </w:tcPr>
          <w:p w14:paraId="47DA09DC" w14:textId="77777777" w:rsidR="00BF5263" w:rsidRPr="00B20BF2" w:rsidRDefault="00BF5263" w:rsidP="00BF52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4" w:type="dxa"/>
          </w:tcPr>
          <w:p w14:paraId="12B91591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D0A94" w14:textId="77777777" w:rsidR="00BF5263" w:rsidRPr="00B20BF2" w:rsidRDefault="001D40D4" w:rsidP="003B41E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="003B41E6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50BC4BB" w14:textId="77777777" w:rsidR="00BF5263" w:rsidRPr="003B41E6" w:rsidRDefault="00BF5263" w:rsidP="003B41E6">
            <w:pPr>
              <w:pStyle w:val="acctfourfigures"/>
              <w:tabs>
                <w:tab w:val="decimal" w:pos="10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870229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left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</w:tr>
      <w:tr w:rsidR="00BF5263" w:rsidRPr="002A7705" w14:paraId="7FC243FE" w14:textId="77777777" w:rsidTr="00135E1A">
        <w:trPr>
          <w:cantSplit/>
          <w:jc w:val="right"/>
        </w:trPr>
        <w:tc>
          <w:tcPr>
            <w:tcW w:w="5515" w:type="dxa"/>
          </w:tcPr>
          <w:p w14:paraId="14930D1B" w14:textId="77777777" w:rsidR="00BF5263" w:rsidRPr="00B20BF2" w:rsidRDefault="00BF5263" w:rsidP="00BF52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3B364" w14:textId="77777777" w:rsidR="00BF5263" w:rsidRPr="00B20BF2" w:rsidRDefault="003B41E6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1,228</w:t>
            </w:r>
          </w:p>
        </w:tc>
        <w:tc>
          <w:tcPr>
            <w:tcW w:w="270" w:type="dxa"/>
          </w:tcPr>
          <w:p w14:paraId="5235FA63" w14:textId="77777777" w:rsidR="00BF5263" w:rsidRPr="002A7705" w:rsidRDefault="00BF5263" w:rsidP="00BF526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D399DA" w14:textId="77777777" w:rsidR="00BF5263" w:rsidRPr="00B20BF2" w:rsidRDefault="00BF5263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0B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4,837</w:t>
            </w:r>
          </w:p>
        </w:tc>
      </w:tr>
      <w:tr w:rsidR="00BF5263" w:rsidRPr="002A7705" w14:paraId="1A0A33C5" w14:textId="77777777" w:rsidTr="000547DA">
        <w:trPr>
          <w:cantSplit/>
          <w:jc w:val="right"/>
        </w:trPr>
        <w:tc>
          <w:tcPr>
            <w:tcW w:w="5515" w:type="dxa"/>
          </w:tcPr>
          <w:p w14:paraId="5AB75498" w14:textId="77777777" w:rsidR="00BF5263" w:rsidRPr="0099001C" w:rsidRDefault="00BF5263" w:rsidP="00BF52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463525A8" w14:textId="77777777" w:rsidR="00BF5263" w:rsidRPr="0099001C" w:rsidRDefault="00BF5263" w:rsidP="00BF526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F28115" w14:textId="77777777" w:rsidR="00BF5263" w:rsidRPr="0099001C" w:rsidRDefault="00BF5263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4F07C8" w14:textId="77777777" w:rsidR="00BF5263" w:rsidRPr="0099001C" w:rsidRDefault="00BF5263" w:rsidP="00BF52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EA2E98" w14:textId="77777777" w:rsidR="00BF5263" w:rsidRPr="0099001C" w:rsidRDefault="00BF5263" w:rsidP="00BF526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C5EDB" w:rsidRPr="002A7705" w14:paraId="592F2FF6" w14:textId="77777777" w:rsidTr="000547DA">
        <w:trPr>
          <w:cantSplit/>
          <w:jc w:val="right"/>
        </w:trPr>
        <w:tc>
          <w:tcPr>
            <w:tcW w:w="5515" w:type="dxa"/>
          </w:tcPr>
          <w:p w14:paraId="1470C909" w14:textId="77777777"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9001C" w:rsidRPr="002A7705" w14:paraId="75FCB050" w14:textId="77777777" w:rsidTr="0018420A">
        <w:trPr>
          <w:cantSplit/>
          <w:jc w:val="right"/>
        </w:trPr>
        <w:tc>
          <w:tcPr>
            <w:tcW w:w="5515" w:type="dxa"/>
          </w:tcPr>
          <w:p w14:paraId="024FCBDC" w14:textId="77777777" w:rsidR="0099001C" w:rsidRPr="002A7705" w:rsidRDefault="0099001C" w:rsidP="0099001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762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4A4C6215" w14:textId="77777777" w:rsidR="0099001C" w:rsidRPr="002A7705" w:rsidRDefault="0099001C" w:rsidP="0099001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B8B15" w14:textId="77777777" w:rsidR="0099001C" w:rsidRDefault="00B87628" w:rsidP="0099001C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25F3921A" w14:textId="77777777" w:rsidR="0099001C" w:rsidRPr="00FC5FE9" w:rsidRDefault="0099001C" w:rsidP="009900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8B176" w14:textId="77777777" w:rsidR="0099001C" w:rsidRPr="00B20BF2" w:rsidRDefault="0099001C" w:rsidP="00C658ED">
            <w:pPr>
              <w:pStyle w:val="acctfourfigures"/>
              <w:tabs>
                <w:tab w:val="clear" w:pos="765"/>
                <w:tab w:val="left" w:pos="828"/>
                <w:tab w:val="left" w:pos="1032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</w:t>
            </w:r>
            <w:r w:rsidR="00C658ED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</w:tr>
      <w:tr w:rsidR="00357EEF" w:rsidRPr="002A7705" w14:paraId="02AA916C" w14:textId="77777777" w:rsidTr="0018420A">
        <w:trPr>
          <w:cantSplit/>
          <w:jc w:val="right"/>
        </w:trPr>
        <w:tc>
          <w:tcPr>
            <w:tcW w:w="5515" w:type="dxa"/>
          </w:tcPr>
          <w:p w14:paraId="7A04F2F5" w14:textId="77777777" w:rsidR="00357EEF" w:rsidRPr="002A7705" w:rsidRDefault="00357EEF" w:rsidP="00357EE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357EEF" w:rsidRPr="002A7705" w:rsidRDefault="00357EEF" w:rsidP="00357EE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845AE6" w14:textId="77777777" w:rsidR="00357EEF" w:rsidRPr="00FC5FE9" w:rsidRDefault="00357EEF" w:rsidP="00357EE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3,058</w:t>
            </w:r>
          </w:p>
        </w:tc>
        <w:tc>
          <w:tcPr>
            <w:tcW w:w="270" w:type="dxa"/>
          </w:tcPr>
          <w:p w14:paraId="39A0171A" w14:textId="77777777" w:rsidR="00357EEF" w:rsidRPr="00FC5FE9" w:rsidRDefault="00357EEF" w:rsidP="00357E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3095A" w14:textId="77777777" w:rsidR="00357EEF" w:rsidRPr="00FC5FE9" w:rsidRDefault="00357EEF" w:rsidP="00357EE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3,058</w:t>
            </w:r>
          </w:p>
        </w:tc>
      </w:tr>
      <w:tr w:rsidR="00357EEF" w:rsidRPr="002A7705" w14:paraId="139B6206" w14:textId="77777777" w:rsidTr="0018420A">
        <w:trPr>
          <w:cantSplit/>
          <w:jc w:val="right"/>
        </w:trPr>
        <w:tc>
          <w:tcPr>
            <w:tcW w:w="5515" w:type="dxa"/>
          </w:tcPr>
          <w:p w14:paraId="649999E6" w14:textId="77777777" w:rsidR="00357EEF" w:rsidRPr="002A7705" w:rsidRDefault="00357EEF" w:rsidP="00357EE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357EEF" w:rsidRPr="002A7705" w:rsidRDefault="00357EEF" w:rsidP="00357EE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218E9" w14:textId="77777777" w:rsidR="00357EEF" w:rsidRPr="00FC5FE9" w:rsidRDefault="00357EEF" w:rsidP="00357EE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3B41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04724E08" w14:textId="77777777" w:rsidR="00357EEF" w:rsidRPr="00FC5FE9" w:rsidRDefault="00357EEF" w:rsidP="00357EE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2842E7" w14:textId="33B4C414" w:rsidR="00357EEF" w:rsidRPr="00FC5FE9" w:rsidRDefault="00357EEF" w:rsidP="00357EE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8873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</w:tr>
    </w:tbl>
    <w:p w14:paraId="4B0C4C4E" w14:textId="77777777" w:rsidR="00985CCA" w:rsidRPr="0099001C" w:rsidRDefault="0098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29AE199" w14:textId="77777777" w:rsidR="009344D5" w:rsidRDefault="0043248E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876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87628">
        <w:rPr>
          <w:rFonts w:ascii="Angsana New" w:hAnsi="Angsana New"/>
          <w:sz w:val="30"/>
          <w:szCs w:val="30"/>
        </w:rPr>
        <w:t xml:space="preserve">31 </w:t>
      </w:r>
      <w:r w:rsidRPr="00B8762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87628">
        <w:rPr>
          <w:rFonts w:ascii="Angsana New" w:hAnsi="Angsana New"/>
          <w:sz w:val="30"/>
          <w:szCs w:val="30"/>
        </w:rPr>
        <w:t xml:space="preserve">2563 </w:t>
      </w:r>
      <w:r w:rsidRPr="00B87628">
        <w:rPr>
          <w:rFonts w:ascii="Angsana New" w:hAnsi="Angsana New" w:hint="cs"/>
          <w:sz w:val="30"/>
          <w:szCs w:val="30"/>
          <w:cs/>
        </w:rPr>
        <w:t xml:space="preserve">บริษัทมีคำสั่งซื้อที่ผู้ขายสินค้าหรือวัสดุตกลงแล้วเป็นจำนวน </w:t>
      </w:r>
      <w:r w:rsidR="00B87628" w:rsidRPr="00B87628">
        <w:rPr>
          <w:rFonts w:ascii="Angsana New" w:hAnsi="Angsana New"/>
          <w:sz w:val="30"/>
          <w:szCs w:val="30"/>
        </w:rPr>
        <w:t>40.98</w:t>
      </w:r>
      <w:r w:rsidRPr="00B87628">
        <w:rPr>
          <w:rFonts w:ascii="Angsana New" w:hAnsi="Angsana New"/>
          <w:sz w:val="30"/>
          <w:szCs w:val="30"/>
        </w:rPr>
        <w:t xml:space="preserve"> </w:t>
      </w:r>
      <w:r w:rsidRPr="00B87628">
        <w:rPr>
          <w:rFonts w:ascii="Angsana New" w:hAnsi="Angsana New" w:hint="cs"/>
          <w:sz w:val="30"/>
          <w:szCs w:val="30"/>
          <w:cs/>
        </w:rPr>
        <w:t>ล้านบาท</w:t>
      </w:r>
    </w:p>
    <w:p w14:paraId="06509098" w14:textId="1ACD8253" w:rsidR="00F56CF4" w:rsidRPr="009344D5" w:rsidRDefault="00F56CF4" w:rsidP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BC7DB41" w14:textId="77777777"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99001C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DEF8678" w14:textId="77777777"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99001C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9185492" w14:textId="77777777" w:rsidR="00806838" w:rsidRDefault="0065674B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</w:t>
      </w:r>
      <w:r w:rsidR="00040996" w:rsidRPr="002A7705">
        <w:rPr>
          <w:rFonts w:ascii="Angsana New" w:hAnsi="Angsana New"/>
          <w:sz w:val="30"/>
          <w:szCs w:val="30"/>
          <w:cs/>
        </w:rPr>
        <w:t>มีสัญญา</w:t>
      </w:r>
      <w:r w:rsidRPr="002A7705">
        <w:rPr>
          <w:rFonts w:ascii="Angsana New" w:hAnsi="Angsana New"/>
          <w:sz w:val="30"/>
          <w:szCs w:val="30"/>
          <w:cs/>
        </w:rPr>
        <w:t xml:space="preserve">ซื้อวัถตุดิบ </w:t>
      </w:r>
      <w:r w:rsidR="00806838" w:rsidRPr="002A7705">
        <w:rPr>
          <w:rFonts w:ascii="Angsana New" w:hAnsi="Angsana New"/>
          <w:sz w:val="30"/>
          <w:szCs w:val="30"/>
          <w:cs/>
        </w:rPr>
        <w:t>พืชสวน พืชไร่</w:t>
      </w:r>
      <w:r w:rsidR="00E56377" w:rsidRPr="002A7705">
        <w:rPr>
          <w:rFonts w:ascii="Angsana New" w:hAnsi="Angsana New"/>
          <w:sz w:val="30"/>
          <w:szCs w:val="30"/>
          <w:cs/>
        </w:rPr>
        <w:t xml:space="preserve"> หลายฉบับ</w:t>
      </w:r>
      <w:r w:rsidR="00806838" w:rsidRPr="002A7705">
        <w:rPr>
          <w:rFonts w:ascii="Angsana New" w:hAnsi="Angsana New"/>
          <w:sz w:val="30"/>
          <w:szCs w:val="30"/>
          <w:cs/>
        </w:rPr>
        <w:t>กับ</w:t>
      </w:r>
      <w:r w:rsidR="00040996" w:rsidRPr="002A7705">
        <w:rPr>
          <w:rFonts w:ascii="Angsana New" w:hAnsi="Angsana New"/>
          <w:sz w:val="30"/>
          <w:szCs w:val="30"/>
          <w:cs/>
        </w:rPr>
        <w:t>ทั้ง</w:t>
      </w:r>
      <w:r w:rsidR="00806838" w:rsidRPr="002A7705">
        <w:rPr>
          <w:rFonts w:ascii="Angsana New" w:hAnsi="Angsana New"/>
          <w:sz w:val="30"/>
          <w:szCs w:val="30"/>
          <w:cs/>
        </w:rPr>
        <w:t>บุคคลและกับบริษัทในประเทศ</w:t>
      </w:r>
      <w:r w:rsidR="00833743" w:rsidRPr="002A7705">
        <w:rPr>
          <w:rFonts w:ascii="Angsana New" w:hAnsi="Angsana New"/>
          <w:sz w:val="30"/>
          <w:szCs w:val="30"/>
          <w:cs/>
        </w:rPr>
        <w:t>ไทย</w:t>
      </w:r>
      <w:r w:rsidR="00806838" w:rsidRPr="002A7705">
        <w:rPr>
          <w:rFonts w:ascii="Angsana New" w:hAnsi="Angsana New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2A7705">
        <w:rPr>
          <w:rFonts w:ascii="Angsana New" w:hAnsi="Angsana New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C81B6C">
        <w:rPr>
          <w:rFonts w:ascii="Angsana New" w:hAnsi="Angsana New"/>
          <w:spacing w:val="-2"/>
          <w:sz w:val="30"/>
          <w:szCs w:val="30"/>
        </w:rPr>
        <w:t xml:space="preserve">1 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>ปี</w:t>
      </w:r>
      <w:r w:rsidR="00671C76" w:rsidRPr="00C81B6C">
        <w:rPr>
          <w:rFonts w:ascii="Angsana New" w:hAnsi="Angsana New"/>
          <w:spacing w:val="-2"/>
          <w:sz w:val="30"/>
          <w:szCs w:val="30"/>
        </w:rPr>
        <w:t xml:space="preserve"> </w:t>
      </w:r>
      <w:r w:rsidR="00040996" w:rsidRPr="00C81B6C">
        <w:rPr>
          <w:rFonts w:ascii="Angsana New" w:hAnsi="Angsana New"/>
          <w:spacing w:val="-2"/>
          <w:sz w:val="30"/>
          <w:szCs w:val="30"/>
          <w:cs/>
        </w:rPr>
        <w:t>นับแต่วันทำสัญญา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2A7705">
        <w:rPr>
          <w:rFonts w:ascii="Angsana New" w:hAnsi="Angsana New"/>
          <w:sz w:val="30"/>
          <w:szCs w:val="30"/>
          <w:cs/>
        </w:rPr>
        <w:t>เมื่อสิ้นสุดสัญญา</w:t>
      </w:r>
      <w:r w:rsidR="00A447C5" w:rsidRPr="002A7705">
        <w:rPr>
          <w:rFonts w:ascii="Angsana New" w:hAnsi="Angsana New"/>
          <w:sz w:val="30"/>
          <w:szCs w:val="30"/>
          <w:cs/>
        </w:rPr>
        <w:t>ตามข้อตกลงของแต่ละฝ่าย</w:t>
      </w:r>
    </w:p>
    <w:p w14:paraId="0571161F" w14:textId="77777777" w:rsidR="006A19AC" w:rsidRDefault="004A7A20" w:rsidP="004A7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5E6A55C3" w14:textId="77777777" w:rsidR="006A19AC" w:rsidRDefault="006A19AC" w:rsidP="006A19AC"/>
    <w:p w14:paraId="7A2362F5" w14:textId="77777777" w:rsidR="009344D5" w:rsidRDefault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0690404" w14:textId="6CB1C019" w:rsidR="002122C7" w:rsidRPr="002A7705" w:rsidRDefault="00F56CF4" w:rsidP="004A7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122C7" w:rsidRPr="002A7705">
        <w:rPr>
          <w:rFonts w:ascii="Angsana New" w:hAnsi="Angsana New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99001C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0EB82A7" w14:textId="77777777" w:rsidR="00A447C5" w:rsidRPr="002A7705" w:rsidRDefault="00A447C5" w:rsidP="00A4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7705">
        <w:rPr>
          <w:rFonts w:ascii="Angsana New" w:hAnsi="Angsana New"/>
          <w:sz w:val="30"/>
          <w:szCs w:val="30"/>
        </w:rPr>
        <w:t xml:space="preserve">1 </w:t>
      </w:r>
      <w:r w:rsidRPr="002A7705">
        <w:rPr>
          <w:rFonts w:ascii="Angsana New" w:hAnsi="Angsana New"/>
          <w:sz w:val="30"/>
          <w:szCs w:val="30"/>
          <w:cs/>
        </w:rPr>
        <w:t xml:space="preserve">มกราคม </w:t>
      </w:r>
      <w:r w:rsidRPr="002A7705">
        <w:rPr>
          <w:rFonts w:ascii="Angsana New" w:hAnsi="Angsana New"/>
          <w:sz w:val="30"/>
          <w:szCs w:val="30"/>
        </w:rPr>
        <w:t xml:space="preserve">2553 </w:t>
      </w:r>
      <w:r w:rsidRPr="002A7705">
        <w:rPr>
          <w:rFonts w:ascii="Angsana New" w:hAnsi="Angsana New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2A7705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2A7705">
        <w:rPr>
          <w:rFonts w:ascii="Angsana New" w:hAnsi="Angsana New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491D38">
        <w:rPr>
          <w:rFonts w:ascii="Angsana New" w:hAnsi="Angsana New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491D38">
        <w:rPr>
          <w:rFonts w:ascii="Angsana New" w:hAnsi="Angsana New"/>
          <w:spacing w:val="2"/>
          <w:sz w:val="30"/>
          <w:szCs w:val="30"/>
        </w:rPr>
        <w:t xml:space="preserve">1 </w:t>
      </w:r>
      <w:r w:rsidRPr="00491D38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491D38">
        <w:rPr>
          <w:rFonts w:ascii="Angsana New" w:hAnsi="Angsana New"/>
          <w:spacing w:val="2"/>
          <w:sz w:val="30"/>
          <w:szCs w:val="30"/>
        </w:rPr>
        <w:t xml:space="preserve">2553 </w:t>
      </w:r>
      <w:r w:rsidRPr="00491D38">
        <w:rPr>
          <w:rFonts w:ascii="Angsana New" w:hAnsi="Angsana New"/>
          <w:spacing w:val="2"/>
          <w:sz w:val="30"/>
          <w:szCs w:val="30"/>
          <w:cs/>
        </w:rPr>
        <w:t>และ</w:t>
      </w:r>
      <w:r w:rsidRPr="00491D38">
        <w:rPr>
          <w:rFonts w:ascii="Angsana New" w:eastAsia="Batang" w:hAnsi="Angsana New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491D38">
        <w:rPr>
          <w:rFonts w:ascii="Angsana New" w:eastAsia="Batang" w:hAnsi="Angsana New"/>
          <w:spacing w:val="2"/>
          <w:sz w:val="30"/>
          <w:szCs w:val="30"/>
          <w:lang w:eastAsia="ko-KR"/>
        </w:rPr>
        <w:t xml:space="preserve">3 </w:t>
      </w:r>
      <w:r w:rsidRPr="00491D38">
        <w:rPr>
          <w:rFonts w:ascii="Angsana New" w:eastAsia="Batang" w:hAnsi="Angsana New"/>
          <w:spacing w:val="2"/>
          <w:sz w:val="30"/>
          <w:szCs w:val="30"/>
          <w:cs/>
          <w:lang w:eastAsia="ko-KR"/>
        </w:rPr>
        <w:t xml:space="preserve">ปี </w:t>
      </w:r>
      <w:r w:rsidRPr="00491D38">
        <w:rPr>
          <w:rFonts w:ascii="Angsana New" w:eastAsia="Batang" w:hAnsi="Angsana New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491D38">
        <w:rPr>
          <w:rFonts w:ascii="Angsana New" w:eastAsia="Batang" w:hAnsi="Angsana New"/>
          <w:spacing w:val="-2"/>
          <w:sz w:val="30"/>
          <w:szCs w:val="30"/>
          <w:lang w:eastAsia="ko-KR"/>
        </w:rPr>
        <w:t xml:space="preserve">1 </w:t>
      </w:r>
      <w:r w:rsidRPr="00491D38">
        <w:rPr>
          <w:rFonts w:ascii="Angsana New" w:eastAsia="Batang" w:hAnsi="Angsana New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2A7705">
        <w:rPr>
          <w:rFonts w:ascii="Angsana New" w:eastAsia="Batang" w:hAnsi="Angsana New"/>
          <w:sz w:val="30"/>
          <w:szCs w:val="30"/>
          <w:lang w:eastAsia="ko-KR"/>
        </w:rPr>
        <w:t xml:space="preserve">6 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>เดือน</w:t>
      </w:r>
      <w:r w:rsidRPr="002A7705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14:paraId="16003A34" w14:textId="77777777" w:rsidR="007A12E9" w:rsidRPr="0099001C" w:rsidRDefault="007A12E9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1C5A858" w14:textId="77777777" w:rsidR="007A12E9" w:rsidRPr="002A7705" w:rsidRDefault="007A12E9" w:rsidP="007A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14:paraId="36D80E70" w14:textId="77777777" w:rsidR="007A12E9" w:rsidRPr="0099001C" w:rsidRDefault="007A12E9" w:rsidP="007A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9AEA9B2" w14:textId="77777777" w:rsidR="00A447C5" w:rsidRPr="002A7705" w:rsidRDefault="00A447C5" w:rsidP="00A4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บริษัทมีสัญญาแต่งตั้งตัวแทนกับบริษัทในต่างประเทศต่างๆ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705">
        <w:rPr>
          <w:rFonts w:ascii="Angsana New" w:hAnsi="Angsana New"/>
          <w:sz w:val="30"/>
          <w:szCs w:val="30"/>
        </w:rPr>
        <w:t xml:space="preserve">2558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2A7705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1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2A7705">
        <w:rPr>
          <w:rFonts w:ascii="Angsana New" w:hAnsi="Angsana New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2A7705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2A7705">
        <w:rPr>
          <w:rFonts w:ascii="Angsana New" w:hAnsi="Angsana New"/>
          <w:sz w:val="30"/>
          <w:szCs w:val="30"/>
        </w:rPr>
        <w:t xml:space="preserve">2 </w:t>
      </w:r>
      <w:r w:rsidRPr="002A7705">
        <w:rPr>
          <w:rFonts w:ascii="Angsana New" w:hAnsi="Angsana New"/>
          <w:sz w:val="30"/>
          <w:szCs w:val="30"/>
          <w:cs/>
        </w:rPr>
        <w:t>ถึง</w:t>
      </w:r>
      <w:r w:rsidRPr="002A7705">
        <w:rPr>
          <w:rFonts w:ascii="Angsana New" w:hAnsi="Angsana New"/>
          <w:sz w:val="30"/>
          <w:szCs w:val="30"/>
        </w:rPr>
        <w:t xml:space="preserve"> 3 </w:t>
      </w:r>
      <w:r w:rsidRPr="002A7705">
        <w:rPr>
          <w:rFonts w:ascii="Angsana New" w:hAnsi="Angsana New"/>
          <w:sz w:val="30"/>
          <w:szCs w:val="30"/>
          <w:cs/>
        </w:rPr>
        <w:t>เดือน</w:t>
      </w:r>
    </w:p>
    <w:p w14:paraId="03823386" w14:textId="3A985627" w:rsidR="00B5704F" w:rsidRDefault="00B5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4FF4617" w14:textId="77777777" w:rsidR="002122C7" w:rsidRPr="002A7705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30B6E" w:rsidRPr="002A7705">
        <w:rPr>
          <w:rFonts w:ascii="Angsana New" w:hAnsi="Angsana New"/>
          <w:i/>
          <w:iCs/>
          <w:sz w:val="30"/>
          <w:szCs w:val="30"/>
          <w:cs/>
        </w:rPr>
        <w:t xml:space="preserve">การจัดหาไอน้ำ </w:t>
      </w:r>
      <w:r w:rsidRPr="002A770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030B2DA" w14:textId="77777777" w:rsidR="002122C7" w:rsidRPr="0099001C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74A2E83" w14:textId="77777777" w:rsidR="00F57DF5" w:rsidRPr="002A7705" w:rsidRDefault="00F57DF5" w:rsidP="00F5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A7705">
        <w:rPr>
          <w:rFonts w:ascii="Angsana New" w:hAnsi="Angsana New"/>
          <w:sz w:val="30"/>
          <w:szCs w:val="30"/>
        </w:rPr>
        <w:t xml:space="preserve">2550 </w:t>
      </w:r>
      <w:r w:rsidRPr="002A7705">
        <w:rPr>
          <w:rFonts w:ascii="Angsana New" w:hAnsi="Angsana New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491D38">
        <w:rPr>
          <w:rFonts w:ascii="Angsana New" w:hAnsi="Angsana New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2A7705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A7705">
        <w:rPr>
          <w:rFonts w:ascii="Angsana New" w:hAnsi="Angsana New"/>
          <w:sz w:val="30"/>
          <w:szCs w:val="30"/>
        </w:rPr>
        <w:t xml:space="preserve">2550 </w:t>
      </w:r>
      <w:r w:rsidRPr="002A7705">
        <w:rPr>
          <w:rFonts w:ascii="Angsana New" w:hAnsi="Angsana New"/>
          <w:sz w:val="30"/>
          <w:szCs w:val="30"/>
          <w:cs/>
        </w:rPr>
        <w:t>และมีผลบังคับใช้เป็นเวลา</w:t>
      </w:r>
      <w:r w:rsidRPr="002A7705">
        <w:rPr>
          <w:rFonts w:ascii="Angsana New" w:hAnsi="Angsana New"/>
          <w:sz w:val="30"/>
          <w:szCs w:val="30"/>
        </w:rPr>
        <w:t xml:space="preserve"> 15 </w:t>
      </w:r>
      <w:r w:rsidRPr="002A7705">
        <w:rPr>
          <w:rFonts w:ascii="Angsana New" w:hAnsi="Angsana New"/>
          <w:sz w:val="30"/>
          <w:szCs w:val="30"/>
          <w:cs/>
        </w:rPr>
        <w:t>ปีนับจากวันที่เริ่มต้นสัญญาและสามารถ</w:t>
      </w:r>
      <w:r w:rsidR="00154EA5" w:rsidRPr="002A7705">
        <w:rPr>
          <w:rFonts w:ascii="Angsana New" w:hAnsi="Angsana New"/>
          <w:sz w:val="30"/>
          <w:szCs w:val="30"/>
        </w:rPr>
        <w:t xml:space="preserve">  </w:t>
      </w:r>
      <w:r w:rsidRPr="002A7705">
        <w:rPr>
          <w:rFonts w:ascii="Angsana New" w:hAnsi="Angsana New"/>
          <w:sz w:val="30"/>
          <w:szCs w:val="30"/>
          <w:cs/>
        </w:rPr>
        <w:t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2A7705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2A7705">
        <w:rPr>
          <w:rFonts w:ascii="Angsana New" w:hAnsi="Angsana New"/>
          <w:sz w:val="30"/>
          <w:szCs w:val="30"/>
        </w:rPr>
        <w:t xml:space="preserve">12 </w:t>
      </w:r>
      <w:r w:rsidRPr="002A7705">
        <w:rPr>
          <w:rFonts w:ascii="Angsana New" w:hAnsi="Angsana New"/>
          <w:sz w:val="30"/>
          <w:szCs w:val="30"/>
          <w:cs/>
        </w:rPr>
        <w:t xml:space="preserve">เดือน </w:t>
      </w:r>
    </w:p>
    <w:p w14:paraId="63E71ED8" w14:textId="77777777" w:rsidR="0099001C" w:rsidRDefault="00990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9159D24" w14:textId="77777777" w:rsidR="009344D5" w:rsidRDefault="009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973AB5" w14:textId="012DE778" w:rsidR="00AD7882" w:rsidRPr="002A7705" w:rsidRDefault="00AD788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2A770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เหตุการณ์ภายหลังรอบระยะเวลาที่รายงาน</w:t>
      </w:r>
    </w:p>
    <w:p w14:paraId="28B3FD5C" w14:textId="77777777" w:rsidR="00A72FAE" w:rsidRPr="0099001C" w:rsidRDefault="00A72FAE" w:rsidP="00D1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C0B7077" w14:textId="52C86139" w:rsidR="00F84C67" w:rsidRPr="00D610D3" w:rsidRDefault="002E10C6" w:rsidP="00F84C67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10D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610D3" w:rsidRPr="00D610D3">
        <w:rPr>
          <w:rFonts w:ascii="Angsana New" w:hAnsi="Angsana New"/>
          <w:sz w:val="30"/>
          <w:szCs w:val="30"/>
        </w:rPr>
        <w:t>22</w:t>
      </w:r>
      <w:r w:rsidRPr="00D610D3">
        <w:rPr>
          <w:rFonts w:ascii="Angsana New" w:hAnsi="Angsana New" w:hint="cs"/>
          <w:sz w:val="30"/>
          <w:szCs w:val="30"/>
        </w:rPr>
        <w:t xml:space="preserve"> </w:t>
      </w:r>
      <w:r w:rsidRPr="00D610D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610D3">
        <w:rPr>
          <w:rFonts w:ascii="Angsana New" w:hAnsi="Angsana New" w:hint="cs"/>
          <w:sz w:val="30"/>
          <w:szCs w:val="30"/>
        </w:rPr>
        <w:t xml:space="preserve"> 256</w:t>
      </w:r>
      <w:r w:rsidR="00971EDA" w:rsidRPr="00D610D3">
        <w:rPr>
          <w:rFonts w:ascii="Angsana New" w:hAnsi="Angsana New"/>
          <w:sz w:val="30"/>
          <w:szCs w:val="30"/>
        </w:rPr>
        <w:t>4</w:t>
      </w:r>
      <w:r w:rsidRPr="00D610D3">
        <w:rPr>
          <w:rFonts w:ascii="Angsana New" w:hAnsi="Angsana New" w:hint="cs"/>
          <w:sz w:val="30"/>
          <w:szCs w:val="30"/>
        </w:rPr>
        <w:t xml:space="preserve"> </w:t>
      </w:r>
      <w:r w:rsidRPr="00D610D3">
        <w:rPr>
          <w:rFonts w:ascii="Angsana New" w:hAnsi="Angsana New" w:hint="cs"/>
          <w:sz w:val="30"/>
          <w:szCs w:val="30"/>
          <w:cs/>
        </w:rPr>
        <w:t>คณะกรรมการ</w:t>
      </w:r>
      <w:r w:rsidR="00C4150A">
        <w:rPr>
          <w:rFonts w:ascii="Angsana New" w:hAnsi="Angsana New" w:hint="cs"/>
          <w:sz w:val="30"/>
          <w:szCs w:val="30"/>
          <w:cs/>
        </w:rPr>
        <w:t>บริษัท</w:t>
      </w:r>
      <w:r w:rsidRPr="00D610D3"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F84C67" w:rsidRPr="00D610D3">
        <w:rPr>
          <w:rFonts w:ascii="Angsana New" w:hAnsi="Angsana New" w:hint="cs"/>
          <w:sz w:val="30"/>
          <w:szCs w:val="30"/>
          <w:cs/>
        </w:rPr>
        <w:t>เรื่องต่าง ๆ ดังนี้</w:t>
      </w:r>
    </w:p>
    <w:p w14:paraId="7DE647FD" w14:textId="77777777" w:rsidR="00F84C67" w:rsidRPr="00D610D3" w:rsidRDefault="00F84C67" w:rsidP="00F84C67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664AF0C" w14:textId="61155A3B" w:rsidR="00D8393E" w:rsidRPr="00D610D3" w:rsidRDefault="002E10C6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clear" w:pos="907"/>
          <w:tab w:val="left" w:pos="5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610D3">
        <w:rPr>
          <w:rFonts w:ascii="Angsana New" w:hAnsi="Angsana New" w:hint="cs"/>
          <w:sz w:val="30"/>
          <w:szCs w:val="30"/>
          <w:cs/>
        </w:rPr>
        <w:t>การจัดสรรกำไร</w:t>
      </w:r>
      <w:r w:rsidR="00D8393E" w:rsidRPr="00D610D3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="00D8393E" w:rsidRPr="00D610D3">
        <w:rPr>
          <w:rFonts w:ascii="Angsana New" w:hAnsi="Angsana New" w:hint="cs"/>
          <w:sz w:val="30"/>
          <w:szCs w:val="30"/>
        </w:rPr>
        <w:t>0.</w:t>
      </w:r>
      <w:r w:rsidR="00D610D3" w:rsidRPr="00D610D3">
        <w:rPr>
          <w:rFonts w:ascii="Angsana New" w:hAnsi="Angsana New"/>
          <w:sz w:val="30"/>
          <w:szCs w:val="30"/>
        </w:rPr>
        <w:t>44</w:t>
      </w:r>
      <w:r w:rsidR="00D8393E" w:rsidRPr="00D610D3">
        <w:rPr>
          <w:rFonts w:ascii="Angsana New" w:hAnsi="Angsana New" w:hint="cs"/>
          <w:sz w:val="30"/>
          <w:szCs w:val="30"/>
        </w:rPr>
        <w:t xml:space="preserve"> </w:t>
      </w:r>
      <w:r w:rsidR="00D8393E" w:rsidRPr="00D610D3">
        <w:rPr>
          <w:rFonts w:ascii="Angsana New" w:hAnsi="Angsana New" w:hint="cs"/>
          <w:sz w:val="30"/>
          <w:szCs w:val="30"/>
          <w:cs/>
        </w:rPr>
        <w:t>บาท เป็นเงิน</w:t>
      </w:r>
      <w:r w:rsidR="009A2506" w:rsidRPr="00D610D3">
        <w:rPr>
          <w:rFonts w:ascii="Angsana New" w:hAnsi="Angsana New" w:hint="cs"/>
          <w:sz w:val="30"/>
          <w:szCs w:val="30"/>
          <w:cs/>
        </w:rPr>
        <w:t>ทั้งสิ้น</w:t>
      </w:r>
      <w:r w:rsidR="00D8393E" w:rsidRPr="00D610D3">
        <w:rPr>
          <w:rFonts w:ascii="Angsana New" w:hAnsi="Angsana New" w:hint="cs"/>
          <w:sz w:val="30"/>
          <w:szCs w:val="30"/>
          <w:cs/>
        </w:rPr>
        <w:t xml:space="preserve"> </w:t>
      </w:r>
      <w:r w:rsidR="00D610D3" w:rsidRPr="00D610D3">
        <w:rPr>
          <w:rFonts w:ascii="Angsana New" w:hAnsi="Angsana New"/>
          <w:sz w:val="30"/>
          <w:szCs w:val="30"/>
        </w:rPr>
        <w:t>186.90</w:t>
      </w:r>
      <w:r w:rsidR="00D8393E" w:rsidRPr="00D610D3">
        <w:rPr>
          <w:rFonts w:ascii="Angsana New" w:hAnsi="Angsana New" w:hint="cs"/>
          <w:sz w:val="30"/>
          <w:szCs w:val="30"/>
        </w:rPr>
        <w:t xml:space="preserve"> </w:t>
      </w:r>
      <w:r w:rsidR="00D8393E" w:rsidRPr="00D610D3">
        <w:rPr>
          <w:rFonts w:ascii="Angsana New" w:hAnsi="Angsana New" w:hint="cs"/>
          <w:sz w:val="30"/>
          <w:szCs w:val="30"/>
          <w:cs/>
        </w:rPr>
        <w:t>ล้านบาท</w:t>
      </w:r>
      <w:r w:rsidR="00D8393E" w:rsidRPr="00D610D3">
        <w:rPr>
          <w:rFonts w:ascii="Angsana New" w:hAnsi="Angsana New" w:hint="cs"/>
          <w:sz w:val="30"/>
          <w:szCs w:val="30"/>
        </w:rPr>
        <w:t> </w:t>
      </w:r>
    </w:p>
    <w:p w14:paraId="5F9C15D5" w14:textId="77777777" w:rsidR="007D30A1" w:rsidRPr="00D610D3" w:rsidRDefault="00D8393E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610D3">
        <w:rPr>
          <w:rFonts w:ascii="Angsana New" w:hAnsi="Angsana New" w:hint="cs"/>
          <w:sz w:val="30"/>
          <w:szCs w:val="30"/>
          <w:cs/>
        </w:rPr>
        <w:t>ลดทุนจดทะเบียนของบริษัท โดยการตัดหุ้นจดทะเบียนที่ยังมิได้นำออกจำหน่าย</w:t>
      </w:r>
      <w:r w:rsidR="009A2506" w:rsidRPr="00D610D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A2506" w:rsidRPr="00D610D3">
        <w:rPr>
          <w:rFonts w:ascii="Angsana New" w:hAnsi="Angsana New"/>
          <w:sz w:val="30"/>
          <w:szCs w:val="30"/>
        </w:rPr>
        <w:t xml:space="preserve">0.32 </w:t>
      </w:r>
      <w:r w:rsidR="009A2506" w:rsidRPr="00D610D3">
        <w:rPr>
          <w:rFonts w:ascii="Angsana New" w:hAnsi="Angsana New" w:hint="cs"/>
          <w:sz w:val="30"/>
          <w:szCs w:val="30"/>
          <w:cs/>
        </w:rPr>
        <w:t>ล้านหุ้น</w:t>
      </w:r>
      <w:r w:rsidR="002E10C6" w:rsidRPr="00D610D3">
        <w:rPr>
          <w:rFonts w:ascii="Angsana New" w:hAnsi="Angsana New"/>
          <w:sz w:val="30"/>
          <w:szCs w:val="30"/>
          <w:cs/>
        </w:rPr>
        <w:tab/>
      </w:r>
    </w:p>
    <w:p w14:paraId="01FE683F" w14:textId="46B1BEE5" w:rsidR="00F84C67" w:rsidRPr="00D610D3" w:rsidRDefault="00D8393E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610D3">
        <w:rPr>
          <w:rFonts w:ascii="Angsana New" w:hAnsi="Angsana New" w:hint="cs"/>
          <w:spacing w:val="-2"/>
          <w:sz w:val="30"/>
          <w:szCs w:val="30"/>
          <w:cs/>
        </w:rPr>
        <w:t>ออกและเสนอขายใบสำคัญแสดงสิทธิที่จะซื้อหุ้นสามัญให้แก่พนักงานของบริษัทจำนวนไม่เกิน</w:t>
      </w:r>
      <w:r w:rsidRPr="00D610D3">
        <w:rPr>
          <w:rFonts w:ascii="Angsana New" w:hAnsi="Angsana New" w:hint="cs"/>
          <w:sz w:val="30"/>
          <w:szCs w:val="30"/>
          <w:cs/>
        </w:rPr>
        <w:t xml:space="preserve"> </w:t>
      </w:r>
      <w:r w:rsidRPr="00D610D3">
        <w:rPr>
          <w:rFonts w:ascii="Angsana New" w:hAnsi="Angsana New" w:hint="cs"/>
          <w:sz w:val="30"/>
          <w:szCs w:val="30"/>
        </w:rPr>
        <w:t>3</w:t>
      </w:r>
      <w:r w:rsidR="009A2506" w:rsidRPr="00D610D3">
        <w:rPr>
          <w:rFonts w:ascii="Angsana New" w:hAnsi="Angsana New"/>
          <w:sz w:val="30"/>
          <w:szCs w:val="30"/>
        </w:rPr>
        <w:t>.5</w:t>
      </w:r>
      <w:r w:rsidRPr="00D610D3">
        <w:rPr>
          <w:rFonts w:ascii="Angsana New" w:hAnsi="Angsana New" w:hint="cs"/>
          <w:sz w:val="30"/>
          <w:szCs w:val="30"/>
        </w:rPr>
        <w:t xml:space="preserve"> </w:t>
      </w:r>
      <w:r w:rsidR="009A2506" w:rsidRPr="00D610D3">
        <w:rPr>
          <w:rFonts w:ascii="Angsana New" w:hAnsi="Angsana New" w:hint="cs"/>
          <w:sz w:val="30"/>
          <w:szCs w:val="30"/>
          <w:cs/>
        </w:rPr>
        <w:t>ล้าน</w:t>
      </w:r>
      <w:r w:rsidRPr="00D610D3">
        <w:rPr>
          <w:rFonts w:ascii="Angsana New" w:hAnsi="Angsana New" w:hint="cs"/>
          <w:sz w:val="30"/>
          <w:szCs w:val="30"/>
          <w:cs/>
        </w:rPr>
        <w:t>หน่วย</w:t>
      </w:r>
    </w:p>
    <w:p w14:paraId="17F1E087" w14:textId="77777777" w:rsidR="00985CCA" w:rsidRPr="00D610D3" w:rsidRDefault="002E10C6" w:rsidP="004844B4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610D3">
        <w:rPr>
          <w:rFonts w:ascii="Angsana New" w:hAnsi="Angsana New"/>
          <w:spacing w:val="-2"/>
          <w:sz w:val="30"/>
          <w:szCs w:val="30"/>
          <w:cs/>
        </w:rPr>
        <w:tab/>
      </w:r>
      <w:r w:rsidR="00D8393E" w:rsidRPr="00D610D3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เพิ่มทุนจดทะเบียนของบริษัทจำนวน </w:t>
      </w:r>
      <w:r w:rsidR="00D8393E" w:rsidRPr="00D610D3">
        <w:rPr>
          <w:rFonts w:ascii="Angsana New" w:hAnsi="Angsana New" w:hint="cs"/>
          <w:spacing w:val="-2"/>
          <w:sz w:val="30"/>
          <w:szCs w:val="30"/>
        </w:rPr>
        <w:t>1</w:t>
      </w:r>
      <w:r w:rsidR="007D30A1" w:rsidRPr="00D610D3">
        <w:rPr>
          <w:rFonts w:ascii="Angsana New" w:hAnsi="Angsana New"/>
          <w:spacing w:val="-2"/>
          <w:sz w:val="30"/>
          <w:szCs w:val="30"/>
        </w:rPr>
        <w:t>.</w:t>
      </w:r>
      <w:r w:rsidR="00D8393E" w:rsidRPr="00D610D3">
        <w:rPr>
          <w:rFonts w:ascii="Angsana New" w:hAnsi="Angsana New" w:hint="cs"/>
          <w:spacing w:val="-2"/>
          <w:sz w:val="30"/>
          <w:szCs w:val="30"/>
        </w:rPr>
        <w:t xml:space="preserve">75 </w:t>
      </w:r>
      <w:r w:rsidR="007D30A1" w:rsidRPr="00D610D3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795626" w:rsidRPr="00D610D3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D8393E" w:rsidRPr="00D610D3">
        <w:rPr>
          <w:rFonts w:ascii="Angsana New" w:hAnsi="Angsana New" w:hint="cs"/>
          <w:spacing w:val="-2"/>
          <w:sz w:val="30"/>
          <w:szCs w:val="30"/>
          <w:cs/>
        </w:rPr>
        <w:t xml:space="preserve"> โดยการออกหุ้นสามัญเพิ่มทุนจำนวน </w:t>
      </w:r>
      <w:r w:rsidR="00D8393E" w:rsidRPr="00D610D3">
        <w:rPr>
          <w:rFonts w:ascii="Angsana New" w:hAnsi="Angsana New" w:hint="cs"/>
          <w:spacing w:val="-2"/>
          <w:sz w:val="30"/>
          <w:szCs w:val="30"/>
        </w:rPr>
        <w:t>3</w:t>
      </w:r>
      <w:r w:rsidR="007D30A1" w:rsidRPr="00D610D3">
        <w:rPr>
          <w:rFonts w:ascii="Angsana New" w:hAnsi="Angsana New"/>
          <w:spacing w:val="-2"/>
          <w:sz w:val="30"/>
          <w:szCs w:val="30"/>
        </w:rPr>
        <w:t>.5</w:t>
      </w:r>
      <w:r w:rsidR="00795626" w:rsidRPr="00D610D3">
        <w:rPr>
          <w:rFonts w:ascii="Angsana New" w:hAnsi="Angsana New"/>
          <w:spacing w:val="-2"/>
          <w:sz w:val="30"/>
          <w:szCs w:val="30"/>
        </w:rPr>
        <w:t>0</w:t>
      </w:r>
      <w:r w:rsidR="00D8393E" w:rsidRPr="00D610D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D30A1" w:rsidRPr="00D610D3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D8393E" w:rsidRPr="00D610D3">
        <w:rPr>
          <w:rFonts w:ascii="Angsana New" w:hAnsi="Angsana New" w:hint="cs"/>
          <w:spacing w:val="-2"/>
          <w:sz w:val="30"/>
          <w:szCs w:val="30"/>
          <w:cs/>
        </w:rPr>
        <w:t>หุ้น มูลค่า</w:t>
      </w:r>
      <w:r w:rsidR="00D8393E" w:rsidRPr="00D610D3">
        <w:rPr>
          <w:rFonts w:ascii="Angsana New" w:hAnsi="Angsana New" w:hint="cs"/>
          <w:sz w:val="30"/>
          <w:szCs w:val="30"/>
          <w:cs/>
        </w:rPr>
        <w:t xml:space="preserve">ที่ตราไว้หุ้นละ </w:t>
      </w:r>
      <w:r w:rsidR="00D8393E" w:rsidRPr="00D610D3">
        <w:rPr>
          <w:rFonts w:ascii="Angsana New" w:hAnsi="Angsana New" w:hint="cs"/>
          <w:sz w:val="30"/>
          <w:szCs w:val="30"/>
        </w:rPr>
        <w:t xml:space="preserve">0.50 </w:t>
      </w:r>
      <w:r w:rsidR="00D8393E" w:rsidRPr="00D610D3">
        <w:rPr>
          <w:rFonts w:ascii="Angsana New" w:hAnsi="Angsana New" w:hint="cs"/>
          <w:sz w:val="30"/>
          <w:szCs w:val="30"/>
          <w:cs/>
        </w:rPr>
        <w:t>บาท</w:t>
      </w:r>
    </w:p>
    <w:p w14:paraId="353F51E5" w14:textId="77777777" w:rsidR="00C658ED" w:rsidRDefault="00C658ED" w:rsidP="00C658ED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35872C" w14:textId="77777777" w:rsidR="00C658ED" w:rsidRDefault="00C658ED" w:rsidP="00C658E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เรื่องอื่นๆ</w:t>
      </w:r>
    </w:p>
    <w:p w14:paraId="758F79AC" w14:textId="77777777" w:rsidR="00C658ED" w:rsidRDefault="00C658ED" w:rsidP="00C658ED"/>
    <w:p w14:paraId="1C3BC1C2" w14:textId="01AA3F73" w:rsidR="005922A3" w:rsidRPr="009B621D" w:rsidRDefault="005922A3" w:rsidP="0059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6816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2A6816">
        <w:rPr>
          <w:rFonts w:ascii="Angsana New" w:hAnsi="Angsana New"/>
          <w:spacing w:val="-2"/>
          <w:sz w:val="30"/>
          <w:szCs w:val="30"/>
        </w:rPr>
        <w:t xml:space="preserve">23 </w:t>
      </w:r>
      <w:r w:rsidRPr="002A6816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2A6816">
        <w:rPr>
          <w:rFonts w:ascii="Angsana New" w:hAnsi="Angsana New"/>
          <w:spacing w:val="-2"/>
          <w:sz w:val="30"/>
          <w:szCs w:val="30"/>
        </w:rPr>
        <w:t xml:space="preserve">2563 </w:t>
      </w:r>
      <w:r w:rsidRPr="002A6816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คณะกรรมการบริษัทมีมติ</w:t>
      </w:r>
      <w:r w:rsidR="00C4150A">
        <w:rPr>
          <w:rFonts w:ascii="Angsana New" w:hAnsi="Angsana New" w:hint="cs"/>
          <w:spacing w:val="-2"/>
          <w:sz w:val="30"/>
          <w:szCs w:val="30"/>
          <w:cs/>
        </w:rPr>
        <w:t>อนุมัติ</w:t>
      </w:r>
      <w:r w:rsidR="00620A61" w:rsidRPr="002A6816">
        <w:rPr>
          <w:rFonts w:ascii="Angsana New" w:hAnsi="Angsana New" w:hint="cs"/>
          <w:spacing w:val="-2"/>
          <w:sz w:val="30"/>
          <w:szCs w:val="30"/>
          <w:cs/>
        </w:rPr>
        <w:t>ให้ยกเลิกและเปลี่ยนแปลงมติ</w:t>
      </w:r>
      <w:r w:rsidR="00620A61">
        <w:rPr>
          <w:rFonts w:ascii="Angsana New" w:hAnsi="Angsana New" w:hint="cs"/>
          <w:sz w:val="30"/>
          <w:szCs w:val="30"/>
          <w:cs/>
        </w:rPr>
        <w:t xml:space="preserve">ที่อนุมัติในที่ประชุมคณะกรรมการบริษัทเมื่อวันที่ </w:t>
      </w:r>
      <w:r w:rsidR="00620A61">
        <w:rPr>
          <w:rFonts w:ascii="Angsana New" w:hAnsi="Angsana New"/>
          <w:sz w:val="30"/>
          <w:szCs w:val="30"/>
        </w:rPr>
        <w:t xml:space="preserve">24 </w:t>
      </w:r>
      <w:r w:rsidR="00620A6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20A61">
        <w:rPr>
          <w:rFonts w:ascii="Angsana New" w:hAnsi="Angsana New"/>
          <w:sz w:val="30"/>
          <w:szCs w:val="30"/>
        </w:rPr>
        <w:t xml:space="preserve">2563 </w:t>
      </w:r>
      <w:r w:rsidR="00620A61">
        <w:rPr>
          <w:rFonts w:ascii="Angsana New" w:hAnsi="Angsana New" w:hint="cs"/>
          <w:sz w:val="30"/>
          <w:szCs w:val="30"/>
          <w:cs/>
        </w:rPr>
        <w:t>ใน</w:t>
      </w:r>
      <w:r w:rsidRPr="009B621D">
        <w:rPr>
          <w:rFonts w:ascii="Angsana New" w:hAnsi="Angsana New" w:hint="cs"/>
          <w:sz w:val="30"/>
          <w:szCs w:val="30"/>
          <w:cs/>
        </w:rPr>
        <w:t>เรื่องต่าง ๆ ดังนี้</w:t>
      </w:r>
      <w:r w:rsidRPr="009B621D">
        <w:rPr>
          <w:rFonts w:ascii="Angsana New" w:hAnsi="Angsana New"/>
          <w:sz w:val="30"/>
          <w:szCs w:val="30"/>
        </w:rPr>
        <w:t xml:space="preserve"> </w:t>
      </w:r>
    </w:p>
    <w:p w14:paraId="3B84F622" w14:textId="77777777" w:rsidR="005922A3" w:rsidRPr="009B621D" w:rsidRDefault="005922A3" w:rsidP="005922A3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276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 w:hint="cs"/>
          <w:sz w:val="30"/>
          <w:szCs w:val="30"/>
          <w:cs/>
        </w:rPr>
        <w:t xml:space="preserve">ให้ยกเลิกการออกและเสนอขายใบสำคัญแสดงสิทธิที่จะซื้อหุ้นสามัญให้แก่พนักงานของบริษัทสำหรับปี </w:t>
      </w:r>
      <w:r w:rsidRPr="009B621D">
        <w:rPr>
          <w:rFonts w:ascii="Angsana New" w:hAnsi="Angsana New"/>
          <w:sz w:val="30"/>
          <w:szCs w:val="30"/>
        </w:rPr>
        <w:t xml:space="preserve">2563 </w:t>
      </w:r>
      <w:r w:rsidRPr="009B621D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9B621D">
        <w:rPr>
          <w:rFonts w:ascii="Angsana New" w:hAnsi="Angsana New"/>
          <w:sz w:val="30"/>
          <w:szCs w:val="30"/>
        </w:rPr>
        <w:t xml:space="preserve">3.5 </w:t>
      </w:r>
      <w:r w:rsidRPr="009B621D">
        <w:rPr>
          <w:rFonts w:ascii="Angsana New" w:hAnsi="Angsana New" w:hint="cs"/>
          <w:sz w:val="30"/>
          <w:szCs w:val="30"/>
          <w:cs/>
        </w:rPr>
        <w:t>ล้านหน่วย</w:t>
      </w:r>
    </w:p>
    <w:p w14:paraId="76E35B34" w14:textId="77777777" w:rsidR="005922A3" w:rsidRPr="009B621D" w:rsidRDefault="005922A3" w:rsidP="005922A3">
      <w:pPr>
        <w:pStyle w:val="ListParagraph"/>
        <w:numPr>
          <w:ilvl w:val="0"/>
          <w:numId w:val="47"/>
        </w:numPr>
        <w:ind w:hanging="276"/>
        <w:rPr>
          <w:sz w:val="30"/>
          <w:szCs w:val="30"/>
          <w:lang w:eastAsia="x-none"/>
        </w:rPr>
      </w:pPr>
      <w:r w:rsidRPr="009B621D">
        <w:rPr>
          <w:rFonts w:ascii="Angsana New" w:hAnsi="Angsana New" w:hint="cs"/>
          <w:sz w:val="30"/>
          <w:szCs w:val="30"/>
          <w:cs/>
        </w:rPr>
        <w:t xml:space="preserve">เปลี่ยนแปลงวาระการประชุมสามัญผู้ถือหุ้นประจำปี </w:t>
      </w:r>
      <w:r w:rsidRPr="009B621D">
        <w:rPr>
          <w:rFonts w:ascii="Angsana New" w:hAnsi="Angsana New"/>
          <w:sz w:val="30"/>
          <w:szCs w:val="30"/>
        </w:rPr>
        <w:t xml:space="preserve">2563 </w:t>
      </w:r>
      <w:r w:rsidRPr="009B621D">
        <w:rPr>
          <w:rFonts w:ascii="Angsana New" w:hAnsi="Angsana New" w:hint="cs"/>
          <w:sz w:val="30"/>
          <w:szCs w:val="30"/>
          <w:cs/>
        </w:rPr>
        <w:t>โดยยกเลิกวาระ ดังต่อไปนี้</w:t>
      </w:r>
    </w:p>
    <w:p w14:paraId="0B2EC677" w14:textId="77777777" w:rsidR="005922A3" w:rsidRPr="009B621D" w:rsidRDefault="005922A3" w:rsidP="005922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/>
          <w:sz w:val="30"/>
          <w:szCs w:val="30"/>
        </w:rPr>
        <w:t xml:space="preserve">-  </w:t>
      </w:r>
      <w:r w:rsidRPr="009B621D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 โดยการตัดหุ้นจดทะเบียนที่ยังมิได้นำออกจำหน่าย</w:t>
      </w:r>
    </w:p>
    <w:p w14:paraId="1C807E5A" w14:textId="7B50C49D" w:rsidR="005922A3" w:rsidRPr="00BC791D" w:rsidRDefault="005922A3" w:rsidP="005922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/>
          <w:sz w:val="30"/>
          <w:szCs w:val="30"/>
        </w:rPr>
        <w:t xml:space="preserve">-  </w:t>
      </w:r>
      <w:r w:rsidRPr="009B621D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การเพิ่มทุนจดทะเบียนของบริษัทจำน</w:t>
      </w:r>
      <w:r w:rsidR="00C4150A">
        <w:rPr>
          <w:rFonts w:ascii="Angsana New" w:hAnsi="Angsana New" w:hint="cs"/>
          <w:sz w:val="30"/>
          <w:szCs w:val="30"/>
          <w:cs/>
        </w:rPr>
        <w:t>ว</w:t>
      </w:r>
      <w:r w:rsidRPr="009B621D">
        <w:rPr>
          <w:rFonts w:ascii="Angsana New" w:hAnsi="Angsana New" w:hint="cs"/>
          <w:sz w:val="30"/>
          <w:szCs w:val="30"/>
          <w:cs/>
        </w:rPr>
        <w:t xml:space="preserve">น </w:t>
      </w:r>
      <w:r w:rsidRPr="009B621D">
        <w:rPr>
          <w:rFonts w:ascii="Angsana New" w:hAnsi="Angsana New"/>
          <w:sz w:val="30"/>
          <w:szCs w:val="30"/>
        </w:rPr>
        <w:t xml:space="preserve">1.75 </w:t>
      </w:r>
      <w:r w:rsidRPr="009B621D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9B621D">
        <w:rPr>
          <w:rFonts w:ascii="Angsana New" w:hAnsi="Angsana New"/>
          <w:sz w:val="30"/>
          <w:szCs w:val="30"/>
        </w:rPr>
        <w:t xml:space="preserve">3.50 </w:t>
      </w:r>
      <w:r w:rsidRPr="009B621D">
        <w:rPr>
          <w:rFonts w:ascii="Angsana New" w:hAnsi="Angsana New" w:hint="cs"/>
          <w:sz w:val="30"/>
          <w:szCs w:val="30"/>
          <w:cs/>
        </w:rPr>
        <w:t>ล้าน</w:t>
      </w:r>
      <w:r w:rsidRPr="009B621D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9B621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B621D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9B621D">
        <w:rPr>
          <w:rFonts w:ascii="Angsana New" w:hAnsi="Angsana New"/>
          <w:sz w:val="30"/>
          <w:szCs w:val="30"/>
        </w:rPr>
        <w:t xml:space="preserve">0.50 </w:t>
      </w:r>
      <w:r w:rsidRPr="009B621D">
        <w:rPr>
          <w:rFonts w:ascii="Angsana New" w:hAnsi="Angsana New" w:hint="cs"/>
          <w:sz w:val="30"/>
          <w:szCs w:val="30"/>
          <w:cs/>
        </w:rPr>
        <w:t>บาท</w:t>
      </w:r>
    </w:p>
    <w:p w14:paraId="087C023D" w14:textId="77777777" w:rsidR="005922A3" w:rsidRPr="006A2E6F" w:rsidRDefault="005922A3" w:rsidP="0059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E92D6" w14:textId="77777777" w:rsidR="00C658ED" w:rsidRPr="005922A3" w:rsidRDefault="00C658ED" w:rsidP="00C658ED"/>
    <w:p w14:paraId="6503E9D1" w14:textId="77777777" w:rsidR="00C658ED" w:rsidRPr="00C658ED" w:rsidRDefault="00C658ED" w:rsidP="00C658ED"/>
    <w:p w14:paraId="622DDB1A" w14:textId="77777777" w:rsidR="00C658ED" w:rsidRPr="00C658ED" w:rsidRDefault="00C658ED" w:rsidP="00C658ED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43B6F08" w14:textId="77777777" w:rsidR="004844B4" w:rsidRPr="004844B4" w:rsidRDefault="004844B4" w:rsidP="004844B4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cs/>
        </w:rPr>
      </w:pPr>
    </w:p>
    <w:sectPr w:rsidR="004844B4" w:rsidRPr="004844B4" w:rsidSect="00850761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F9EFE" w14:textId="77777777" w:rsidR="00424B36" w:rsidRDefault="00424B36">
      <w:r>
        <w:separator/>
      </w:r>
    </w:p>
  </w:endnote>
  <w:endnote w:type="continuationSeparator" w:id="0">
    <w:p w14:paraId="4EB2799E" w14:textId="77777777" w:rsidR="00424B36" w:rsidRDefault="0042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DA6B8" w14:textId="77777777" w:rsidR="001B7E79" w:rsidRPr="007C5FB3" w:rsidRDefault="001B7E79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1B7E79" w:rsidRPr="00E81A6F" w:rsidRDefault="001B7E79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7E3AE" w14:textId="77777777" w:rsidR="001B7E79" w:rsidRPr="003779BF" w:rsidRDefault="001B7E79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1B7E79" w:rsidRPr="00E81A6F" w:rsidRDefault="001B7E79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3214" w14:textId="77777777" w:rsidR="001B7E79" w:rsidRPr="003B3F59" w:rsidRDefault="001B7E7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1B7E79" w:rsidRPr="00617FA5" w:rsidRDefault="001B7E79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23481" w14:textId="6A81BF9A" w:rsidR="001B7E79" w:rsidRPr="009F42D8" w:rsidRDefault="001B7E7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2817DA">
      <w:rPr>
        <w:rFonts w:ascii="Angsana New" w:hAnsi="Angsana New"/>
        <w:i/>
        <w:iCs/>
        <w:noProof/>
        <w:sz w:val="30"/>
        <w:szCs w:val="30"/>
      </w:rPr>
      <w:t>FS Exotic TH 2020 - V14 final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E3142" w14:textId="77777777" w:rsidR="001B7E79" w:rsidRPr="009F012F" w:rsidRDefault="001B7E7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1B7E79" w:rsidRPr="002211E5" w:rsidRDefault="001B7E79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DFAA6" w14:textId="3941E9EE" w:rsidR="001B7E79" w:rsidRPr="009F42D8" w:rsidRDefault="001B7E7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2817DA">
      <w:rPr>
        <w:rFonts w:ascii="Angsana New" w:hAnsi="Angsana New"/>
        <w:i/>
        <w:iCs/>
        <w:noProof/>
        <w:sz w:val="30"/>
        <w:szCs w:val="30"/>
      </w:rPr>
      <w:t>FS Exotic TH 2020 - V14 final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27CFA" w14:textId="77777777" w:rsidR="001B7E79" w:rsidRPr="00D97BBD" w:rsidRDefault="001B7E79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B267" w14:textId="248DFB37" w:rsidR="001B7E79" w:rsidRPr="00952853" w:rsidRDefault="001B7E79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2817DA">
      <w:rPr>
        <w:rFonts w:ascii="Angsana New" w:hAnsi="Angsana New"/>
        <w:noProof/>
        <w:sz w:val="28"/>
        <w:szCs w:val="28"/>
      </w:rPr>
      <w:t>FS Exotic TH 2020 - V14 final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E097B" w14:textId="77777777" w:rsidR="00424B36" w:rsidRDefault="00424B36">
      <w:r>
        <w:separator/>
      </w:r>
    </w:p>
  </w:footnote>
  <w:footnote w:type="continuationSeparator" w:id="0">
    <w:p w14:paraId="1C4229B3" w14:textId="77777777" w:rsidR="00424B36" w:rsidRDefault="0042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A441F" w14:textId="77777777" w:rsidR="001B7E79" w:rsidRDefault="001B7E7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84375" w14:textId="77777777" w:rsidR="001B7E79" w:rsidRDefault="001B7E7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8FEC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1B7E79" w:rsidRDefault="001B7E79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77777777" w:rsidR="001B7E79" w:rsidRPr="003C5150" w:rsidRDefault="001B7E79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456BA85" w14:textId="77777777" w:rsidR="001B7E79" w:rsidRPr="006356CF" w:rsidRDefault="001B7E79" w:rsidP="008136A9">
    <w:pPr>
      <w:pStyle w:val="Header"/>
      <w:rPr>
        <w:rFonts w:ascii="Angsana New" w:hAnsi="Angsana New"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76468" w14:textId="77777777" w:rsidR="001B7E79" w:rsidRDefault="001B7E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C0308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1B7E79" w:rsidRPr="001E12E2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77777777" w:rsidR="001B7E79" w:rsidRPr="001E12E2" w:rsidRDefault="001B7E79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F196C13" w14:textId="77777777" w:rsidR="001B7E79" w:rsidRDefault="001B7E79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15355" w14:textId="77777777" w:rsidR="001B7E79" w:rsidRDefault="001B7E79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1B7E79" w:rsidRDefault="001B7E79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77777777" w:rsidR="001B7E79" w:rsidRPr="001E12E2" w:rsidRDefault="001B7E79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17ECD9A" w14:textId="77777777" w:rsidR="001B7E79" w:rsidRPr="00627E11" w:rsidRDefault="001B7E79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47C6A" w14:textId="77777777" w:rsidR="001B7E79" w:rsidRDefault="001B7E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D897A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45C3C6D" w14:textId="77777777" w:rsidR="001B7E79" w:rsidRPr="00AF7C51" w:rsidRDefault="001B7E79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14"/>
        <w:szCs w:val="1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5E77C" w14:textId="77777777" w:rsidR="001B7E79" w:rsidRDefault="001B7E7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22884" w14:textId="77777777" w:rsidR="001B7E79" w:rsidRDefault="001B7E7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9CC9" w14:textId="77777777" w:rsidR="001B7E79" w:rsidRDefault="001B7E79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1B7E79" w:rsidRPr="001E12E2" w:rsidRDefault="001B7E79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77777777" w:rsidR="001B7E79" w:rsidRDefault="001B7E79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C2B54B3" w14:textId="77777777" w:rsidR="001B7E79" w:rsidRPr="0054340B" w:rsidRDefault="001B7E79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3770" w14:textId="77777777" w:rsidR="001B7E79" w:rsidRDefault="001B7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D82D60"/>
    <w:lvl w:ilvl="0" w:tplc="0674EB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D724E"/>
    <w:multiLevelType w:val="hybridMultilevel"/>
    <w:tmpl w:val="DCFE7C48"/>
    <w:lvl w:ilvl="0" w:tplc="473E619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56320F7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5" w15:restartNumberingAfterBreak="0">
    <w:nsid w:val="53DB49F4"/>
    <w:multiLevelType w:val="hybridMultilevel"/>
    <w:tmpl w:val="BE601260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69E4DCB"/>
    <w:multiLevelType w:val="hybridMultilevel"/>
    <w:tmpl w:val="26E8FE78"/>
    <w:lvl w:ilvl="0" w:tplc="2F7E58A4">
      <w:start w:val="3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39"/>
  </w:num>
  <w:num w:numId="14">
    <w:abstractNumId w:val="23"/>
  </w:num>
  <w:num w:numId="15">
    <w:abstractNumId w:val="27"/>
  </w:num>
  <w:num w:numId="16">
    <w:abstractNumId w:val="10"/>
  </w:num>
  <w:num w:numId="17">
    <w:abstractNumId w:val="30"/>
  </w:num>
  <w:num w:numId="18">
    <w:abstractNumId w:val="18"/>
  </w:num>
  <w:num w:numId="19">
    <w:abstractNumId w:val="28"/>
  </w:num>
  <w:num w:numId="20">
    <w:abstractNumId w:val="19"/>
  </w:num>
  <w:num w:numId="21">
    <w:abstractNumId w:val="17"/>
  </w:num>
  <w:num w:numId="22">
    <w:abstractNumId w:val="13"/>
  </w:num>
  <w:num w:numId="23">
    <w:abstractNumId w:val="11"/>
  </w:num>
  <w:num w:numId="24">
    <w:abstractNumId w:val="36"/>
  </w:num>
  <w:num w:numId="25">
    <w:abstractNumId w:val="12"/>
  </w:num>
  <w:num w:numId="26">
    <w:abstractNumId w:val="32"/>
  </w:num>
  <w:num w:numId="27">
    <w:abstractNumId w:val="16"/>
  </w:num>
  <w:num w:numId="28">
    <w:abstractNumId w:val="24"/>
  </w:num>
  <w:num w:numId="29">
    <w:abstractNumId w:val="44"/>
  </w:num>
  <w:num w:numId="30">
    <w:abstractNumId w:val="31"/>
  </w:num>
  <w:num w:numId="31">
    <w:abstractNumId w:val="40"/>
  </w:num>
  <w:num w:numId="32">
    <w:abstractNumId w:val="41"/>
  </w:num>
  <w:num w:numId="33">
    <w:abstractNumId w:val="26"/>
  </w:num>
  <w:num w:numId="34">
    <w:abstractNumId w:val="20"/>
  </w:num>
  <w:num w:numId="35">
    <w:abstractNumId w:val="38"/>
  </w:num>
  <w:num w:numId="36">
    <w:abstractNumId w:val="33"/>
  </w:num>
  <w:num w:numId="37">
    <w:abstractNumId w:val="29"/>
  </w:num>
  <w:num w:numId="38">
    <w:abstractNumId w:val="15"/>
  </w:num>
  <w:num w:numId="39">
    <w:abstractNumId w:val="42"/>
  </w:num>
  <w:num w:numId="40">
    <w:abstractNumId w:val="22"/>
  </w:num>
  <w:num w:numId="41">
    <w:abstractNumId w:val="46"/>
  </w:num>
  <w:num w:numId="42">
    <w:abstractNumId w:val="45"/>
  </w:num>
  <w:num w:numId="43">
    <w:abstractNumId w:val="14"/>
  </w:num>
  <w:num w:numId="44">
    <w:abstractNumId w:val="35"/>
  </w:num>
  <w:num w:numId="45">
    <w:abstractNumId w:val="37"/>
  </w:num>
  <w:num w:numId="46">
    <w:abstractNumId w:val="43"/>
  </w:num>
  <w:num w:numId="47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16DA"/>
    <w:rsid w:val="00012287"/>
    <w:rsid w:val="000122C3"/>
    <w:rsid w:val="0001266A"/>
    <w:rsid w:val="00012CBF"/>
    <w:rsid w:val="00013C85"/>
    <w:rsid w:val="000140BA"/>
    <w:rsid w:val="0001456F"/>
    <w:rsid w:val="00014806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CA2"/>
    <w:rsid w:val="00021DF4"/>
    <w:rsid w:val="00022622"/>
    <w:rsid w:val="0002289E"/>
    <w:rsid w:val="00022ECA"/>
    <w:rsid w:val="000230AA"/>
    <w:rsid w:val="000231AC"/>
    <w:rsid w:val="00023600"/>
    <w:rsid w:val="00023BCA"/>
    <w:rsid w:val="000248FD"/>
    <w:rsid w:val="00024925"/>
    <w:rsid w:val="00025601"/>
    <w:rsid w:val="00025723"/>
    <w:rsid w:val="00025DFE"/>
    <w:rsid w:val="00025E61"/>
    <w:rsid w:val="0002739C"/>
    <w:rsid w:val="00027810"/>
    <w:rsid w:val="00027B74"/>
    <w:rsid w:val="0003001A"/>
    <w:rsid w:val="000304F5"/>
    <w:rsid w:val="000307F6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DB2"/>
    <w:rsid w:val="00037DFB"/>
    <w:rsid w:val="00040996"/>
    <w:rsid w:val="00040A3E"/>
    <w:rsid w:val="00040DBA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50B15"/>
    <w:rsid w:val="000511D2"/>
    <w:rsid w:val="00051363"/>
    <w:rsid w:val="00052321"/>
    <w:rsid w:val="0005303C"/>
    <w:rsid w:val="00053350"/>
    <w:rsid w:val="00053481"/>
    <w:rsid w:val="00053ABE"/>
    <w:rsid w:val="00053CF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FE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D5"/>
    <w:rsid w:val="00077E45"/>
    <w:rsid w:val="00077F49"/>
    <w:rsid w:val="00080207"/>
    <w:rsid w:val="00080578"/>
    <w:rsid w:val="00080750"/>
    <w:rsid w:val="00080F54"/>
    <w:rsid w:val="00081085"/>
    <w:rsid w:val="000811C8"/>
    <w:rsid w:val="0008128E"/>
    <w:rsid w:val="000822EB"/>
    <w:rsid w:val="00082681"/>
    <w:rsid w:val="0008302E"/>
    <w:rsid w:val="000835A6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D13"/>
    <w:rsid w:val="000A1EA7"/>
    <w:rsid w:val="000A23CE"/>
    <w:rsid w:val="000A2508"/>
    <w:rsid w:val="000A2940"/>
    <w:rsid w:val="000A2B76"/>
    <w:rsid w:val="000A2CA9"/>
    <w:rsid w:val="000A3231"/>
    <w:rsid w:val="000A45F2"/>
    <w:rsid w:val="000A46B8"/>
    <w:rsid w:val="000A4BAD"/>
    <w:rsid w:val="000A4D57"/>
    <w:rsid w:val="000A4DB4"/>
    <w:rsid w:val="000A548C"/>
    <w:rsid w:val="000A5B6E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7BE"/>
    <w:rsid w:val="000B2B2A"/>
    <w:rsid w:val="000B3CDF"/>
    <w:rsid w:val="000B3F47"/>
    <w:rsid w:val="000B406B"/>
    <w:rsid w:val="000B47FD"/>
    <w:rsid w:val="000B4817"/>
    <w:rsid w:val="000B562F"/>
    <w:rsid w:val="000B572F"/>
    <w:rsid w:val="000B5B8F"/>
    <w:rsid w:val="000B6A85"/>
    <w:rsid w:val="000B719C"/>
    <w:rsid w:val="000B7942"/>
    <w:rsid w:val="000B7B91"/>
    <w:rsid w:val="000B7D4F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C6B"/>
    <w:rsid w:val="000C5FFF"/>
    <w:rsid w:val="000C60D3"/>
    <w:rsid w:val="000C657D"/>
    <w:rsid w:val="000C67A6"/>
    <w:rsid w:val="000C685A"/>
    <w:rsid w:val="000C74D1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211D"/>
    <w:rsid w:val="000D2722"/>
    <w:rsid w:val="000D2812"/>
    <w:rsid w:val="000D2FF6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365"/>
    <w:rsid w:val="000E0EB1"/>
    <w:rsid w:val="000E1349"/>
    <w:rsid w:val="000E1CAD"/>
    <w:rsid w:val="000E219E"/>
    <w:rsid w:val="000E21D3"/>
    <w:rsid w:val="000E237E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368"/>
    <w:rsid w:val="000F1775"/>
    <w:rsid w:val="000F1F71"/>
    <w:rsid w:val="000F1FC7"/>
    <w:rsid w:val="000F2101"/>
    <w:rsid w:val="000F22D0"/>
    <w:rsid w:val="000F22D2"/>
    <w:rsid w:val="000F28A6"/>
    <w:rsid w:val="000F2F21"/>
    <w:rsid w:val="000F3346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BAE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3473"/>
    <w:rsid w:val="0012396E"/>
    <w:rsid w:val="00124197"/>
    <w:rsid w:val="0012434B"/>
    <w:rsid w:val="00124652"/>
    <w:rsid w:val="001247C1"/>
    <w:rsid w:val="00124ACD"/>
    <w:rsid w:val="00124C67"/>
    <w:rsid w:val="00124F14"/>
    <w:rsid w:val="00125568"/>
    <w:rsid w:val="0012585B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A5B"/>
    <w:rsid w:val="00131C62"/>
    <w:rsid w:val="00132790"/>
    <w:rsid w:val="00132816"/>
    <w:rsid w:val="00132B98"/>
    <w:rsid w:val="001334AB"/>
    <w:rsid w:val="00133834"/>
    <w:rsid w:val="0013401B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A9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D48"/>
    <w:rsid w:val="00154046"/>
    <w:rsid w:val="0015474E"/>
    <w:rsid w:val="00154AF0"/>
    <w:rsid w:val="00154EA5"/>
    <w:rsid w:val="00155095"/>
    <w:rsid w:val="00155876"/>
    <w:rsid w:val="00156320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E68"/>
    <w:rsid w:val="00176E9F"/>
    <w:rsid w:val="00176F92"/>
    <w:rsid w:val="001772D2"/>
    <w:rsid w:val="00177599"/>
    <w:rsid w:val="00177B15"/>
    <w:rsid w:val="00177B4B"/>
    <w:rsid w:val="00180836"/>
    <w:rsid w:val="00180CC5"/>
    <w:rsid w:val="00181950"/>
    <w:rsid w:val="00181AD2"/>
    <w:rsid w:val="00181F17"/>
    <w:rsid w:val="001823A0"/>
    <w:rsid w:val="00182C91"/>
    <w:rsid w:val="00182DC4"/>
    <w:rsid w:val="00183302"/>
    <w:rsid w:val="00183782"/>
    <w:rsid w:val="00183DFB"/>
    <w:rsid w:val="00184182"/>
    <w:rsid w:val="0018420A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633"/>
    <w:rsid w:val="001928AB"/>
    <w:rsid w:val="001928FE"/>
    <w:rsid w:val="00192CB0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8D3"/>
    <w:rsid w:val="001A1A4A"/>
    <w:rsid w:val="001A1E8D"/>
    <w:rsid w:val="001A2F52"/>
    <w:rsid w:val="001A321E"/>
    <w:rsid w:val="001A3D66"/>
    <w:rsid w:val="001A3FC1"/>
    <w:rsid w:val="001A4046"/>
    <w:rsid w:val="001A40CF"/>
    <w:rsid w:val="001A4B6B"/>
    <w:rsid w:val="001A50A3"/>
    <w:rsid w:val="001A5163"/>
    <w:rsid w:val="001A5917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D8"/>
    <w:rsid w:val="001B164A"/>
    <w:rsid w:val="001B2AAF"/>
    <w:rsid w:val="001B3309"/>
    <w:rsid w:val="001B3318"/>
    <w:rsid w:val="001B46CB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F6C"/>
    <w:rsid w:val="001C1006"/>
    <w:rsid w:val="001C128D"/>
    <w:rsid w:val="001C193A"/>
    <w:rsid w:val="001C1BD1"/>
    <w:rsid w:val="001C22C4"/>
    <w:rsid w:val="001C2893"/>
    <w:rsid w:val="001C2AF6"/>
    <w:rsid w:val="001C2FB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6489"/>
    <w:rsid w:val="001D7101"/>
    <w:rsid w:val="001D784B"/>
    <w:rsid w:val="001D793B"/>
    <w:rsid w:val="001E009A"/>
    <w:rsid w:val="001E032D"/>
    <w:rsid w:val="001E08B4"/>
    <w:rsid w:val="001E0B22"/>
    <w:rsid w:val="001E12C3"/>
    <w:rsid w:val="001E12E2"/>
    <w:rsid w:val="001E206D"/>
    <w:rsid w:val="001E2570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E8"/>
    <w:rsid w:val="001E6CF3"/>
    <w:rsid w:val="001E76DD"/>
    <w:rsid w:val="001E77B8"/>
    <w:rsid w:val="001F02D5"/>
    <w:rsid w:val="001F05EC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9C1"/>
    <w:rsid w:val="001F5C64"/>
    <w:rsid w:val="001F5F06"/>
    <w:rsid w:val="001F670F"/>
    <w:rsid w:val="001F7101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D4"/>
    <w:rsid w:val="00217565"/>
    <w:rsid w:val="00217B6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40D4"/>
    <w:rsid w:val="0022484C"/>
    <w:rsid w:val="00224AE1"/>
    <w:rsid w:val="00224B7C"/>
    <w:rsid w:val="00224BD9"/>
    <w:rsid w:val="00225A34"/>
    <w:rsid w:val="00226FFF"/>
    <w:rsid w:val="00227589"/>
    <w:rsid w:val="0022775D"/>
    <w:rsid w:val="00227915"/>
    <w:rsid w:val="0023061E"/>
    <w:rsid w:val="00230B56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862"/>
    <w:rsid w:val="00254D64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60836"/>
    <w:rsid w:val="00260C2C"/>
    <w:rsid w:val="00260E56"/>
    <w:rsid w:val="00260E7B"/>
    <w:rsid w:val="0026171B"/>
    <w:rsid w:val="00261CFD"/>
    <w:rsid w:val="00261FB8"/>
    <w:rsid w:val="002623E5"/>
    <w:rsid w:val="0026295F"/>
    <w:rsid w:val="00262C0D"/>
    <w:rsid w:val="0026387F"/>
    <w:rsid w:val="0026413F"/>
    <w:rsid w:val="0026477D"/>
    <w:rsid w:val="00264910"/>
    <w:rsid w:val="00265337"/>
    <w:rsid w:val="0026563A"/>
    <w:rsid w:val="0026597B"/>
    <w:rsid w:val="002659D0"/>
    <w:rsid w:val="00265FA8"/>
    <w:rsid w:val="002666FF"/>
    <w:rsid w:val="002669E6"/>
    <w:rsid w:val="002670FE"/>
    <w:rsid w:val="00267266"/>
    <w:rsid w:val="002702A2"/>
    <w:rsid w:val="00270735"/>
    <w:rsid w:val="00270855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A7"/>
    <w:rsid w:val="0027488A"/>
    <w:rsid w:val="00274BF3"/>
    <w:rsid w:val="00274F86"/>
    <w:rsid w:val="00274FF6"/>
    <w:rsid w:val="00275AA0"/>
    <w:rsid w:val="00275FBE"/>
    <w:rsid w:val="00276256"/>
    <w:rsid w:val="00276285"/>
    <w:rsid w:val="00276501"/>
    <w:rsid w:val="00276921"/>
    <w:rsid w:val="00276A08"/>
    <w:rsid w:val="00276B8F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3184"/>
    <w:rsid w:val="00283857"/>
    <w:rsid w:val="00284A24"/>
    <w:rsid w:val="002856B3"/>
    <w:rsid w:val="00285A86"/>
    <w:rsid w:val="002860A0"/>
    <w:rsid w:val="002862EA"/>
    <w:rsid w:val="002869CE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63D6"/>
    <w:rsid w:val="00296DC0"/>
    <w:rsid w:val="00297112"/>
    <w:rsid w:val="002975B8"/>
    <w:rsid w:val="002A0263"/>
    <w:rsid w:val="002A02BB"/>
    <w:rsid w:val="002A05D4"/>
    <w:rsid w:val="002A0F27"/>
    <w:rsid w:val="002A18EC"/>
    <w:rsid w:val="002A2110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FD7"/>
    <w:rsid w:val="002B2084"/>
    <w:rsid w:val="002B2728"/>
    <w:rsid w:val="002B3456"/>
    <w:rsid w:val="002B37BE"/>
    <w:rsid w:val="002B3A81"/>
    <w:rsid w:val="002B3CEA"/>
    <w:rsid w:val="002B3F41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136D"/>
    <w:rsid w:val="002D1E67"/>
    <w:rsid w:val="002D269A"/>
    <w:rsid w:val="002D2F13"/>
    <w:rsid w:val="002D328E"/>
    <w:rsid w:val="002D38E7"/>
    <w:rsid w:val="002D3CE4"/>
    <w:rsid w:val="002D4093"/>
    <w:rsid w:val="002D47A1"/>
    <w:rsid w:val="002D4C91"/>
    <w:rsid w:val="002D5047"/>
    <w:rsid w:val="002D519F"/>
    <w:rsid w:val="002D5A4D"/>
    <w:rsid w:val="002D5D2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D11"/>
    <w:rsid w:val="002F5F6A"/>
    <w:rsid w:val="002F60AF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65E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345B"/>
    <w:rsid w:val="00313C30"/>
    <w:rsid w:val="00313C5B"/>
    <w:rsid w:val="00314388"/>
    <w:rsid w:val="0031514F"/>
    <w:rsid w:val="00315DC9"/>
    <w:rsid w:val="00315F1A"/>
    <w:rsid w:val="00316F94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CC"/>
    <w:rsid w:val="003240E5"/>
    <w:rsid w:val="00324A5A"/>
    <w:rsid w:val="00324BF9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E9A"/>
    <w:rsid w:val="00344065"/>
    <w:rsid w:val="00344EB2"/>
    <w:rsid w:val="00345C4A"/>
    <w:rsid w:val="00345CBD"/>
    <w:rsid w:val="0034641F"/>
    <w:rsid w:val="00346B5F"/>
    <w:rsid w:val="00347937"/>
    <w:rsid w:val="00347967"/>
    <w:rsid w:val="00347E88"/>
    <w:rsid w:val="00350387"/>
    <w:rsid w:val="00350ACC"/>
    <w:rsid w:val="003510A5"/>
    <w:rsid w:val="00352E5E"/>
    <w:rsid w:val="00353159"/>
    <w:rsid w:val="0035332A"/>
    <w:rsid w:val="0035394A"/>
    <w:rsid w:val="00353AC7"/>
    <w:rsid w:val="00353D5F"/>
    <w:rsid w:val="003544D0"/>
    <w:rsid w:val="003545B4"/>
    <w:rsid w:val="003547F0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8DA"/>
    <w:rsid w:val="003710D8"/>
    <w:rsid w:val="00371BD3"/>
    <w:rsid w:val="003724B5"/>
    <w:rsid w:val="003725D6"/>
    <w:rsid w:val="00372666"/>
    <w:rsid w:val="0037295E"/>
    <w:rsid w:val="00372A33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7025"/>
    <w:rsid w:val="003779BF"/>
    <w:rsid w:val="0038002F"/>
    <w:rsid w:val="00380212"/>
    <w:rsid w:val="003805A7"/>
    <w:rsid w:val="003809B1"/>
    <w:rsid w:val="00381BF7"/>
    <w:rsid w:val="00382123"/>
    <w:rsid w:val="003829F1"/>
    <w:rsid w:val="00382B55"/>
    <w:rsid w:val="00382E60"/>
    <w:rsid w:val="003830E9"/>
    <w:rsid w:val="0038390E"/>
    <w:rsid w:val="00383F7A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AD3"/>
    <w:rsid w:val="00390DE9"/>
    <w:rsid w:val="00390EFD"/>
    <w:rsid w:val="003911D1"/>
    <w:rsid w:val="003916D0"/>
    <w:rsid w:val="00391910"/>
    <w:rsid w:val="00392213"/>
    <w:rsid w:val="00392F75"/>
    <w:rsid w:val="0039334A"/>
    <w:rsid w:val="00393536"/>
    <w:rsid w:val="003936A4"/>
    <w:rsid w:val="003937C9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7279"/>
    <w:rsid w:val="003A7C7E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57D"/>
    <w:rsid w:val="003B6AE3"/>
    <w:rsid w:val="003B6CA4"/>
    <w:rsid w:val="003B7345"/>
    <w:rsid w:val="003B7A4B"/>
    <w:rsid w:val="003C021C"/>
    <w:rsid w:val="003C0731"/>
    <w:rsid w:val="003C0AB3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DF2"/>
    <w:rsid w:val="003C615D"/>
    <w:rsid w:val="003C6654"/>
    <w:rsid w:val="003C682D"/>
    <w:rsid w:val="003C699C"/>
    <w:rsid w:val="003C6E76"/>
    <w:rsid w:val="003C740A"/>
    <w:rsid w:val="003C74ED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6041"/>
    <w:rsid w:val="003D6380"/>
    <w:rsid w:val="003D6948"/>
    <w:rsid w:val="003D6B6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102"/>
    <w:rsid w:val="003E35F4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D4"/>
    <w:rsid w:val="003F3048"/>
    <w:rsid w:val="003F35A7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53C9"/>
    <w:rsid w:val="0040644F"/>
    <w:rsid w:val="0040667B"/>
    <w:rsid w:val="00406CA2"/>
    <w:rsid w:val="00406DE8"/>
    <w:rsid w:val="00406FC5"/>
    <w:rsid w:val="00407536"/>
    <w:rsid w:val="004077FD"/>
    <w:rsid w:val="00407868"/>
    <w:rsid w:val="00407CFA"/>
    <w:rsid w:val="00410DC2"/>
    <w:rsid w:val="004114C2"/>
    <w:rsid w:val="004114F4"/>
    <w:rsid w:val="0041190C"/>
    <w:rsid w:val="00411B65"/>
    <w:rsid w:val="00411EE1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7949"/>
    <w:rsid w:val="00417C35"/>
    <w:rsid w:val="00417D89"/>
    <w:rsid w:val="00417DAD"/>
    <w:rsid w:val="004202BB"/>
    <w:rsid w:val="00420A44"/>
    <w:rsid w:val="00421341"/>
    <w:rsid w:val="0042165A"/>
    <w:rsid w:val="00421938"/>
    <w:rsid w:val="00422529"/>
    <w:rsid w:val="004229B4"/>
    <w:rsid w:val="00423434"/>
    <w:rsid w:val="0042385B"/>
    <w:rsid w:val="00423EAF"/>
    <w:rsid w:val="00423EDB"/>
    <w:rsid w:val="00424B36"/>
    <w:rsid w:val="00424EEA"/>
    <w:rsid w:val="00424EEC"/>
    <w:rsid w:val="0042510E"/>
    <w:rsid w:val="00425728"/>
    <w:rsid w:val="00425D7A"/>
    <w:rsid w:val="0042614C"/>
    <w:rsid w:val="004269C2"/>
    <w:rsid w:val="00427174"/>
    <w:rsid w:val="00427350"/>
    <w:rsid w:val="00427352"/>
    <w:rsid w:val="00427BDD"/>
    <w:rsid w:val="004305E9"/>
    <w:rsid w:val="00431B8E"/>
    <w:rsid w:val="00431BCB"/>
    <w:rsid w:val="00432280"/>
    <w:rsid w:val="0043248E"/>
    <w:rsid w:val="00432D09"/>
    <w:rsid w:val="00433BF0"/>
    <w:rsid w:val="00433EED"/>
    <w:rsid w:val="004348DF"/>
    <w:rsid w:val="00434B19"/>
    <w:rsid w:val="00434F59"/>
    <w:rsid w:val="00435CC1"/>
    <w:rsid w:val="00435EB7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36F5"/>
    <w:rsid w:val="0044415F"/>
    <w:rsid w:val="0044492F"/>
    <w:rsid w:val="00444CB9"/>
    <w:rsid w:val="004456E0"/>
    <w:rsid w:val="00445C9D"/>
    <w:rsid w:val="00446131"/>
    <w:rsid w:val="004461D3"/>
    <w:rsid w:val="004479E3"/>
    <w:rsid w:val="00447B68"/>
    <w:rsid w:val="00447F23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3127"/>
    <w:rsid w:val="00453B70"/>
    <w:rsid w:val="00454714"/>
    <w:rsid w:val="00454EA9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6B3D"/>
    <w:rsid w:val="00466E91"/>
    <w:rsid w:val="004676ED"/>
    <w:rsid w:val="00470479"/>
    <w:rsid w:val="00470543"/>
    <w:rsid w:val="00470B74"/>
    <w:rsid w:val="0047141E"/>
    <w:rsid w:val="0047283A"/>
    <w:rsid w:val="00472EB9"/>
    <w:rsid w:val="00473225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7FA"/>
    <w:rsid w:val="00490AE3"/>
    <w:rsid w:val="00490D51"/>
    <w:rsid w:val="00491A4D"/>
    <w:rsid w:val="00491D38"/>
    <w:rsid w:val="0049275A"/>
    <w:rsid w:val="00492E02"/>
    <w:rsid w:val="004930D4"/>
    <w:rsid w:val="00493450"/>
    <w:rsid w:val="004937B2"/>
    <w:rsid w:val="00493E01"/>
    <w:rsid w:val="00494712"/>
    <w:rsid w:val="00494BB3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575"/>
    <w:rsid w:val="004B0663"/>
    <w:rsid w:val="004B1134"/>
    <w:rsid w:val="004B1E4B"/>
    <w:rsid w:val="004B23A1"/>
    <w:rsid w:val="004B25C9"/>
    <w:rsid w:val="004B2A51"/>
    <w:rsid w:val="004B4D93"/>
    <w:rsid w:val="004B513D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83D"/>
    <w:rsid w:val="004C195D"/>
    <w:rsid w:val="004C1E39"/>
    <w:rsid w:val="004C28CE"/>
    <w:rsid w:val="004C4416"/>
    <w:rsid w:val="004C4808"/>
    <w:rsid w:val="004C49D6"/>
    <w:rsid w:val="004C5A93"/>
    <w:rsid w:val="004C5D18"/>
    <w:rsid w:val="004C5EBE"/>
    <w:rsid w:val="004C6369"/>
    <w:rsid w:val="004C6556"/>
    <w:rsid w:val="004C767A"/>
    <w:rsid w:val="004C78D5"/>
    <w:rsid w:val="004C7CA7"/>
    <w:rsid w:val="004D010A"/>
    <w:rsid w:val="004D0B38"/>
    <w:rsid w:val="004D0FD3"/>
    <w:rsid w:val="004D1381"/>
    <w:rsid w:val="004D14D9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E1C"/>
    <w:rsid w:val="004E0EE7"/>
    <w:rsid w:val="004E148D"/>
    <w:rsid w:val="004E1A00"/>
    <w:rsid w:val="004E1AC0"/>
    <w:rsid w:val="004E1ACB"/>
    <w:rsid w:val="004E1FF5"/>
    <w:rsid w:val="004E21A3"/>
    <w:rsid w:val="004E2516"/>
    <w:rsid w:val="004E275F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5A07"/>
    <w:rsid w:val="004E6460"/>
    <w:rsid w:val="004E6977"/>
    <w:rsid w:val="004E6E07"/>
    <w:rsid w:val="004E6EA1"/>
    <w:rsid w:val="004E6F02"/>
    <w:rsid w:val="004E72FB"/>
    <w:rsid w:val="004E73A6"/>
    <w:rsid w:val="004E760A"/>
    <w:rsid w:val="004E7C6B"/>
    <w:rsid w:val="004E7DF3"/>
    <w:rsid w:val="004F00AA"/>
    <w:rsid w:val="004F029C"/>
    <w:rsid w:val="004F0B6C"/>
    <w:rsid w:val="004F164B"/>
    <w:rsid w:val="004F1875"/>
    <w:rsid w:val="004F1AE2"/>
    <w:rsid w:val="004F20E0"/>
    <w:rsid w:val="004F2EE9"/>
    <w:rsid w:val="004F2F91"/>
    <w:rsid w:val="004F3666"/>
    <w:rsid w:val="004F3CFC"/>
    <w:rsid w:val="004F3D0D"/>
    <w:rsid w:val="004F3D6F"/>
    <w:rsid w:val="004F3E89"/>
    <w:rsid w:val="004F5250"/>
    <w:rsid w:val="004F5500"/>
    <w:rsid w:val="004F5ACD"/>
    <w:rsid w:val="004F638B"/>
    <w:rsid w:val="004F6413"/>
    <w:rsid w:val="004F6610"/>
    <w:rsid w:val="004F6A0C"/>
    <w:rsid w:val="004F7C9F"/>
    <w:rsid w:val="0050025E"/>
    <w:rsid w:val="0050029C"/>
    <w:rsid w:val="005008F3"/>
    <w:rsid w:val="005010FD"/>
    <w:rsid w:val="005011CC"/>
    <w:rsid w:val="005013C9"/>
    <w:rsid w:val="00501632"/>
    <w:rsid w:val="005016B9"/>
    <w:rsid w:val="00501A8E"/>
    <w:rsid w:val="00503029"/>
    <w:rsid w:val="0050494A"/>
    <w:rsid w:val="00506016"/>
    <w:rsid w:val="00506546"/>
    <w:rsid w:val="00506E5C"/>
    <w:rsid w:val="0051012A"/>
    <w:rsid w:val="00510ABE"/>
    <w:rsid w:val="00510B05"/>
    <w:rsid w:val="00510D53"/>
    <w:rsid w:val="00510DA1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390"/>
    <w:rsid w:val="00521F95"/>
    <w:rsid w:val="005221C1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41"/>
    <w:rsid w:val="0053144C"/>
    <w:rsid w:val="005315B9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6127"/>
    <w:rsid w:val="005462A9"/>
    <w:rsid w:val="0054687A"/>
    <w:rsid w:val="0054770C"/>
    <w:rsid w:val="005477F3"/>
    <w:rsid w:val="00547E31"/>
    <w:rsid w:val="00550147"/>
    <w:rsid w:val="00550BB7"/>
    <w:rsid w:val="00552636"/>
    <w:rsid w:val="00552A08"/>
    <w:rsid w:val="00554804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089"/>
    <w:rsid w:val="00560129"/>
    <w:rsid w:val="00560131"/>
    <w:rsid w:val="00560AEF"/>
    <w:rsid w:val="00561C5D"/>
    <w:rsid w:val="00561E02"/>
    <w:rsid w:val="0056232A"/>
    <w:rsid w:val="00562BAC"/>
    <w:rsid w:val="00562E08"/>
    <w:rsid w:val="00563364"/>
    <w:rsid w:val="00563EA6"/>
    <w:rsid w:val="00564AA4"/>
    <w:rsid w:val="00565551"/>
    <w:rsid w:val="00565790"/>
    <w:rsid w:val="00565815"/>
    <w:rsid w:val="005666B3"/>
    <w:rsid w:val="0056678A"/>
    <w:rsid w:val="00566881"/>
    <w:rsid w:val="005668A5"/>
    <w:rsid w:val="00566B05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6A1"/>
    <w:rsid w:val="00581FF8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E5"/>
    <w:rsid w:val="0058640D"/>
    <w:rsid w:val="005865BA"/>
    <w:rsid w:val="005868D9"/>
    <w:rsid w:val="00586A49"/>
    <w:rsid w:val="00586F1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2A3"/>
    <w:rsid w:val="00592561"/>
    <w:rsid w:val="0059270D"/>
    <w:rsid w:val="00592CCC"/>
    <w:rsid w:val="00592FA0"/>
    <w:rsid w:val="00593842"/>
    <w:rsid w:val="00593928"/>
    <w:rsid w:val="00593FF8"/>
    <w:rsid w:val="00594C59"/>
    <w:rsid w:val="00594F1E"/>
    <w:rsid w:val="00594FE6"/>
    <w:rsid w:val="00595724"/>
    <w:rsid w:val="00595FD2"/>
    <w:rsid w:val="00596426"/>
    <w:rsid w:val="005964D6"/>
    <w:rsid w:val="005967C5"/>
    <w:rsid w:val="00596FE9"/>
    <w:rsid w:val="00597B9C"/>
    <w:rsid w:val="00597CA1"/>
    <w:rsid w:val="005A07AB"/>
    <w:rsid w:val="005A0D70"/>
    <w:rsid w:val="005A1231"/>
    <w:rsid w:val="005A12C8"/>
    <w:rsid w:val="005A13E9"/>
    <w:rsid w:val="005A199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2DB"/>
    <w:rsid w:val="005A6422"/>
    <w:rsid w:val="005A6B38"/>
    <w:rsid w:val="005A70B0"/>
    <w:rsid w:val="005A7329"/>
    <w:rsid w:val="005A7AA5"/>
    <w:rsid w:val="005B1014"/>
    <w:rsid w:val="005B172A"/>
    <w:rsid w:val="005B1B48"/>
    <w:rsid w:val="005B1B9C"/>
    <w:rsid w:val="005B22BD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64D"/>
    <w:rsid w:val="005C3C78"/>
    <w:rsid w:val="005C42CC"/>
    <w:rsid w:val="005C448F"/>
    <w:rsid w:val="005C45AD"/>
    <w:rsid w:val="005C5929"/>
    <w:rsid w:val="005C5C72"/>
    <w:rsid w:val="005C5E80"/>
    <w:rsid w:val="005C7633"/>
    <w:rsid w:val="005C78AA"/>
    <w:rsid w:val="005C78BF"/>
    <w:rsid w:val="005C7F97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68F"/>
    <w:rsid w:val="005F17F3"/>
    <w:rsid w:val="005F18A7"/>
    <w:rsid w:val="005F1F46"/>
    <w:rsid w:val="005F21B6"/>
    <w:rsid w:val="005F2E9A"/>
    <w:rsid w:val="005F3128"/>
    <w:rsid w:val="005F3870"/>
    <w:rsid w:val="005F4F2D"/>
    <w:rsid w:val="005F5287"/>
    <w:rsid w:val="005F5415"/>
    <w:rsid w:val="005F5C6C"/>
    <w:rsid w:val="005F66B5"/>
    <w:rsid w:val="005F7419"/>
    <w:rsid w:val="005F791F"/>
    <w:rsid w:val="0060019B"/>
    <w:rsid w:val="00600CAF"/>
    <w:rsid w:val="00600D39"/>
    <w:rsid w:val="00601229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8E7"/>
    <w:rsid w:val="00611D2C"/>
    <w:rsid w:val="00611DFF"/>
    <w:rsid w:val="006122DF"/>
    <w:rsid w:val="00612BE9"/>
    <w:rsid w:val="00612F97"/>
    <w:rsid w:val="00612FBD"/>
    <w:rsid w:val="0061504F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2598"/>
    <w:rsid w:val="00622B49"/>
    <w:rsid w:val="00622D27"/>
    <w:rsid w:val="00623A75"/>
    <w:rsid w:val="00623A8F"/>
    <w:rsid w:val="00625C3F"/>
    <w:rsid w:val="00625EB0"/>
    <w:rsid w:val="00625EFF"/>
    <w:rsid w:val="006260C2"/>
    <w:rsid w:val="0062618C"/>
    <w:rsid w:val="00626AF4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F16"/>
    <w:rsid w:val="00634F42"/>
    <w:rsid w:val="006356CF"/>
    <w:rsid w:val="00635EEF"/>
    <w:rsid w:val="006372A4"/>
    <w:rsid w:val="00637363"/>
    <w:rsid w:val="006378A2"/>
    <w:rsid w:val="00640832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26C"/>
    <w:rsid w:val="00646C92"/>
    <w:rsid w:val="0065079B"/>
    <w:rsid w:val="00650B6A"/>
    <w:rsid w:val="00651115"/>
    <w:rsid w:val="006519A7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E85"/>
    <w:rsid w:val="0065628C"/>
    <w:rsid w:val="0065674B"/>
    <w:rsid w:val="006571C6"/>
    <w:rsid w:val="006577AE"/>
    <w:rsid w:val="00657DCF"/>
    <w:rsid w:val="00660C9C"/>
    <w:rsid w:val="00660F1B"/>
    <w:rsid w:val="0066160B"/>
    <w:rsid w:val="00661F01"/>
    <w:rsid w:val="006625AD"/>
    <w:rsid w:val="006625CE"/>
    <w:rsid w:val="00662AF8"/>
    <w:rsid w:val="00662B71"/>
    <w:rsid w:val="00662D5F"/>
    <w:rsid w:val="00663198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DE9"/>
    <w:rsid w:val="00677020"/>
    <w:rsid w:val="006774C3"/>
    <w:rsid w:val="00677A02"/>
    <w:rsid w:val="00677B4F"/>
    <w:rsid w:val="00677D6C"/>
    <w:rsid w:val="0068038D"/>
    <w:rsid w:val="00680A1C"/>
    <w:rsid w:val="00680A58"/>
    <w:rsid w:val="00680E6C"/>
    <w:rsid w:val="006810ED"/>
    <w:rsid w:val="00681720"/>
    <w:rsid w:val="00681E81"/>
    <w:rsid w:val="0068217C"/>
    <w:rsid w:val="00682289"/>
    <w:rsid w:val="006829A3"/>
    <w:rsid w:val="00682C2E"/>
    <w:rsid w:val="00683538"/>
    <w:rsid w:val="00683748"/>
    <w:rsid w:val="0068379E"/>
    <w:rsid w:val="00684090"/>
    <w:rsid w:val="0068446D"/>
    <w:rsid w:val="006854AA"/>
    <w:rsid w:val="006855EA"/>
    <w:rsid w:val="00685732"/>
    <w:rsid w:val="00685E2D"/>
    <w:rsid w:val="00686223"/>
    <w:rsid w:val="00686527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A9C"/>
    <w:rsid w:val="00694BCB"/>
    <w:rsid w:val="00695AC8"/>
    <w:rsid w:val="00695F8D"/>
    <w:rsid w:val="006965FF"/>
    <w:rsid w:val="00696790"/>
    <w:rsid w:val="00696C9D"/>
    <w:rsid w:val="00696D2D"/>
    <w:rsid w:val="00697531"/>
    <w:rsid w:val="00697898"/>
    <w:rsid w:val="00697B35"/>
    <w:rsid w:val="006A0046"/>
    <w:rsid w:val="006A0225"/>
    <w:rsid w:val="006A07C5"/>
    <w:rsid w:val="006A0927"/>
    <w:rsid w:val="006A0CFC"/>
    <w:rsid w:val="006A13F8"/>
    <w:rsid w:val="006A145D"/>
    <w:rsid w:val="006A19AC"/>
    <w:rsid w:val="006A2544"/>
    <w:rsid w:val="006A275C"/>
    <w:rsid w:val="006A29B3"/>
    <w:rsid w:val="006A3705"/>
    <w:rsid w:val="006A37B5"/>
    <w:rsid w:val="006A3AC7"/>
    <w:rsid w:val="006A3C70"/>
    <w:rsid w:val="006A4261"/>
    <w:rsid w:val="006A4292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DE1"/>
    <w:rsid w:val="006D430D"/>
    <w:rsid w:val="006D453C"/>
    <w:rsid w:val="006D473E"/>
    <w:rsid w:val="006D4836"/>
    <w:rsid w:val="006D4DED"/>
    <w:rsid w:val="006D4F7C"/>
    <w:rsid w:val="006D550D"/>
    <w:rsid w:val="006D5786"/>
    <w:rsid w:val="006D57F0"/>
    <w:rsid w:val="006D6DD2"/>
    <w:rsid w:val="006D6DE7"/>
    <w:rsid w:val="006D701A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CB"/>
    <w:rsid w:val="006E221E"/>
    <w:rsid w:val="006E29F3"/>
    <w:rsid w:val="006E3038"/>
    <w:rsid w:val="006E322A"/>
    <w:rsid w:val="006E40E4"/>
    <w:rsid w:val="006E5062"/>
    <w:rsid w:val="006E54A8"/>
    <w:rsid w:val="006E56FB"/>
    <w:rsid w:val="006E5B8D"/>
    <w:rsid w:val="006E5D96"/>
    <w:rsid w:val="006E5F0E"/>
    <w:rsid w:val="006E67C0"/>
    <w:rsid w:val="006E6956"/>
    <w:rsid w:val="006E7475"/>
    <w:rsid w:val="006E750B"/>
    <w:rsid w:val="006E7535"/>
    <w:rsid w:val="006E7AF8"/>
    <w:rsid w:val="006F02C6"/>
    <w:rsid w:val="006F0519"/>
    <w:rsid w:val="006F0CE3"/>
    <w:rsid w:val="006F1659"/>
    <w:rsid w:val="006F2232"/>
    <w:rsid w:val="006F2B18"/>
    <w:rsid w:val="006F2E5B"/>
    <w:rsid w:val="006F32C7"/>
    <w:rsid w:val="006F3334"/>
    <w:rsid w:val="006F34F1"/>
    <w:rsid w:val="006F3E7F"/>
    <w:rsid w:val="006F3F00"/>
    <w:rsid w:val="006F4207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824"/>
    <w:rsid w:val="00705B23"/>
    <w:rsid w:val="007061DF"/>
    <w:rsid w:val="00706E5C"/>
    <w:rsid w:val="007074AD"/>
    <w:rsid w:val="00707545"/>
    <w:rsid w:val="00707771"/>
    <w:rsid w:val="00710535"/>
    <w:rsid w:val="007106CA"/>
    <w:rsid w:val="00710EAA"/>
    <w:rsid w:val="00712036"/>
    <w:rsid w:val="007132AE"/>
    <w:rsid w:val="00713C41"/>
    <w:rsid w:val="0071461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65D"/>
    <w:rsid w:val="007169FF"/>
    <w:rsid w:val="00716FBB"/>
    <w:rsid w:val="007173B1"/>
    <w:rsid w:val="007174C1"/>
    <w:rsid w:val="00717B17"/>
    <w:rsid w:val="00717DD8"/>
    <w:rsid w:val="00720A6F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9BE"/>
    <w:rsid w:val="007341AF"/>
    <w:rsid w:val="007342A1"/>
    <w:rsid w:val="007352F8"/>
    <w:rsid w:val="0073575A"/>
    <w:rsid w:val="00735EB9"/>
    <w:rsid w:val="00735FE9"/>
    <w:rsid w:val="00736179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6C3"/>
    <w:rsid w:val="007448FA"/>
    <w:rsid w:val="00745E74"/>
    <w:rsid w:val="00745E8A"/>
    <w:rsid w:val="0074636D"/>
    <w:rsid w:val="00746CA9"/>
    <w:rsid w:val="00747427"/>
    <w:rsid w:val="00747906"/>
    <w:rsid w:val="0075028F"/>
    <w:rsid w:val="0075053A"/>
    <w:rsid w:val="00750764"/>
    <w:rsid w:val="00750B7C"/>
    <w:rsid w:val="00750D70"/>
    <w:rsid w:val="00750DAE"/>
    <w:rsid w:val="00750E4C"/>
    <w:rsid w:val="00751524"/>
    <w:rsid w:val="00751CC8"/>
    <w:rsid w:val="007520D9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6092"/>
    <w:rsid w:val="007764CB"/>
    <w:rsid w:val="00776C0B"/>
    <w:rsid w:val="00776C61"/>
    <w:rsid w:val="007772F6"/>
    <w:rsid w:val="007779FC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5756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F8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B1"/>
    <w:rsid w:val="007A0299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24AC"/>
    <w:rsid w:val="007B28E9"/>
    <w:rsid w:val="007B2924"/>
    <w:rsid w:val="007B407A"/>
    <w:rsid w:val="007B42C8"/>
    <w:rsid w:val="007B4393"/>
    <w:rsid w:val="007B4A46"/>
    <w:rsid w:val="007B4A77"/>
    <w:rsid w:val="007B5DEA"/>
    <w:rsid w:val="007B6431"/>
    <w:rsid w:val="007B679D"/>
    <w:rsid w:val="007B6958"/>
    <w:rsid w:val="007B699A"/>
    <w:rsid w:val="007B7790"/>
    <w:rsid w:val="007B7814"/>
    <w:rsid w:val="007B7B8B"/>
    <w:rsid w:val="007B7E7E"/>
    <w:rsid w:val="007C03F8"/>
    <w:rsid w:val="007C15EB"/>
    <w:rsid w:val="007C16D6"/>
    <w:rsid w:val="007C1917"/>
    <w:rsid w:val="007C285E"/>
    <w:rsid w:val="007C30AB"/>
    <w:rsid w:val="007C3780"/>
    <w:rsid w:val="007C3AFB"/>
    <w:rsid w:val="007C3BEE"/>
    <w:rsid w:val="007C42AE"/>
    <w:rsid w:val="007C517B"/>
    <w:rsid w:val="007C5180"/>
    <w:rsid w:val="007C5DBC"/>
    <w:rsid w:val="007C5FB3"/>
    <w:rsid w:val="007C6051"/>
    <w:rsid w:val="007C64BF"/>
    <w:rsid w:val="007C725B"/>
    <w:rsid w:val="007C72FE"/>
    <w:rsid w:val="007C77AE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1278"/>
    <w:rsid w:val="007E1B30"/>
    <w:rsid w:val="007E1F1E"/>
    <w:rsid w:val="007E303A"/>
    <w:rsid w:val="007E30C1"/>
    <w:rsid w:val="007E3A8E"/>
    <w:rsid w:val="007E3C91"/>
    <w:rsid w:val="007E3FE4"/>
    <w:rsid w:val="007E40E4"/>
    <w:rsid w:val="007E414C"/>
    <w:rsid w:val="007E476C"/>
    <w:rsid w:val="007E4FCF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65AE"/>
    <w:rsid w:val="00806838"/>
    <w:rsid w:val="0080695F"/>
    <w:rsid w:val="00807606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3B9"/>
    <w:rsid w:val="008224E3"/>
    <w:rsid w:val="0082253D"/>
    <w:rsid w:val="0082268E"/>
    <w:rsid w:val="00822A22"/>
    <w:rsid w:val="00823229"/>
    <w:rsid w:val="008232D5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4036"/>
    <w:rsid w:val="00834105"/>
    <w:rsid w:val="00834BB0"/>
    <w:rsid w:val="00834CFA"/>
    <w:rsid w:val="00834F78"/>
    <w:rsid w:val="008350EC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2A"/>
    <w:rsid w:val="0084395F"/>
    <w:rsid w:val="008440A7"/>
    <w:rsid w:val="008443D7"/>
    <w:rsid w:val="0084444C"/>
    <w:rsid w:val="0084463B"/>
    <w:rsid w:val="008449B1"/>
    <w:rsid w:val="00844E9A"/>
    <w:rsid w:val="00845453"/>
    <w:rsid w:val="00845580"/>
    <w:rsid w:val="008459E0"/>
    <w:rsid w:val="00846A4F"/>
    <w:rsid w:val="0084736E"/>
    <w:rsid w:val="00847918"/>
    <w:rsid w:val="00847928"/>
    <w:rsid w:val="00847952"/>
    <w:rsid w:val="00847F06"/>
    <w:rsid w:val="00850761"/>
    <w:rsid w:val="008513FB"/>
    <w:rsid w:val="00851DF7"/>
    <w:rsid w:val="00851EAC"/>
    <w:rsid w:val="00851ECA"/>
    <w:rsid w:val="00852FBF"/>
    <w:rsid w:val="00853595"/>
    <w:rsid w:val="00853845"/>
    <w:rsid w:val="008538AD"/>
    <w:rsid w:val="00853AAD"/>
    <w:rsid w:val="00853B96"/>
    <w:rsid w:val="00853C5B"/>
    <w:rsid w:val="00854C82"/>
    <w:rsid w:val="008550C1"/>
    <w:rsid w:val="008557CA"/>
    <w:rsid w:val="00855A6A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BE7"/>
    <w:rsid w:val="008662AA"/>
    <w:rsid w:val="00866BF9"/>
    <w:rsid w:val="00866D50"/>
    <w:rsid w:val="008678D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4F7"/>
    <w:rsid w:val="00872805"/>
    <w:rsid w:val="0087312A"/>
    <w:rsid w:val="00873A89"/>
    <w:rsid w:val="00874084"/>
    <w:rsid w:val="00874C45"/>
    <w:rsid w:val="008755BA"/>
    <w:rsid w:val="008762AF"/>
    <w:rsid w:val="00876599"/>
    <w:rsid w:val="00876EF8"/>
    <w:rsid w:val="00876FD8"/>
    <w:rsid w:val="008809B2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4202"/>
    <w:rsid w:val="00885160"/>
    <w:rsid w:val="0088542E"/>
    <w:rsid w:val="008854D1"/>
    <w:rsid w:val="008859C4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900B5"/>
    <w:rsid w:val="008904E5"/>
    <w:rsid w:val="00890537"/>
    <w:rsid w:val="00890B83"/>
    <w:rsid w:val="00890D1D"/>
    <w:rsid w:val="00890D7D"/>
    <w:rsid w:val="00891181"/>
    <w:rsid w:val="0089293F"/>
    <w:rsid w:val="00892CAD"/>
    <w:rsid w:val="008942B3"/>
    <w:rsid w:val="00894CC5"/>
    <w:rsid w:val="00895825"/>
    <w:rsid w:val="00896466"/>
    <w:rsid w:val="008973B1"/>
    <w:rsid w:val="008973D3"/>
    <w:rsid w:val="00897569"/>
    <w:rsid w:val="008A0044"/>
    <w:rsid w:val="008A0857"/>
    <w:rsid w:val="008A0C90"/>
    <w:rsid w:val="008A1D82"/>
    <w:rsid w:val="008A1EC4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64C"/>
    <w:rsid w:val="008A56E8"/>
    <w:rsid w:val="008A59D0"/>
    <w:rsid w:val="008A5D9C"/>
    <w:rsid w:val="008A642F"/>
    <w:rsid w:val="008A6D77"/>
    <w:rsid w:val="008A705F"/>
    <w:rsid w:val="008A731A"/>
    <w:rsid w:val="008A7783"/>
    <w:rsid w:val="008B092A"/>
    <w:rsid w:val="008B0B50"/>
    <w:rsid w:val="008B0D7B"/>
    <w:rsid w:val="008B131D"/>
    <w:rsid w:val="008B1AF9"/>
    <w:rsid w:val="008B2259"/>
    <w:rsid w:val="008B25A2"/>
    <w:rsid w:val="008B2F7C"/>
    <w:rsid w:val="008B329A"/>
    <w:rsid w:val="008B32DC"/>
    <w:rsid w:val="008B33FB"/>
    <w:rsid w:val="008B3440"/>
    <w:rsid w:val="008B365C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D5F"/>
    <w:rsid w:val="008C0091"/>
    <w:rsid w:val="008C0D4D"/>
    <w:rsid w:val="008C2243"/>
    <w:rsid w:val="008C24AB"/>
    <w:rsid w:val="008C2684"/>
    <w:rsid w:val="008C3118"/>
    <w:rsid w:val="008C46B7"/>
    <w:rsid w:val="008C59F7"/>
    <w:rsid w:val="008C5B14"/>
    <w:rsid w:val="008C5EB9"/>
    <w:rsid w:val="008C5EDB"/>
    <w:rsid w:val="008C69C1"/>
    <w:rsid w:val="008C6A99"/>
    <w:rsid w:val="008C6B43"/>
    <w:rsid w:val="008C77F4"/>
    <w:rsid w:val="008D0A9E"/>
    <w:rsid w:val="008D0FEE"/>
    <w:rsid w:val="008D1143"/>
    <w:rsid w:val="008D13B1"/>
    <w:rsid w:val="008D1860"/>
    <w:rsid w:val="008D1BF1"/>
    <w:rsid w:val="008D21AD"/>
    <w:rsid w:val="008D2713"/>
    <w:rsid w:val="008D30F6"/>
    <w:rsid w:val="008D31C5"/>
    <w:rsid w:val="008D34A3"/>
    <w:rsid w:val="008D40B0"/>
    <w:rsid w:val="008D451E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F2E"/>
    <w:rsid w:val="008D73CE"/>
    <w:rsid w:val="008D7A18"/>
    <w:rsid w:val="008D7A95"/>
    <w:rsid w:val="008D7F51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B33"/>
    <w:rsid w:val="008E4CBF"/>
    <w:rsid w:val="008E5268"/>
    <w:rsid w:val="008E5371"/>
    <w:rsid w:val="008E56E4"/>
    <w:rsid w:val="008E6143"/>
    <w:rsid w:val="008E6467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F4E"/>
    <w:rsid w:val="008F5FE1"/>
    <w:rsid w:val="008F6758"/>
    <w:rsid w:val="008F6E26"/>
    <w:rsid w:val="008F70FB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E6E"/>
    <w:rsid w:val="00921EE4"/>
    <w:rsid w:val="0092276D"/>
    <w:rsid w:val="00922F35"/>
    <w:rsid w:val="00923B61"/>
    <w:rsid w:val="00924560"/>
    <w:rsid w:val="009252B1"/>
    <w:rsid w:val="009263AF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AFF"/>
    <w:rsid w:val="009344D5"/>
    <w:rsid w:val="00934B46"/>
    <w:rsid w:val="00934D9B"/>
    <w:rsid w:val="00934ECC"/>
    <w:rsid w:val="00934FD5"/>
    <w:rsid w:val="009350D1"/>
    <w:rsid w:val="009359F0"/>
    <w:rsid w:val="009364CC"/>
    <w:rsid w:val="00936941"/>
    <w:rsid w:val="009369E2"/>
    <w:rsid w:val="00936CA8"/>
    <w:rsid w:val="009371AB"/>
    <w:rsid w:val="009373BB"/>
    <w:rsid w:val="009373CE"/>
    <w:rsid w:val="009378C3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A2C"/>
    <w:rsid w:val="00943C92"/>
    <w:rsid w:val="009446D5"/>
    <w:rsid w:val="00944C66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6506"/>
    <w:rsid w:val="0097686A"/>
    <w:rsid w:val="00976A1E"/>
    <w:rsid w:val="00976D69"/>
    <w:rsid w:val="00977682"/>
    <w:rsid w:val="00980157"/>
    <w:rsid w:val="009802D6"/>
    <w:rsid w:val="0098033D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2CB"/>
    <w:rsid w:val="0098733D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3D4"/>
    <w:rsid w:val="00993AAD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C0017"/>
    <w:rsid w:val="009C05F1"/>
    <w:rsid w:val="009C06E8"/>
    <w:rsid w:val="009C0B8C"/>
    <w:rsid w:val="009C186C"/>
    <w:rsid w:val="009C1FE8"/>
    <w:rsid w:val="009C3621"/>
    <w:rsid w:val="009C3746"/>
    <w:rsid w:val="009C3D09"/>
    <w:rsid w:val="009C3FE9"/>
    <w:rsid w:val="009C47C2"/>
    <w:rsid w:val="009C584C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62A4"/>
    <w:rsid w:val="009D6711"/>
    <w:rsid w:val="009D6837"/>
    <w:rsid w:val="009D691A"/>
    <w:rsid w:val="009D6BC4"/>
    <w:rsid w:val="009D6D3E"/>
    <w:rsid w:val="009D739F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A0002A"/>
    <w:rsid w:val="00A00FD9"/>
    <w:rsid w:val="00A02A16"/>
    <w:rsid w:val="00A02FB9"/>
    <w:rsid w:val="00A0327D"/>
    <w:rsid w:val="00A0360E"/>
    <w:rsid w:val="00A04438"/>
    <w:rsid w:val="00A05887"/>
    <w:rsid w:val="00A0607E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389"/>
    <w:rsid w:val="00A1144A"/>
    <w:rsid w:val="00A11817"/>
    <w:rsid w:val="00A11A24"/>
    <w:rsid w:val="00A11ACB"/>
    <w:rsid w:val="00A129E2"/>
    <w:rsid w:val="00A1317A"/>
    <w:rsid w:val="00A1337A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D4D"/>
    <w:rsid w:val="00A219BB"/>
    <w:rsid w:val="00A2203A"/>
    <w:rsid w:val="00A229B7"/>
    <w:rsid w:val="00A22B55"/>
    <w:rsid w:val="00A2300E"/>
    <w:rsid w:val="00A23348"/>
    <w:rsid w:val="00A2347C"/>
    <w:rsid w:val="00A2370E"/>
    <w:rsid w:val="00A238FF"/>
    <w:rsid w:val="00A23CB0"/>
    <w:rsid w:val="00A2499B"/>
    <w:rsid w:val="00A25071"/>
    <w:rsid w:val="00A250E4"/>
    <w:rsid w:val="00A25F91"/>
    <w:rsid w:val="00A2617F"/>
    <w:rsid w:val="00A264CF"/>
    <w:rsid w:val="00A265C8"/>
    <w:rsid w:val="00A26727"/>
    <w:rsid w:val="00A274E6"/>
    <w:rsid w:val="00A2754A"/>
    <w:rsid w:val="00A27799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F52"/>
    <w:rsid w:val="00A432C4"/>
    <w:rsid w:val="00A446B4"/>
    <w:rsid w:val="00A4471D"/>
    <w:rsid w:val="00A447C5"/>
    <w:rsid w:val="00A44C30"/>
    <w:rsid w:val="00A44CCE"/>
    <w:rsid w:val="00A44F76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4CC8"/>
    <w:rsid w:val="00A5546D"/>
    <w:rsid w:val="00A5549B"/>
    <w:rsid w:val="00A55587"/>
    <w:rsid w:val="00A55AA3"/>
    <w:rsid w:val="00A5669F"/>
    <w:rsid w:val="00A603FE"/>
    <w:rsid w:val="00A604E5"/>
    <w:rsid w:val="00A6057E"/>
    <w:rsid w:val="00A609AC"/>
    <w:rsid w:val="00A60F7B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492"/>
    <w:rsid w:val="00A66C51"/>
    <w:rsid w:val="00A67A4E"/>
    <w:rsid w:val="00A70179"/>
    <w:rsid w:val="00A70C43"/>
    <w:rsid w:val="00A70C60"/>
    <w:rsid w:val="00A70D7F"/>
    <w:rsid w:val="00A712D6"/>
    <w:rsid w:val="00A715BF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982"/>
    <w:rsid w:val="00A9305C"/>
    <w:rsid w:val="00A93136"/>
    <w:rsid w:val="00A93F04"/>
    <w:rsid w:val="00A942EA"/>
    <w:rsid w:val="00A94D22"/>
    <w:rsid w:val="00A956A5"/>
    <w:rsid w:val="00A95E36"/>
    <w:rsid w:val="00A96199"/>
    <w:rsid w:val="00A9625B"/>
    <w:rsid w:val="00A964E2"/>
    <w:rsid w:val="00A968C5"/>
    <w:rsid w:val="00A9748B"/>
    <w:rsid w:val="00A97A36"/>
    <w:rsid w:val="00A97ADC"/>
    <w:rsid w:val="00AA0020"/>
    <w:rsid w:val="00AA00CC"/>
    <w:rsid w:val="00AA0AFE"/>
    <w:rsid w:val="00AA1872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8A4"/>
    <w:rsid w:val="00AB4EB0"/>
    <w:rsid w:val="00AB4F6F"/>
    <w:rsid w:val="00AB4FEE"/>
    <w:rsid w:val="00AB5CD1"/>
    <w:rsid w:val="00AB5E98"/>
    <w:rsid w:val="00AB5EEA"/>
    <w:rsid w:val="00AB6044"/>
    <w:rsid w:val="00AB64B4"/>
    <w:rsid w:val="00AB698E"/>
    <w:rsid w:val="00AB76C7"/>
    <w:rsid w:val="00AB7979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917"/>
    <w:rsid w:val="00AC464B"/>
    <w:rsid w:val="00AC5182"/>
    <w:rsid w:val="00AC5E32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546"/>
    <w:rsid w:val="00AD75CB"/>
    <w:rsid w:val="00AD7882"/>
    <w:rsid w:val="00AE0EA0"/>
    <w:rsid w:val="00AE0F75"/>
    <w:rsid w:val="00AE1097"/>
    <w:rsid w:val="00AE111E"/>
    <w:rsid w:val="00AE14BD"/>
    <w:rsid w:val="00AE22DB"/>
    <w:rsid w:val="00AE2BFE"/>
    <w:rsid w:val="00AE35FF"/>
    <w:rsid w:val="00AE3D16"/>
    <w:rsid w:val="00AE3DCC"/>
    <w:rsid w:val="00AE4BAB"/>
    <w:rsid w:val="00AE4D26"/>
    <w:rsid w:val="00AE5206"/>
    <w:rsid w:val="00AE536A"/>
    <w:rsid w:val="00AE60D2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11E5"/>
    <w:rsid w:val="00AF2379"/>
    <w:rsid w:val="00AF246D"/>
    <w:rsid w:val="00AF27BF"/>
    <w:rsid w:val="00AF2AA4"/>
    <w:rsid w:val="00AF2B6E"/>
    <w:rsid w:val="00AF2E88"/>
    <w:rsid w:val="00AF3D49"/>
    <w:rsid w:val="00AF52CE"/>
    <w:rsid w:val="00AF6157"/>
    <w:rsid w:val="00AF6A35"/>
    <w:rsid w:val="00AF6A40"/>
    <w:rsid w:val="00AF7C51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B97"/>
    <w:rsid w:val="00B07197"/>
    <w:rsid w:val="00B07631"/>
    <w:rsid w:val="00B076B5"/>
    <w:rsid w:val="00B076CA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E8"/>
    <w:rsid w:val="00B21581"/>
    <w:rsid w:val="00B21DBE"/>
    <w:rsid w:val="00B21E19"/>
    <w:rsid w:val="00B22341"/>
    <w:rsid w:val="00B22476"/>
    <w:rsid w:val="00B22BB9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178D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6F83"/>
    <w:rsid w:val="00B37532"/>
    <w:rsid w:val="00B40398"/>
    <w:rsid w:val="00B40F88"/>
    <w:rsid w:val="00B41472"/>
    <w:rsid w:val="00B41981"/>
    <w:rsid w:val="00B41EE4"/>
    <w:rsid w:val="00B42233"/>
    <w:rsid w:val="00B422A8"/>
    <w:rsid w:val="00B42F51"/>
    <w:rsid w:val="00B43148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44E"/>
    <w:rsid w:val="00B505DB"/>
    <w:rsid w:val="00B5061C"/>
    <w:rsid w:val="00B50CF2"/>
    <w:rsid w:val="00B50DBE"/>
    <w:rsid w:val="00B51078"/>
    <w:rsid w:val="00B510DD"/>
    <w:rsid w:val="00B5131D"/>
    <w:rsid w:val="00B527D6"/>
    <w:rsid w:val="00B52FDD"/>
    <w:rsid w:val="00B533B8"/>
    <w:rsid w:val="00B53C76"/>
    <w:rsid w:val="00B53CD9"/>
    <w:rsid w:val="00B54244"/>
    <w:rsid w:val="00B548A1"/>
    <w:rsid w:val="00B54F5F"/>
    <w:rsid w:val="00B5539B"/>
    <w:rsid w:val="00B55C9D"/>
    <w:rsid w:val="00B564C6"/>
    <w:rsid w:val="00B56862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EEA"/>
    <w:rsid w:val="00B640AB"/>
    <w:rsid w:val="00B646E4"/>
    <w:rsid w:val="00B64BE1"/>
    <w:rsid w:val="00B654AB"/>
    <w:rsid w:val="00B655CB"/>
    <w:rsid w:val="00B65C3A"/>
    <w:rsid w:val="00B66DB4"/>
    <w:rsid w:val="00B67890"/>
    <w:rsid w:val="00B703D0"/>
    <w:rsid w:val="00B70489"/>
    <w:rsid w:val="00B70859"/>
    <w:rsid w:val="00B70BF1"/>
    <w:rsid w:val="00B71039"/>
    <w:rsid w:val="00B7124C"/>
    <w:rsid w:val="00B71B76"/>
    <w:rsid w:val="00B722E9"/>
    <w:rsid w:val="00B722ED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E18"/>
    <w:rsid w:val="00B760F8"/>
    <w:rsid w:val="00B7619A"/>
    <w:rsid w:val="00B762D0"/>
    <w:rsid w:val="00B7652C"/>
    <w:rsid w:val="00B767D1"/>
    <w:rsid w:val="00B76D30"/>
    <w:rsid w:val="00B77980"/>
    <w:rsid w:val="00B807C0"/>
    <w:rsid w:val="00B80920"/>
    <w:rsid w:val="00B80C6E"/>
    <w:rsid w:val="00B8149A"/>
    <w:rsid w:val="00B8196A"/>
    <w:rsid w:val="00B8209F"/>
    <w:rsid w:val="00B8226C"/>
    <w:rsid w:val="00B827B5"/>
    <w:rsid w:val="00B828FC"/>
    <w:rsid w:val="00B832CB"/>
    <w:rsid w:val="00B833BC"/>
    <w:rsid w:val="00B83DAA"/>
    <w:rsid w:val="00B84193"/>
    <w:rsid w:val="00B845BC"/>
    <w:rsid w:val="00B85B18"/>
    <w:rsid w:val="00B87406"/>
    <w:rsid w:val="00B87549"/>
    <w:rsid w:val="00B87628"/>
    <w:rsid w:val="00B900B4"/>
    <w:rsid w:val="00B9047F"/>
    <w:rsid w:val="00B90AF2"/>
    <w:rsid w:val="00B90ECC"/>
    <w:rsid w:val="00B9275B"/>
    <w:rsid w:val="00B92FBA"/>
    <w:rsid w:val="00B94193"/>
    <w:rsid w:val="00B9453D"/>
    <w:rsid w:val="00B9497D"/>
    <w:rsid w:val="00B953D0"/>
    <w:rsid w:val="00B95FDD"/>
    <w:rsid w:val="00B96EED"/>
    <w:rsid w:val="00B97749"/>
    <w:rsid w:val="00B97764"/>
    <w:rsid w:val="00B97BAF"/>
    <w:rsid w:val="00B97CB1"/>
    <w:rsid w:val="00B97E13"/>
    <w:rsid w:val="00BA0C5A"/>
    <w:rsid w:val="00BA1ED6"/>
    <w:rsid w:val="00BA21C6"/>
    <w:rsid w:val="00BA2A6C"/>
    <w:rsid w:val="00BA2AC9"/>
    <w:rsid w:val="00BA320E"/>
    <w:rsid w:val="00BA3485"/>
    <w:rsid w:val="00BA38D2"/>
    <w:rsid w:val="00BA3F3E"/>
    <w:rsid w:val="00BA42AB"/>
    <w:rsid w:val="00BA45F5"/>
    <w:rsid w:val="00BA46D0"/>
    <w:rsid w:val="00BA5219"/>
    <w:rsid w:val="00BA56CA"/>
    <w:rsid w:val="00BA56F5"/>
    <w:rsid w:val="00BA5ED8"/>
    <w:rsid w:val="00BA658B"/>
    <w:rsid w:val="00BA661B"/>
    <w:rsid w:val="00BA7B1A"/>
    <w:rsid w:val="00BB00DE"/>
    <w:rsid w:val="00BB0C30"/>
    <w:rsid w:val="00BB158D"/>
    <w:rsid w:val="00BB186E"/>
    <w:rsid w:val="00BB1A1B"/>
    <w:rsid w:val="00BB1A4A"/>
    <w:rsid w:val="00BB1D00"/>
    <w:rsid w:val="00BB1DA6"/>
    <w:rsid w:val="00BB225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B31"/>
    <w:rsid w:val="00BB5FA4"/>
    <w:rsid w:val="00BB701C"/>
    <w:rsid w:val="00BB7518"/>
    <w:rsid w:val="00BB7732"/>
    <w:rsid w:val="00BB7ABE"/>
    <w:rsid w:val="00BB7F4F"/>
    <w:rsid w:val="00BC06FB"/>
    <w:rsid w:val="00BC07B0"/>
    <w:rsid w:val="00BC137E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DE"/>
    <w:rsid w:val="00BE0AAE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C5B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5263"/>
    <w:rsid w:val="00BF58EF"/>
    <w:rsid w:val="00BF5F73"/>
    <w:rsid w:val="00BF61FA"/>
    <w:rsid w:val="00BF682E"/>
    <w:rsid w:val="00BF6BB9"/>
    <w:rsid w:val="00BF6E27"/>
    <w:rsid w:val="00BF7D4B"/>
    <w:rsid w:val="00BF7FA0"/>
    <w:rsid w:val="00C004E0"/>
    <w:rsid w:val="00C005D7"/>
    <w:rsid w:val="00C00802"/>
    <w:rsid w:val="00C00AD2"/>
    <w:rsid w:val="00C00D4D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7A1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124E"/>
    <w:rsid w:val="00C11B09"/>
    <w:rsid w:val="00C123EB"/>
    <w:rsid w:val="00C1299A"/>
    <w:rsid w:val="00C13BEF"/>
    <w:rsid w:val="00C13FC0"/>
    <w:rsid w:val="00C1476A"/>
    <w:rsid w:val="00C14AA5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6193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5DA"/>
    <w:rsid w:val="00C349DE"/>
    <w:rsid w:val="00C35121"/>
    <w:rsid w:val="00C35FB4"/>
    <w:rsid w:val="00C363BE"/>
    <w:rsid w:val="00C366D1"/>
    <w:rsid w:val="00C36D3D"/>
    <w:rsid w:val="00C37299"/>
    <w:rsid w:val="00C375BF"/>
    <w:rsid w:val="00C37656"/>
    <w:rsid w:val="00C37D3D"/>
    <w:rsid w:val="00C400C7"/>
    <w:rsid w:val="00C40815"/>
    <w:rsid w:val="00C408E4"/>
    <w:rsid w:val="00C40D87"/>
    <w:rsid w:val="00C41115"/>
    <w:rsid w:val="00C412C1"/>
    <w:rsid w:val="00C4150A"/>
    <w:rsid w:val="00C416CA"/>
    <w:rsid w:val="00C4325C"/>
    <w:rsid w:val="00C445A9"/>
    <w:rsid w:val="00C44B0C"/>
    <w:rsid w:val="00C44D4F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4DD8"/>
    <w:rsid w:val="00C55092"/>
    <w:rsid w:val="00C55CA9"/>
    <w:rsid w:val="00C55D32"/>
    <w:rsid w:val="00C56323"/>
    <w:rsid w:val="00C56379"/>
    <w:rsid w:val="00C569FD"/>
    <w:rsid w:val="00C56DBE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424D"/>
    <w:rsid w:val="00C647FE"/>
    <w:rsid w:val="00C64BD8"/>
    <w:rsid w:val="00C6530C"/>
    <w:rsid w:val="00C65358"/>
    <w:rsid w:val="00C6535E"/>
    <w:rsid w:val="00C658ED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F2B"/>
    <w:rsid w:val="00C73359"/>
    <w:rsid w:val="00C73C69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7145"/>
    <w:rsid w:val="00C87195"/>
    <w:rsid w:val="00C871B4"/>
    <w:rsid w:val="00C8746F"/>
    <w:rsid w:val="00C877F1"/>
    <w:rsid w:val="00C87852"/>
    <w:rsid w:val="00C87B37"/>
    <w:rsid w:val="00C90933"/>
    <w:rsid w:val="00C90F87"/>
    <w:rsid w:val="00C91ADB"/>
    <w:rsid w:val="00C923E0"/>
    <w:rsid w:val="00C92CF2"/>
    <w:rsid w:val="00C92FAC"/>
    <w:rsid w:val="00C93547"/>
    <w:rsid w:val="00C93625"/>
    <w:rsid w:val="00C93B73"/>
    <w:rsid w:val="00C93BF1"/>
    <w:rsid w:val="00C94771"/>
    <w:rsid w:val="00C94A36"/>
    <w:rsid w:val="00C94A68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88D"/>
    <w:rsid w:val="00CD0B12"/>
    <w:rsid w:val="00CD0D97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9C3"/>
    <w:rsid w:val="00CE5F05"/>
    <w:rsid w:val="00CE6A1F"/>
    <w:rsid w:val="00CE730A"/>
    <w:rsid w:val="00CE76AC"/>
    <w:rsid w:val="00CE76B4"/>
    <w:rsid w:val="00CE7DC7"/>
    <w:rsid w:val="00CE7F74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E3C"/>
    <w:rsid w:val="00D031D6"/>
    <w:rsid w:val="00D032CC"/>
    <w:rsid w:val="00D03404"/>
    <w:rsid w:val="00D03B46"/>
    <w:rsid w:val="00D0478E"/>
    <w:rsid w:val="00D04806"/>
    <w:rsid w:val="00D048BB"/>
    <w:rsid w:val="00D0548F"/>
    <w:rsid w:val="00D05BFE"/>
    <w:rsid w:val="00D0631A"/>
    <w:rsid w:val="00D0675F"/>
    <w:rsid w:val="00D06C61"/>
    <w:rsid w:val="00D07724"/>
    <w:rsid w:val="00D10F14"/>
    <w:rsid w:val="00D11299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6793"/>
    <w:rsid w:val="00D17BA4"/>
    <w:rsid w:val="00D205C0"/>
    <w:rsid w:val="00D2062F"/>
    <w:rsid w:val="00D20B0B"/>
    <w:rsid w:val="00D20CEA"/>
    <w:rsid w:val="00D2137A"/>
    <w:rsid w:val="00D218C8"/>
    <w:rsid w:val="00D21B1F"/>
    <w:rsid w:val="00D228E2"/>
    <w:rsid w:val="00D2308C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239"/>
    <w:rsid w:val="00D27278"/>
    <w:rsid w:val="00D30758"/>
    <w:rsid w:val="00D3099E"/>
    <w:rsid w:val="00D30B6E"/>
    <w:rsid w:val="00D30C50"/>
    <w:rsid w:val="00D310ED"/>
    <w:rsid w:val="00D3123E"/>
    <w:rsid w:val="00D318B1"/>
    <w:rsid w:val="00D31F55"/>
    <w:rsid w:val="00D3239B"/>
    <w:rsid w:val="00D34121"/>
    <w:rsid w:val="00D3441A"/>
    <w:rsid w:val="00D34CEF"/>
    <w:rsid w:val="00D35BC0"/>
    <w:rsid w:val="00D35FA6"/>
    <w:rsid w:val="00D364CE"/>
    <w:rsid w:val="00D36880"/>
    <w:rsid w:val="00D36916"/>
    <w:rsid w:val="00D36C0C"/>
    <w:rsid w:val="00D36D12"/>
    <w:rsid w:val="00D36FB8"/>
    <w:rsid w:val="00D37514"/>
    <w:rsid w:val="00D37F33"/>
    <w:rsid w:val="00D4142C"/>
    <w:rsid w:val="00D42133"/>
    <w:rsid w:val="00D4262A"/>
    <w:rsid w:val="00D42AFD"/>
    <w:rsid w:val="00D42CAB"/>
    <w:rsid w:val="00D42D62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4BC"/>
    <w:rsid w:val="00D5187B"/>
    <w:rsid w:val="00D51BB9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60377"/>
    <w:rsid w:val="00D60E79"/>
    <w:rsid w:val="00D610D3"/>
    <w:rsid w:val="00D610F8"/>
    <w:rsid w:val="00D6110C"/>
    <w:rsid w:val="00D61965"/>
    <w:rsid w:val="00D63DD5"/>
    <w:rsid w:val="00D64769"/>
    <w:rsid w:val="00D649F3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45D6"/>
    <w:rsid w:val="00D7490F"/>
    <w:rsid w:val="00D74DB8"/>
    <w:rsid w:val="00D755A0"/>
    <w:rsid w:val="00D75A29"/>
    <w:rsid w:val="00D75AD3"/>
    <w:rsid w:val="00D7624E"/>
    <w:rsid w:val="00D76297"/>
    <w:rsid w:val="00D764D8"/>
    <w:rsid w:val="00D76EF3"/>
    <w:rsid w:val="00D7722D"/>
    <w:rsid w:val="00D775C0"/>
    <w:rsid w:val="00D7780C"/>
    <w:rsid w:val="00D803B3"/>
    <w:rsid w:val="00D809AA"/>
    <w:rsid w:val="00D8161B"/>
    <w:rsid w:val="00D8290D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B16"/>
    <w:rsid w:val="00D934BF"/>
    <w:rsid w:val="00D937C4"/>
    <w:rsid w:val="00D94284"/>
    <w:rsid w:val="00D94495"/>
    <w:rsid w:val="00D949A2"/>
    <w:rsid w:val="00D95529"/>
    <w:rsid w:val="00D95728"/>
    <w:rsid w:val="00D95AC5"/>
    <w:rsid w:val="00D95D04"/>
    <w:rsid w:val="00D95D6E"/>
    <w:rsid w:val="00D95F7D"/>
    <w:rsid w:val="00D961DF"/>
    <w:rsid w:val="00D969B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FCA"/>
    <w:rsid w:val="00DA56D3"/>
    <w:rsid w:val="00DA5AD2"/>
    <w:rsid w:val="00DA6636"/>
    <w:rsid w:val="00DA6643"/>
    <w:rsid w:val="00DA6645"/>
    <w:rsid w:val="00DA6786"/>
    <w:rsid w:val="00DA6988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A4E"/>
    <w:rsid w:val="00DB2CC8"/>
    <w:rsid w:val="00DB335E"/>
    <w:rsid w:val="00DB3701"/>
    <w:rsid w:val="00DB372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E6C"/>
    <w:rsid w:val="00DC01ED"/>
    <w:rsid w:val="00DC0AA1"/>
    <w:rsid w:val="00DC1421"/>
    <w:rsid w:val="00DC161F"/>
    <w:rsid w:val="00DC1B94"/>
    <w:rsid w:val="00DC21D9"/>
    <w:rsid w:val="00DC2232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A5B"/>
    <w:rsid w:val="00DC4B49"/>
    <w:rsid w:val="00DC4D7F"/>
    <w:rsid w:val="00DC5488"/>
    <w:rsid w:val="00DC5883"/>
    <w:rsid w:val="00DC5EA0"/>
    <w:rsid w:val="00DC7023"/>
    <w:rsid w:val="00DC758C"/>
    <w:rsid w:val="00DC7EF4"/>
    <w:rsid w:val="00DC7F57"/>
    <w:rsid w:val="00DD0EEE"/>
    <w:rsid w:val="00DD1048"/>
    <w:rsid w:val="00DD16A0"/>
    <w:rsid w:val="00DD1B65"/>
    <w:rsid w:val="00DD1CDB"/>
    <w:rsid w:val="00DD20C8"/>
    <w:rsid w:val="00DD2AE4"/>
    <w:rsid w:val="00DD3146"/>
    <w:rsid w:val="00DD393B"/>
    <w:rsid w:val="00DD4062"/>
    <w:rsid w:val="00DD4440"/>
    <w:rsid w:val="00DD4D3A"/>
    <w:rsid w:val="00DD53D5"/>
    <w:rsid w:val="00DD5A66"/>
    <w:rsid w:val="00DD62E6"/>
    <w:rsid w:val="00DD6736"/>
    <w:rsid w:val="00DD69B6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819"/>
    <w:rsid w:val="00DE54B2"/>
    <w:rsid w:val="00DE5B24"/>
    <w:rsid w:val="00DE6C8A"/>
    <w:rsid w:val="00DE7087"/>
    <w:rsid w:val="00DE73B9"/>
    <w:rsid w:val="00DE74BD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1059"/>
    <w:rsid w:val="00E0135E"/>
    <w:rsid w:val="00E01478"/>
    <w:rsid w:val="00E01F8F"/>
    <w:rsid w:val="00E02147"/>
    <w:rsid w:val="00E026C3"/>
    <w:rsid w:val="00E029D3"/>
    <w:rsid w:val="00E02CBC"/>
    <w:rsid w:val="00E0315F"/>
    <w:rsid w:val="00E03A25"/>
    <w:rsid w:val="00E03AAC"/>
    <w:rsid w:val="00E03AAE"/>
    <w:rsid w:val="00E04A48"/>
    <w:rsid w:val="00E04F4C"/>
    <w:rsid w:val="00E056E5"/>
    <w:rsid w:val="00E05832"/>
    <w:rsid w:val="00E059C2"/>
    <w:rsid w:val="00E05A4B"/>
    <w:rsid w:val="00E065FF"/>
    <w:rsid w:val="00E0747D"/>
    <w:rsid w:val="00E076F5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30EE"/>
    <w:rsid w:val="00E3366B"/>
    <w:rsid w:val="00E34134"/>
    <w:rsid w:val="00E343B8"/>
    <w:rsid w:val="00E3450C"/>
    <w:rsid w:val="00E35D1E"/>
    <w:rsid w:val="00E35ED5"/>
    <w:rsid w:val="00E36656"/>
    <w:rsid w:val="00E3699D"/>
    <w:rsid w:val="00E3727A"/>
    <w:rsid w:val="00E37B0E"/>
    <w:rsid w:val="00E40307"/>
    <w:rsid w:val="00E403E2"/>
    <w:rsid w:val="00E40ACA"/>
    <w:rsid w:val="00E41479"/>
    <w:rsid w:val="00E41584"/>
    <w:rsid w:val="00E42467"/>
    <w:rsid w:val="00E42D7E"/>
    <w:rsid w:val="00E431EA"/>
    <w:rsid w:val="00E4390F"/>
    <w:rsid w:val="00E43DC9"/>
    <w:rsid w:val="00E445CF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11A0"/>
    <w:rsid w:val="00E513F5"/>
    <w:rsid w:val="00E517E4"/>
    <w:rsid w:val="00E51A54"/>
    <w:rsid w:val="00E51AEE"/>
    <w:rsid w:val="00E51DA0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58F"/>
    <w:rsid w:val="00E549A0"/>
    <w:rsid w:val="00E55309"/>
    <w:rsid w:val="00E5549F"/>
    <w:rsid w:val="00E5594E"/>
    <w:rsid w:val="00E55F6A"/>
    <w:rsid w:val="00E55FF3"/>
    <w:rsid w:val="00E56377"/>
    <w:rsid w:val="00E56AB8"/>
    <w:rsid w:val="00E56E81"/>
    <w:rsid w:val="00E57D8D"/>
    <w:rsid w:val="00E60916"/>
    <w:rsid w:val="00E60A19"/>
    <w:rsid w:val="00E612ED"/>
    <w:rsid w:val="00E614A1"/>
    <w:rsid w:val="00E6197C"/>
    <w:rsid w:val="00E61D5B"/>
    <w:rsid w:val="00E620C3"/>
    <w:rsid w:val="00E62582"/>
    <w:rsid w:val="00E62B0F"/>
    <w:rsid w:val="00E62ECC"/>
    <w:rsid w:val="00E63A64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D"/>
    <w:rsid w:val="00E66AE1"/>
    <w:rsid w:val="00E67483"/>
    <w:rsid w:val="00E67EE6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41F"/>
    <w:rsid w:val="00E815F7"/>
    <w:rsid w:val="00E81947"/>
    <w:rsid w:val="00E81A6F"/>
    <w:rsid w:val="00E82BE0"/>
    <w:rsid w:val="00E8323E"/>
    <w:rsid w:val="00E833B8"/>
    <w:rsid w:val="00E834AD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4DE"/>
    <w:rsid w:val="00EA26F8"/>
    <w:rsid w:val="00EA2F20"/>
    <w:rsid w:val="00EA312D"/>
    <w:rsid w:val="00EA318A"/>
    <w:rsid w:val="00EA33DC"/>
    <w:rsid w:val="00EA3979"/>
    <w:rsid w:val="00EA4115"/>
    <w:rsid w:val="00EA451F"/>
    <w:rsid w:val="00EA46DD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B3A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3CA"/>
    <w:rsid w:val="00EC44E9"/>
    <w:rsid w:val="00EC4709"/>
    <w:rsid w:val="00EC50B8"/>
    <w:rsid w:val="00EC55AD"/>
    <w:rsid w:val="00EC5A81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A"/>
    <w:rsid w:val="00ED6FB7"/>
    <w:rsid w:val="00ED7061"/>
    <w:rsid w:val="00ED70D3"/>
    <w:rsid w:val="00ED72E9"/>
    <w:rsid w:val="00ED7FAC"/>
    <w:rsid w:val="00EE012E"/>
    <w:rsid w:val="00EE042A"/>
    <w:rsid w:val="00EE135C"/>
    <w:rsid w:val="00EE15A9"/>
    <w:rsid w:val="00EE1705"/>
    <w:rsid w:val="00EE1C07"/>
    <w:rsid w:val="00EE2841"/>
    <w:rsid w:val="00EE29A9"/>
    <w:rsid w:val="00EE2B0B"/>
    <w:rsid w:val="00EE358E"/>
    <w:rsid w:val="00EE3B79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3D3"/>
    <w:rsid w:val="00EF3D6B"/>
    <w:rsid w:val="00EF402A"/>
    <w:rsid w:val="00EF43E4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63E"/>
    <w:rsid w:val="00EF79A8"/>
    <w:rsid w:val="00EF7C62"/>
    <w:rsid w:val="00F00139"/>
    <w:rsid w:val="00F004DD"/>
    <w:rsid w:val="00F00BA2"/>
    <w:rsid w:val="00F0182D"/>
    <w:rsid w:val="00F01D29"/>
    <w:rsid w:val="00F01E12"/>
    <w:rsid w:val="00F01F0B"/>
    <w:rsid w:val="00F0228C"/>
    <w:rsid w:val="00F033A4"/>
    <w:rsid w:val="00F0359C"/>
    <w:rsid w:val="00F0454D"/>
    <w:rsid w:val="00F0516E"/>
    <w:rsid w:val="00F0580C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864"/>
    <w:rsid w:val="00F231FF"/>
    <w:rsid w:val="00F232D7"/>
    <w:rsid w:val="00F232F6"/>
    <w:rsid w:val="00F23C57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DBB"/>
    <w:rsid w:val="00F27FB5"/>
    <w:rsid w:val="00F3041B"/>
    <w:rsid w:val="00F304FA"/>
    <w:rsid w:val="00F30B8F"/>
    <w:rsid w:val="00F30E9C"/>
    <w:rsid w:val="00F31610"/>
    <w:rsid w:val="00F31B0C"/>
    <w:rsid w:val="00F31C26"/>
    <w:rsid w:val="00F31C44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A65"/>
    <w:rsid w:val="00F52768"/>
    <w:rsid w:val="00F532A3"/>
    <w:rsid w:val="00F53C69"/>
    <w:rsid w:val="00F53EFA"/>
    <w:rsid w:val="00F540DC"/>
    <w:rsid w:val="00F5476A"/>
    <w:rsid w:val="00F55AD1"/>
    <w:rsid w:val="00F561A5"/>
    <w:rsid w:val="00F56A0B"/>
    <w:rsid w:val="00F56CF4"/>
    <w:rsid w:val="00F57582"/>
    <w:rsid w:val="00F579FF"/>
    <w:rsid w:val="00F57B49"/>
    <w:rsid w:val="00F57DF5"/>
    <w:rsid w:val="00F60CB5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852"/>
    <w:rsid w:val="00F71AFF"/>
    <w:rsid w:val="00F71C34"/>
    <w:rsid w:val="00F72376"/>
    <w:rsid w:val="00F72AB5"/>
    <w:rsid w:val="00F72ABE"/>
    <w:rsid w:val="00F72BA8"/>
    <w:rsid w:val="00F732AB"/>
    <w:rsid w:val="00F7448E"/>
    <w:rsid w:val="00F74816"/>
    <w:rsid w:val="00F74CE8"/>
    <w:rsid w:val="00F74D71"/>
    <w:rsid w:val="00F74DC4"/>
    <w:rsid w:val="00F75022"/>
    <w:rsid w:val="00F75054"/>
    <w:rsid w:val="00F752CC"/>
    <w:rsid w:val="00F7542E"/>
    <w:rsid w:val="00F75530"/>
    <w:rsid w:val="00F759EE"/>
    <w:rsid w:val="00F771DC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BDC"/>
    <w:rsid w:val="00F90DA8"/>
    <w:rsid w:val="00F9130E"/>
    <w:rsid w:val="00F91CB8"/>
    <w:rsid w:val="00F92138"/>
    <w:rsid w:val="00F92370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03"/>
    <w:rsid w:val="00F97339"/>
    <w:rsid w:val="00F976CD"/>
    <w:rsid w:val="00F97C3D"/>
    <w:rsid w:val="00F97CA7"/>
    <w:rsid w:val="00F97EB7"/>
    <w:rsid w:val="00F97F96"/>
    <w:rsid w:val="00FA13B9"/>
    <w:rsid w:val="00FA1421"/>
    <w:rsid w:val="00FA15AD"/>
    <w:rsid w:val="00FA18AA"/>
    <w:rsid w:val="00FA2303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5401"/>
    <w:rsid w:val="00FB54B7"/>
    <w:rsid w:val="00FB5790"/>
    <w:rsid w:val="00FB5FA6"/>
    <w:rsid w:val="00FB69AF"/>
    <w:rsid w:val="00FB6BF9"/>
    <w:rsid w:val="00FB6C02"/>
    <w:rsid w:val="00FB6F8E"/>
    <w:rsid w:val="00FC01AB"/>
    <w:rsid w:val="00FC05DF"/>
    <w:rsid w:val="00FC05E1"/>
    <w:rsid w:val="00FC087C"/>
    <w:rsid w:val="00FC20A7"/>
    <w:rsid w:val="00FC2420"/>
    <w:rsid w:val="00FC250B"/>
    <w:rsid w:val="00FC2904"/>
    <w:rsid w:val="00FC3635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AD"/>
    <w:rsid w:val="00FE416B"/>
    <w:rsid w:val="00FE452F"/>
    <w:rsid w:val="00FE45B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DAF"/>
    <w:rsid w:val="00FF0FCE"/>
    <w:rsid w:val="00FF1155"/>
    <w:rsid w:val="00FF20BC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C1"/>
    <w:rsid w:val="00FF6AF0"/>
    <w:rsid w:val="00FF6DE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74127-616B-4E8B-9936-997EFF4B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153</TotalTime>
  <Pages>13</Pages>
  <Words>13323</Words>
  <Characters>75947</Characters>
  <Application>Microsoft Office Word</Application>
  <DocSecurity>0</DocSecurity>
  <Lines>632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Wassika, Puttan</cp:lastModifiedBy>
  <cp:revision>18</cp:revision>
  <cp:lastPrinted>2021-02-22T12:49:00Z</cp:lastPrinted>
  <dcterms:created xsi:type="dcterms:W3CDTF">2021-02-22T10:26:00Z</dcterms:created>
  <dcterms:modified xsi:type="dcterms:W3CDTF">2021-02-22T17:34:00Z</dcterms:modified>
</cp:coreProperties>
</file>