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282B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10FCAF46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8DCC448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862CC4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144B77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43FE026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186CBF3" w14:textId="77777777" w:rsidR="001148C0" w:rsidRPr="004830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0"/>
      <w:bookmarkEnd w:id="1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6B4B015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377E6AAD" w14:textId="74046764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ED3ABA" w:rsidRPr="00ED3ABA">
        <w:rPr>
          <w:rFonts w:ascii="Angsana New" w:hAnsi="Angsana New" w:cs="Angsana New"/>
          <w:sz w:val="32"/>
          <w:szCs w:val="32"/>
        </w:rPr>
        <w:t>31</w:t>
      </w:r>
      <w:r w:rsidRPr="00E86E38">
        <w:rPr>
          <w:rFonts w:ascii="Angsana New" w:hAnsi="Angsana New" w:cs="Angsana New"/>
          <w:sz w:val="32"/>
          <w:szCs w:val="32"/>
        </w:rPr>
        <w:t xml:space="preserve"> </w:t>
      </w:r>
      <w:r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3ABA" w:rsidRPr="00ED3ABA">
        <w:rPr>
          <w:rFonts w:ascii="Angsana New" w:hAnsi="Angsana New" w:cs="Angsana New"/>
          <w:sz w:val="32"/>
          <w:szCs w:val="32"/>
        </w:rPr>
        <w:t>2563</w:t>
      </w:r>
    </w:p>
    <w:p w14:paraId="07CF3835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33ABF610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670B8F1D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7E3A6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2946135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  <w:sectPr w:rsidR="001148C0" w:rsidSect="001148C0">
          <w:headerReference w:type="default" r:id="rId8"/>
          <w:headerReference w:type="first" r:id="rId9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31620087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7BAFF75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E6D8C2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2167F96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4299A1A" w14:textId="7447A2D5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3EC7D3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B098D8C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87ECE1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975657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55D8494E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5811F5C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259CE716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F5A0898" w14:textId="49791D81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3ABA" w:rsidRPr="00ED3AB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ED3ABA" w:rsidRPr="00ED3ABA">
        <w:rPr>
          <w:rFonts w:ascii="Angsana New" w:hAnsi="Angsana New" w:cs="Angsana New"/>
          <w:color w:val="000000"/>
          <w:sz w:val="30"/>
          <w:szCs w:val="30"/>
        </w:rPr>
        <w:t>2563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งบกำไรขาดทุนรวมและ</w:t>
      </w:r>
      <w:r w:rsidR="00310892">
        <w:rPr>
          <w:rFonts w:ascii="Angsana New" w:hAnsi="Angsana New" w:cs="Angsana New"/>
          <w:color w:val="000000"/>
          <w:sz w:val="30"/>
          <w:szCs w:val="30"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งบกำไรขาดทุนเฉพาะกิจการ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C085B48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A28524" w14:textId="7AB45FFB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ED3ABA" w:rsidRPr="00ED3AB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ED3ABA" w:rsidRPr="00ED3ABA">
        <w:rPr>
          <w:rFonts w:ascii="Angsana New" w:hAnsi="Angsana New" w:cs="Angsana New"/>
          <w:color w:val="000000"/>
          <w:sz w:val="30"/>
          <w:szCs w:val="30"/>
        </w:rPr>
        <w:t>2563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0DA8174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9A53502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21EF3691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0D0BED" w14:textId="77777777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86E38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F663B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51A4E6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1148C0" w:rsidSect="002B3227"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</w:p>
    <w:p w14:paraId="51A1136C" w14:textId="77777777" w:rsidR="003F13FF" w:rsidRDefault="003F13FF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0F1EF8" w14:textId="77777777" w:rsidR="003F13FF" w:rsidRDefault="003F13FF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B2FDFA1" w14:textId="2B72ED87" w:rsidR="001148C0" w:rsidRPr="001148C0" w:rsidRDefault="001148C0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48C0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6A2CF52" w14:textId="77777777" w:rsidR="001148C0" w:rsidRPr="001148C0" w:rsidRDefault="001148C0" w:rsidP="001148C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F86097" w14:textId="77777777" w:rsidR="001148C0" w:rsidRPr="001148C0" w:rsidRDefault="001148C0" w:rsidP="001148C0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148C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9E7EF6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1148C0" w:rsidRPr="001148C0" w14:paraId="2E103F96" w14:textId="77777777" w:rsidTr="002B3227">
        <w:tc>
          <w:tcPr>
            <w:tcW w:w="9550" w:type="dxa"/>
            <w:gridSpan w:val="2"/>
            <w:shd w:val="clear" w:color="auto" w:fill="auto"/>
          </w:tcPr>
          <w:p w14:paraId="607971D1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148C0" w:rsidRPr="001148C0" w14:paraId="5BBD76D0" w14:textId="77777777" w:rsidTr="002B3227">
        <w:tc>
          <w:tcPr>
            <w:tcW w:w="9550" w:type="dxa"/>
            <w:gridSpan w:val="2"/>
            <w:shd w:val="clear" w:color="auto" w:fill="auto"/>
          </w:tcPr>
          <w:p w14:paraId="40641D1B" w14:textId="1613600A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ED3ABA" w:rsidRPr="00ED3AB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E6B64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ED3ABA" w:rsidRPr="00ED3AB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1148C0" w:rsidRPr="001148C0" w14:paraId="01A23AF3" w14:textId="77777777" w:rsidTr="002B3227">
        <w:tc>
          <w:tcPr>
            <w:tcW w:w="4590" w:type="dxa"/>
            <w:shd w:val="clear" w:color="auto" w:fill="auto"/>
          </w:tcPr>
          <w:p w14:paraId="0E83F9E2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14:paraId="7816114A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4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148C0" w:rsidRPr="001148C0" w14:paraId="473CEED9" w14:textId="77777777" w:rsidTr="002B3227">
        <w:tc>
          <w:tcPr>
            <w:tcW w:w="4590" w:type="dxa"/>
            <w:shd w:val="clear" w:color="auto" w:fill="auto"/>
          </w:tcPr>
          <w:p w14:paraId="47BC2184" w14:textId="77777777" w:rsidR="001148C0" w:rsidRPr="001148C0" w:rsidRDefault="001148C0" w:rsidP="001148C0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เนื่องจากความผันผวนในปริมาณการขายรถยนต์ ซึ่งมีผลต่อราคาขายรถยนต์ในแต่ละช่วงเวลา ทำให้ผู้บริหารต้องใช้ดุลยพินิจในการกำหนดมูลค่าสุทธิที่จะได้รับของสินค้าคงเหลือ โดยการพิจารณาจากการคาดการณ์การซื้อขายในอนาคตประกอบกับโปรแกรมการส่งเสริมการขายต่าง ๆ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  <w:shd w:val="clear" w:color="auto" w:fill="auto"/>
          </w:tcPr>
          <w:p w14:paraId="175EA95C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2593FCA6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3950380F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5583636D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2C8A2D7B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Pr="001148C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4BFF9C34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28184C89" w14:textId="77777777" w:rsidR="001148C0" w:rsidRPr="001148C0" w:rsidRDefault="001148C0" w:rsidP="001148C0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07A3D4D3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285BE6" w14:textId="77777777" w:rsidR="001148C0" w:rsidRPr="001148C0" w:rsidRDefault="001148C0" w:rsidP="001148C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48C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E5A57B4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AE3635D" w14:textId="6993F4DD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48C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C25A21E" w14:textId="7AC93EF3" w:rsidR="002B3227" w:rsidRDefault="002B3227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580D968" w14:textId="0B211844" w:rsidR="002B3227" w:rsidRDefault="002B3227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FACA5FF" w14:textId="77777777" w:rsidR="002B3227" w:rsidRPr="001148C0" w:rsidRDefault="002B3227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067D1D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07B776D3" w14:textId="77777777" w:rsidR="003F13FF" w:rsidRDefault="003F13FF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BE8665D" w14:textId="77777777" w:rsidR="003F13FF" w:rsidRDefault="003F13FF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9EAAE0E" w14:textId="2456402B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B240D5B" w14:textId="77777777" w:rsidR="001148C0" w:rsidRPr="009D3882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01210D5E" w14:textId="77777777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C0A7031" w14:textId="77777777" w:rsidR="001148C0" w:rsidRPr="0032416B" w:rsidRDefault="001148C0" w:rsidP="002B3227">
      <w:pPr>
        <w:pStyle w:val="Default"/>
        <w:jc w:val="thaiDistribute"/>
        <w:rPr>
          <w:rFonts w:ascii="Angsana New" w:eastAsia="Calibri" w:hAnsi="Angsana New" w:cs="Angsana New"/>
        </w:rPr>
      </w:pPr>
    </w:p>
    <w:p w14:paraId="677EE59C" w14:textId="77777777" w:rsidR="001148C0" w:rsidRDefault="001148C0" w:rsidP="002B3227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D4BC8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3B86F0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28B462E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2B4411B7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D68575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6ECB2B3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190591D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79071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22D0FE7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15C7C406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BB7C904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A756B9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2B6E0DB" w14:textId="77777777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br/>
      </w:r>
    </w:p>
    <w:p w14:paraId="1CDD0FBF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E811D27" w14:textId="77777777" w:rsidR="003F13FF" w:rsidRDefault="003F13FF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7B1D239" w14:textId="26240283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2BDACB9F" w14:textId="77777777" w:rsidR="001148C0" w:rsidRPr="003B15F6" w:rsidRDefault="001148C0" w:rsidP="001148C0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3C2505B" w14:textId="77777777" w:rsidR="001148C0" w:rsidRPr="00BC150B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91725F" w14:textId="77777777" w:rsidR="001148C0" w:rsidRPr="00DC7666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76DD9301" w14:textId="77777777" w:rsidR="001148C0" w:rsidRPr="006603EC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D5D8E2B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23C463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C31EFB7" w14:textId="77777777" w:rsidR="001148C0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2C63318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4FADB1AA" w14:textId="77777777" w:rsidR="003F13FF" w:rsidRPr="003F13FF" w:rsidRDefault="003F13FF" w:rsidP="003F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3" w:name="_GoBack"/>
      <w:bookmarkEnd w:id="3"/>
    </w:p>
    <w:p w14:paraId="18A3040D" w14:textId="4A483889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DF2284" w14:textId="77777777" w:rsidR="001148C0" w:rsidRPr="009C4941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4B3BF9D8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6ECAFC8" w14:textId="77777777" w:rsidR="001148C0" w:rsidRPr="009C4941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1205D1A" w14:textId="77777777" w:rsidR="001148C0" w:rsidRPr="009C4941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C4941">
        <w:rPr>
          <w:rFonts w:ascii="Angsana New" w:eastAsia="Calibri" w:hAnsi="Angsana New" w:cs="Angsana New"/>
          <w:sz w:val="30"/>
          <w:szCs w:val="30"/>
          <w:cs/>
        </w:rPr>
        <w:t>อิสระ</w:t>
      </w:r>
    </w:p>
    <w:p w14:paraId="61A0994B" w14:textId="77777777" w:rsidR="001148C0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25ACD5" w14:textId="4D199009" w:rsidR="001148C0" w:rsidRPr="005725BB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C484C">
        <w:rPr>
          <w:rFonts w:ascii="Angsana New" w:eastAsia="Calibri" w:hAnsi="Angsana New" w:cs="Angsana New"/>
          <w:sz w:val="30"/>
          <w:szCs w:val="30"/>
        </w:rPr>
        <w:br/>
      </w:r>
      <w:r w:rsidRPr="005725B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564585E" w14:textId="77777777" w:rsidR="001148C0" w:rsidRPr="003B15F6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59F0B0E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5177EA0F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05B105A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408F0A70" w14:textId="77777777" w:rsidR="001148C0" w:rsidRPr="00BC150B" w:rsidRDefault="001148C0" w:rsidP="001148C0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C150B">
        <w:rPr>
          <w:rFonts w:ascii="Angsana New" w:hAnsi="Angsana New" w:cs="Angsana New"/>
          <w:cs/>
        </w:rPr>
        <w:t>(ณัฐพงศ์ ตันติจัตตานนท์)</w:t>
      </w:r>
    </w:p>
    <w:p w14:paraId="4A9037F1" w14:textId="77777777" w:rsidR="001148C0" w:rsidRPr="00BC150B" w:rsidRDefault="001148C0" w:rsidP="001148C0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C150B">
        <w:rPr>
          <w:rFonts w:ascii="Angsana New" w:hAnsi="Angsana New" w:cs="Angsana New"/>
          <w:cs/>
        </w:rPr>
        <w:t>ผู้สอบบัญชีรับอนุญาต</w:t>
      </w:r>
    </w:p>
    <w:p w14:paraId="19BEE4D5" w14:textId="5819D381" w:rsidR="001148C0" w:rsidRPr="00BC150B" w:rsidRDefault="001148C0" w:rsidP="001148C0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C150B">
        <w:rPr>
          <w:rFonts w:ascii="Angsana New" w:hAnsi="Angsana New" w:cs="Angsana New"/>
          <w:cs/>
        </w:rPr>
        <w:t xml:space="preserve">เลขทะเบียน </w:t>
      </w:r>
      <w:r w:rsidR="00ED3ABA" w:rsidRPr="00ED3ABA">
        <w:rPr>
          <w:rFonts w:ascii="Angsana New" w:hAnsi="Angsana New" w:cs="Angsana New"/>
          <w:lang w:val="en-US"/>
        </w:rPr>
        <w:t>8829</w:t>
      </w:r>
    </w:p>
    <w:p w14:paraId="4B5D6F68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5A87D32E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D62DB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86288D" w14:textId="7EF85F1D" w:rsidR="001148C0" w:rsidRDefault="00ED3ABA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ED3ABA">
        <w:rPr>
          <w:rFonts w:ascii="Angsana New" w:hAnsi="Angsana New" w:cs="Angsana New"/>
          <w:sz w:val="30"/>
          <w:szCs w:val="30"/>
        </w:rPr>
        <w:t>22</w:t>
      </w:r>
      <w:r w:rsidR="001148C0">
        <w:rPr>
          <w:rFonts w:ascii="Angsana New" w:hAnsi="Angsana New" w:cs="Angsana New"/>
          <w:sz w:val="30"/>
          <w:szCs w:val="30"/>
          <w:cs/>
        </w:rPr>
        <w:t xml:space="preserve"> </w:t>
      </w:r>
      <w:r w:rsidR="001148C0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ED3ABA">
        <w:rPr>
          <w:rFonts w:ascii="Angsana New" w:hAnsi="Angsana New" w:cs="Angsana New"/>
          <w:sz w:val="30"/>
          <w:szCs w:val="30"/>
        </w:rPr>
        <w:t>2564</w:t>
      </w:r>
    </w:p>
    <w:p w14:paraId="0F999ED6" w14:textId="2FA0569E" w:rsidR="0049161F" w:rsidRDefault="0049161F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</w:rPr>
      </w:pPr>
    </w:p>
    <w:p w14:paraId="36575DE9" w14:textId="27BE2820" w:rsidR="00BD3D80" w:rsidRPr="00E412BE" w:rsidRDefault="00BD3D80" w:rsidP="003F13F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D3D80" w:rsidRPr="00E412BE" w:rsidSect="003A296E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16611" w14:textId="77777777" w:rsidR="00CB77E0" w:rsidRDefault="00CB77E0">
      <w:r>
        <w:separator/>
      </w:r>
    </w:p>
  </w:endnote>
  <w:endnote w:type="continuationSeparator" w:id="0">
    <w:p w14:paraId="6A56A5E2" w14:textId="77777777" w:rsidR="00CB77E0" w:rsidRDefault="00CB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1789D" w14:textId="1505A3AB" w:rsidR="002B553A" w:rsidRDefault="002B553A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3ABA" w:rsidRPr="00ED3ABA">
      <w:rPr>
        <w:rStyle w:val="PageNumber"/>
        <w:noProof/>
      </w:rPr>
      <w:t>8</w:t>
    </w:r>
    <w:r>
      <w:rPr>
        <w:rStyle w:val="PageNumber"/>
      </w:rPr>
      <w:fldChar w:fldCharType="end"/>
    </w:r>
  </w:p>
  <w:p w14:paraId="4F7CEE9C" w14:textId="77777777" w:rsidR="002B553A" w:rsidRDefault="002B553A" w:rsidP="00061884">
    <w:pPr>
      <w:pStyle w:val="Footer"/>
      <w:ind w:right="360"/>
    </w:pPr>
  </w:p>
  <w:p w14:paraId="06DAACC5" w14:textId="77777777" w:rsidR="002B553A" w:rsidRDefault="002B55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62C32" w14:textId="5F42351A" w:rsidR="002B553A" w:rsidRPr="00D86C19" w:rsidRDefault="002B553A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 w:rsidR="00ED3ABA" w:rsidRPr="00ED3ABA"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9720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DF5149" w14:textId="4A5F68AA" w:rsidR="002B553A" w:rsidRDefault="003F13FF">
        <w:pPr>
          <w:pStyle w:val="Footer"/>
          <w:jc w:val="center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D8B25" w14:textId="6085C48B" w:rsidR="002B553A" w:rsidRPr="00853DEB" w:rsidRDefault="002B553A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ED3ABA" w:rsidRPr="00ED3AB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2B553A" w:rsidRPr="006105F4" w:rsidRDefault="002B553A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FDFF3" w14:textId="12F89781" w:rsidR="002B553A" w:rsidRDefault="002B553A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ED3ABA" w:rsidRPr="00ED3AB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017AF965" w:rsidR="002B553A" w:rsidRDefault="002B553A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F13FF">
      <w:rPr>
        <w:rFonts w:ascii="Angsana New" w:hAnsi="Angsana New"/>
        <w:noProof/>
        <w:sz w:val="30"/>
        <w:szCs w:val="30"/>
      </w:rPr>
      <w:t>ACGt1-Set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C5EC" w14:textId="77777777" w:rsidR="00CB77E0" w:rsidRDefault="00CB77E0">
      <w:r>
        <w:separator/>
      </w:r>
    </w:p>
  </w:footnote>
  <w:footnote w:type="continuationSeparator" w:id="0">
    <w:p w14:paraId="235B3976" w14:textId="77777777" w:rsidR="00CB77E0" w:rsidRDefault="00CB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E7D84" w14:textId="77777777" w:rsidR="002B553A" w:rsidRDefault="002B553A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CB2180D" w14:textId="77777777" w:rsidR="002B553A" w:rsidRDefault="002B553A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0751A888" w14:textId="77777777" w:rsidR="002B553A" w:rsidRDefault="002B553A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2BB1BFB" w14:textId="77777777" w:rsidR="002B553A" w:rsidRPr="001E4815" w:rsidRDefault="002B553A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21DA2" w14:textId="77777777" w:rsidR="002B553A" w:rsidRPr="00FB488D" w:rsidRDefault="002B553A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31179995" w14:textId="77777777" w:rsidR="002B553A" w:rsidRPr="00FB488D" w:rsidRDefault="002B553A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716BB8C6" w14:textId="77777777" w:rsidR="002B553A" w:rsidRPr="00FB488D" w:rsidRDefault="002B553A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90E34" w14:textId="77777777" w:rsidR="002B553A" w:rsidRPr="001E4815" w:rsidRDefault="002B553A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78280F5" w14:textId="77777777" w:rsidR="002B553A" w:rsidRDefault="002B553A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EADE5" w14:textId="53040C2A" w:rsidR="002B553A" w:rsidRPr="003F13FF" w:rsidRDefault="002B553A" w:rsidP="003F1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7"/>
  </w:num>
  <w:num w:numId="14">
    <w:abstractNumId w:val="23"/>
  </w:num>
  <w:num w:numId="15">
    <w:abstractNumId w:val="26"/>
  </w:num>
  <w:num w:numId="16">
    <w:abstractNumId w:val="24"/>
  </w:num>
  <w:num w:numId="17">
    <w:abstractNumId w:val="27"/>
  </w:num>
  <w:num w:numId="18">
    <w:abstractNumId w:val="11"/>
  </w:num>
  <w:num w:numId="19">
    <w:abstractNumId w:val="34"/>
  </w:num>
  <w:num w:numId="20">
    <w:abstractNumId w:val="14"/>
  </w:num>
  <w:num w:numId="21">
    <w:abstractNumId w:val="22"/>
  </w:num>
  <w:num w:numId="22">
    <w:abstractNumId w:val="32"/>
  </w:num>
  <w:num w:numId="23">
    <w:abstractNumId w:val="19"/>
  </w:num>
  <w:num w:numId="24">
    <w:abstractNumId w:val="31"/>
  </w:num>
  <w:num w:numId="25">
    <w:abstractNumId w:val="13"/>
  </w:num>
  <w:num w:numId="26">
    <w:abstractNumId w:val="15"/>
  </w:num>
  <w:num w:numId="27">
    <w:abstractNumId w:val="33"/>
  </w:num>
  <w:num w:numId="28">
    <w:abstractNumId w:val="39"/>
  </w:num>
  <w:num w:numId="29">
    <w:abstractNumId w:val="18"/>
  </w:num>
  <w:num w:numId="30">
    <w:abstractNumId w:val="40"/>
  </w:num>
  <w:num w:numId="31">
    <w:abstractNumId w:val="17"/>
  </w:num>
  <w:num w:numId="32">
    <w:abstractNumId w:val="21"/>
  </w:num>
  <w:num w:numId="33">
    <w:abstractNumId w:val="12"/>
  </w:num>
  <w:num w:numId="34">
    <w:abstractNumId w:val="35"/>
  </w:num>
  <w:num w:numId="35">
    <w:abstractNumId w:val="30"/>
  </w:num>
  <w:num w:numId="36">
    <w:abstractNumId w:val="28"/>
  </w:num>
  <w:num w:numId="37">
    <w:abstractNumId w:val="36"/>
  </w:num>
  <w:num w:numId="38">
    <w:abstractNumId w:val="16"/>
  </w:num>
  <w:num w:numId="39">
    <w:abstractNumId w:val="41"/>
  </w:num>
  <w:num w:numId="40">
    <w:abstractNumId w:val="10"/>
  </w:num>
  <w:num w:numId="41">
    <w:abstractNumId w:val="42"/>
  </w:num>
  <w:num w:numId="42">
    <w:abstractNumId w:val="29"/>
  </w:num>
  <w:num w:numId="43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5E91"/>
    <w:rsid w:val="0000625C"/>
    <w:rsid w:val="00006406"/>
    <w:rsid w:val="000064EF"/>
    <w:rsid w:val="00006A85"/>
    <w:rsid w:val="0000763E"/>
    <w:rsid w:val="00007C2F"/>
    <w:rsid w:val="00010FAB"/>
    <w:rsid w:val="0001125B"/>
    <w:rsid w:val="00013D09"/>
    <w:rsid w:val="0001453B"/>
    <w:rsid w:val="00014D70"/>
    <w:rsid w:val="00014F2A"/>
    <w:rsid w:val="00015075"/>
    <w:rsid w:val="00015351"/>
    <w:rsid w:val="0001540F"/>
    <w:rsid w:val="00016221"/>
    <w:rsid w:val="000162DF"/>
    <w:rsid w:val="00016396"/>
    <w:rsid w:val="00017542"/>
    <w:rsid w:val="00017BB1"/>
    <w:rsid w:val="00020849"/>
    <w:rsid w:val="000209FC"/>
    <w:rsid w:val="00022A4D"/>
    <w:rsid w:val="0002302B"/>
    <w:rsid w:val="000236D1"/>
    <w:rsid w:val="00025237"/>
    <w:rsid w:val="00026990"/>
    <w:rsid w:val="00026A0A"/>
    <w:rsid w:val="000270BE"/>
    <w:rsid w:val="00027261"/>
    <w:rsid w:val="0002781B"/>
    <w:rsid w:val="000313A1"/>
    <w:rsid w:val="00031EEC"/>
    <w:rsid w:val="00032861"/>
    <w:rsid w:val="00033891"/>
    <w:rsid w:val="00033C99"/>
    <w:rsid w:val="0003429A"/>
    <w:rsid w:val="000345BD"/>
    <w:rsid w:val="00034A38"/>
    <w:rsid w:val="00034EEB"/>
    <w:rsid w:val="000358C3"/>
    <w:rsid w:val="00035FFE"/>
    <w:rsid w:val="00036E70"/>
    <w:rsid w:val="00036EB8"/>
    <w:rsid w:val="00037198"/>
    <w:rsid w:val="00037254"/>
    <w:rsid w:val="000379F3"/>
    <w:rsid w:val="00040025"/>
    <w:rsid w:val="00041020"/>
    <w:rsid w:val="00041F76"/>
    <w:rsid w:val="0004224C"/>
    <w:rsid w:val="000429FB"/>
    <w:rsid w:val="000434A8"/>
    <w:rsid w:val="00043ADB"/>
    <w:rsid w:val="00043B68"/>
    <w:rsid w:val="00045798"/>
    <w:rsid w:val="00045A7E"/>
    <w:rsid w:val="00045A96"/>
    <w:rsid w:val="0004764E"/>
    <w:rsid w:val="00050380"/>
    <w:rsid w:val="00050499"/>
    <w:rsid w:val="00050B7F"/>
    <w:rsid w:val="00052199"/>
    <w:rsid w:val="000521F3"/>
    <w:rsid w:val="0005240A"/>
    <w:rsid w:val="00052722"/>
    <w:rsid w:val="00052ACD"/>
    <w:rsid w:val="0005654F"/>
    <w:rsid w:val="000565CE"/>
    <w:rsid w:val="00056D87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A19"/>
    <w:rsid w:val="00065E8C"/>
    <w:rsid w:val="00066585"/>
    <w:rsid w:val="00067194"/>
    <w:rsid w:val="000673F5"/>
    <w:rsid w:val="0006755D"/>
    <w:rsid w:val="00067A1C"/>
    <w:rsid w:val="00067CAF"/>
    <w:rsid w:val="00070B39"/>
    <w:rsid w:val="00070DE2"/>
    <w:rsid w:val="00071F0A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2644"/>
    <w:rsid w:val="000B2897"/>
    <w:rsid w:val="000B4B60"/>
    <w:rsid w:val="000B4EF0"/>
    <w:rsid w:val="000B56C8"/>
    <w:rsid w:val="000B5E44"/>
    <w:rsid w:val="000B773D"/>
    <w:rsid w:val="000C0677"/>
    <w:rsid w:val="000C0B39"/>
    <w:rsid w:val="000C19DA"/>
    <w:rsid w:val="000C1E38"/>
    <w:rsid w:val="000C1E5E"/>
    <w:rsid w:val="000C232F"/>
    <w:rsid w:val="000C293D"/>
    <w:rsid w:val="000C476D"/>
    <w:rsid w:val="000C47CE"/>
    <w:rsid w:val="000C4923"/>
    <w:rsid w:val="000C4FB4"/>
    <w:rsid w:val="000C58A4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7FC"/>
    <w:rsid w:val="000D6312"/>
    <w:rsid w:val="000D6CDD"/>
    <w:rsid w:val="000D6D63"/>
    <w:rsid w:val="000D6FD8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1567"/>
    <w:rsid w:val="000F15CB"/>
    <w:rsid w:val="000F1736"/>
    <w:rsid w:val="000F191E"/>
    <w:rsid w:val="000F2483"/>
    <w:rsid w:val="000F2555"/>
    <w:rsid w:val="000F3A0E"/>
    <w:rsid w:val="000F43C6"/>
    <w:rsid w:val="000F4764"/>
    <w:rsid w:val="000F496A"/>
    <w:rsid w:val="000F4F57"/>
    <w:rsid w:val="000F517B"/>
    <w:rsid w:val="000F5543"/>
    <w:rsid w:val="000F5EB0"/>
    <w:rsid w:val="000F65D5"/>
    <w:rsid w:val="000F687A"/>
    <w:rsid w:val="000F74E4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F22"/>
    <w:rsid w:val="00105D57"/>
    <w:rsid w:val="0010665A"/>
    <w:rsid w:val="001067A0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4216"/>
    <w:rsid w:val="001148C0"/>
    <w:rsid w:val="001151EA"/>
    <w:rsid w:val="001158F6"/>
    <w:rsid w:val="00115D13"/>
    <w:rsid w:val="00116D1F"/>
    <w:rsid w:val="00116FE1"/>
    <w:rsid w:val="0012112B"/>
    <w:rsid w:val="001218F7"/>
    <w:rsid w:val="00122057"/>
    <w:rsid w:val="00123809"/>
    <w:rsid w:val="00123835"/>
    <w:rsid w:val="00123F51"/>
    <w:rsid w:val="001262DB"/>
    <w:rsid w:val="0012704B"/>
    <w:rsid w:val="00127B83"/>
    <w:rsid w:val="00127CDB"/>
    <w:rsid w:val="001301FA"/>
    <w:rsid w:val="00130D04"/>
    <w:rsid w:val="001321BD"/>
    <w:rsid w:val="001322FF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217A"/>
    <w:rsid w:val="00152642"/>
    <w:rsid w:val="0015282D"/>
    <w:rsid w:val="001531C2"/>
    <w:rsid w:val="0015362C"/>
    <w:rsid w:val="00153BF7"/>
    <w:rsid w:val="00153D11"/>
    <w:rsid w:val="00154059"/>
    <w:rsid w:val="00154B96"/>
    <w:rsid w:val="00155D73"/>
    <w:rsid w:val="00155F80"/>
    <w:rsid w:val="001561DC"/>
    <w:rsid w:val="00156874"/>
    <w:rsid w:val="0015717C"/>
    <w:rsid w:val="00160259"/>
    <w:rsid w:val="001621C1"/>
    <w:rsid w:val="00162C0B"/>
    <w:rsid w:val="001630F9"/>
    <w:rsid w:val="001641BB"/>
    <w:rsid w:val="001641BC"/>
    <w:rsid w:val="0016459F"/>
    <w:rsid w:val="00164B1B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ED4"/>
    <w:rsid w:val="00172A3B"/>
    <w:rsid w:val="00172B4E"/>
    <w:rsid w:val="00173830"/>
    <w:rsid w:val="00173BA5"/>
    <w:rsid w:val="00173D16"/>
    <w:rsid w:val="00173FB5"/>
    <w:rsid w:val="0017415E"/>
    <w:rsid w:val="00174994"/>
    <w:rsid w:val="00174C0F"/>
    <w:rsid w:val="00176A3F"/>
    <w:rsid w:val="00177B30"/>
    <w:rsid w:val="00181EEC"/>
    <w:rsid w:val="001821DC"/>
    <w:rsid w:val="00182F67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F8F"/>
    <w:rsid w:val="00197540"/>
    <w:rsid w:val="001A00F5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102"/>
    <w:rsid w:val="001A520D"/>
    <w:rsid w:val="001A5952"/>
    <w:rsid w:val="001A5A02"/>
    <w:rsid w:val="001A6023"/>
    <w:rsid w:val="001A6E83"/>
    <w:rsid w:val="001A7722"/>
    <w:rsid w:val="001B025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B4F"/>
    <w:rsid w:val="001C167F"/>
    <w:rsid w:val="001C1951"/>
    <w:rsid w:val="001C19D0"/>
    <w:rsid w:val="001C1F0F"/>
    <w:rsid w:val="001C24C6"/>
    <w:rsid w:val="001C25D4"/>
    <w:rsid w:val="001C3DA5"/>
    <w:rsid w:val="001C3DB7"/>
    <w:rsid w:val="001C4111"/>
    <w:rsid w:val="001C4565"/>
    <w:rsid w:val="001C5569"/>
    <w:rsid w:val="001C57CE"/>
    <w:rsid w:val="001C6320"/>
    <w:rsid w:val="001C69B9"/>
    <w:rsid w:val="001C6CC2"/>
    <w:rsid w:val="001C7840"/>
    <w:rsid w:val="001D0C25"/>
    <w:rsid w:val="001D1E7D"/>
    <w:rsid w:val="001D1FEB"/>
    <w:rsid w:val="001D26FC"/>
    <w:rsid w:val="001D2B12"/>
    <w:rsid w:val="001D2EA1"/>
    <w:rsid w:val="001D3F68"/>
    <w:rsid w:val="001D471F"/>
    <w:rsid w:val="001D475A"/>
    <w:rsid w:val="001D4BC8"/>
    <w:rsid w:val="001D4BFF"/>
    <w:rsid w:val="001D5F63"/>
    <w:rsid w:val="001D6024"/>
    <w:rsid w:val="001D6C83"/>
    <w:rsid w:val="001D7B9D"/>
    <w:rsid w:val="001E1D3D"/>
    <w:rsid w:val="001E23ED"/>
    <w:rsid w:val="001E31D6"/>
    <w:rsid w:val="001E4815"/>
    <w:rsid w:val="001E57D1"/>
    <w:rsid w:val="001E5EB1"/>
    <w:rsid w:val="001E6718"/>
    <w:rsid w:val="001E692E"/>
    <w:rsid w:val="001E737A"/>
    <w:rsid w:val="001E7733"/>
    <w:rsid w:val="001F09E2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69B1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B0B"/>
    <w:rsid w:val="00204B6A"/>
    <w:rsid w:val="00204CE3"/>
    <w:rsid w:val="00205E8A"/>
    <w:rsid w:val="00205F5D"/>
    <w:rsid w:val="00206D3E"/>
    <w:rsid w:val="00206DEA"/>
    <w:rsid w:val="00207C1C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910"/>
    <w:rsid w:val="00214941"/>
    <w:rsid w:val="00216018"/>
    <w:rsid w:val="002160CB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8C6"/>
    <w:rsid w:val="00225CD5"/>
    <w:rsid w:val="002264C7"/>
    <w:rsid w:val="00230A1C"/>
    <w:rsid w:val="00230A8D"/>
    <w:rsid w:val="0023212A"/>
    <w:rsid w:val="002322E0"/>
    <w:rsid w:val="002322F4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895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7131"/>
    <w:rsid w:val="00247805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65C0"/>
    <w:rsid w:val="0025778A"/>
    <w:rsid w:val="0026031F"/>
    <w:rsid w:val="00260ED7"/>
    <w:rsid w:val="00261221"/>
    <w:rsid w:val="0026129B"/>
    <w:rsid w:val="00261461"/>
    <w:rsid w:val="00262719"/>
    <w:rsid w:val="00262DF8"/>
    <w:rsid w:val="00262F12"/>
    <w:rsid w:val="002646BE"/>
    <w:rsid w:val="00264E9A"/>
    <w:rsid w:val="0026519C"/>
    <w:rsid w:val="00265B3A"/>
    <w:rsid w:val="00265CDD"/>
    <w:rsid w:val="0026626E"/>
    <w:rsid w:val="002673AE"/>
    <w:rsid w:val="002710D0"/>
    <w:rsid w:val="00272141"/>
    <w:rsid w:val="00272794"/>
    <w:rsid w:val="00272AEF"/>
    <w:rsid w:val="00273020"/>
    <w:rsid w:val="002745DF"/>
    <w:rsid w:val="00275300"/>
    <w:rsid w:val="00276B6C"/>
    <w:rsid w:val="002805F5"/>
    <w:rsid w:val="0028067C"/>
    <w:rsid w:val="002807BD"/>
    <w:rsid w:val="002814C9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F39"/>
    <w:rsid w:val="00293036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E2B"/>
    <w:rsid w:val="002A2F25"/>
    <w:rsid w:val="002A3852"/>
    <w:rsid w:val="002A3E73"/>
    <w:rsid w:val="002A434A"/>
    <w:rsid w:val="002A7019"/>
    <w:rsid w:val="002A7336"/>
    <w:rsid w:val="002A734C"/>
    <w:rsid w:val="002A7AD1"/>
    <w:rsid w:val="002A7B68"/>
    <w:rsid w:val="002B0E1C"/>
    <w:rsid w:val="002B0E9E"/>
    <w:rsid w:val="002B1F9F"/>
    <w:rsid w:val="002B3021"/>
    <w:rsid w:val="002B3191"/>
    <w:rsid w:val="002B3227"/>
    <w:rsid w:val="002B3B0D"/>
    <w:rsid w:val="002B3B5E"/>
    <w:rsid w:val="002B48A7"/>
    <w:rsid w:val="002B4C06"/>
    <w:rsid w:val="002B4D3B"/>
    <w:rsid w:val="002B4D4B"/>
    <w:rsid w:val="002B553A"/>
    <w:rsid w:val="002B58A4"/>
    <w:rsid w:val="002B79C7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5CA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2E14"/>
    <w:rsid w:val="002E3673"/>
    <w:rsid w:val="002E3747"/>
    <w:rsid w:val="002E3F71"/>
    <w:rsid w:val="002E5037"/>
    <w:rsid w:val="002E57A5"/>
    <w:rsid w:val="002E6E2A"/>
    <w:rsid w:val="002E6EBC"/>
    <w:rsid w:val="002F08F4"/>
    <w:rsid w:val="002F1641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6BC4"/>
    <w:rsid w:val="002F6E54"/>
    <w:rsid w:val="002F70EE"/>
    <w:rsid w:val="002F7BCF"/>
    <w:rsid w:val="002F7CF1"/>
    <w:rsid w:val="0030005B"/>
    <w:rsid w:val="00300557"/>
    <w:rsid w:val="00301EF2"/>
    <w:rsid w:val="003022CA"/>
    <w:rsid w:val="0030241D"/>
    <w:rsid w:val="00302D16"/>
    <w:rsid w:val="003039E5"/>
    <w:rsid w:val="00303D38"/>
    <w:rsid w:val="00304AAC"/>
    <w:rsid w:val="00304FED"/>
    <w:rsid w:val="00305B27"/>
    <w:rsid w:val="00305B55"/>
    <w:rsid w:val="00306006"/>
    <w:rsid w:val="00306602"/>
    <w:rsid w:val="00307023"/>
    <w:rsid w:val="00307B04"/>
    <w:rsid w:val="00307B53"/>
    <w:rsid w:val="00307B83"/>
    <w:rsid w:val="00307D32"/>
    <w:rsid w:val="00310892"/>
    <w:rsid w:val="00310AFA"/>
    <w:rsid w:val="00311BEA"/>
    <w:rsid w:val="00312575"/>
    <w:rsid w:val="00312623"/>
    <w:rsid w:val="00313B02"/>
    <w:rsid w:val="00314167"/>
    <w:rsid w:val="0031503D"/>
    <w:rsid w:val="003157B9"/>
    <w:rsid w:val="003159AC"/>
    <w:rsid w:val="00315A75"/>
    <w:rsid w:val="003163C0"/>
    <w:rsid w:val="0031751D"/>
    <w:rsid w:val="00320F77"/>
    <w:rsid w:val="00321EAE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755"/>
    <w:rsid w:val="00330A81"/>
    <w:rsid w:val="00331DA9"/>
    <w:rsid w:val="0033217D"/>
    <w:rsid w:val="00332341"/>
    <w:rsid w:val="0033265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D39"/>
    <w:rsid w:val="00351EC0"/>
    <w:rsid w:val="00352A6F"/>
    <w:rsid w:val="003533D6"/>
    <w:rsid w:val="003541EA"/>
    <w:rsid w:val="003554F4"/>
    <w:rsid w:val="00355759"/>
    <w:rsid w:val="00355861"/>
    <w:rsid w:val="00355FE1"/>
    <w:rsid w:val="00356DF5"/>
    <w:rsid w:val="00356E06"/>
    <w:rsid w:val="00361067"/>
    <w:rsid w:val="00361087"/>
    <w:rsid w:val="00363750"/>
    <w:rsid w:val="003647B1"/>
    <w:rsid w:val="00364D23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C56"/>
    <w:rsid w:val="003772C3"/>
    <w:rsid w:val="00377A2E"/>
    <w:rsid w:val="00381865"/>
    <w:rsid w:val="003819BD"/>
    <w:rsid w:val="003822B0"/>
    <w:rsid w:val="00382552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FFB"/>
    <w:rsid w:val="003940CF"/>
    <w:rsid w:val="00394738"/>
    <w:rsid w:val="00395CDF"/>
    <w:rsid w:val="00395F2D"/>
    <w:rsid w:val="003965D2"/>
    <w:rsid w:val="00396E41"/>
    <w:rsid w:val="003A0402"/>
    <w:rsid w:val="003A0792"/>
    <w:rsid w:val="003A0B2D"/>
    <w:rsid w:val="003A14A3"/>
    <w:rsid w:val="003A1E1D"/>
    <w:rsid w:val="003A2392"/>
    <w:rsid w:val="003A28EB"/>
    <w:rsid w:val="003A296E"/>
    <w:rsid w:val="003A34F7"/>
    <w:rsid w:val="003A3555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3378"/>
    <w:rsid w:val="003B45EB"/>
    <w:rsid w:val="003B52E9"/>
    <w:rsid w:val="003B587F"/>
    <w:rsid w:val="003B59C9"/>
    <w:rsid w:val="003B5F19"/>
    <w:rsid w:val="003B6064"/>
    <w:rsid w:val="003B64F7"/>
    <w:rsid w:val="003B69E1"/>
    <w:rsid w:val="003B75A0"/>
    <w:rsid w:val="003B78E9"/>
    <w:rsid w:val="003B7F49"/>
    <w:rsid w:val="003C0667"/>
    <w:rsid w:val="003C0697"/>
    <w:rsid w:val="003C0940"/>
    <w:rsid w:val="003C13E3"/>
    <w:rsid w:val="003C1566"/>
    <w:rsid w:val="003C3961"/>
    <w:rsid w:val="003C3B06"/>
    <w:rsid w:val="003C594C"/>
    <w:rsid w:val="003C6CD7"/>
    <w:rsid w:val="003C7386"/>
    <w:rsid w:val="003C7500"/>
    <w:rsid w:val="003C771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87C"/>
    <w:rsid w:val="003E288D"/>
    <w:rsid w:val="003E370E"/>
    <w:rsid w:val="003E552D"/>
    <w:rsid w:val="003E55B1"/>
    <w:rsid w:val="003E59FD"/>
    <w:rsid w:val="003E69E0"/>
    <w:rsid w:val="003E6F87"/>
    <w:rsid w:val="003E7253"/>
    <w:rsid w:val="003F06DB"/>
    <w:rsid w:val="003F124A"/>
    <w:rsid w:val="003F13FF"/>
    <w:rsid w:val="003F3AC6"/>
    <w:rsid w:val="003F3F82"/>
    <w:rsid w:val="003F41F7"/>
    <w:rsid w:val="003F5B8F"/>
    <w:rsid w:val="003F5F0C"/>
    <w:rsid w:val="003F6157"/>
    <w:rsid w:val="003F6823"/>
    <w:rsid w:val="003F6AC4"/>
    <w:rsid w:val="003F7D93"/>
    <w:rsid w:val="0040064D"/>
    <w:rsid w:val="00400ED9"/>
    <w:rsid w:val="00401456"/>
    <w:rsid w:val="004014DB"/>
    <w:rsid w:val="00401851"/>
    <w:rsid w:val="00401C7B"/>
    <w:rsid w:val="004030FA"/>
    <w:rsid w:val="004036AB"/>
    <w:rsid w:val="00405279"/>
    <w:rsid w:val="00405AD8"/>
    <w:rsid w:val="004065AD"/>
    <w:rsid w:val="0040700B"/>
    <w:rsid w:val="00407B78"/>
    <w:rsid w:val="00410116"/>
    <w:rsid w:val="0041044A"/>
    <w:rsid w:val="004104E2"/>
    <w:rsid w:val="004121CB"/>
    <w:rsid w:val="00413AF5"/>
    <w:rsid w:val="004140DE"/>
    <w:rsid w:val="00414A2E"/>
    <w:rsid w:val="00414CF6"/>
    <w:rsid w:val="00416797"/>
    <w:rsid w:val="00416DD0"/>
    <w:rsid w:val="00416F4F"/>
    <w:rsid w:val="00417044"/>
    <w:rsid w:val="004178B7"/>
    <w:rsid w:val="004200B6"/>
    <w:rsid w:val="00420488"/>
    <w:rsid w:val="00420534"/>
    <w:rsid w:val="00421436"/>
    <w:rsid w:val="00421D26"/>
    <w:rsid w:val="00421E77"/>
    <w:rsid w:val="00422DE4"/>
    <w:rsid w:val="00423496"/>
    <w:rsid w:val="004239FB"/>
    <w:rsid w:val="00423C22"/>
    <w:rsid w:val="00425CC2"/>
    <w:rsid w:val="004268CF"/>
    <w:rsid w:val="0042695D"/>
    <w:rsid w:val="004276E7"/>
    <w:rsid w:val="00427D18"/>
    <w:rsid w:val="00430D23"/>
    <w:rsid w:val="004312C0"/>
    <w:rsid w:val="00431D47"/>
    <w:rsid w:val="00431FA2"/>
    <w:rsid w:val="0043213F"/>
    <w:rsid w:val="00432238"/>
    <w:rsid w:val="00435527"/>
    <w:rsid w:val="00435AAD"/>
    <w:rsid w:val="00435F32"/>
    <w:rsid w:val="00436074"/>
    <w:rsid w:val="00436BD0"/>
    <w:rsid w:val="0043786C"/>
    <w:rsid w:val="00437BAF"/>
    <w:rsid w:val="00437E09"/>
    <w:rsid w:val="00440483"/>
    <w:rsid w:val="004409C8"/>
    <w:rsid w:val="00441207"/>
    <w:rsid w:val="00441B34"/>
    <w:rsid w:val="00442D9F"/>
    <w:rsid w:val="0044325B"/>
    <w:rsid w:val="00443DA7"/>
    <w:rsid w:val="00444487"/>
    <w:rsid w:val="00444704"/>
    <w:rsid w:val="00445A0E"/>
    <w:rsid w:val="00446A99"/>
    <w:rsid w:val="00447068"/>
    <w:rsid w:val="00447CED"/>
    <w:rsid w:val="00450EDF"/>
    <w:rsid w:val="00451880"/>
    <w:rsid w:val="00451C86"/>
    <w:rsid w:val="00451D98"/>
    <w:rsid w:val="00452D16"/>
    <w:rsid w:val="00453A1A"/>
    <w:rsid w:val="00453D35"/>
    <w:rsid w:val="00453D65"/>
    <w:rsid w:val="00454C4D"/>
    <w:rsid w:val="004553D2"/>
    <w:rsid w:val="004554A5"/>
    <w:rsid w:val="004555D1"/>
    <w:rsid w:val="00455FE2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7031"/>
    <w:rsid w:val="0046731A"/>
    <w:rsid w:val="0046766A"/>
    <w:rsid w:val="00467EBB"/>
    <w:rsid w:val="00471DD3"/>
    <w:rsid w:val="00472895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96B"/>
    <w:rsid w:val="00477A13"/>
    <w:rsid w:val="00480556"/>
    <w:rsid w:val="0048057E"/>
    <w:rsid w:val="00482B3A"/>
    <w:rsid w:val="00482B76"/>
    <w:rsid w:val="00482EB7"/>
    <w:rsid w:val="00483A9F"/>
    <w:rsid w:val="00484162"/>
    <w:rsid w:val="004850D5"/>
    <w:rsid w:val="00485C8E"/>
    <w:rsid w:val="00486814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B57"/>
    <w:rsid w:val="004A4E44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C01CB"/>
    <w:rsid w:val="004C079F"/>
    <w:rsid w:val="004C08BB"/>
    <w:rsid w:val="004C09CC"/>
    <w:rsid w:val="004C0B0A"/>
    <w:rsid w:val="004C1C96"/>
    <w:rsid w:val="004C2D73"/>
    <w:rsid w:val="004C2ED3"/>
    <w:rsid w:val="004C332B"/>
    <w:rsid w:val="004C36EB"/>
    <w:rsid w:val="004C3C7A"/>
    <w:rsid w:val="004C3F8D"/>
    <w:rsid w:val="004C4BBF"/>
    <w:rsid w:val="004C4CA5"/>
    <w:rsid w:val="004C53A7"/>
    <w:rsid w:val="004C6082"/>
    <w:rsid w:val="004C700C"/>
    <w:rsid w:val="004C7283"/>
    <w:rsid w:val="004C73EA"/>
    <w:rsid w:val="004C7B0A"/>
    <w:rsid w:val="004D0BB9"/>
    <w:rsid w:val="004D13FC"/>
    <w:rsid w:val="004D1EB7"/>
    <w:rsid w:val="004D26FB"/>
    <w:rsid w:val="004D455C"/>
    <w:rsid w:val="004D482F"/>
    <w:rsid w:val="004D5751"/>
    <w:rsid w:val="004D6448"/>
    <w:rsid w:val="004D6E20"/>
    <w:rsid w:val="004D75C3"/>
    <w:rsid w:val="004E1281"/>
    <w:rsid w:val="004E18B5"/>
    <w:rsid w:val="004E1F08"/>
    <w:rsid w:val="004E2283"/>
    <w:rsid w:val="004E3AF9"/>
    <w:rsid w:val="004E3C19"/>
    <w:rsid w:val="004E4CA3"/>
    <w:rsid w:val="004E4CE0"/>
    <w:rsid w:val="004E57DB"/>
    <w:rsid w:val="004E62BB"/>
    <w:rsid w:val="004E6C4D"/>
    <w:rsid w:val="004E6D67"/>
    <w:rsid w:val="004E70E8"/>
    <w:rsid w:val="004E75EC"/>
    <w:rsid w:val="004F0D67"/>
    <w:rsid w:val="004F104C"/>
    <w:rsid w:val="004F1D0B"/>
    <w:rsid w:val="004F2316"/>
    <w:rsid w:val="004F24B4"/>
    <w:rsid w:val="004F29BC"/>
    <w:rsid w:val="004F2DC7"/>
    <w:rsid w:val="004F330E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773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D04"/>
    <w:rsid w:val="00506893"/>
    <w:rsid w:val="005069B9"/>
    <w:rsid w:val="00506D78"/>
    <w:rsid w:val="0050745C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FB6"/>
    <w:rsid w:val="00514622"/>
    <w:rsid w:val="00515569"/>
    <w:rsid w:val="00515DE0"/>
    <w:rsid w:val="00516707"/>
    <w:rsid w:val="00516DCC"/>
    <w:rsid w:val="005177DC"/>
    <w:rsid w:val="00517D59"/>
    <w:rsid w:val="0052018A"/>
    <w:rsid w:val="00520C7D"/>
    <w:rsid w:val="00521089"/>
    <w:rsid w:val="005214B7"/>
    <w:rsid w:val="00521E58"/>
    <w:rsid w:val="00522AA7"/>
    <w:rsid w:val="00522FCD"/>
    <w:rsid w:val="0052301A"/>
    <w:rsid w:val="00523932"/>
    <w:rsid w:val="005240F2"/>
    <w:rsid w:val="005240FA"/>
    <w:rsid w:val="0052428C"/>
    <w:rsid w:val="0052486B"/>
    <w:rsid w:val="00524A4E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1403"/>
    <w:rsid w:val="00541465"/>
    <w:rsid w:val="005414A8"/>
    <w:rsid w:val="00542B02"/>
    <w:rsid w:val="00542F48"/>
    <w:rsid w:val="005431E7"/>
    <w:rsid w:val="00543E18"/>
    <w:rsid w:val="00543E9B"/>
    <w:rsid w:val="0054481A"/>
    <w:rsid w:val="0054542E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61EC"/>
    <w:rsid w:val="00556849"/>
    <w:rsid w:val="00556C33"/>
    <w:rsid w:val="00556C38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649A"/>
    <w:rsid w:val="005668B3"/>
    <w:rsid w:val="00566BDB"/>
    <w:rsid w:val="00566DE1"/>
    <w:rsid w:val="00566F21"/>
    <w:rsid w:val="00567067"/>
    <w:rsid w:val="005701C5"/>
    <w:rsid w:val="005705E3"/>
    <w:rsid w:val="00570668"/>
    <w:rsid w:val="005708C2"/>
    <w:rsid w:val="00570A1A"/>
    <w:rsid w:val="00571050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B62"/>
    <w:rsid w:val="00587A7F"/>
    <w:rsid w:val="00587B9D"/>
    <w:rsid w:val="00587F19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8A2"/>
    <w:rsid w:val="005C7E59"/>
    <w:rsid w:val="005D00E7"/>
    <w:rsid w:val="005D0500"/>
    <w:rsid w:val="005D0548"/>
    <w:rsid w:val="005D08C2"/>
    <w:rsid w:val="005D13D3"/>
    <w:rsid w:val="005D2812"/>
    <w:rsid w:val="005D2946"/>
    <w:rsid w:val="005D2A88"/>
    <w:rsid w:val="005D3D9A"/>
    <w:rsid w:val="005D4D0A"/>
    <w:rsid w:val="005D5060"/>
    <w:rsid w:val="005D5B68"/>
    <w:rsid w:val="005D5E62"/>
    <w:rsid w:val="005D645D"/>
    <w:rsid w:val="005D6842"/>
    <w:rsid w:val="005D7585"/>
    <w:rsid w:val="005D7C47"/>
    <w:rsid w:val="005D7F0B"/>
    <w:rsid w:val="005E0025"/>
    <w:rsid w:val="005E0420"/>
    <w:rsid w:val="005E1412"/>
    <w:rsid w:val="005E2EDA"/>
    <w:rsid w:val="005E3D1D"/>
    <w:rsid w:val="005E3D4F"/>
    <w:rsid w:val="005E48C3"/>
    <w:rsid w:val="005E625D"/>
    <w:rsid w:val="005E6D00"/>
    <w:rsid w:val="005E73B8"/>
    <w:rsid w:val="005F1431"/>
    <w:rsid w:val="005F14B1"/>
    <w:rsid w:val="005F2278"/>
    <w:rsid w:val="005F246A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72F"/>
    <w:rsid w:val="00602D14"/>
    <w:rsid w:val="00603725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CE5"/>
    <w:rsid w:val="00614DFF"/>
    <w:rsid w:val="00615220"/>
    <w:rsid w:val="00615749"/>
    <w:rsid w:val="00615C2B"/>
    <w:rsid w:val="0061741C"/>
    <w:rsid w:val="0061769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1E4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4024A"/>
    <w:rsid w:val="006416C1"/>
    <w:rsid w:val="006417D2"/>
    <w:rsid w:val="006418C1"/>
    <w:rsid w:val="00643E0F"/>
    <w:rsid w:val="0064408C"/>
    <w:rsid w:val="00644123"/>
    <w:rsid w:val="006453F6"/>
    <w:rsid w:val="00645952"/>
    <w:rsid w:val="00647561"/>
    <w:rsid w:val="006503C9"/>
    <w:rsid w:val="00650A0F"/>
    <w:rsid w:val="00651644"/>
    <w:rsid w:val="006519BA"/>
    <w:rsid w:val="00651BB0"/>
    <w:rsid w:val="006527C9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664"/>
    <w:rsid w:val="006617F6"/>
    <w:rsid w:val="00661C89"/>
    <w:rsid w:val="00662851"/>
    <w:rsid w:val="00662B05"/>
    <w:rsid w:val="00662F73"/>
    <w:rsid w:val="00663023"/>
    <w:rsid w:val="00663568"/>
    <w:rsid w:val="00663903"/>
    <w:rsid w:val="00663AE0"/>
    <w:rsid w:val="00663C29"/>
    <w:rsid w:val="00664997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346A"/>
    <w:rsid w:val="00673AF0"/>
    <w:rsid w:val="006740C8"/>
    <w:rsid w:val="00675253"/>
    <w:rsid w:val="00675434"/>
    <w:rsid w:val="00676734"/>
    <w:rsid w:val="00676F54"/>
    <w:rsid w:val="00677039"/>
    <w:rsid w:val="00677101"/>
    <w:rsid w:val="006777E9"/>
    <w:rsid w:val="006804DA"/>
    <w:rsid w:val="006816AE"/>
    <w:rsid w:val="006818D5"/>
    <w:rsid w:val="0068210A"/>
    <w:rsid w:val="00682428"/>
    <w:rsid w:val="00683D20"/>
    <w:rsid w:val="00683FB6"/>
    <w:rsid w:val="00684A97"/>
    <w:rsid w:val="00686550"/>
    <w:rsid w:val="0068692E"/>
    <w:rsid w:val="00687B26"/>
    <w:rsid w:val="0069067F"/>
    <w:rsid w:val="00690C24"/>
    <w:rsid w:val="0069175D"/>
    <w:rsid w:val="00693E83"/>
    <w:rsid w:val="0069409F"/>
    <w:rsid w:val="00694366"/>
    <w:rsid w:val="00694D7E"/>
    <w:rsid w:val="006958BD"/>
    <w:rsid w:val="00697413"/>
    <w:rsid w:val="006A0246"/>
    <w:rsid w:val="006A093B"/>
    <w:rsid w:val="006A1552"/>
    <w:rsid w:val="006A2491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53EB"/>
    <w:rsid w:val="006B5419"/>
    <w:rsid w:val="006B5BB8"/>
    <w:rsid w:val="006B6D73"/>
    <w:rsid w:val="006B74AB"/>
    <w:rsid w:val="006B7897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A"/>
    <w:rsid w:val="006D0410"/>
    <w:rsid w:val="006D0419"/>
    <w:rsid w:val="006D07E7"/>
    <w:rsid w:val="006D0DFB"/>
    <w:rsid w:val="006D16A2"/>
    <w:rsid w:val="006D20F5"/>
    <w:rsid w:val="006D2A6E"/>
    <w:rsid w:val="006D2F7F"/>
    <w:rsid w:val="006D39E3"/>
    <w:rsid w:val="006D3AA4"/>
    <w:rsid w:val="006D409B"/>
    <w:rsid w:val="006D507A"/>
    <w:rsid w:val="006D5DFE"/>
    <w:rsid w:val="006D6F84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BEC"/>
    <w:rsid w:val="006F22BB"/>
    <w:rsid w:val="006F3A07"/>
    <w:rsid w:val="006F4074"/>
    <w:rsid w:val="006F4850"/>
    <w:rsid w:val="006F561F"/>
    <w:rsid w:val="006F68F9"/>
    <w:rsid w:val="006F7B59"/>
    <w:rsid w:val="0070002D"/>
    <w:rsid w:val="0070116A"/>
    <w:rsid w:val="00701DD8"/>
    <w:rsid w:val="007020EF"/>
    <w:rsid w:val="00702D77"/>
    <w:rsid w:val="00703403"/>
    <w:rsid w:val="00705490"/>
    <w:rsid w:val="00705FE8"/>
    <w:rsid w:val="00706477"/>
    <w:rsid w:val="0070648E"/>
    <w:rsid w:val="0070661C"/>
    <w:rsid w:val="007071F8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15D0"/>
    <w:rsid w:val="00721A02"/>
    <w:rsid w:val="00722B5C"/>
    <w:rsid w:val="00722BC4"/>
    <w:rsid w:val="00722BCB"/>
    <w:rsid w:val="00723E51"/>
    <w:rsid w:val="00724184"/>
    <w:rsid w:val="00724820"/>
    <w:rsid w:val="00724C71"/>
    <w:rsid w:val="0072515E"/>
    <w:rsid w:val="0073022E"/>
    <w:rsid w:val="00730369"/>
    <w:rsid w:val="00730F6D"/>
    <w:rsid w:val="00731F80"/>
    <w:rsid w:val="00732D26"/>
    <w:rsid w:val="007330CF"/>
    <w:rsid w:val="007337C4"/>
    <w:rsid w:val="007337D0"/>
    <w:rsid w:val="00733B5D"/>
    <w:rsid w:val="00733B94"/>
    <w:rsid w:val="007342D7"/>
    <w:rsid w:val="00734440"/>
    <w:rsid w:val="0073455B"/>
    <w:rsid w:val="00735963"/>
    <w:rsid w:val="00735A59"/>
    <w:rsid w:val="00735B0D"/>
    <w:rsid w:val="00735D2D"/>
    <w:rsid w:val="00736835"/>
    <w:rsid w:val="007368E6"/>
    <w:rsid w:val="00736D7E"/>
    <w:rsid w:val="00737123"/>
    <w:rsid w:val="007413BE"/>
    <w:rsid w:val="00741A07"/>
    <w:rsid w:val="00742617"/>
    <w:rsid w:val="00742F6E"/>
    <w:rsid w:val="00743BC0"/>
    <w:rsid w:val="00743C86"/>
    <w:rsid w:val="0074400E"/>
    <w:rsid w:val="007450A9"/>
    <w:rsid w:val="007466BC"/>
    <w:rsid w:val="00747880"/>
    <w:rsid w:val="00747D74"/>
    <w:rsid w:val="00750A90"/>
    <w:rsid w:val="00750BD6"/>
    <w:rsid w:val="0075147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60294"/>
    <w:rsid w:val="007620CB"/>
    <w:rsid w:val="007620F4"/>
    <w:rsid w:val="00764658"/>
    <w:rsid w:val="00764BE0"/>
    <w:rsid w:val="00766A05"/>
    <w:rsid w:val="00766ECE"/>
    <w:rsid w:val="00766F9C"/>
    <w:rsid w:val="007672E9"/>
    <w:rsid w:val="007673AC"/>
    <w:rsid w:val="00767411"/>
    <w:rsid w:val="00767F70"/>
    <w:rsid w:val="0077226F"/>
    <w:rsid w:val="007729A9"/>
    <w:rsid w:val="00772FA4"/>
    <w:rsid w:val="00773102"/>
    <w:rsid w:val="00773B97"/>
    <w:rsid w:val="007740C7"/>
    <w:rsid w:val="00774B8D"/>
    <w:rsid w:val="00774C53"/>
    <w:rsid w:val="00775427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4A1"/>
    <w:rsid w:val="00781906"/>
    <w:rsid w:val="00782903"/>
    <w:rsid w:val="00782966"/>
    <w:rsid w:val="00783ABC"/>
    <w:rsid w:val="0078496F"/>
    <w:rsid w:val="00784A2E"/>
    <w:rsid w:val="00784E81"/>
    <w:rsid w:val="00784F04"/>
    <w:rsid w:val="00787623"/>
    <w:rsid w:val="00790048"/>
    <w:rsid w:val="00790E47"/>
    <w:rsid w:val="007912FC"/>
    <w:rsid w:val="007918EF"/>
    <w:rsid w:val="00791A8D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BBB"/>
    <w:rsid w:val="007B3E7C"/>
    <w:rsid w:val="007B40B0"/>
    <w:rsid w:val="007B43B4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D0297"/>
    <w:rsid w:val="007D04DF"/>
    <w:rsid w:val="007D0876"/>
    <w:rsid w:val="007D1852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DB"/>
    <w:rsid w:val="007E1E70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3792"/>
    <w:rsid w:val="007F382B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800DEF"/>
    <w:rsid w:val="00800E6B"/>
    <w:rsid w:val="00801C25"/>
    <w:rsid w:val="00802861"/>
    <w:rsid w:val="00802B3E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B9C"/>
    <w:rsid w:val="00822123"/>
    <w:rsid w:val="00822296"/>
    <w:rsid w:val="00822F9A"/>
    <w:rsid w:val="008235D3"/>
    <w:rsid w:val="00823753"/>
    <w:rsid w:val="008239B4"/>
    <w:rsid w:val="00824250"/>
    <w:rsid w:val="008252FF"/>
    <w:rsid w:val="00826A92"/>
    <w:rsid w:val="00826AE9"/>
    <w:rsid w:val="00827542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ABB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683F"/>
    <w:rsid w:val="0084744C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334E"/>
    <w:rsid w:val="008535D5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259"/>
    <w:rsid w:val="0086183C"/>
    <w:rsid w:val="00861B7C"/>
    <w:rsid w:val="00861F0E"/>
    <w:rsid w:val="00861F28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1760"/>
    <w:rsid w:val="00881940"/>
    <w:rsid w:val="00881A46"/>
    <w:rsid w:val="00881DCE"/>
    <w:rsid w:val="008823A5"/>
    <w:rsid w:val="008831DE"/>
    <w:rsid w:val="008832FB"/>
    <w:rsid w:val="00883526"/>
    <w:rsid w:val="008838C9"/>
    <w:rsid w:val="00884369"/>
    <w:rsid w:val="00884802"/>
    <w:rsid w:val="00884878"/>
    <w:rsid w:val="00884B63"/>
    <w:rsid w:val="00885119"/>
    <w:rsid w:val="008857A3"/>
    <w:rsid w:val="008878CB"/>
    <w:rsid w:val="00887A20"/>
    <w:rsid w:val="00890B66"/>
    <w:rsid w:val="008939C8"/>
    <w:rsid w:val="00893B12"/>
    <w:rsid w:val="00895314"/>
    <w:rsid w:val="00896592"/>
    <w:rsid w:val="00896F97"/>
    <w:rsid w:val="00897CBE"/>
    <w:rsid w:val="00897D2F"/>
    <w:rsid w:val="008A053B"/>
    <w:rsid w:val="008A13CC"/>
    <w:rsid w:val="008A1DA9"/>
    <w:rsid w:val="008A214A"/>
    <w:rsid w:val="008A30C2"/>
    <w:rsid w:val="008A3644"/>
    <w:rsid w:val="008A3B52"/>
    <w:rsid w:val="008A3F26"/>
    <w:rsid w:val="008A46AF"/>
    <w:rsid w:val="008A5A1F"/>
    <w:rsid w:val="008A6B38"/>
    <w:rsid w:val="008A70CE"/>
    <w:rsid w:val="008B044D"/>
    <w:rsid w:val="008B0577"/>
    <w:rsid w:val="008B105B"/>
    <w:rsid w:val="008B2437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1467"/>
    <w:rsid w:val="008C17ED"/>
    <w:rsid w:val="008C1E27"/>
    <w:rsid w:val="008C1F19"/>
    <w:rsid w:val="008C20D1"/>
    <w:rsid w:val="008C3EAD"/>
    <w:rsid w:val="008C410D"/>
    <w:rsid w:val="008C4473"/>
    <w:rsid w:val="008C4B3A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529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3C7D"/>
    <w:rsid w:val="008E3EAC"/>
    <w:rsid w:val="008E48AA"/>
    <w:rsid w:val="008E4C54"/>
    <w:rsid w:val="008E4F3E"/>
    <w:rsid w:val="008E5809"/>
    <w:rsid w:val="008E634A"/>
    <w:rsid w:val="008E6A8F"/>
    <w:rsid w:val="008E6F0E"/>
    <w:rsid w:val="008E714D"/>
    <w:rsid w:val="008F0220"/>
    <w:rsid w:val="008F23CD"/>
    <w:rsid w:val="008F2BE4"/>
    <w:rsid w:val="008F31DF"/>
    <w:rsid w:val="008F37FD"/>
    <w:rsid w:val="008F44FD"/>
    <w:rsid w:val="008F48E8"/>
    <w:rsid w:val="008F53CF"/>
    <w:rsid w:val="008F56C4"/>
    <w:rsid w:val="008F5922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11A4"/>
    <w:rsid w:val="00911979"/>
    <w:rsid w:val="00911D3B"/>
    <w:rsid w:val="00913512"/>
    <w:rsid w:val="009139F8"/>
    <w:rsid w:val="00914646"/>
    <w:rsid w:val="009150AB"/>
    <w:rsid w:val="00917627"/>
    <w:rsid w:val="00917E8D"/>
    <w:rsid w:val="00920AC1"/>
    <w:rsid w:val="00921776"/>
    <w:rsid w:val="00922D1B"/>
    <w:rsid w:val="00923885"/>
    <w:rsid w:val="00924076"/>
    <w:rsid w:val="009253B1"/>
    <w:rsid w:val="00925E10"/>
    <w:rsid w:val="009276B7"/>
    <w:rsid w:val="0092787D"/>
    <w:rsid w:val="00930CB5"/>
    <w:rsid w:val="00931CAC"/>
    <w:rsid w:val="00931EE1"/>
    <w:rsid w:val="009348B1"/>
    <w:rsid w:val="00934CE5"/>
    <w:rsid w:val="00934D12"/>
    <w:rsid w:val="00935EF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FA6"/>
    <w:rsid w:val="00946F28"/>
    <w:rsid w:val="009471E6"/>
    <w:rsid w:val="009475D2"/>
    <w:rsid w:val="009476B4"/>
    <w:rsid w:val="00947B91"/>
    <w:rsid w:val="00950385"/>
    <w:rsid w:val="0095052A"/>
    <w:rsid w:val="00950B25"/>
    <w:rsid w:val="009513E6"/>
    <w:rsid w:val="00952FA3"/>
    <w:rsid w:val="00953B64"/>
    <w:rsid w:val="00953EBF"/>
    <w:rsid w:val="009546CC"/>
    <w:rsid w:val="00956060"/>
    <w:rsid w:val="009574AD"/>
    <w:rsid w:val="0095761F"/>
    <w:rsid w:val="00957AE1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6A5"/>
    <w:rsid w:val="00964A83"/>
    <w:rsid w:val="00965AD8"/>
    <w:rsid w:val="00965DC3"/>
    <w:rsid w:val="00965F01"/>
    <w:rsid w:val="00966257"/>
    <w:rsid w:val="00966966"/>
    <w:rsid w:val="00967180"/>
    <w:rsid w:val="00967E68"/>
    <w:rsid w:val="00970566"/>
    <w:rsid w:val="00970A3E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85C"/>
    <w:rsid w:val="00980FD0"/>
    <w:rsid w:val="00981F46"/>
    <w:rsid w:val="0098287F"/>
    <w:rsid w:val="009829CE"/>
    <w:rsid w:val="00982A3A"/>
    <w:rsid w:val="00982AAC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086"/>
    <w:rsid w:val="00993258"/>
    <w:rsid w:val="00993297"/>
    <w:rsid w:val="00993396"/>
    <w:rsid w:val="00993C35"/>
    <w:rsid w:val="009958D4"/>
    <w:rsid w:val="00995D12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61D9"/>
    <w:rsid w:val="009A62DC"/>
    <w:rsid w:val="009A7615"/>
    <w:rsid w:val="009B00CA"/>
    <w:rsid w:val="009B1F57"/>
    <w:rsid w:val="009B28CE"/>
    <w:rsid w:val="009B2C26"/>
    <w:rsid w:val="009B3639"/>
    <w:rsid w:val="009B4148"/>
    <w:rsid w:val="009B4EE2"/>
    <w:rsid w:val="009B5FF3"/>
    <w:rsid w:val="009B6C0F"/>
    <w:rsid w:val="009B7794"/>
    <w:rsid w:val="009C0340"/>
    <w:rsid w:val="009C0F1D"/>
    <w:rsid w:val="009C24B3"/>
    <w:rsid w:val="009C2812"/>
    <w:rsid w:val="009C2B11"/>
    <w:rsid w:val="009C2C17"/>
    <w:rsid w:val="009C3554"/>
    <w:rsid w:val="009C3F20"/>
    <w:rsid w:val="009C4598"/>
    <w:rsid w:val="009C4941"/>
    <w:rsid w:val="009C537B"/>
    <w:rsid w:val="009C5DAA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FA8"/>
    <w:rsid w:val="009F21B1"/>
    <w:rsid w:val="009F2749"/>
    <w:rsid w:val="009F3736"/>
    <w:rsid w:val="009F3BA4"/>
    <w:rsid w:val="009F3E32"/>
    <w:rsid w:val="009F4D92"/>
    <w:rsid w:val="009F516E"/>
    <w:rsid w:val="009F53E8"/>
    <w:rsid w:val="009F69DC"/>
    <w:rsid w:val="009F6B82"/>
    <w:rsid w:val="009F6F02"/>
    <w:rsid w:val="009F6FD1"/>
    <w:rsid w:val="009F74DA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298F"/>
    <w:rsid w:val="00A12BCE"/>
    <w:rsid w:val="00A1328C"/>
    <w:rsid w:val="00A14CB7"/>
    <w:rsid w:val="00A15102"/>
    <w:rsid w:val="00A16479"/>
    <w:rsid w:val="00A16B34"/>
    <w:rsid w:val="00A16D3E"/>
    <w:rsid w:val="00A20643"/>
    <w:rsid w:val="00A20C4E"/>
    <w:rsid w:val="00A217B5"/>
    <w:rsid w:val="00A21E42"/>
    <w:rsid w:val="00A233D6"/>
    <w:rsid w:val="00A23A33"/>
    <w:rsid w:val="00A23AFE"/>
    <w:rsid w:val="00A264AF"/>
    <w:rsid w:val="00A26DE6"/>
    <w:rsid w:val="00A2731B"/>
    <w:rsid w:val="00A27342"/>
    <w:rsid w:val="00A274D6"/>
    <w:rsid w:val="00A275C4"/>
    <w:rsid w:val="00A278A1"/>
    <w:rsid w:val="00A3137D"/>
    <w:rsid w:val="00A31AF3"/>
    <w:rsid w:val="00A32377"/>
    <w:rsid w:val="00A3280A"/>
    <w:rsid w:val="00A32CED"/>
    <w:rsid w:val="00A3360F"/>
    <w:rsid w:val="00A350E5"/>
    <w:rsid w:val="00A355B7"/>
    <w:rsid w:val="00A3571E"/>
    <w:rsid w:val="00A37D2B"/>
    <w:rsid w:val="00A40507"/>
    <w:rsid w:val="00A405E0"/>
    <w:rsid w:val="00A415C1"/>
    <w:rsid w:val="00A4168A"/>
    <w:rsid w:val="00A4216E"/>
    <w:rsid w:val="00A42B06"/>
    <w:rsid w:val="00A435DC"/>
    <w:rsid w:val="00A44D4F"/>
    <w:rsid w:val="00A4565E"/>
    <w:rsid w:val="00A45F89"/>
    <w:rsid w:val="00A462A5"/>
    <w:rsid w:val="00A5053D"/>
    <w:rsid w:val="00A50A89"/>
    <w:rsid w:val="00A50F51"/>
    <w:rsid w:val="00A512CB"/>
    <w:rsid w:val="00A525F1"/>
    <w:rsid w:val="00A54505"/>
    <w:rsid w:val="00A54EB3"/>
    <w:rsid w:val="00A55332"/>
    <w:rsid w:val="00A56107"/>
    <w:rsid w:val="00A56B80"/>
    <w:rsid w:val="00A56CC0"/>
    <w:rsid w:val="00A56D1D"/>
    <w:rsid w:val="00A5715A"/>
    <w:rsid w:val="00A573B1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27B"/>
    <w:rsid w:val="00A66F14"/>
    <w:rsid w:val="00A6752F"/>
    <w:rsid w:val="00A67DD5"/>
    <w:rsid w:val="00A70303"/>
    <w:rsid w:val="00A70F75"/>
    <w:rsid w:val="00A71348"/>
    <w:rsid w:val="00A7237F"/>
    <w:rsid w:val="00A72440"/>
    <w:rsid w:val="00A72B9C"/>
    <w:rsid w:val="00A72DB5"/>
    <w:rsid w:val="00A7364A"/>
    <w:rsid w:val="00A73A20"/>
    <w:rsid w:val="00A74A8A"/>
    <w:rsid w:val="00A74CB8"/>
    <w:rsid w:val="00A776E0"/>
    <w:rsid w:val="00A77D39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5542"/>
    <w:rsid w:val="00A96A01"/>
    <w:rsid w:val="00A96E0F"/>
    <w:rsid w:val="00AA1849"/>
    <w:rsid w:val="00AA1C4D"/>
    <w:rsid w:val="00AA2635"/>
    <w:rsid w:val="00AA2922"/>
    <w:rsid w:val="00AA2DF3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D46"/>
    <w:rsid w:val="00AB24DE"/>
    <w:rsid w:val="00AB256E"/>
    <w:rsid w:val="00AB28FC"/>
    <w:rsid w:val="00AB2C95"/>
    <w:rsid w:val="00AB2F4C"/>
    <w:rsid w:val="00AB3B6E"/>
    <w:rsid w:val="00AB3BBC"/>
    <w:rsid w:val="00AB4263"/>
    <w:rsid w:val="00AB493D"/>
    <w:rsid w:val="00AB49E9"/>
    <w:rsid w:val="00AB6434"/>
    <w:rsid w:val="00AB64CB"/>
    <w:rsid w:val="00AB6E30"/>
    <w:rsid w:val="00AC04CB"/>
    <w:rsid w:val="00AC21B1"/>
    <w:rsid w:val="00AC2CCC"/>
    <w:rsid w:val="00AC3661"/>
    <w:rsid w:val="00AC37F3"/>
    <w:rsid w:val="00AC3DB9"/>
    <w:rsid w:val="00AC520B"/>
    <w:rsid w:val="00AC5705"/>
    <w:rsid w:val="00AC597B"/>
    <w:rsid w:val="00AC736E"/>
    <w:rsid w:val="00AC767A"/>
    <w:rsid w:val="00AC7880"/>
    <w:rsid w:val="00AD01EC"/>
    <w:rsid w:val="00AD071F"/>
    <w:rsid w:val="00AD0762"/>
    <w:rsid w:val="00AD1D9C"/>
    <w:rsid w:val="00AD32F0"/>
    <w:rsid w:val="00AD42FD"/>
    <w:rsid w:val="00AD4E22"/>
    <w:rsid w:val="00AD54E0"/>
    <w:rsid w:val="00AD680A"/>
    <w:rsid w:val="00AD6FC1"/>
    <w:rsid w:val="00AD72B6"/>
    <w:rsid w:val="00AD7A68"/>
    <w:rsid w:val="00AE12C3"/>
    <w:rsid w:val="00AE21D4"/>
    <w:rsid w:val="00AE2F47"/>
    <w:rsid w:val="00AE312A"/>
    <w:rsid w:val="00AE3142"/>
    <w:rsid w:val="00AE3965"/>
    <w:rsid w:val="00AE4015"/>
    <w:rsid w:val="00AE484C"/>
    <w:rsid w:val="00AE7199"/>
    <w:rsid w:val="00AE76FF"/>
    <w:rsid w:val="00AE7D20"/>
    <w:rsid w:val="00AE7FE4"/>
    <w:rsid w:val="00AF0330"/>
    <w:rsid w:val="00AF1A2F"/>
    <w:rsid w:val="00AF1D80"/>
    <w:rsid w:val="00AF2095"/>
    <w:rsid w:val="00AF24D8"/>
    <w:rsid w:val="00AF3210"/>
    <w:rsid w:val="00AF3D6A"/>
    <w:rsid w:val="00AF59CD"/>
    <w:rsid w:val="00AF66EA"/>
    <w:rsid w:val="00AF6C48"/>
    <w:rsid w:val="00AF7771"/>
    <w:rsid w:val="00AF7CB6"/>
    <w:rsid w:val="00AF7F3D"/>
    <w:rsid w:val="00B00E46"/>
    <w:rsid w:val="00B01103"/>
    <w:rsid w:val="00B01F38"/>
    <w:rsid w:val="00B0209E"/>
    <w:rsid w:val="00B02413"/>
    <w:rsid w:val="00B026DB"/>
    <w:rsid w:val="00B027E8"/>
    <w:rsid w:val="00B029F4"/>
    <w:rsid w:val="00B02CA6"/>
    <w:rsid w:val="00B03407"/>
    <w:rsid w:val="00B044CE"/>
    <w:rsid w:val="00B04595"/>
    <w:rsid w:val="00B04669"/>
    <w:rsid w:val="00B04D3F"/>
    <w:rsid w:val="00B056C4"/>
    <w:rsid w:val="00B05900"/>
    <w:rsid w:val="00B05AD0"/>
    <w:rsid w:val="00B065A1"/>
    <w:rsid w:val="00B066AC"/>
    <w:rsid w:val="00B06B0D"/>
    <w:rsid w:val="00B06B8C"/>
    <w:rsid w:val="00B06EA3"/>
    <w:rsid w:val="00B0706A"/>
    <w:rsid w:val="00B07358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33A6"/>
    <w:rsid w:val="00B13777"/>
    <w:rsid w:val="00B13AFE"/>
    <w:rsid w:val="00B14489"/>
    <w:rsid w:val="00B1475E"/>
    <w:rsid w:val="00B1490E"/>
    <w:rsid w:val="00B15E32"/>
    <w:rsid w:val="00B1658C"/>
    <w:rsid w:val="00B16CDC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A50"/>
    <w:rsid w:val="00B31703"/>
    <w:rsid w:val="00B321F5"/>
    <w:rsid w:val="00B32833"/>
    <w:rsid w:val="00B328A2"/>
    <w:rsid w:val="00B32D50"/>
    <w:rsid w:val="00B337E9"/>
    <w:rsid w:val="00B33D66"/>
    <w:rsid w:val="00B33D85"/>
    <w:rsid w:val="00B33E98"/>
    <w:rsid w:val="00B34350"/>
    <w:rsid w:val="00B3458D"/>
    <w:rsid w:val="00B347D3"/>
    <w:rsid w:val="00B350A9"/>
    <w:rsid w:val="00B3598C"/>
    <w:rsid w:val="00B35BAE"/>
    <w:rsid w:val="00B362AF"/>
    <w:rsid w:val="00B36D41"/>
    <w:rsid w:val="00B37A64"/>
    <w:rsid w:val="00B37EF4"/>
    <w:rsid w:val="00B40265"/>
    <w:rsid w:val="00B426C5"/>
    <w:rsid w:val="00B44446"/>
    <w:rsid w:val="00B45B4C"/>
    <w:rsid w:val="00B46FA0"/>
    <w:rsid w:val="00B47648"/>
    <w:rsid w:val="00B47C47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3C69"/>
    <w:rsid w:val="00B53F5A"/>
    <w:rsid w:val="00B55D71"/>
    <w:rsid w:val="00B55F66"/>
    <w:rsid w:val="00B60581"/>
    <w:rsid w:val="00B60FF3"/>
    <w:rsid w:val="00B61217"/>
    <w:rsid w:val="00B61347"/>
    <w:rsid w:val="00B6163E"/>
    <w:rsid w:val="00B61B01"/>
    <w:rsid w:val="00B61EED"/>
    <w:rsid w:val="00B622B2"/>
    <w:rsid w:val="00B62610"/>
    <w:rsid w:val="00B644AE"/>
    <w:rsid w:val="00B64929"/>
    <w:rsid w:val="00B663FE"/>
    <w:rsid w:val="00B66729"/>
    <w:rsid w:val="00B66A10"/>
    <w:rsid w:val="00B670C3"/>
    <w:rsid w:val="00B67453"/>
    <w:rsid w:val="00B678F9"/>
    <w:rsid w:val="00B67FDB"/>
    <w:rsid w:val="00B71E83"/>
    <w:rsid w:val="00B72457"/>
    <w:rsid w:val="00B73EF1"/>
    <w:rsid w:val="00B74C5D"/>
    <w:rsid w:val="00B75AEB"/>
    <w:rsid w:val="00B76DFA"/>
    <w:rsid w:val="00B77475"/>
    <w:rsid w:val="00B80C4A"/>
    <w:rsid w:val="00B80EAB"/>
    <w:rsid w:val="00B81C4F"/>
    <w:rsid w:val="00B82095"/>
    <w:rsid w:val="00B8216A"/>
    <w:rsid w:val="00B824B1"/>
    <w:rsid w:val="00B8414B"/>
    <w:rsid w:val="00B8493F"/>
    <w:rsid w:val="00B84EEA"/>
    <w:rsid w:val="00B85D4C"/>
    <w:rsid w:val="00B86A3E"/>
    <w:rsid w:val="00B8748B"/>
    <w:rsid w:val="00B87FED"/>
    <w:rsid w:val="00B900CE"/>
    <w:rsid w:val="00B9047A"/>
    <w:rsid w:val="00B9057F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854"/>
    <w:rsid w:val="00B91F3B"/>
    <w:rsid w:val="00B91F62"/>
    <w:rsid w:val="00B94B32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39AE"/>
    <w:rsid w:val="00BA4209"/>
    <w:rsid w:val="00BA4E25"/>
    <w:rsid w:val="00BA7054"/>
    <w:rsid w:val="00BA76D0"/>
    <w:rsid w:val="00BB04CC"/>
    <w:rsid w:val="00BB04EC"/>
    <w:rsid w:val="00BB0A27"/>
    <w:rsid w:val="00BB20B1"/>
    <w:rsid w:val="00BB2342"/>
    <w:rsid w:val="00BB2781"/>
    <w:rsid w:val="00BB33E9"/>
    <w:rsid w:val="00BB3924"/>
    <w:rsid w:val="00BB3CC2"/>
    <w:rsid w:val="00BB43D1"/>
    <w:rsid w:val="00BB4F15"/>
    <w:rsid w:val="00BB5286"/>
    <w:rsid w:val="00BB5D46"/>
    <w:rsid w:val="00BB73C2"/>
    <w:rsid w:val="00BC037C"/>
    <w:rsid w:val="00BC091A"/>
    <w:rsid w:val="00BC150B"/>
    <w:rsid w:val="00BC2426"/>
    <w:rsid w:val="00BC261A"/>
    <w:rsid w:val="00BC4611"/>
    <w:rsid w:val="00BC50B2"/>
    <w:rsid w:val="00BC55B8"/>
    <w:rsid w:val="00BC66FD"/>
    <w:rsid w:val="00BC6A64"/>
    <w:rsid w:val="00BC76D9"/>
    <w:rsid w:val="00BC7711"/>
    <w:rsid w:val="00BC7951"/>
    <w:rsid w:val="00BC7E20"/>
    <w:rsid w:val="00BD02D0"/>
    <w:rsid w:val="00BD047E"/>
    <w:rsid w:val="00BD0799"/>
    <w:rsid w:val="00BD0FCD"/>
    <w:rsid w:val="00BD1754"/>
    <w:rsid w:val="00BD1DC1"/>
    <w:rsid w:val="00BD2C86"/>
    <w:rsid w:val="00BD3D80"/>
    <w:rsid w:val="00BD48A3"/>
    <w:rsid w:val="00BD51C9"/>
    <w:rsid w:val="00BD563B"/>
    <w:rsid w:val="00BD5A75"/>
    <w:rsid w:val="00BD6B2A"/>
    <w:rsid w:val="00BD6BA1"/>
    <w:rsid w:val="00BD7CF4"/>
    <w:rsid w:val="00BE035B"/>
    <w:rsid w:val="00BE049E"/>
    <w:rsid w:val="00BE0987"/>
    <w:rsid w:val="00BE0C4C"/>
    <w:rsid w:val="00BE0C59"/>
    <w:rsid w:val="00BE1174"/>
    <w:rsid w:val="00BE2052"/>
    <w:rsid w:val="00BE22F0"/>
    <w:rsid w:val="00BE27D5"/>
    <w:rsid w:val="00BE3241"/>
    <w:rsid w:val="00BE4E0E"/>
    <w:rsid w:val="00BE596D"/>
    <w:rsid w:val="00BE5982"/>
    <w:rsid w:val="00BE624C"/>
    <w:rsid w:val="00BE62F6"/>
    <w:rsid w:val="00BE6B64"/>
    <w:rsid w:val="00BE77E0"/>
    <w:rsid w:val="00BF06FE"/>
    <w:rsid w:val="00BF0A69"/>
    <w:rsid w:val="00BF0CED"/>
    <w:rsid w:val="00BF2046"/>
    <w:rsid w:val="00BF279B"/>
    <w:rsid w:val="00BF281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E8E"/>
    <w:rsid w:val="00C02451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95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B08"/>
    <w:rsid w:val="00C3306F"/>
    <w:rsid w:val="00C33E6A"/>
    <w:rsid w:val="00C3400A"/>
    <w:rsid w:val="00C34A79"/>
    <w:rsid w:val="00C35277"/>
    <w:rsid w:val="00C355E2"/>
    <w:rsid w:val="00C36125"/>
    <w:rsid w:val="00C3667C"/>
    <w:rsid w:val="00C377B9"/>
    <w:rsid w:val="00C37A05"/>
    <w:rsid w:val="00C40AE0"/>
    <w:rsid w:val="00C40D4A"/>
    <w:rsid w:val="00C412B9"/>
    <w:rsid w:val="00C4140F"/>
    <w:rsid w:val="00C42D62"/>
    <w:rsid w:val="00C431CE"/>
    <w:rsid w:val="00C4354B"/>
    <w:rsid w:val="00C450E1"/>
    <w:rsid w:val="00C45639"/>
    <w:rsid w:val="00C45D8C"/>
    <w:rsid w:val="00C4698C"/>
    <w:rsid w:val="00C47869"/>
    <w:rsid w:val="00C501E7"/>
    <w:rsid w:val="00C50FFF"/>
    <w:rsid w:val="00C51974"/>
    <w:rsid w:val="00C5220A"/>
    <w:rsid w:val="00C523CB"/>
    <w:rsid w:val="00C537EC"/>
    <w:rsid w:val="00C53F87"/>
    <w:rsid w:val="00C545A9"/>
    <w:rsid w:val="00C554A3"/>
    <w:rsid w:val="00C55530"/>
    <w:rsid w:val="00C576F4"/>
    <w:rsid w:val="00C57EE2"/>
    <w:rsid w:val="00C61121"/>
    <w:rsid w:val="00C622B3"/>
    <w:rsid w:val="00C62F41"/>
    <w:rsid w:val="00C636C2"/>
    <w:rsid w:val="00C64033"/>
    <w:rsid w:val="00C6541B"/>
    <w:rsid w:val="00C66243"/>
    <w:rsid w:val="00C6795A"/>
    <w:rsid w:val="00C7029D"/>
    <w:rsid w:val="00C72340"/>
    <w:rsid w:val="00C7276C"/>
    <w:rsid w:val="00C72BFF"/>
    <w:rsid w:val="00C7344C"/>
    <w:rsid w:val="00C73B29"/>
    <w:rsid w:val="00C740AF"/>
    <w:rsid w:val="00C7412F"/>
    <w:rsid w:val="00C7519B"/>
    <w:rsid w:val="00C758AB"/>
    <w:rsid w:val="00C77A9D"/>
    <w:rsid w:val="00C77C56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E0C"/>
    <w:rsid w:val="00C958EC"/>
    <w:rsid w:val="00C95B94"/>
    <w:rsid w:val="00C963D7"/>
    <w:rsid w:val="00C970F2"/>
    <w:rsid w:val="00C97477"/>
    <w:rsid w:val="00C97665"/>
    <w:rsid w:val="00CA0003"/>
    <w:rsid w:val="00CA00E2"/>
    <w:rsid w:val="00CA0104"/>
    <w:rsid w:val="00CA0689"/>
    <w:rsid w:val="00CA0865"/>
    <w:rsid w:val="00CA0BB3"/>
    <w:rsid w:val="00CA235B"/>
    <w:rsid w:val="00CA4754"/>
    <w:rsid w:val="00CA4A86"/>
    <w:rsid w:val="00CA4C8D"/>
    <w:rsid w:val="00CA514D"/>
    <w:rsid w:val="00CA6942"/>
    <w:rsid w:val="00CA6E96"/>
    <w:rsid w:val="00CA6FA4"/>
    <w:rsid w:val="00CA787D"/>
    <w:rsid w:val="00CB0107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71BC"/>
    <w:rsid w:val="00CB759B"/>
    <w:rsid w:val="00CB77E0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F2B"/>
    <w:rsid w:val="00CC67A4"/>
    <w:rsid w:val="00CC6D5A"/>
    <w:rsid w:val="00CC7572"/>
    <w:rsid w:val="00CC79AD"/>
    <w:rsid w:val="00CC7E0E"/>
    <w:rsid w:val="00CD046A"/>
    <w:rsid w:val="00CD0F01"/>
    <w:rsid w:val="00CD0F58"/>
    <w:rsid w:val="00CD13A8"/>
    <w:rsid w:val="00CD1A6B"/>
    <w:rsid w:val="00CD1AC9"/>
    <w:rsid w:val="00CD1B96"/>
    <w:rsid w:val="00CD2323"/>
    <w:rsid w:val="00CD2B8A"/>
    <w:rsid w:val="00CD2D6A"/>
    <w:rsid w:val="00CD3685"/>
    <w:rsid w:val="00CD4149"/>
    <w:rsid w:val="00CD423C"/>
    <w:rsid w:val="00CD49E7"/>
    <w:rsid w:val="00CD4BE8"/>
    <w:rsid w:val="00CD4FEC"/>
    <w:rsid w:val="00CD5BE4"/>
    <w:rsid w:val="00CD6DD6"/>
    <w:rsid w:val="00CD6E5C"/>
    <w:rsid w:val="00CD7097"/>
    <w:rsid w:val="00CE003D"/>
    <w:rsid w:val="00CE0549"/>
    <w:rsid w:val="00CE070A"/>
    <w:rsid w:val="00CE0A74"/>
    <w:rsid w:val="00CE0BED"/>
    <w:rsid w:val="00CE3023"/>
    <w:rsid w:val="00CE3078"/>
    <w:rsid w:val="00CE3D3D"/>
    <w:rsid w:val="00CE42BC"/>
    <w:rsid w:val="00CE604D"/>
    <w:rsid w:val="00CE6157"/>
    <w:rsid w:val="00CE714B"/>
    <w:rsid w:val="00CF12B9"/>
    <w:rsid w:val="00CF1BBA"/>
    <w:rsid w:val="00CF2147"/>
    <w:rsid w:val="00CF2551"/>
    <w:rsid w:val="00CF2D5F"/>
    <w:rsid w:val="00CF335F"/>
    <w:rsid w:val="00CF3C0D"/>
    <w:rsid w:val="00CF3C6E"/>
    <w:rsid w:val="00CF436A"/>
    <w:rsid w:val="00CF464C"/>
    <w:rsid w:val="00CF4E38"/>
    <w:rsid w:val="00CF506C"/>
    <w:rsid w:val="00CF528D"/>
    <w:rsid w:val="00CF55F6"/>
    <w:rsid w:val="00CF6058"/>
    <w:rsid w:val="00CF7140"/>
    <w:rsid w:val="00D00319"/>
    <w:rsid w:val="00D016E6"/>
    <w:rsid w:val="00D01BD9"/>
    <w:rsid w:val="00D021D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278F"/>
    <w:rsid w:val="00D12A96"/>
    <w:rsid w:val="00D131D1"/>
    <w:rsid w:val="00D137A3"/>
    <w:rsid w:val="00D13F68"/>
    <w:rsid w:val="00D141A1"/>
    <w:rsid w:val="00D146D9"/>
    <w:rsid w:val="00D147CD"/>
    <w:rsid w:val="00D14996"/>
    <w:rsid w:val="00D15296"/>
    <w:rsid w:val="00D15774"/>
    <w:rsid w:val="00D158B3"/>
    <w:rsid w:val="00D17380"/>
    <w:rsid w:val="00D17D30"/>
    <w:rsid w:val="00D2061A"/>
    <w:rsid w:val="00D20726"/>
    <w:rsid w:val="00D2075F"/>
    <w:rsid w:val="00D20793"/>
    <w:rsid w:val="00D20FC1"/>
    <w:rsid w:val="00D218EE"/>
    <w:rsid w:val="00D21C2A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DD0"/>
    <w:rsid w:val="00D2717F"/>
    <w:rsid w:val="00D27819"/>
    <w:rsid w:val="00D27B0A"/>
    <w:rsid w:val="00D30816"/>
    <w:rsid w:val="00D325DA"/>
    <w:rsid w:val="00D32CAE"/>
    <w:rsid w:val="00D33EC8"/>
    <w:rsid w:val="00D34279"/>
    <w:rsid w:val="00D34A22"/>
    <w:rsid w:val="00D35549"/>
    <w:rsid w:val="00D35E9E"/>
    <w:rsid w:val="00D36285"/>
    <w:rsid w:val="00D37B89"/>
    <w:rsid w:val="00D37F59"/>
    <w:rsid w:val="00D418B2"/>
    <w:rsid w:val="00D41B4E"/>
    <w:rsid w:val="00D41C4A"/>
    <w:rsid w:val="00D41D28"/>
    <w:rsid w:val="00D423BC"/>
    <w:rsid w:val="00D44EE4"/>
    <w:rsid w:val="00D46329"/>
    <w:rsid w:val="00D47845"/>
    <w:rsid w:val="00D50A7F"/>
    <w:rsid w:val="00D5132A"/>
    <w:rsid w:val="00D52559"/>
    <w:rsid w:val="00D53EE6"/>
    <w:rsid w:val="00D5412C"/>
    <w:rsid w:val="00D549A6"/>
    <w:rsid w:val="00D54D8E"/>
    <w:rsid w:val="00D55147"/>
    <w:rsid w:val="00D558BB"/>
    <w:rsid w:val="00D56557"/>
    <w:rsid w:val="00D56967"/>
    <w:rsid w:val="00D56C7F"/>
    <w:rsid w:val="00D57193"/>
    <w:rsid w:val="00D57A4F"/>
    <w:rsid w:val="00D60762"/>
    <w:rsid w:val="00D60802"/>
    <w:rsid w:val="00D609D2"/>
    <w:rsid w:val="00D60ADC"/>
    <w:rsid w:val="00D617C9"/>
    <w:rsid w:val="00D62A96"/>
    <w:rsid w:val="00D62B77"/>
    <w:rsid w:val="00D62F5B"/>
    <w:rsid w:val="00D63C76"/>
    <w:rsid w:val="00D63D92"/>
    <w:rsid w:val="00D63DEC"/>
    <w:rsid w:val="00D63E10"/>
    <w:rsid w:val="00D64262"/>
    <w:rsid w:val="00D64CC3"/>
    <w:rsid w:val="00D65499"/>
    <w:rsid w:val="00D65E19"/>
    <w:rsid w:val="00D661A3"/>
    <w:rsid w:val="00D671CE"/>
    <w:rsid w:val="00D67C1D"/>
    <w:rsid w:val="00D706AB"/>
    <w:rsid w:val="00D71991"/>
    <w:rsid w:val="00D732ED"/>
    <w:rsid w:val="00D73EAD"/>
    <w:rsid w:val="00D749F4"/>
    <w:rsid w:val="00D74AEB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8083E"/>
    <w:rsid w:val="00D80978"/>
    <w:rsid w:val="00D80EE5"/>
    <w:rsid w:val="00D815F5"/>
    <w:rsid w:val="00D82151"/>
    <w:rsid w:val="00D826B4"/>
    <w:rsid w:val="00D82F01"/>
    <w:rsid w:val="00D834E3"/>
    <w:rsid w:val="00D835E1"/>
    <w:rsid w:val="00D83AA3"/>
    <w:rsid w:val="00D84554"/>
    <w:rsid w:val="00D86167"/>
    <w:rsid w:val="00D86C19"/>
    <w:rsid w:val="00D872B0"/>
    <w:rsid w:val="00D872F0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41B5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31F2"/>
    <w:rsid w:val="00DA381B"/>
    <w:rsid w:val="00DA396B"/>
    <w:rsid w:val="00DA5908"/>
    <w:rsid w:val="00DA5EBF"/>
    <w:rsid w:val="00DA654F"/>
    <w:rsid w:val="00DA6A25"/>
    <w:rsid w:val="00DA6BD9"/>
    <w:rsid w:val="00DA75C5"/>
    <w:rsid w:val="00DB0163"/>
    <w:rsid w:val="00DB09F8"/>
    <w:rsid w:val="00DB0C30"/>
    <w:rsid w:val="00DB16BF"/>
    <w:rsid w:val="00DB1D41"/>
    <w:rsid w:val="00DB2BA4"/>
    <w:rsid w:val="00DB2D68"/>
    <w:rsid w:val="00DB2F45"/>
    <w:rsid w:val="00DB332A"/>
    <w:rsid w:val="00DB4540"/>
    <w:rsid w:val="00DB4BED"/>
    <w:rsid w:val="00DB5581"/>
    <w:rsid w:val="00DB56D2"/>
    <w:rsid w:val="00DB59EA"/>
    <w:rsid w:val="00DB5B9B"/>
    <w:rsid w:val="00DB5BAC"/>
    <w:rsid w:val="00DB7195"/>
    <w:rsid w:val="00DB7DC4"/>
    <w:rsid w:val="00DC1438"/>
    <w:rsid w:val="00DC2410"/>
    <w:rsid w:val="00DC3AAF"/>
    <w:rsid w:val="00DC40E8"/>
    <w:rsid w:val="00DC4418"/>
    <w:rsid w:val="00DC484C"/>
    <w:rsid w:val="00DC4AC4"/>
    <w:rsid w:val="00DC5271"/>
    <w:rsid w:val="00DC56B6"/>
    <w:rsid w:val="00DC600B"/>
    <w:rsid w:val="00DC6193"/>
    <w:rsid w:val="00DC68B5"/>
    <w:rsid w:val="00DC7666"/>
    <w:rsid w:val="00DC7BDC"/>
    <w:rsid w:val="00DD000A"/>
    <w:rsid w:val="00DD0B0A"/>
    <w:rsid w:val="00DD15B9"/>
    <w:rsid w:val="00DD3840"/>
    <w:rsid w:val="00DD4865"/>
    <w:rsid w:val="00DD4A84"/>
    <w:rsid w:val="00DD682D"/>
    <w:rsid w:val="00DD6F02"/>
    <w:rsid w:val="00DE014D"/>
    <w:rsid w:val="00DE147C"/>
    <w:rsid w:val="00DE1AAB"/>
    <w:rsid w:val="00DE20F9"/>
    <w:rsid w:val="00DE2A14"/>
    <w:rsid w:val="00DE2ABE"/>
    <w:rsid w:val="00DE2E30"/>
    <w:rsid w:val="00DE3AD5"/>
    <w:rsid w:val="00DE48CF"/>
    <w:rsid w:val="00DE48EA"/>
    <w:rsid w:val="00DE5230"/>
    <w:rsid w:val="00DE5B81"/>
    <w:rsid w:val="00DE6275"/>
    <w:rsid w:val="00DF0256"/>
    <w:rsid w:val="00DF032F"/>
    <w:rsid w:val="00DF03FE"/>
    <w:rsid w:val="00DF0DF5"/>
    <w:rsid w:val="00DF1046"/>
    <w:rsid w:val="00DF1BD9"/>
    <w:rsid w:val="00DF32F2"/>
    <w:rsid w:val="00DF398A"/>
    <w:rsid w:val="00DF3A01"/>
    <w:rsid w:val="00DF3A3C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48A5"/>
    <w:rsid w:val="00E04B0E"/>
    <w:rsid w:val="00E04B5B"/>
    <w:rsid w:val="00E04E18"/>
    <w:rsid w:val="00E05606"/>
    <w:rsid w:val="00E05A7C"/>
    <w:rsid w:val="00E06229"/>
    <w:rsid w:val="00E0723B"/>
    <w:rsid w:val="00E07716"/>
    <w:rsid w:val="00E077AF"/>
    <w:rsid w:val="00E12A61"/>
    <w:rsid w:val="00E12D0D"/>
    <w:rsid w:val="00E14B56"/>
    <w:rsid w:val="00E14EB7"/>
    <w:rsid w:val="00E157B4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2820"/>
    <w:rsid w:val="00E22E5D"/>
    <w:rsid w:val="00E23806"/>
    <w:rsid w:val="00E238E0"/>
    <w:rsid w:val="00E239B9"/>
    <w:rsid w:val="00E23A36"/>
    <w:rsid w:val="00E241CD"/>
    <w:rsid w:val="00E2452F"/>
    <w:rsid w:val="00E24B5D"/>
    <w:rsid w:val="00E252B0"/>
    <w:rsid w:val="00E25724"/>
    <w:rsid w:val="00E25C23"/>
    <w:rsid w:val="00E26462"/>
    <w:rsid w:val="00E26949"/>
    <w:rsid w:val="00E2708F"/>
    <w:rsid w:val="00E276CD"/>
    <w:rsid w:val="00E27D3B"/>
    <w:rsid w:val="00E30DB1"/>
    <w:rsid w:val="00E3153A"/>
    <w:rsid w:val="00E315FF"/>
    <w:rsid w:val="00E31D9F"/>
    <w:rsid w:val="00E328CA"/>
    <w:rsid w:val="00E32BB6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F78"/>
    <w:rsid w:val="00E43344"/>
    <w:rsid w:val="00E4347D"/>
    <w:rsid w:val="00E43A49"/>
    <w:rsid w:val="00E43D21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614"/>
    <w:rsid w:val="00E51842"/>
    <w:rsid w:val="00E518C6"/>
    <w:rsid w:val="00E520B0"/>
    <w:rsid w:val="00E535E1"/>
    <w:rsid w:val="00E5552B"/>
    <w:rsid w:val="00E55CA4"/>
    <w:rsid w:val="00E5619C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1D94"/>
    <w:rsid w:val="00E72997"/>
    <w:rsid w:val="00E736AB"/>
    <w:rsid w:val="00E73B78"/>
    <w:rsid w:val="00E74427"/>
    <w:rsid w:val="00E745A7"/>
    <w:rsid w:val="00E7558E"/>
    <w:rsid w:val="00E75D15"/>
    <w:rsid w:val="00E75D7C"/>
    <w:rsid w:val="00E76E46"/>
    <w:rsid w:val="00E775BE"/>
    <w:rsid w:val="00E77802"/>
    <w:rsid w:val="00E77DBF"/>
    <w:rsid w:val="00E80DF5"/>
    <w:rsid w:val="00E8157C"/>
    <w:rsid w:val="00E81D4E"/>
    <w:rsid w:val="00E81E7B"/>
    <w:rsid w:val="00E81F5A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90736"/>
    <w:rsid w:val="00E90BC4"/>
    <w:rsid w:val="00E92103"/>
    <w:rsid w:val="00E9236C"/>
    <w:rsid w:val="00E92574"/>
    <w:rsid w:val="00E928AC"/>
    <w:rsid w:val="00E9336D"/>
    <w:rsid w:val="00E93407"/>
    <w:rsid w:val="00E93A15"/>
    <w:rsid w:val="00E9606D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B00C3"/>
    <w:rsid w:val="00EB00CF"/>
    <w:rsid w:val="00EB271D"/>
    <w:rsid w:val="00EB2A2E"/>
    <w:rsid w:val="00EB47AB"/>
    <w:rsid w:val="00EB4BF8"/>
    <w:rsid w:val="00EB52CE"/>
    <w:rsid w:val="00EB5C40"/>
    <w:rsid w:val="00EB5CD1"/>
    <w:rsid w:val="00EB6986"/>
    <w:rsid w:val="00EB7D37"/>
    <w:rsid w:val="00EC1140"/>
    <w:rsid w:val="00EC16E3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E77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5090"/>
    <w:rsid w:val="00EF5A43"/>
    <w:rsid w:val="00EF5EE0"/>
    <w:rsid w:val="00EF6437"/>
    <w:rsid w:val="00EF651F"/>
    <w:rsid w:val="00EF66D5"/>
    <w:rsid w:val="00EF7704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60C6"/>
    <w:rsid w:val="00F06392"/>
    <w:rsid w:val="00F07278"/>
    <w:rsid w:val="00F07B97"/>
    <w:rsid w:val="00F11529"/>
    <w:rsid w:val="00F118A2"/>
    <w:rsid w:val="00F11D46"/>
    <w:rsid w:val="00F1249F"/>
    <w:rsid w:val="00F129C2"/>
    <w:rsid w:val="00F12BD7"/>
    <w:rsid w:val="00F12C2C"/>
    <w:rsid w:val="00F135FB"/>
    <w:rsid w:val="00F136C4"/>
    <w:rsid w:val="00F139E1"/>
    <w:rsid w:val="00F13F96"/>
    <w:rsid w:val="00F14975"/>
    <w:rsid w:val="00F14DF2"/>
    <w:rsid w:val="00F153FE"/>
    <w:rsid w:val="00F15CA5"/>
    <w:rsid w:val="00F16E21"/>
    <w:rsid w:val="00F179A6"/>
    <w:rsid w:val="00F17D56"/>
    <w:rsid w:val="00F205C4"/>
    <w:rsid w:val="00F215EA"/>
    <w:rsid w:val="00F22661"/>
    <w:rsid w:val="00F22FEE"/>
    <w:rsid w:val="00F22FFA"/>
    <w:rsid w:val="00F23976"/>
    <w:rsid w:val="00F248C0"/>
    <w:rsid w:val="00F250CA"/>
    <w:rsid w:val="00F255D1"/>
    <w:rsid w:val="00F2689A"/>
    <w:rsid w:val="00F26A61"/>
    <w:rsid w:val="00F27806"/>
    <w:rsid w:val="00F278A0"/>
    <w:rsid w:val="00F30146"/>
    <w:rsid w:val="00F307C9"/>
    <w:rsid w:val="00F30BD0"/>
    <w:rsid w:val="00F31139"/>
    <w:rsid w:val="00F32029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8BC"/>
    <w:rsid w:val="00F413E1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587B"/>
    <w:rsid w:val="00F75DFF"/>
    <w:rsid w:val="00F76A32"/>
    <w:rsid w:val="00F77903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9A"/>
    <w:rsid w:val="00F96F8E"/>
    <w:rsid w:val="00F97085"/>
    <w:rsid w:val="00F971E4"/>
    <w:rsid w:val="00FA0D96"/>
    <w:rsid w:val="00FA1251"/>
    <w:rsid w:val="00FA150D"/>
    <w:rsid w:val="00FA194D"/>
    <w:rsid w:val="00FA1BD8"/>
    <w:rsid w:val="00FA1E55"/>
    <w:rsid w:val="00FA2C6D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C03"/>
    <w:rsid w:val="00FB501D"/>
    <w:rsid w:val="00FB506C"/>
    <w:rsid w:val="00FB76DB"/>
    <w:rsid w:val="00FC03AD"/>
    <w:rsid w:val="00FC1441"/>
    <w:rsid w:val="00FC1639"/>
    <w:rsid w:val="00FC2A8B"/>
    <w:rsid w:val="00FC2A97"/>
    <w:rsid w:val="00FC4F58"/>
    <w:rsid w:val="00FC649A"/>
    <w:rsid w:val="00FC7632"/>
    <w:rsid w:val="00FC7D7F"/>
    <w:rsid w:val="00FD0BB6"/>
    <w:rsid w:val="00FD1F25"/>
    <w:rsid w:val="00FD3FDF"/>
    <w:rsid w:val="00FD423F"/>
    <w:rsid w:val="00FD4674"/>
    <w:rsid w:val="00FD5371"/>
    <w:rsid w:val="00FD58DD"/>
    <w:rsid w:val="00FD639F"/>
    <w:rsid w:val="00FD6BC8"/>
    <w:rsid w:val="00FD6FBC"/>
    <w:rsid w:val="00FD7A55"/>
    <w:rsid w:val="00FD7F85"/>
    <w:rsid w:val="00FE0265"/>
    <w:rsid w:val="00FE165F"/>
    <w:rsid w:val="00FE1D8C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3B3F"/>
    <w:rsid w:val="00FF4627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A08BF-491B-4214-ABAE-FF11D8D8D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6</Pages>
  <Words>2023</Words>
  <Characters>7911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Somjai, Nigonyanont</cp:lastModifiedBy>
  <cp:revision>3</cp:revision>
  <cp:lastPrinted>2021-02-20T12:42:00Z</cp:lastPrinted>
  <dcterms:created xsi:type="dcterms:W3CDTF">2021-02-21T19:49:00Z</dcterms:created>
  <dcterms:modified xsi:type="dcterms:W3CDTF">2021-02-21T20:03:00Z</dcterms:modified>
</cp:coreProperties>
</file>