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81FFB" w14:textId="77777777" w:rsidR="0049161F" w:rsidRDefault="0049161F" w:rsidP="0086183C">
      <w:pPr>
        <w:spacing w:line="240" w:lineRule="auto"/>
        <w:ind w:left="547"/>
        <w:rPr>
          <w:rFonts w:ascii="Angsana New" w:hAnsi="Angsana New" w:cs="Angsana New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9161F" w:rsidRPr="00F205C4" w14:paraId="51B07C2C" w14:textId="77777777" w:rsidTr="0069409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6F2287" w14:textId="36EE4AB6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C6405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E5D88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49161F" w:rsidRPr="00F205C4" w14:paraId="515065A9" w14:textId="77777777" w:rsidTr="00694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A98889C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DC6B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7CAEF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9161F" w:rsidRPr="00F205C4" w14:paraId="7564677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58E5E1" w14:textId="0AA715EC" w:rsidR="0049161F" w:rsidRPr="00F205C4" w:rsidRDefault="00ED3AB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177A84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7F86D4" w14:textId="77777777" w:rsidR="0049161F" w:rsidRPr="00F205C4" w:rsidRDefault="00EA5C17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F205C4" w14:paraId="02543C6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E1B152" w14:textId="62D3F6EB" w:rsidR="0049161F" w:rsidRPr="00F205C4" w:rsidRDefault="00ED3AB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5C6B16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84EBBB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04D5F" w:rsidRPr="00F205C4" w14:paraId="7EC50C59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172F21" w14:textId="1448C6AB" w:rsidR="00904D5F" w:rsidRPr="00F205C4" w:rsidRDefault="00ED3AB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77D1CB" w14:textId="77777777" w:rsidR="00904D5F" w:rsidRPr="00F205C4" w:rsidRDefault="00904D5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B81331" w14:textId="77684AB0" w:rsidR="00904D5F" w:rsidRPr="00F205C4" w:rsidRDefault="00904D5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04D5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247131" w:rsidRPr="00F205C4" w14:paraId="6774C4D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9D07BD" w14:textId="46C6407F" w:rsidR="00247131" w:rsidRPr="00F205C4" w:rsidRDefault="00ED3AB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73EC7D6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8535FB" w14:textId="77777777" w:rsidR="00247131" w:rsidRPr="00435F32" w:rsidRDefault="00247131" w:rsidP="00435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435F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47131" w:rsidRPr="00F205C4" w14:paraId="0DD8D1B3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B019BE" w14:textId="1CC10F15" w:rsidR="00247131" w:rsidRPr="00F205C4" w:rsidRDefault="00ED3AB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D832E3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51664" w14:textId="77777777" w:rsidR="00247131" w:rsidRPr="00F205C4" w:rsidRDefault="00247131" w:rsidP="0024713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C6795A" w:rsidRPr="00F205C4" w14:paraId="73DB0FA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16B8F" w14:textId="75CDDAD5" w:rsidR="00C6795A" w:rsidRPr="00F205C4" w:rsidRDefault="00ED3AB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B83B3F" w14:textId="77777777" w:rsidR="00C6795A" w:rsidRPr="00F205C4" w:rsidRDefault="00C6795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5A1BF" w14:textId="77777777" w:rsidR="00C6795A" w:rsidRPr="00F205C4" w:rsidRDefault="00C6795A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C60A9" w:rsidRPr="00F205C4" w14:paraId="5F44E66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F3550D" w14:textId="297CF1F5" w:rsidR="00EC60A9" w:rsidRPr="00F205C4" w:rsidRDefault="00ED3AB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12AB2A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3D4320" w14:textId="77777777" w:rsidR="00EC60A9" w:rsidRPr="00F205C4" w:rsidRDefault="00EC60A9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7558E" w:rsidRPr="00F205C4" w14:paraId="7EE5D63C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4918EC" w14:textId="03102922" w:rsidR="00E7558E" w:rsidRPr="00F205C4" w:rsidRDefault="00ED3AB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4E0574" w14:textId="77777777" w:rsidR="00E7558E" w:rsidRPr="00F205C4" w:rsidRDefault="00E755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340662" w14:textId="77777777" w:rsidR="00E7558E" w:rsidRPr="00F205C4" w:rsidRDefault="00E7558E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02302B" w:rsidRPr="00F205C4" w14:paraId="7E6657E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58A6B8" w14:textId="67B720AE" w:rsidR="0002302B" w:rsidRPr="00F205C4" w:rsidRDefault="00ED3AB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E00C27A" w14:textId="77777777" w:rsidR="0002302B" w:rsidRPr="00F205C4" w:rsidRDefault="0002302B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18FCB" w14:textId="77777777" w:rsidR="0002302B" w:rsidRPr="00F205C4" w:rsidRDefault="009475D2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5362C" w:rsidRPr="00F205C4" w14:paraId="247F3D7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472E2E" w14:textId="01400D9A" w:rsidR="0015362C" w:rsidRPr="00F205C4" w:rsidRDefault="00ED3ABA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0C37EE4" w14:textId="77777777" w:rsidR="0015362C" w:rsidRPr="00F205C4" w:rsidRDefault="0015362C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E7C50D" w14:textId="77777777" w:rsidR="0015362C" w:rsidRPr="00F205C4" w:rsidRDefault="0015362C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EC60A9" w:rsidRPr="00F205C4" w14:paraId="100C8F5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66E656" w14:textId="65E15510" w:rsidR="00EC60A9" w:rsidRPr="00F205C4" w:rsidRDefault="00ED3AB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69F49BC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DC78A0" w14:textId="77777777" w:rsidR="00EC60A9" w:rsidRPr="00F205C4" w:rsidRDefault="00EC60A9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4F7180" w:rsidRPr="00F205C4" w14:paraId="7F03770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2B61E4" w14:textId="40F52FEE" w:rsidR="004F7180" w:rsidRPr="00F205C4" w:rsidRDefault="00ED3AB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9574F74" w14:textId="77777777" w:rsidR="004F7180" w:rsidRPr="00F205C4" w:rsidRDefault="004F718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8FF700" w14:textId="0FCC3B99" w:rsidR="004F7180" w:rsidRPr="00F205C4" w:rsidRDefault="004F7180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718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EF77C0" w:rsidRPr="00F205C4" w14:paraId="14D5EA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E3775C" w14:textId="089F68AC" w:rsidR="00EF77C0" w:rsidRPr="00F205C4" w:rsidRDefault="00ED3AB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D66E933" w14:textId="77777777" w:rsidR="00EF77C0" w:rsidRPr="00F205C4" w:rsidRDefault="00EF77C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0D2F22" w14:textId="77777777" w:rsidR="00EF77C0" w:rsidRPr="00F205C4" w:rsidRDefault="00EF77C0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C60A9" w:rsidRPr="00F205C4" w14:paraId="5DB031D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770716" w14:textId="606E617B" w:rsidR="00EC60A9" w:rsidRPr="00F205C4" w:rsidRDefault="00ED3AB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C57C225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BFAF2E" w14:textId="77777777" w:rsidR="00EC60A9" w:rsidRPr="00F205C4" w:rsidRDefault="00EC60A9" w:rsidP="00EC60A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826AE9" w:rsidRPr="00F205C4" w14:paraId="4A72C0CD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757699" w14:textId="18E10044" w:rsidR="00826AE9" w:rsidRPr="00F205C4" w:rsidRDefault="00ED3AB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453B5D4" w14:textId="77777777" w:rsidR="00826AE9" w:rsidRPr="00F205C4" w:rsidRDefault="00826AE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37595" w14:textId="77777777" w:rsidR="00826AE9" w:rsidRPr="00F205C4" w:rsidRDefault="00143A5D" w:rsidP="00F52C1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ส่วนเกินทุนและ</w:t>
            </w:r>
            <w:r w:rsidR="00826AE9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สำรอง</w:t>
            </w:r>
          </w:p>
        </w:tc>
      </w:tr>
      <w:tr w:rsidR="00AB6434" w:rsidRPr="00F205C4" w14:paraId="50E328FD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5B52FD" w14:textId="42871EB5" w:rsidR="00AB6434" w:rsidRPr="00F205C4" w:rsidRDefault="00ED3ABA" w:rsidP="00AB64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D8B7792" w14:textId="77777777" w:rsidR="00AB6434" w:rsidRPr="00F205C4" w:rsidRDefault="00AB6434" w:rsidP="00AB64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6F6B4" w14:textId="551610C2" w:rsidR="00AB6434" w:rsidRPr="00F205C4" w:rsidRDefault="00DB2F45" w:rsidP="00AB643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442D9F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945244" w:rsidRPr="00F205C4" w14:paraId="43E81699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E5F414" w14:textId="73562A06" w:rsidR="00945244" w:rsidRPr="00F205C4" w:rsidRDefault="00ED3AB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4D18E90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70859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945244" w:rsidRPr="00F205C4" w14:paraId="22D813D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B7C45F" w14:textId="00FFAF1A" w:rsidR="00945244" w:rsidRPr="00F205C4" w:rsidRDefault="00ED3AB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9F553B7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998034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945244" w:rsidRPr="00F205C4" w14:paraId="3754AD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87C2E" w14:textId="43E259B3" w:rsidR="00945244" w:rsidRPr="00F205C4" w:rsidRDefault="00ED3AB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CB0ABC2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B9EA0C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45244" w:rsidRPr="00F205C4" w14:paraId="1A99E089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919504" w14:textId="4559ED13" w:rsidR="00945244" w:rsidRPr="00F205C4" w:rsidRDefault="00ED3AB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A0EA227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6F9AFD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945244" w:rsidRPr="00F205C4" w14:paraId="174AF08D" w14:textId="77777777" w:rsidTr="00500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47AEBB" w14:textId="6F16871B" w:rsidR="00945244" w:rsidRPr="00F205C4" w:rsidRDefault="00ED3AB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506EFF0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2F7FE8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945244" w:rsidRPr="00F205C4" w14:paraId="3723FA9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B2212" w14:textId="3AE7BFEC" w:rsidR="00945244" w:rsidRPr="00F205C4" w:rsidRDefault="00ED3AB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D56E601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C2898E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0D10E3" w:rsidRPr="00F205C4" w14:paraId="492A9D6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3DFB34" w14:textId="3CCCF820" w:rsidR="000D10E3" w:rsidRPr="00F205C4" w:rsidRDefault="00ED3AB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FDAC0D8" w14:textId="77777777" w:rsidR="000D10E3" w:rsidRPr="00F205C4" w:rsidRDefault="000D10E3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51F32" w14:textId="16D8077B" w:rsidR="000D10E3" w:rsidRPr="00F205C4" w:rsidRDefault="000D10E3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D10E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945244" w:rsidRPr="00F205C4" w14:paraId="498156B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50F27A" w14:textId="313DEBC5" w:rsidR="00945244" w:rsidRPr="00F205C4" w:rsidRDefault="00ED3AB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E73360C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ED2A6C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923F3" w:rsidRPr="00F205C4" w14:paraId="04AEB3C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E5BBD7" w14:textId="7E21E7AA" w:rsidR="001923F3" w:rsidRPr="00F205C4" w:rsidRDefault="00ED3AB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F63E645" w14:textId="77777777" w:rsidR="001923F3" w:rsidRPr="00F205C4" w:rsidRDefault="001923F3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5C39F" w14:textId="501B7BD0" w:rsidR="001923F3" w:rsidRPr="00F205C4" w:rsidRDefault="001923F3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เหตุการณ</w:t>
            </w:r>
            <w:r w:rsidR="00B350A9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์</w:t>
            </w:r>
            <w:r w:rsidR="00E4173E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ภายหลังรอบระยะเวลาที่รายงาน</w:t>
            </w:r>
          </w:p>
        </w:tc>
      </w:tr>
      <w:tr w:rsidR="00945244" w:rsidRPr="00F205C4" w14:paraId="7A6CFAF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551A84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70B1B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1B36B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41E3F60C" w14:textId="77777777" w:rsidR="0049161F" w:rsidRPr="00F205C4" w:rsidRDefault="0049161F" w:rsidP="0086183C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br w:type="page"/>
      </w: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16305FF" w14:textId="77777777" w:rsidR="0049161F" w:rsidRPr="009E6274" w:rsidRDefault="0049161F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EE9E719" w14:textId="48068E71" w:rsidR="00820DA6" w:rsidRPr="00F205C4" w:rsidRDefault="00820DA6" w:rsidP="0082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255CE" w:rsidRPr="00F205C4">
        <w:rPr>
          <w:rFonts w:asciiTheme="majorBidi" w:hAnsiTheme="majorBidi" w:cstheme="majorBidi"/>
          <w:sz w:val="30"/>
          <w:szCs w:val="30"/>
          <w:cs/>
        </w:rPr>
        <w:t>คณะ</w:t>
      </w:r>
      <w:r w:rsidRPr="00F205C4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453D65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22</w:t>
      </w:r>
      <w:r w:rsidR="00614DFF" w:rsidRPr="00F205C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ED3ABA" w:rsidRPr="00ED3ABA">
        <w:rPr>
          <w:rFonts w:asciiTheme="majorBidi" w:hAnsiTheme="majorBidi" w:cstheme="majorBidi"/>
          <w:sz w:val="30"/>
          <w:szCs w:val="30"/>
        </w:rPr>
        <w:t>2564</w:t>
      </w:r>
    </w:p>
    <w:p w14:paraId="5E536D4B" w14:textId="77777777" w:rsidR="00BA4E25" w:rsidRPr="009E6274" w:rsidRDefault="00BA4E25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194AD76" w14:textId="77777777" w:rsidR="00D218EE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</w:t>
      </w:r>
      <w:r w:rsidR="00D218EE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7FCF7230" w14:textId="77777777" w:rsidR="0069409F" w:rsidRPr="009E6274" w:rsidRDefault="0069409F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28"/>
          <w:szCs w:val="28"/>
        </w:rPr>
      </w:pPr>
    </w:p>
    <w:p w14:paraId="545C91F9" w14:textId="7E9F243F" w:rsidR="001346EA" w:rsidRPr="00F205C4" w:rsidRDefault="00CD1AC9" w:rsidP="006D0D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 ออโตคอร์ป โฮลดิ้ง จำกัด (มหาชน) “บริษัท” เป็นนิติบุคคลที่จัดตั้งขึ้นในประเทศไทย และจดทะเบียน</w:t>
      </w:r>
      <w:r w:rsidR="000F1567" w:rsidRPr="00F205C4">
        <w:rPr>
          <w:rFonts w:asciiTheme="majorBidi" w:hAnsiTheme="majorBidi" w:cstheme="majorBidi"/>
          <w:sz w:val="30"/>
          <w:szCs w:val="30"/>
          <w:cs/>
        </w:rPr>
        <w:t>กับ</w:t>
      </w:r>
      <w:r w:rsidR="000F1567" w:rsidRPr="006D0DFB">
        <w:rPr>
          <w:rFonts w:asciiTheme="majorBidi" w:hAnsiTheme="majorBidi" w:cstheme="majorBidi"/>
          <w:spacing w:val="-4"/>
          <w:sz w:val="30"/>
          <w:szCs w:val="30"/>
          <w:cs/>
        </w:rPr>
        <w:t>ตลาดหลักทรัพย์</w:t>
      </w:r>
      <w:r w:rsidR="001A5952" w:rsidRPr="006D0D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เอ็ม เอ ไอ </w:t>
      </w:r>
      <w:r w:rsidR="00250A77" w:rsidRPr="006D0DF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ED3ABA" w:rsidRPr="00ED3ABA">
        <w:rPr>
          <w:rFonts w:asciiTheme="majorBidi" w:hAnsiTheme="majorBidi" w:cstheme="majorBidi"/>
          <w:spacing w:val="-4"/>
          <w:sz w:val="30"/>
          <w:szCs w:val="30"/>
        </w:rPr>
        <w:t>27</w:t>
      </w:r>
      <w:r w:rsidR="00250A77" w:rsidRPr="006D0D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ED3ABA" w:rsidRPr="00ED3ABA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8A5A1F" w:rsidRPr="006D0DF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A5A1F" w:rsidRPr="006D0DFB">
        <w:rPr>
          <w:rFonts w:asciiTheme="majorBidi" w:hAnsiTheme="majorBidi" w:cs="Angsana New" w:hint="cs"/>
          <w:spacing w:val="-4"/>
          <w:sz w:val="30"/>
          <w:szCs w:val="30"/>
          <w:cs/>
        </w:rPr>
        <w:t>ต่อมาบริษัทได้ยื่นขอให้ตลาดหลักทรัพย์แห่งประเทศไทย</w:t>
      </w:r>
      <w:r w:rsidR="008A5A1F" w:rsidRPr="008A5A1F">
        <w:rPr>
          <w:rFonts w:asciiTheme="majorBidi" w:hAnsiTheme="majorBidi" w:cs="Angsana New"/>
          <w:spacing w:val="8"/>
          <w:sz w:val="30"/>
          <w:szCs w:val="30"/>
          <w:cs/>
        </w:rPr>
        <w:t xml:space="preserve"> (</w:t>
      </w:r>
      <w:r w:rsidR="008A5A1F" w:rsidRPr="008A5A1F">
        <w:rPr>
          <w:rFonts w:asciiTheme="majorBidi" w:hAnsiTheme="majorBidi" w:cstheme="majorBidi"/>
          <w:spacing w:val="8"/>
          <w:sz w:val="30"/>
          <w:szCs w:val="30"/>
        </w:rPr>
        <w:t xml:space="preserve">SET) </w:t>
      </w:r>
      <w:r w:rsidR="008A5A1F" w:rsidRPr="008A5A1F">
        <w:rPr>
          <w:rFonts w:asciiTheme="majorBidi" w:hAnsiTheme="majorBidi" w:cs="Angsana New" w:hint="cs"/>
          <w:spacing w:val="8"/>
          <w:sz w:val="30"/>
          <w:szCs w:val="30"/>
          <w:cs/>
        </w:rPr>
        <w:t>พิจารณาอนุมัติให้หลักทรัพย์ของบริษัทซื้อขายใน</w:t>
      </w:r>
      <w:r w:rsidR="008A5A1F" w:rsidRPr="008A5A1F">
        <w:rPr>
          <w:rFonts w:asciiTheme="majorBidi" w:hAnsiTheme="majorBidi" w:cs="Angsana New"/>
          <w:spacing w:val="8"/>
          <w:sz w:val="30"/>
          <w:szCs w:val="30"/>
          <w:cs/>
        </w:rPr>
        <w:t xml:space="preserve"> </w:t>
      </w:r>
      <w:r w:rsidR="008A5A1F" w:rsidRPr="008A5A1F">
        <w:rPr>
          <w:rFonts w:asciiTheme="majorBidi" w:hAnsiTheme="majorBidi" w:cstheme="majorBidi"/>
          <w:spacing w:val="8"/>
          <w:sz w:val="30"/>
          <w:szCs w:val="30"/>
        </w:rPr>
        <w:t xml:space="preserve">SET </w:t>
      </w:r>
      <w:r w:rsidR="008A5A1F" w:rsidRPr="008A5A1F">
        <w:rPr>
          <w:rFonts w:asciiTheme="majorBidi" w:hAnsiTheme="majorBidi" w:cs="Angsana New" w:hint="cs"/>
          <w:spacing w:val="8"/>
          <w:sz w:val="30"/>
          <w:szCs w:val="30"/>
          <w:cs/>
        </w:rPr>
        <w:t>และได้รับอนุมัติการซื้อขายหลักทรัพย์</w:t>
      </w:r>
      <w:r w:rsidR="006D0DFB">
        <w:rPr>
          <w:rFonts w:asciiTheme="majorBidi" w:hAnsiTheme="majorBidi" w:cs="Angsana New"/>
          <w:spacing w:val="8"/>
          <w:sz w:val="30"/>
          <w:szCs w:val="30"/>
          <w:cs/>
        </w:rPr>
        <w:br/>
      </w:r>
      <w:r w:rsidR="008A5A1F" w:rsidRPr="008A5A1F">
        <w:rPr>
          <w:rFonts w:asciiTheme="majorBidi" w:hAnsiTheme="majorBidi" w:cs="Angsana New" w:hint="cs"/>
          <w:spacing w:val="8"/>
          <w:sz w:val="30"/>
          <w:szCs w:val="30"/>
          <w:cs/>
        </w:rPr>
        <w:t>จดทะเบียนใน</w:t>
      </w:r>
      <w:r w:rsidR="008A5A1F" w:rsidRPr="008A5A1F">
        <w:rPr>
          <w:rFonts w:asciiTheme="majorBidi" w:hAnsiTheme="majorBidi" w:cs="Angsana New"/>
          <w:spacing w:val="8"/>
          <w:sz w:val="30"/>
          <w:szCs w:val="30"/>
          <w:cs/>
        </w:rPr>
        <w:t xml:space="preserve"> </w:t>
      </w:r>
      <w:r w:rsidR="008A5A1F" w:rsidRPr="008A5A1F">
        <w:rPr>
          <w:rFonts w:asciiTheme="majorBidi" w:hAnsiTheme="majorBidi" w:cstheme="majorBidi"/>
          <w:spacing w:val="8"/>
          <w:sz w:val="30"/>
          <w:szCs w:val="30"/>
        </w:rPr>
        <w:t xml:space="preserve">SET </w:t>
      </w:r>
      <w:r w:rsidR="008A5A1F" w:rsidRPr="008A5A1F">
        <w:rPr>
          <w:rFonts w:asciiTheme="majorBidi" w:hAnsiTheme="majorBidi" w:cs="Angsana New" w:hint="cs"/>
          <w:spacing w:val="8"/>
          <w:sz w:val="30"/>
          <w:szCs w:val="30"/>
          <w:cs/>
        </w:rPr>
        <w:t>ตั้งแต่วันที่</w:t>
      </w:r>
      <w:r w:rsidR="008A5A1F" w:rsidRPr="008A5A1F">
        <w:rPr>
          <w:rFonts w:asciiTheme="majorBidi" w:hAnsiTheme="majorBidi" w:cs="Angsana New"/>
          <w:spacing w:val="8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spacing w:val="8"/>
          <w:sz w:val="30"/>
          <w:szCs w:val="30"/>
        </w:rPr>
        <w:t>1</w:t>
      </w:r>
      <w:r w:rsidR="008A5A1F" w:rsidRPr="008A5A1F">
        <w:rPr>
          <w:rFonts w:asciiTheme="majorBidi" w:hAnsiTheme="majorBidi" w:cs="Angsana New"/>
          <w:spacing w:val="8"/>
          <w:sz w:val="30"/>
          <w:szCs w:val="30"/>
          <w:cs/>
        </w:rPr>
        <w:t xml:space="preserve"> </w:t>
      </w:r>
      <w:r w:rsidR="008A5A1F" w:rsidRPr="008A5A1F">
        <w:rPr>
          <w:rFonts w:asciiTheme="majorBidi" w:hAnsiTheme="majorBidi" w:cs="Angsana New" w:hint="cs"/>
          <w:spacing w:val="8"/>
          <w:sz w:val="30"/>
          <w:szCs w:val="30"/>
          <w:cs/>
        </w:rPr>
        <w:t>กรกฎาคม</w:t>
      </w:r>
      <w:r w:rsidR="008A5A1F" w:rsidRPr="008A5A1F">
        <w:rPr>
          <w:rFonts w:asciiTheme="majorBidi" w:hAnsiTheme="majorBidi" w:cs="Angsana New"/>
          <w:spacing w:val="8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spacing w:val="8"/>
          <w:sz w:val="30"/>
          <w:szCs w:val="30"/>
        </w:rPr>
        <w:t>2563</w:t>
      </w:r>
      <w:r w:rsidR="008A5A1F" w:rsidRPr="008A5A1F">
        <w:rPr>
          <w:rFonts w:asciiTheme="majorBidi" w:hAnsiTheme="majorBidi" w:cs="Angsana New"/>
          <w:spacing w:val="8"/>
          <w:sz w:val="30"/>
          <w:szCs w:val="30"/>
          <w:cs/>
        </w:rPr>
        <w:t xml:space="preserve"> </w:t>
      </w:r>
      <w:r w:rsidR="008A5A1F" w:rsidRPr="008A5A1F">
        <w:rPr>
          <w:rFonts w:asciiTheme="majorBidi" w:hAnsiTheme="majorBidi" w:cs="Angsana New" w:hint="cs"/>
          <w:spacing w:val="8"/>
          <w:sz w:val="30"/>
          <w:szCs w:val="30"/>
          <w:cs/>
        </w:rPr>
        <w:t>เป็นต้นไป</w:t>
      </w:r>
      <w:r w:rsidR="003022CA" w:rsidRPr="00F205C4">
        <w:rPr>
          <w:rFonts w:asciiTheme="majorBidi" w:hAnsiTheme="majorBidi" w:cs="Angsana New"/>
          <w:spacing w:val="8"/>
          <w:sz w:val="30"/>
          <w:szCs w:val="30"/>
          <w:cs/>
        </w:rPr>
        <w:t xml:space="preserve"> </w:t>
      </w:r>
      <w:r w:rsidR="001A5952" w:rsidRPr="00F205C4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โดยมีที่อยู่จดทะเบียนของบริษัทตั้งอยู่</w:t>
      </w:r>
      <w:r w:rsidRPr="00F205C4">
        <w:rPr>
          <w:rFonts w:asciiTheme="majorBidi" w:hAnsiTheme="majorBidi" w:cstheme="majorBidi"/>
          <w:sz w:val="30"/>
          <w:szCs w:val="30"/>
          <w:cs/>
        </w:rPr>
        <w:t>เลขที่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1111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ED3ABA" w:rsidRPr="00ED3ABA">
        <w:rPr>
          <w:rFonts w:asciiTheme="majorBidi" w:hAnsiTheme="majorBidi" w:cstheme="majorBidi"/>
          <w:sz w:val="30"/>
          <w:szCs w:val="30"/>
        </w:rPr>
        <w:t>1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ถนนมะลิวัลย์ ตำบลบ้านทุ่ม อำเภอเมืองขอนแก่น จังหวัดขอนแก่น ประเทศไทย</w:t>
      </w:r>
    </w:p>
    <w:p w14:paraId="7E58E514" w14:textId="77777777" w:rsidR="00CD1AC9" w:rsidRPr="009E6274" w:rsidRDefault="00CD1AC9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28"/>
          <w:szCs w:val="28"/>
        </w:rPr>
      </w:pPr>
    </w:p>
    <w:p w14:paraId="3359387D" w14:textId="77777777" w:rsidR="00965F01" w:rsidRPr="00F205C4" w:rsidRDefault="00965F01" w:rsidP="00965F01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กลุ่มบริษัทมีสาขาที่จดทะเบียนดังนี้</w:t>
      </w:r>
    </w:p>
    <w:p w14:paraId="00D8CF95" w14:textId="77777777" w:rsidR="00965F01" w:rsidRPr="009E6274" w:rsidRDefault="00965F01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450"/>
        <w:gridCol w:w="6552"/>
      </w:tblGrid>
      <w:tr w:rsidR="00965F01" w:rsidRPr="00F205C4" w14:paraId="630BD882" w14:textId="77777777" w:rsidTr="00056D87">
        <w:tc>
          <w:tcPr>
            <w:tcW w:w="2250" w:type="dxa"/>
          </w:tcPr>
          <w:p w14:paraId="18A03523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450" w:type="dxa"/>
          </w:tcPr>
          <w:p w14:paraId="5523476C" w14:textId="77777777" w:rsidR="00965F01" w:rsidRPr="00F205C4" w:rsidRDefault="00965F01" w:rsidP="00D26DD0">
            <w:pPr>
              <w:pStyle w:val="BodyText2"/>
              <w:tabs>
                <w:tab w:val="left" w:pos="285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  <w:p w14:paraId="4577D90E" w14:textId="77777777" w:rsidR="00965F01" w:rsidRPr="00F205C4" w:rsidRDefault="00965F01" w:rsidP="00D26DD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52" w:type="dxa"/>
          </w:tcPr>
          <w:p w14:paraId="21CED5F0" w14:textId="6EB4FD2D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1111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ถนนมะลิวัลย์ ตำบลบ้านทุ่ม</w:t>
            </w:r>
          </w:p>
          <w:p w14:paraId="16F22897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965F01" w:rsidRPr="00F205C4" w14:paraId="2F8EE76A" w14:textId="77777777" w:rsidTr="00056D87">
        <w:tc>
          <w:tcPr>
            <w:tcW w:w="2250" w:type="dxa"/>
          </w:tcPr>
          <w:p w14:paraId="587DE125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สาขาประชาสโมสร</w:t>
            </w:r>
          </w:p>
        </w:tc>
        <w:tc>
          <w:tcPr>
            <w:tcW w:w="450" w:type="dxa"/>
          </w:tcPr>
          <w:p w14:paraId="70333430" w14:textId="77777777" w:rsidR="00965F01" w:rsidRPr="00F205C4" w:rsidRDefault="00965F01" w:rsidP="00D26DD0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7765F6EB" w14:textId="52E5ACE0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ถนนประชาสโมสร ตำบลในเมือง</w:t>
            </w:r>
          </w:p>
          <w:p w14:paraId="1DBE7B5A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965F01" w:rsidRPr="00F205C4" w14:paraId="485DA073" w14:textId="77777777" w:rsidTr="00056D87">
        <w:tc>
          <w:tcPr>
            <w:tcW w:w="2250" w:type="dxa"/>
          </w:tcPr>
          <w:p w14:paraId="18509E6F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สาขาสุรินทร์</w:t>
            </w:r>
          </w:p>
        </w:tc>
        <w:tc>
          <w:tcPr>
            <w:tcW w:w="450" w:type="dxa"/>
          </w:tcPr>
          <w:p w14:paraId="67DAC264" w14:textId="77777777" w:rsidR="00965F01" w:rsidRPr="00F205C4" w:rsidRDefault="00965F01" w:rsidP="00D26DD0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4E606DC3" w14:textId="2D865C8F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ถนนปัทมานนท์ ตำบลแสลงพันธ์ </w:t>
            </w:r>
          </w:p>
          <w:p w14:paraId="645FC035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965F01" w:rsidRPr="00F205C4" w14:paraId="4A43D68F" w14:textId="77777777" w:rsidTr="00056D87">
        <w:trPr>
          <w:trHeight w:val="80"/>
        </w:trPr>
        <w:tc>
          <w:tcPr>
            <w:tcW w:w="2250" w:type="dxa"/>
          </w:tcPr>
          <w:p w14:paraId="4AE12488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สาขาวีรวัฒน์โยธิน</w:t>
            </w:r>
          </w:p>
        </w:tc>
        <w:tc>
          <w:tcPr>
            <w:tcW w:w="450" w:type="dxa"/>
          </w:tcPr>
          <w:p w14:paraId="3A435D8F" w14:textId="77777777" w:rsidR="00965F01" w:rsidRPr="00F205C4" w:rsidRDefault="00965F01" w:rsidP="00D26DD0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4568FCDB" w14:textId="02426ADD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ถนนสุรินทร์-ปราสาท ตำบลนอกเมือง </w:t>
            </w:r>
          </w:p>
          <w:p w14:paraId="67B94974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965F01" w:rsidRPr="00F205C4" w14:paraId="3873366E" w14:textId="77777777" w:rsidTr="00056D87">
        <w:tc>
          <w:tcPr>
            <w:tcW w:w="2250" w:type="dxa"/>
          </w:tcPr>
          <w:p w14:paraId="278B099D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สาขาบุรีรัมย์</w:t>
            </w:r>
          </w:p>
        </w:tc>
        <w:tc>
          <w:tcPr>
            <w:tcW w:w="450" w:type="dxa"/>
          </w:tcPr>
          <w:p w14:paraId="1BFC8176" w14:textId="77777777" w:rsidR="00965F01" w:rsidRPr="00F205C4" w:rsidRDefault="00965F01" w:rsidP="00D26DD0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40FF52E6" w14:textId="220BD8A0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ถนนบุรีรัมย์-นางรอง ตำบลอิสาณ </w:t>
            </w:r>
          </w:p>
          <w:p w14:paraId="1E1C22E4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อำเภอเมืองบุรีรัมย์ จังหวัดบุรีรัมย์ ประเทศไทย</w:t>
            </w:r>
          </w:p>
        </w:tc>
      </w:tr>
      <w:tr w:rsidR="00965F01" w:rsidRPr="00F205C4" w14:paraId="3E6AB46D" w14:textId="77777777" w:rsidTr="00056D87">
        <w:tc>
          <w:tcPr>
            <w:tcW w:w="2250" w:type="dxa"/>
          </w:tcPr>
          <w:p w14:paraId="36FBFD3E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สาขานางรอง</w:t>
            </w:r>
          </w:p>
        </w:tc>
        <w:tc>
          <w:tcPr>
            <w:tcW w:w="450" w:type="dxa"/>
          </w:tcPr>
          <w:p w14:paraId="7C2F00D9" w14:textId="77777777" w:rsidR="00965F01" w:rsidRPr="00F205C4" w:rsidRDefault="00965F01" w:rsidP="00D26DD0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3240700E" w14:textId="1481F551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ถนนโชคชัย-เดชอุดม ตำบลถนนหัก </w:t>
            </w:r>
          </w:p>
          <w:p w14:paraId="6D17A03A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อำเภอนางรอง จังหวัดบุรีรัมย์ ประเทศไทย</w:t>
            </w:r>
          </w:p>
        </w:tc>
      </w:tr>
      <w:tr w:rsidR="00965F01" w:rsidRPr="00F205C4" w14:paraId="46FA2A91" w14:textId="77777777" w:rsidTr="00056D87">
        <w:tc>
          <w:tcPr>
            <w:tcW w:w="2250" w:type="dxa"/>
          </w:tcPr>
          <w:p w14:paraId="1E988E0B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สาขาภูเก็ต</w:t>
            </w:r>
          </w:p>
        </w:tc>
        <w:tc>
          <w:tcPr>
            <w:tcW w:w="450" w:type="dxa"/>
          </w:tcPr>
          <w:p w14:paraId="5D8E0AAB" w14:textId="77777777" w:rsidR="00965F01" w:rsidRPr="00F205C4" w:rsidRDefault="00965F01" w:rsidP="00D26DD0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2D3C37AF" w14:textId="2166AA56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ถนนเทพกระษัตรี ตำบลรัษฎา </w:t>
            </w:r>
          </w:p>
          <w:p w14:paraId="7A310E2F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965F01" w:rsidRPr="00F205C4" w14:paraId="00C82782" w14:textId="77777777" w:rsidTr="00056D87">
        <w:tc>
          <w:tcPr>
            <w:tcW w:w="2250" w:type="dxa"/>
          </w:tcPr>
          <w:p w14:paraId="063FE282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สาขานาคา</w:t>
            </w:r>
          </w:p>
        </w:tc>
        <w:tc>
          <w:tcPr>
            <w:tcW w:w="450" w:type="dxa"/>
          </w:tcPr>
          <w:p w14:paraId="5BE142EE" w14:textId="77777777" w:rsidR="00965F01" w:rsidRPr="00F205C4" w:rsidRDefault="00965F01" w:rsidP="00D26DD0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6BD19D05" w14:textId="7E10DA7A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ถนนเจ้าฟ้าตะวันตก ตำบลวิชิต</w:t>
            </w:r>
          </w:p>
          <w:p w14:paraId="6381AC9E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661C89" w:rsidRPr="00F205C4" w14:paraId="1D8EB104" w14:textId="77777777" w:rsidTr="00056D87">
        <w:tc>
          <w:tcPr>
            <w:tcW w:w="2250" w:type="dxa"/>
          </w:tcPr>
          <w:p w14:paraId="705A372C" w14:textId="4FD3FF61" w:rsidR="00661C89" w:rsidRPr="00F205C4" w:rsidRDefault="00661C89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สาขาเมืองกระบี่</w:t>
            </w:r>
          </w:p>
        </w:tc>
        <w:tc>
          <w:tcPr>
            <w:tcW w:w="450" w:type="dxa"/>
          </w:tcPr>
          <w:p w14:paraId="50037810" w14:textId="7043D5B2" w:rsidR="00661C89" w:rsidRPr="00F205C4" w:rsidRDefault="00661C89" w:rsidP="00D26DD0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476897B4" w14:textId="2BC936B0" w:rsidR="009F53E8" w:rsidRPr="00F205C4" w:rsidRDefault="009F53E8" w:rsidP="009F53E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ถนนเพชรเกษม ตำบลกระบี่น้อย</w:t>
            </w:r>
          </w:p>
          <w:p w14:paraId="3021D900" w14:textId="12909FEC" w:rsidR="00661C89" w:rsidRPr="00F205C4" w:rsidRDefault="009F53E8" w:rsidP="009F53E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อำเภอเมืองกระบี่ จังหวัดกระบี่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</w:tbl>
    <w:p w14:paraId="7F1C588E" w14:textId="77777777" w:rsidR="00281B7F" w:rsidRPr="001A5A02" w:rsidRDefault="00281B7F" w:rsidP="00C800AA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2679C73" w14:textId="57F5787E" w:rsidR="00C800AA" w:rsidRPr="00F205C4" w:rsidRDefault="00FB2306" w:rsidP="00C800AA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ผู้ถือหุ้น</w:t>
      </w:r>
      <w:r w:rsidR="00FE3960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รายใหญ่ในระหว่าง</w:t>
      </w:r>
      <w:r w:rsidR="00BD6BA1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ปี</w:t>
      </w:r>
      <w:r w:rsidR="00FE3960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คือ ครอบครัว</w:t>
      </w:r>
      <w:r w:rsidR="009F3BA4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รังคกูลนุวัฒน์</w:t>
      </w:r>
    </w:p>
    <w:p w14:paraId="4BE9B33B" w14:textId="77777777" w:rsidR="00135923" w:rsidRPr="00592986" w:rsidRDefault="0013592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8DB4E6" w14:textId="0DA6B711" w:rsidR="00BD6BA1" w:rsidRPr="00F205C4" w:rsidRDefault="00BD6BA1" w:rsidP="00BD6B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บริษัทดำเนินธุรกิจหลักเกี่ยวกับการลงทุนในกิจการจำหน่ายรถยนต์และอะไหล่ และศูนย์บริการ </w:t>
      </w:r>
      <w:r w:rsidR="00953B64" w:rsidRPr="00F205C4">
        <w:rPr>
          <w:rFonts w:asciiTheme="majorBidi" w:hAnsiTheme="majorBidi" w:cstheme="majorBidi"/>
          <w:sz w:val="30"/>
          <w:szCs w:val="30"/>
          <w:cs/>
        </w:rPr>
        <w:t>โดย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31</w:t>
      </w:r>
      <w:r w:rsidR="005B651E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 w:rsidR="002B3227">
        <w:rPr>
          <w:rFonts w:asciiTheme="majorBidi" w:hAnsiTheme="majorBidi" w:cstheme="majorBidi"/>
          <w:sz w:val="30"/>
          <w:szCs w:val="30"/>
        </w:rPr>
        <w:t xml:space="preserve"> </w:t>
      </w:r>
      <w:r w:rsidR="002B322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D3ABA" w:rsidRPr="00ED3ABA">
        <w:rPr>
          <w:rFonts w:asciiTheme="majorBidi" w:hAnsiTheme="majorBidi" w:cstheme="majorBidi"/>
          <w:sz w:val="30"/>
          <w:szCs w:val="30"/>
        </w:rPr>
        <w:t>2562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0A77" w:rsidRPr="00F205C4">
        <w:rPr>
          <w:rFonts w:asciiTheme="majorBidi" w:hAnsiTheme="majorBidi" w:cstheme="majorBidi"/>
          <w:spacing w:val="8"/>
          <w:sz w:val="30"/>
          <w:szCs w:val="30"/>
          <w:cs/>
        </w:rPr>
        <w:t xml:space="preserve">ได้เปิดเผยไว้ในหมายเหตุข้อ </w:t>
      </w:r>
      <w:r w:rsidR="00ED3ABA" w:rsidRPr="00ED3ABA">
        <w:rPr>
          <w:rFonts w:asciiTheme="majorBidi" w:hAnsiTheme="majorBidi" w:cstheme="majorBidi"/>
          <w:spacing w:val="8"/>
          <w:sz w:val="30"/>
          <w:szCs w:val="30"/>
        </w:rPr>
        <w:t>9</w:t>
      </w:r>
    </w:p>
    <w:p w14:paraId="36BB728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259EE0" w14:textId="77777777" w:rsidR="00135923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E4CDE8D" w14:textId="77777777" w:rsidR="00135923" w:rsidRPr="00592986" w:rsidRDefault="0013592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02A5A1" w14:textId="77777777" w:rsidR="00B67453" w:rsidRPr="00F205C4" w:rsidRDefault="00B67453" w:rsidP="00DF5C8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5E990C9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50DD8" w14:textId="7A5206F5" w:rsidR="00D84554" w:rsidRPr="00F205C4" w:rsidRDefault="00B67453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B7897">
        <w:rPr>
          <w:rFonts w:asciiTheme="majorBidi" w:hAnsiTheme="majorBidi" w:cstheme="majorBidi"/>
          <w:sz w:val="30"/>
          <w:szCs w:val="30"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477A13" w:rsidRPr="00F205C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B70DD26" w14:textId="3CE620C8" w:rsidR="00477A13" w:rsidRPr="00592986" w:rsidRDefault="00477A1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C733F6" w14:textId="02A64B46" w:rsidR="007F3792" w:rsidRDefault="00521089" w:rsidP="00C74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3D6395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1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 w:rsidRPr="00F205C4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7CDE068D" w14:textId="6CAE5B56" w:rsidR="00C740AF" w:rsidRPr="00592986" w:rsidRDefault="00C740AF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F2E5DA" w14:textId="3299A1BF" w:rsidR="00C740AF" w:rsidRPr="00F205C4" w:rsidRDefault="00C740AF" w:rsidP="00C74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="Angsana New" w:hint="cs"/>
          <w:sz w:val="30"/>
          <w:szCs w:val="30"/>
          <w:cs/>
          <w:lang w:val="en-GB"/>
        </w:rPr>
        <w:t>กลุ่มบริษัท</w:t>
      </w:r>
      <w:r w:rsidRPr="00C740AF">
        <w:rPr>
          <w:rFonts w:asciiTheme="majorBidi" w:hAnsiTheme="majorBidi" w:cs="Angsana New" w:hint="cs"/>
          <w:sz w:val="30"/>
          <w:szCs w:val="30"/>
          <w:cs/>
          <w:lang w:val="en-GB"/>
        </w:rPr>
        <w:t>ถือปฏิบัติตามมาตรฐานการรายงานทางการเงินกลุ่มเครื่องมือทางการเงิน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C740AF">
        <w:rPr>
          <w:rFonts w:asciiTheme="majorBidi" w:hAnsiTheme="majorBidi" w:cs="Angsana New" w:hint="cs"/>
          <w:sz w:val="30"/>
          <w:szCs w:val="30"/>
          <w:cs/>
          <w:lang w:val="en-GB"/>
        </w:rPr>
        <w:t>ซึ่งประกอบด้วยมาตรฐานการรายงานทางการเงิน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C740AF">
        <w:rPr>
          <w:rFonts w:asciiTheme="majorBidi" w:hAnsiTheme="majorBidi" w:cs="Angsana New" w:hint="cs"/>
          <w:sz w:val="30"/>
          <w:szCs w:val="30"/>
          <w:cs/>
          <w:lang w:val="en-GB"/>
        </w:rPr>
        <w:t>ฉบับที่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9</w:t>
      </w:r>
      <w:r w:rsidRPr="00C740A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740AF">
        <w:rPr>
          <w:rFonts w:asciiTheme="majorBidi" w:hAnsiTheme="majorBidi" w:cs="Angsana New" w:hint="cs"/>
          <w:sz w:val="30"/>
          <w:szCs w:val="30"/>
          <w:cs/>
          <w:lang w:val="en-GB"/>
        </w:rPr>
        <w:t>เรื่อง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050380">
        <w:rPr>
          <w:rFonts w:asciiTheme="majorBidi" w:hAnsiTheme="majorBidi" w:cs="Angsana New" w:hint="cs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 (</w:t>
      </w:r>
      <w:r w:rsidRPr="00C740AF">
        <w:rPr>
          <w:rFonts w:asciiTheme="majorBidi" w:hAnsiTheme="majorBidi" w:cstheme="majorBidi"/>
          <w:sz w:val="30"/>
          <w:szCs w:val="30"/>
          <w:lang w:val="en-GB"/>
        </w:rPr>
        <w:t xml:space="preserve">TFRS </w:t>
      </w:r>
      <w:r w:rsidR="00ED3ABA" w:rsidRPr="00ED3ABA">
        <w:rPr>
          <w:rFonts w:asciiTheme="majorBidi" w:hAnsiTheme="majorBidi" w:cstheme="majorBidi"/>
          <w:sz w:val="30"/>
          <w:szCs w:val="30"/>
        </w:rPr>
        <w:t>9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) </w:t>
      </w:r>
      <w:r w:rsidRPr="00C740AF">
        <w:rPr>
          <w:rFonts w:asciiTheme="majorBidi" w:hAnsiTheme="majorBidi" w:cs="Angsana New" w:hint="cs"/>
          <w:sz w:val="30"/>
          <w:szCs w:val="30"/>
          <w:cs/>
          <w:lang w:val="en-GB"/>
        </w:rPr>
        <w:t>รวมถึงมาตรฐานและการตีความมาตรฐานที่เกี่ยวข้อง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C740AF">
        <w:rPr>
          <w:rFonts w:asciiTheme="majorBidi" w:hAnsiTheme="majorBidi" w:cs="Angsana New" w:hint="cs"/>
          <w:sz w:val="30"/>
          <w:szCs w:val="30"/>
          <w:cs/>
          <w:lang w:val="en-GB"/>
        </w:rPr>
        <w:t>และมาตรฐานการรายงานทางการเงิน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C740AF">
        <w:rPr>
          <w:rFonts w:asciiTheme="majorBidi" w:hAnsiTheme="majorBidi" w:cs="Angsana New" w:hint="cs"/>
          <w:sz w:val="30"/>
          <w:szCs w:val="30"/>
          <w:cs/>
          <w:lang w:val="en-GB"/>
        </w:rPr>
        <w:t>ฉบับที่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16</w:t>
      </w:r>
      <w:r w:rsidRPr="00C740A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740AF">
        <w:rPr>
          <w:rFonts w:asciiTheme="majorBidi" w:hAnsiTheme="majorBidi" w:cs="Angsana New" w:hint="cs"/>
          <w:sz w:val="30"/>
          <w:szCs w:val="30"/>
          <w:cs/>
          <w:lang w:val="en-GB"/>
        </w:rPr>
        <w:t>เรื่อง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050380">
        <w:rPr>
          <w:rFonts w:asciiTheme="majorBidi" w:hAnsiTheme="majorBidi" w:cs="Angsana New" w:hint="cs"/>
          <w:i/>
          <w:iCs/>
          <w:sz w:val="30"/>
          <w:szCs w:val="30"/>
          <w:cs/>
          <w:lang w:val="en-GB"/>
        </w:rPr>
        <w:t>สัญญาเช่า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 (</w:t>
      </w:r>
      <w:r w:rsidRPr="00C740AF">
        <w:rPr>
          <w:rFonts w:asciiTheme="majorBidi" w:hAnsiTheme="majorBidi" w:cstheme="majorBidi"/>
          <w:sz w:val="30"/>
          <w:szCs w:val="30"/>
          <w:lang w:val="en-GB"/>
        </w:rPr>
        <w:t xml:space="preserve">TFRS </w:t>
      </w:r>
      <w:r w:rsidR="00ED3ABA" w:rsidRPr="00ED3ABA">
        <w:rPr>
          <w:rFonts w:asciiTheme="majorBidi" w:hAnsiTheme="majorBidi" w:cstheme="majorBidi"/>
          <w:sz w:val="30"/>
          <w:szCs w:val="30"/>
        </w:rPr>
        <w:t>16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) </w:t>
      </w:r>
      <w:r w:rsidRPr="00C740AF">
        <w:rPr>
          <w:rFonts w:asciiTheme="majorBidi" w:hAnsiTheme="majorBidi" w:cs="Angsana New" w:hint="cs"/>
          <w:sz w:val="30"/>
          <w:szCs w:val="30"/>
          <w:cs/>
          <w:lang w:val="en-GB"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C740A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3</w:t>
      </w:r>
    </w:p>
    <w:p w14:paraId="2E4CDD85" w14:textId="77777777" w:rsidR="00C279CD" w:rsidRPr="00592986" w:rsidRDefault="00C279CD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DC79E1" w14:textId="7311D70C" w:rsidR="0030005B" w:rsidRPr="00F205C4" w:rsidRDefault="0030005B" w:rsidP="00300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>นอกจากนี้กลุ่มบริษัทไม่ได้นำมาตรฐานการรายงานทางการเงินที่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FD6BC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D6BC8" w:rsidRPr="00FD6BC8">
        <w:rPr>
          <w:rFonts w:asciiTheme="majorBidi" w:hAnsiTheme="majorBidi" w:cs="Angsana New" w:hint="cs"/>
          <w:sz w:val="30"/>
          <w:szCs w:val="30"/>
          <w:cs/>
          <w:lang w:val="en-GB"/>
        </w:rPr>
        <w:t>กลุ่มบริษัทได้ประเมินผลกระทบที่อาจเกิดขึ้นต่อ</w:t>
      </w:r>
      <w:r w:rsidR="00622212">
        <w:rPr>
          <w:rFonts w:asciiTheme="majorBidi" w:hAnsiTheme="majorBidi" w:cs="Angsana New"/>
          <w:sz w:val="30"/>
          <w:szCs w:val="30"/>
          <w:lang w:val="en-GB"/>
        </w:rPr>
        <w:br/>
      </w:r>
      <w:r w:rsidR="00FD6BC8" w:rsidRPr="00FD6BC8">
        <w:rPr>
          <w:rFonts w:asciiTheme="majorBidi" w:hAnsiTheme="majorBidi" w:cs="Angsana New" w:hint="cs"/>
          <w:sz w:val="30"/>
          <w:szCs w:val="30"/>
          <w:cs/>
          <w:lang w:val="en-GB"/>
        </w:rPr>
        <w:t>งบการเงินจากการถือปฏิบัติตามมาตรฐานการรายงานทางการเงินที่ปรับปรุงใหม่เหล่านี้</w:t>
      </w:r>
      <w:r w:rsidR="00FD6BC8" w:rsidRPr="00FD6BC8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FD6BC8" w:rsidRPr="00FD6BC8">
        <w:rPr>
          <w:rFonts w:asciiTheme="majorBidi" w:hAnsiTheme="majorBidi" w:cs="Angsana New" w:hint="cs"/>
          <w:sz w:val="30"/>
          <w:szCs w:val="30"/>
          <w:cs/>
          <w:lang w:val="en-GB"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094434D4" w14:textId="02FF73A1" w:rsidR="00233B53" w:rsidRPr="00592986" w:rsidRDefault="00233B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49F849" w14:textId="77777777" w:rsidR="00002BCB" w:rsidRPr="00F205C4" w:rsidRDefault="00002BCB" w:rsidP="00DF5C8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DC6BCB5" w14:textId="77777777" w:rsidR="00002BCB" w:rsidRPr="00592986" w:rsidRDefault="00002BCB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424615" w14:textId="385CE4DE" w:rsidR="00002BCB" w:rsidRPr="00F205C4" w:rsidRDefault="00666011" w:rsidP="006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897CBE" w:rsidRPr="00897CBE">
        <w:rPr>
          <w:rFonts w:asciiTheme="majorBidi" w:hAnsiTheme="majorBidi" w:cs="Angsana New" w:hint="cs"/>
          <w:sz w:val="30"/>
          <w:szCs w:val="30"/>
          <w:cs/>
        </w:rPr>
        <w:t>นำเสนอ</w:t>
      </w:r>
      <w:r w:rsidRPr="00F205C4">
        <w:rPr>
          <w:rFonts w:asciiTheme="majorBidi" w:hAnsiTheme="majorBidi" w:cstheme="majorBidi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</w:t>
      </w:r>
    </w:p>
    <w:p w14:paraId="05875904" w14:textId="5FFF8AA3" w:rsidR="00EA0364" w:rsidRDefault="00EA0364" w:rsidP="006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46EA993" w14:textId="77777777" w:rsidR="00002BCB" w:rsidRPr="00F205C4" w:rsidRDefault="00002BCB" w:rsidP="00DF5C8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  <w:r w:rsidRPr="00F205C4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</w:p>
    <w:p w14:paraId="7D354ECB" w14:textId="77777777" w:rsidR="00002BCB" w:rsidRPr="002B553A" w:rsidRDefault="00002BCB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9E811B" w14:textId="3DDA0B7C" w:rsidR="006453F6" w:rsidRDefault="006453F6" w:rsidP="0064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8DEF33B" w14:textId="7C261245" w:rsidR="00977E13" w:rsidRPr="002B553A" w:rsidRDefault="00977E1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9BB1F8" w14:textId="62238859" w:rsidR="00977E13" w:rsidRPr="00977E13" w:rsidRDefault="00977E13" w:rsidP="00977E1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77E13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977E13">
        <w:rPr>
          <w:rFonts w:asciiTheme="majorBidi" w:hAnsiTheme="majorBidi"/>
          <w:sz w:val="30"/>
          <w:szCs w:val="30"/>
          <w:cs/>
        </w:rPr>
        <w:t xml:space="preserve"> </w:t>
      </w:r>
    </w:p>
    <w:p w14:paraId="4F075B33" w14:textId="77777777" w:rsidR="00977E13" w:rsidRPr="002B553A" w:rsidRDefault="00977E1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4280C7" w14:textId="67DE5585" w:rsidR="00977E13" w:rsidRPr="00977E13" w:rsidRDefault="00977E13" w:rsidP="00977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77E13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977E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7E13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  <w:r w:rsidRPr="00977E1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A53368C" w14:textId="77777777" w:rsidR="00977E13" w:rsidRPr="002B553A" w:rsidRDefault="00977E1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6930"/>
      </w:tblGrid>
      <w:tr w:rsidR="00897CBE" w:rsidRPr="00623946" w14:paraId="74299AE5" w14:textId="77777777" w:rsidTr="00000188">
        <w:tc>
          <w:tcPr>
            <w:tcW w:w="1890" w:type="dxa"/>
          </w:tcPr>
          <w:p w14:paraId="35A153B1" w14:textId="25CFDD96" w:rsidR="00897CBE" w:rsidRPr="00977E13" w:rsidRDefault="00ED3ABA" w:rsidP="0000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97CBE" w:rsidRPr="00897CB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35CBA">
              <w:rPr>
                <w:rFonts w:asciiTheme="majorBidi" w:hAnsiTheme="majorBidi" w:hint="cs"/>
                <w:sz w:val="30"/>
                <w:szCs w:val="30"/>
                <w:cs/>
              </w:rPr>
              <w:t>ญ</w:t>
            </w:r>
            <w:r w:rsidR="00897CBE" w:rsidRPr="00897CBE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="00897CBE" w:rsidRPr="00897CBE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="00897CBE" w:rsidRPr="00897CB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6930" w:type="dxa"/>
          </w:tcPr>
          <w:p w14:paraId="5415F187" w14:textId="405CF13A" w:rsidR="00897CBE" w:rsidRDefault="00897CBE" w:rsidP="0089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97CBE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  <w:p w14:paraId="489F2326" w14:textId="04A69A98" w:rsidR="00B91448" w:rsidRPr="00897CBE" w:rsidRDefault="00B91448" w:rsidP="00B91448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1448">
              <w:rPr>
                <w:rFonts w:asciiTheme="majorBidi" w:hAnsi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65930569" w14:textId="6800A2E6" w:rsidR="00897CBE" w:rsidRPr="00897CBE" w:rsidRDefault="00897CBE" w:rsidP="00897CBE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7CBE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732CC634" w14:textId="77777777" w:rsidR="00897CBE" w:rsidRPr="00592986" w:rsidRDefault="00897CBE" w:rsidP="004968D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7CBE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กลุ่มบริษัทจะใช้สิทธิยกเลิกสัญญาเช่าหรือไม่</w:t>
            </w:r>
          </w:p>
          <w:p w14:paraId="09148B1D" w14:textId="7F4E1FF4" w:rsidR="00592986" w:rsidRPr="00592986" w:rsidRDefault="00592986" w:rsidP="0059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77E13" w:rsidRPr="00623946" w14:paraId="31E42E82" w14:textId="77777777" w:rsidTr="00000188">
        <w:tc>
          <w:tcPr>
            <w:tcW w:w="1890" w:type="dxa"/>
          </w:tcPr>
          <w:p w14:paraId="4560740C" w14:textId="036914BA" w:rsidR="00977E13" w:rsidRPr="00977E13" w:rsidRDefault="00ED3ABA" w:rsidP="0000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77E13"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>(ณ)</w:t>
            </w:r>
            <w:r w:rsidR="00977E13" w:rsidRPr="00977E1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77E13" w:rsidRPr="00977E1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977E13" w:rsidRPr="00977E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930" w:type="dxa"/>
          </w:tcPr>
          <w:p w14:paraId="2050CC60" w14:textId="1ED78C50" w:rsidR="00977E13" w:rsidRPr="00977E13" w:rsidRDefault="00977E13" w:rsidP="0000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977E13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  <w:p w14:paraId="56BD3473" w14:textId="77777777" w:rsidR="00977E13" w:rsidRPr="00977E13" w:rsidRDefault="00977E13" w:rsidP="00977E1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3391F4BF" w14:textId="4C398AB7" w:rsidR="00977E13" w:rsidRPr="00977E13" w:rsidRDefault="00977E13" w:rsidP="00977E1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977E1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6BBC4D08" w14:textId="7A75D970" w:rsidR="00977E13" w:rsidRPr="00977E13" w:rsidRDefault="00977E13" w:rsidP="00977E1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</w:tbl>
    <w:p w14:paraId="00155585" w14:textId="76A96052" w:rsidR="00EA0364" w:rsidRPr="002B553A" w:rsidRDefault="00EA0364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36415D1" w14:textId="19BC6DDF" w:rsidR="00977E13" w:rsidRPr="00977E13" w:rsidRDefault="00977E13" w:rsidP="00977E1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1810007"/>
      <w:r w:rsidRPr="00977E13">
        <w:rPr>
          <w:rFonts w:asciiTheme="majorBidi" w:hAnsiTheme="majorBidi" w:cstheme="majorBidi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14:paraId="31A597CB" w14:textId="77777777" w:rsidR="00977E13" w:rsidRPr="002B553A" w:rsidRDefault="00977E1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BD084F" w14:textId="2DD122CA" w:rsidR="00977E13" w:rsidRPr="00977E13" w:rsidRDefault="00977E13" w:rsidP="00977E13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977E13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977E13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77E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ED3ABA" w:rsidRPr="00ED3ABA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977E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77E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ED3ABA" w:rsidRPr="00ED3ABA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977E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77E13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977E13">
        <w:rPr>
          <w:rFonts w:asciiTheme="majorBidi" w:hAnsiTheme="majorBidi" w:cs="Angsana New"/>
          <w:sz w:val="30"/>
          <w:szCs w:val="30"/>
          <w:rtl/>
          <w:cs/>
          <w:lang w:bidi="th-TH"/>
        </w:rPr>
        <w:t xml:space="preserve"> </w:t>
      </w:r>
      <w:r w:rsidRPr="00977E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ได้เปิดเผยในหมายเหตุข้อต่อไปนี้ </w:t>
      </w:r>
    </w:p>
    <w:p w14:paraId="46F49611" w14:textId="77777777" w:rsidR="00977E13" w:rsidRPr="002B553A" w:rsidRDefault="00977E1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BC4611" w:rsidRPr="00977E13" w14:paraId="6A799163" w14:textId="77777777" w:rsidTr="00000188">
        <w:tc>
          <w:tcPr>
            <w:tcW w:w="1890" w:type="dxa"/>
          </w:tcPr>
          <w:p w14:paraId="48AD5975" w14:textId="791555C2" w:rsidR="00BC4611" w:rsidRPr="00977E13" w:rsidRDefault="00ED3ABA" w:rsidP="0000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C4611" w:rsidRPr="00BC4611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D63DEC">
              <w:rPr>
                <w:rFonts w:asciiTheme="majorBidi" w:hAnsiTheme="majorBidi" w:cs="Angsana New" w:hint="cs"/>
                <w:sz w:val="30"/>
                <w:szCs w:val="30"/>
                <w:cs/>
              </w:rPr>
              <w:t>ญ</w:t>
            </w:r>
            <w:r w:rsidR="00BC4611" w:rsidRPr="00BC4611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6930" w:type="dxa"/>
          </w:tcPr>
          <w:p w14:paraId="3D4DBDDD" w14:textId="7AB9F6CA" w:rsidR="00BC4611" w:rsidRPr="00977E13" w:rsidRDefault="00BC4611" w:rsidP="0000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611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bookmarkEnd w:id="0"/>
      <w:tr w:rsidR="00977E13" w:rsidRPr="00977E13" w14:paraId="1E37645F" w14:textId="77777777" w:rsidTr="00000188">
        <w:tc>
          <w:tcPr>
            <w:tcW w:w="1890" w:type="dxa"/>
          </w:tcPr>
          <w:p w14:paraId="590DFC43" w14:textId="02102699" w:rsidR="00977E13" w:rsidRPr="00977E13" w:rsidRDefault="00ED3ABA" w:rsidP="0000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930" w:type="dxa"/>
          </w:tcPr>
          <w:p w14:paraId="089383E4" w14:textId="3266752A" w:rsidR="00977E13" w:rsidRPr="00977E13" w:rsidRDefault="00977E13" w:rsidP="0000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</w:t>
            </w:r>
            <w:r w:rsidRPr="00977E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คงเหลือ</w:t>
            </w:r>
          </w:p>
        </w:tc>
      </w:tr>
    </w:tbl>
    <w:p w14:paraId="1F684C91" w14:textId="77777777" w:rsidR="00592986" w:rsidRDefault="00592986" w:rsidP="005929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8E76E21" w14:textId="5EAFF574" w:rsidR="00E048A5" w:rsidRDefault="0014096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14096B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การเปลี่ยนแปลงนโยบายการบัญชี</w:t>
      </w:r>
    </w:p>
    <w:p w14:paraId="39E76A65" w14:textId="50606ADE" w:rsidR="0014096B" w:rsidRPr="00592986" w:rsidRDefault="0014096B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1DF0B41F" w14:textId="0FA17B6A" w:rsidR="0014096B" w:rsidRDefault="00877B10" w:rsidP="0014096B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/>
          <w:sz w:val="30"/>
          <w:szCs w:val="30"/>
          <w:cs/>
          <w:lang w:val="th-TH" w:bidi="th-TH"/>
        </w:rPr>
      </w:pPr>
      <w:r w:rsidRPr="00877B10">
        <w:rPr>
          <w:rFonts w:asciiTheme="majorBidi" w:hAnsiTheme="majorBidi" w:hint="cs"/>
          <w:sz w:val="30"/>
          <w:szCs w:val="30"/>
          <w:cs/>
          <w:lang w:val="th-TH" w:bidi="th-TH"/>
        </w:rPr>
        <w:t>ตั้งแต่วันที่</w:t>
      </w:r>
      <w:r w:rsidRPr="00877B10">
        <w:rPr>
          <w:rFonts w:asciiTheme="majorBidi" w:hAnsiTheme="majorBidi"/>
          <w:sz w:val="30"/>
          <w:szCs w:val="30"/>
          <w:cs/>
          <w:lang w:val="th-TH" w:bidi="th-TH"/>
        </w:rPr>
        <w:t xml:space="preserve"> </w:t>
      </w:r>
      <w:r w:rsidR="00ED3ABA" w:rsidRPr="00ED3ABA">
        <w:rPr>
          <w:rFonts w:asciiTheme="majorBidi" w:hAnsiTheme="majorBidi"/>
          <w:sz w:val="30"/>
          <w:szCs w:val="30"/>
          <w:lang w:val="en-US" w:bidi="th-TH"/>
        </w:rPr>
        <w:t>1</w:t>
      </w:r>
      <w:r w:rsidRPr="00877B10">
        <w:rPr>
          <w:rFonts w:asciiTheme="majorBidi" w:hAnsiTheme="majorBidi"/>
          <w:sz w:val="30"/>
          <w:szCs w:val="30"/>
          <w:cs/>
          <w:lang w:val="th-TH" w:bidi="th-TH"/>
        </w:rPr>
        <w:t xml:space="preserve"> </w:t>
      </w:r>
      <w:r w:rsidRPr="00877B10">
        <w:rPr>
          <w:rFonts w:asciiTheme="majorBidi" w:hAnsiTheme="majorBidi" w:hint="cs"/>
          <w:sz w:val="30"/>
          <w:szCs w:val="30"/>
          <w:cs/>
          <w:lang w:val="th-TH" w:bidi="th-TH"/>
        </w:rPr>
        <w:t>มกราคม</w:t>
      </w:r>
      <w:r w:rsidRPr="00877B10">
        <w:rPr>
          <w:rFonts w:asciiTheme="majorBidi" w:hAnsiTheme="majorBidi"/>
          <w:sz w:val="30"/>
          <w:szCs w:val="30"/>
          <w:cs/>
          <w:lang w:val="th-TH" w:bidi="th-TH"/>
        </w:rPr>
        <w:t xml:space="preserve"> </w:t>
      </w:r>
      <w:r w:rsidR="00ED3ABA" w:rsidRPr="00ED3ABA">
        <w:rPr>
          <w:rFonts w:asciiTheme="majorBidi" w:hAnsiTheme="majorBidi"/>
          <w:sz w:val="30"/>
          <w:szCs w:val="30"/>
          <w:lang w:val="en-US" w:bidi="th-TH"/>
        </w:rPr>
        <w:t>2563</w:t>
      </w:r>
      <w:r w:rsidRPr="00877B10">
        <w:rPr>
          <w:rFonts w:asciiTheme="majorBidi" w:hAnsiTheme="majorBidi"/>
          <w:sz w:val="30"/>
          <w:szCs w:val="30"/>
          <w:cs/>
          <w:lang w:val="th-TH" w:bidi="th-TH"/>
        </w:rPr>
        <w:t xml:space="preserve"> </w:t>
      </w:r>
      <w:r w:rsidRPr="00877B10">
        <w:rPr>
          <w:rFonts w:asciiTheme="majorBidi" w:hAnsiTheme="majorBidi" w:hint="cs"/>
          <w:sz w:val="30"/>
          <w:szCs w:val="30"/>
          <w:cs/>
          <w:lang w:val="th-TH" w:bidi="th-TH"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Pr="00877B10">
        <w:rPr>
          <w:rFonts w:asciiTheme="majorBidi" w:hAnsiTheme="majorBidi"/>
          <w:sz w:val="30"/>
          <w:szCs w:val="30"/>
          <w:cs/>
          <w:lang w:val="th-TH" w:bidi="th-TH"/>
        </w:rPr>
        <w:t xml:space="preserve"> </w:t>
      </w:r>
      <w:r w:rsidRPr="00877B10">
        <w:rPr>
          <w:rFonts w:asciiTheme="majorBidi" w:hAnsiTheme="majorBidi" w:hint="cs"/>
          <w:sz w:val="30"/>
          <w:szCs w:val="30"/>
          <w:cs/>
          <w:lang w:val="th-TH" w:bidi="th-TH"/>
        </w:rPr>
        <w:t>และ</w:t>
      </w:r>
      <w:r w:rsidRPr="00877B10">
        <w:rPr>
          <w:rFonts w:asciiTheme="majorBidi" w:hAnsiTheme="majorBidi"/>
          <w:sz w:val="30"/>
          <w:szCs w:val="30"/>
          <w:cs/>
          <w:lang w:val="th-TH" w:bidi="th-TH"/>
        </w:rPr>
        <w:t xml:space="preserve"> TFRS </w:t>
      </w:r>
      <w:r w:rsidR="00ED3ABA" w:rsidRPr="00ED3ABA">
        <w:rPr>
          <w:rFonts w:asciiTheme="majorBidi" w:hAnsiTheme="majorBidi"/>
          <w:sz w:val="30"/>
          <w:szCs w:val="30"/>
          <w:lang w:val="en-US" w:bidi="th-TH"/>
        </w:rPr>
        <w:t>16</w:t>
      </w:r>
      <w:r w:rsidRPr="00877B10">
        <w:rPr>
          <w:rFonts w:asciiTheme="majorBidi" w:hAnsiTheme="majorBidi"/>
          <w:sz w:val="30"/>
          <w:szCs w:val="30"/>
          <w:cs/>
          <w:lang w:val="th-TH" w:bidi="th-TH"/>
        </w:rPr>
        <w:t xml:space="preserve"> </w:t>
      </w:r>
      <w:r w:rsidRPr="00877B10">
        <w:rPr>
          <w:rFonts w:asciiTheme="majorBidi" w:hAnsiTheme="majorBidi" w:hint="cs"/>
          <w:sz w:val="30"/>
          <w:szCs w:val="30"/>
          <w:cs/>
          <w:lang w:val="th-TH" w:bidi="th-TH"/>
        </w:rPr>
        <w:t>เป็นครั้งแรก</w:t>
      </w:r>
    </w:p>
    <w:p w14:paraId="45885071" w14:textId="1982E029" w:rsidR="00877B10" w:rsidRPr="00592986" w:rsidRDefault="00877B10" w:rsidP="0014096B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4CDE47F4" w14:textId="08E02EDC" w:rsidR="00877B10" w:rsidRPr="00877B10" w:rsidRDefault="00877B10" w:rsidP="00877B10">
      <w:pPr>
        <w:pStyle w:val="block"/>
        <w:numPr>
          <w:ilvl w:val="0"/>
          <w:numId w:val="36"/>
        </w:numPr>
        <w:tabs>
          <w:tab w:val="left" w:pos="3060"/>
        </w:tabs>
        <w:spacing w:after="0" w:line="240" w:lineRule="atLeast"/>
        <w:ind w:right="-7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877B10">
        <w:rPr>
          <w:rFonts w:asciiTheme="majorBidi" w:hAnsiTheme="majorBidi" w:hint="cs"/>
          <w:b/>
          <w:bCs/>
          <w:i/>
          <w:iCs/>
          <w:sz w:val="30"/>
          <w:szCs w:val="30"/>
          <w:cs/>
          <w:lang w:val="en-US" w:bidi="th-TH"/>
        </w:rPr>
        <w:t>มาตรฐานการรายงานทางการเงินกลุ่มเครื่องมือทางการเงิน</w:t>
      </w:r>
    </w:p>
    <w:p w14:paraId="08923760" w14:textId="4177D18B" w:rsidR="0014096B" w:rsidRPr="00592986" w:rsidRDefault="0014096B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33292814" w14:textId="28520A5F" w:rsidR="00877B10" w:rsidRDefault="00877B10" w:rsidP="00877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="00AC736E" w:rsidRPr="00AC736E">
        <w:rPr>
          <w:rFonts w:asciiTheme="majorBidi" w:hAnsiTheme="majorBidi" w:cs="Angsana New" w:hint="cs"/>
          <w:color w:val="000000"/>
          <w:sz w:val="30"/>
          <w:szCs w:val="30"/>
          <w:cs/>
        </w:rPr>
        <w:t>โดยรายละเอียดของนโยบายการบัญชีเปิดเผยในหมายเหตุ</w:t>
      </w:r>
      <w:r w:rsidR="00AC736E" w:rsidRPr="002F2AB1">
        <w:rPr>
          <w:rFonts w:asciiTheme="majorBidi" w:hAnsiTheme="majorBidi" w:cs="Angsana New" w:hint="cs"/>
          <w:color w:val="000000"/>
          <w:sz w:val="30"/>
          <w:szCs w:val="30"/>
          <w:cs/>
        </w:rPr>
        <w:t>ข้อ</w:t>
      </w:r>
      <w:r w:rsidR="00AC736E" w:rsidRPr="002F2AB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color w:val="000000"/>
          <w:sz w:val="30"/>
          <w:szCs w:val="30"/>
        </w:rPr>
        <w:t>4</w:t>
      </w:r>
      <w:r w:rsidR="00AC736E" w:rsidRPr="002F2AB1">
        <w:rPr>
          <w:rFonts w:asciiTheme="majorBidi" w:hAnsiTheme="majorBidi" w:cs="Angsana New"/>
          <w:color w:val="000000"/>
          <w:sz w:val="30"/>
          <w:szCs w:val="30"/>
          <w:cs/>
        </w:rPr>
        <w:t>(</w:t>
      </w:r>
      <w:r w:rsidR="000D7830" w:rsidRPr="002F2AB1">
        <w:rPr>
          <w:rFonts w:asciiTheme="majorBidi" w:hAnsiTheme="majorBidi" w:cs="Angsana New" w:hint="cs"/>
          <w:color w:val="000000"/>
          <w:sz w:val="30"/>
          <w:szCs w:val="30"/>
          <w:cs/>
        </w:rPr>
        <w:t>ค</w:t>
      </w:r>
      <w:r w:rsidR="00AC736E" w:rsidRPr="002F2AB1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="00AC736E" w:rsidRPr="002F2AB1">
        <w:rPr>
          <w:rFonts w:asciiTheme="majorBidi" w:hAnsiTheme="majorBidi" w:cs="Angsana New" w:hint="cs"/>
          <w:color w:val="000000"/>
          <w:sz w:val="30"/>
          <w:szCs w:val="30"/>
          <w:cs/>
        </w:rPr>
        <w:t>และข้อ</w:t>
      </w:r>
      <w:r w:rsidR="00AC736E" w:rsidRPr="002F2AB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color w:val="000000"/>
          <w:sz w:val="30"/>
          <w:szCs w:val="30"/>
        </w:rPr>
        <w:t>4</w:t>
      </w:r>
      <w:r w:rsidR="00AC736E" w:rsidRPr="002F2AB1">
        <w:rPr>
          <w:rFonts w:asciiTheme="majorBidi" w:hAnsiTheme="majorBidi" w:cs="Angsana New"/>
          <w:color w:val="000000"/>
          <w:sz w:val="30"/>
          <w:szCs w:val="30"/>
          <w:cs/>
        </w:rPr>
        <w:t>(</w:t>
      </w:r>
      <w:r w:rsidR="000D7830" w:rsidRPr="002F2AB1">
        <w:rPr>
          <w:rFonts w:asciiTheme="majorBidi" w:hAnsiTheme="majorBidi" w:cs="Angsana New" w:hint="cs"/>
          <w:color w:val="000000"/>
          <w:sz w:val="30"/>
          <w:szCs w:val="30"/>
          <w:cs/>
        </w:rPr>
        <w:t>ฎ</w:t>
      </w:r>
      <w:r w:rsidR="00AC736E" w:rsidRPr="002F2AB1">
        <w:rPr>
          <w:rFonts w:asciiTheme="majorBidi" w:hAnsiTheme="majorBidi" w:cs="Angsana New"/>
          <w:color w:val="000000"/>
          <w:sz w:val="30"/>
          <w:szCs w:val="30"/>
          <w:cs/>
        </w:rPr>
        <w:t>)</w:t>
      </w:r>
      <w:r w:rsidR="00AC736E" w:rsidRPr="002F2AB1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Pr="002F2AB1">
        <w:rPr>
          <w:rFonts w:asciiTheme="majorBidi" w:hAnsiTheme="majorBidi" w:cstheme="majorBidi"/>
          <w:color w:val="000000"/>
          <w:sz w:val="30"/>
          <w:szCs w:val="30"/>
          <w:cs/>
        </w:rPr>
        <w:t>ทั้งนี้การถือปฏิบัติตามมาตรฐานการรายงานทางการเงินกลุ่มเครื่องมือทางการเงินไม่มีผลกระทบ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อย่างมีสาระสำคัญต่องบการเงินของกลุ่มบริษัท</w:t>
      </w:r>
    </w:p>
    <w:p w14:paraId="5BB68AAF" w14:textId="5AE111F0" w:rsidR="009E6274" w:rsidRPr="00592986" w:rsidRDefault="009E6274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4BF8C13D" w14:textId="75AFF031" w:rsidR="00877B10" w:rsidRPr="0033466C" w:rsidRDefault="00877B10" w:rsidP="00877B10">
      <w:pPr>
        <w:pStyle w:val="block"/>
        <w:numPr>
          <w:ilvl w:val="0"/>
          <w:numId w:val="36"/>
        </w:numPr>
        <w:tabs>
          <w:tab w:val="left" w:pos="3060"/>
        </w:tabs>
        <w:spacing w:after="0" w:line="240" w:lineRule="atLeast"/>
        <w:ind w:right="-7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77B10">
        <w:rPr>
          <w:rFonts w:asciiTheme="majorBidi" w:hAnsiTheme="majorBidi"/>
          <w:b/>
          <w:bCs/>
          <w:i/>
          <w:iCs/>
          <w:sz w:val="30"/>
          <w:szCs w:val="30"/>
          <w:lang w:val="en-US" w:bidi="th-TH"/>
        </w:rPr>
        <w:t>TFRS</w:t>
      </w:r>
      <w:r w:rsidRPr="003346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ED3ABA" w:rsidRPr="00ED3AB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33466C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  <w:lang w:bidi="th-TH"/>
        </w:rPr>
        <w:t xml:space="preserve"> </w:t>
      </w:r>
      <w:r w:rsidRPr="003346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bidi="th-TH"/>
        </w:rPr>
        <w:t>สัญญาเช่า</w:t>
      </w:r>
    </w:p>
    <w:p w14:paraId="2CAE99B0" w14:textId="02F091D3" w:rsidR="00877B10" w:rsidRPr="00592986" w:rsidRDefault="00877B10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6F1009E1" w14:textId="35DAC1FF" w:rsidR="00D23DF0" w:rsidRPr="0033466C" w:rsidRDefault="00D23DF0" w:rsidP="00D23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1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72993" w:rsidRPr="00972993">
        <w:rPr>
          <w:rFonts w:asciiTheme="majorBidi" w:hAnsiTheme="majorBidi" w:cs="Angsana New" w:hint="cs"/>
          <w:sz w:val="30"/>
          <w:szCs w:val="30"/>
          <w:cs/>
        </w:rPr>
        <w:t>ถือปฏิบัติตาม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93" w:rsidRPr="00972993">
        <w:rPr>
          <w:rFonts w:asciiTheme="majorBidi" w:hAnsiTheme="majorBidi" w:cstheme="majorBidi"/>
          <w:sz w:val="30"/>
          <w:szCs w:val="30"/>
        </w:rPr>
        <w:t xml:space="preserve">TFRS </w:t>
      </w:r>
      <w:r w:rsidR="00ED3ABA" w:rsidRPr="00ED3ABA">
        <w:rPr>
          <w:rFonts w:asciiTheme="majorBidi" w:hAnsiTheme="majorBidi" w:cs="Angsana New"/>
          <w:sz w:val="30"/>
          <w:szCs w:val="30"/>
        </w:rPr>
        <w:t>16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93" w:rsidRPr="00972993">
        <w:rPr>
          <w:rFonts w:asciiTheme="majorBidi" w:hAnsiTheme="majorBidi" w:cs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เป็นครั้งแรกกับสัญญาที่เคยระบุว่าเป็นสัญญาเช่าตามมาตรฐานการบัญชี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93" w:rsidRPr="00972993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17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93" w:rsidRPr="00972993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93" w:rsidRPr="006B1992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สัญญาเช่า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972993" w:rsidRPr="00972993">
        <w:rPr>
          <w:rFonts w:asciiTheme="majorBidi" w:hAnsiTheme="majorBidi" w:cstheme="majorBidi"/>
          <w:sz w:val="30"/>
          <w:szCs w:val="30"/>
        </w:rPr>
        <w:t xml:space="preserve">TAS </w:t>
      </w:r>
      <w:r w:rsidR="00ED3ABA" w:rsidRPr="00ED3ABA">
        <w:rPr>
          <w:rFonts w:asciiTheme="majorBidi" w:hAnsiTheme="majorBidi" w:cstheme="majorBidi"/>
          <w:sz w:val="30"/>
          <w:szCs w:val="30"/>
        </w:rPr>
        <w:t>17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972993" w:rsidRPr="00972993">
        <w:rPr>
          <w:rFonts w:asciiTheme="majorBidi" w:hAnsiTheme="majorBidi" w:cs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93" w:rsidRPr="00972993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4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93" w:rsidRPr="00972993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93" w:rsidRPr="00E77DBF">
        <w:rPr>
          <w:rFonts w:asciiTheme="majorBidi" w:hAnsiTheme="majorBidi" w:cs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972993" w:rsidRPr="00972993">
        <w:rPr>
          <w:rFonts w:asciiTheme="majorBidi" w:hAnsiTheme="majorBidi" w:cstheme="majorBidi"/>
          <w:sz w:val="30"/>
          <w:szCs w:val="30"/>
        </w:rPr>
        <w:t xml:space="preserve">TFRIC </w:t>
      </w:r>
      <w:r w:rsidR="00ED3ABA" w:rsidRPr="00ED3ABA">
        <w:rPr>
          <w:rFonts w:asciiTheme="majorBidi" w:hAnsiTheme="majorBidi" w:cs="Angsana New"/>
          <w:sz w:val="30"/>
          <w:szCs w:val="30"/>
        </w:rPr>
        <w:t>4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972993" w:rsidRPr="00972993">
        <w:rPr>
          <w:rFonts w:asciiTheme="majorBidi" w:hAnsiTheme="majorBidi" w:cs="Angsana New" w:hint="cs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972993" w:rsidRPr="00972993">
        <w:rPr>
          <w:rFonts w:asciiTheme="majorBidi" w:hAnsiTheme="majorBidi" w:cstheme="majorBidi"/>
          <w:sz w:val="30"/>
          <w:szCs w:val="30"/>
        </w:rPr>
        <w:t>Modified retrospective approach</w:t>
      </w:r>
      <w:r w:rsidR="00972993" w:rsidRPr="00972993">
        <w:rPr>
          <w:rFonts w:asciiTheme="majorBidi" w:hAnsiTheme="majorBidi" w:cs="Angsana New"/>
          <w:sz w:val="30"/>
          <w:szCs w:val="30"/>
          <w:cs/>
        </w:rPr>
        <w:t>)</w:t>
      </w:r>
    </w:p>
    <w:p w14:paraId="5557E590" w14:textId="77777777" w:rsidR="00D23DF0" w:rsidRPr="00592986" w:rsidRDefault="00D23DF0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280EA3A6" w14:textId="58A07BB2" w:rsidR="00D23DF0" w:rsidRPr="0033466C" w:rsidRDefault="00D23DF0" w:rsidP="00D23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 </w:t>
      </w:r>
      <w:r w:rsidR="0097299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กำไรหรือขาดทุนโดยวิธีเส้นตรงตลอดอายุสัญญาเช่า ตาม </w:t>
      </w:r>
      <w:r w:rsidRPr="0033466C">
        <w:rPr>
          <w:rFonts w:asciiTheme="majorBidi" w:hAnsiTheme="majorBidi" w:cstheme="majorBidi"/>
          <w:sz w:val="30"/>
          <w:szCs w:val="30"/>
        </w:rPr>
        <w:t xml:space="preserve">TFRS </w:t>
      </w:r>
      <w:r w:rsidR="00ED3ABA" w:rsidRPr="00ED3ABA">
        <w:rPr>
          <w:rFonts w:asciiTheme="majorBidi" w:hAnsiTheme="majorBidi" w:cstheme="majorBidi"/>
          <w:sz w:val="30"/>
          <w:szCs w:val="30"/>
        </w:rPr>
        <w:t>16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33466C">
        <w:rPr>
          <w:rFonts w:asciiTheme="majorBidi" w:hAnsiTheme="majorBidi" w:cstheme="majorBidi"/>
          <w:sz w:val="30"/>
          <w:szCs w:val="30"/>
        </w:rPr>
        <w:t>Transaction price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) ณ 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1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54A8E514" w14:textId="77777777" w:rsidR="00D23DF0" w:rsidRPr="004950EA" w:rsidRDefault="00D23DF0" w:rsidP="00D23D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71F0A63" w14:textId="77777777" w:rsidR="00E4347D" w:rsidRDefault="00E4347D" w:rsidP="00D23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firstLine="396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691EEF" w14:textId="34E31811" w:rsidR="00D23DF0" w:rsidRPr="0033466C" w:rsidRDefault="00D23DF0" w:rsidP="00D23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firstLine="396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14:paraId="51D49B87" w14:textId="77777777" w:rsidR="00D23DF0" w:rsidRPr="00592986" w:rsidRDefault="00D23DF0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645F68AD" w14:textId="2CB65300" w:rsidR="00D23DF0" w:rsidRPr="0033466C" w:rsidRDefault="00D23DF0" w:rsidP="00622212">
      <w:pPr>
        <w:pStyle w:val="ListParagraph"/>
        <w:numPr>
          <w:ilvl w:val="0"/>
          <w:numId w:val="38"/>
        </w:numPr>
        <w:tabs>
          <w:tab w:val="clear" w:pos="680"/>
          <w:tab w:val="clear" w:pos="1644"/>
          <w:tab w:val="left" w:pos="990"/>
        </w:tabs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ED3ABA" w:rsidRPr="00ED3ABA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 </w:t>
      </w:r>
    </w:p>
    <w:p w14:paraId="3B3F9E7F" w14:textId="77777777" w:rsidR="00D23DF0" w:rsidRPr="0033466C" w:rsidRDefault="00D23DF0" w:rsidP="00622212">
      <w:pPr>
        <w:pStyle w:val="ListParagraph"/>
        <w:numPr>
          <w:ilvl w:val="0"/>
          <w:numId w:val="38"/>
        </w:numPr>
        <w:tabs>
          <w:tab w:val="clear" w:pos="680"/>
          <w:tab w:val="clear" w:pos="1644"/>
          <w:tab w:val="left" w:pos="990"/>
        </w:tabs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12B04C53" w14:textId="77777777" w:rsidR="00D23DF0" w:rsidRPr="0033466C" w:rsidRDefault="00D23DF0" w:rsidP="00622212">
      <w:pPr>
        <w:pStyle w:val="ListParagraph"/>
        <w:numPr>
          <w:ilvl w:val="0"/>
          <w:numId w:val="38"/>
        </w:numPr>
        <w:tabs>
          <w:tab w:val="clear" w:pos="680"/>
          <w:tab w:val="clear" w:pos="1644"/>
          <w:tab w:val="left" w:pos="990"/>
        </w:tabs>
        <w:ind w:left="1170" w:right="245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</w:t>
      </w:r>
      <w:r>
        <w:rPr>
          <w:rFonts w:asciiTheme="majorBidi" w:hAnsiTheme="majorBidi" w:cstheme="majorBidi"/>
          <w:color w:val="000000"/>
          <w:sz w:val="30"/>
          <w:szCs w:val="30"/>
        </w:rPr>
        <w:br/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ทบทวนการด้อยค่า และ</w:t>
      </w:r>
    </w:p>
    <w:p w14:paraId="106CCBFF" w14:textId="77777777" w:rsidR="00D23DF0" w:rsidRPr="0033466C" w:rsidRDefault="00D23DF0" w:rsidP="00622212">
      <w:pPr>
        <w:pStyle w:val="ListParagraph"/>
        <w:numPr>
          <w:ilvl w:val="0"/>
          <w:numId w:val="38"/>
        </w:numPr>
        <w:tabs>
          <w:tab w:val="clear" w:pos="680"/>
          <w:tab w:val="clear" w:pos="1644"/>
          <w:tab w:val="left" w:pos="990"/>
        </w:tabs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38DA9FD2" w14:textId="1D039A84" w:rsidR="00D23DF0" w:rsidRPr="00592986" w:rsidRDefault="00D23DF0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971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80"/>
        <w:gridCol w:w="1382"/>
        <w:gridCol w:w="180"/>
        <w:gridCol w:w="1379"/>
      </w:tblGrid>
      <w:tr w:rsidR="00D23DF0" w:rsidRPr="0033466C" w14:paraId="32A198F0" w14:textId="77777777" w:rsidTr="007B2BC6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36321F3F" w14:textId="2E460F7B" w:rsidR="00D23DF0" w:rsidRPr="0033466C" w:rsidRDefault="00D23DF0" w:rsidP="007B2BC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TFRS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3BE57334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6C815805" w14:textId="77777777" w:rsidR="00D23DF0" w:rsidRPr="0033466C" w:rsidRDefault="00D23DF0" w:rsidP="007B2BC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91AB89E" w14:textId="77777777" w:rsidR="00D23DF0" w:rsidRPr="0033466C" w:rsidRDefault="00D23DF0" w:rsidP="007B2BC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1296887" w14:textId="77777777" w:rsidR="00D23DF0" w:rsidRPr="0033466C" w:rsidRDefault="00D23DF0" w:rsidP="007B2BC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3C9BE8CC" w14:textId="77777777" w:rsidR="00D23DF0" w:rsidRPr="0033466C" w:rsidRDefault="00D23DF0" w:rsidP="007B2BC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43EA736" w14:textId="77777777" w:rsidR="00D23DF0" w:rsidRPr="0033466C" w:rsidRDefault="00D23DF0" w:rsidP="007B2BC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23DF0" w:rsidRPr="0033466C" w14:paraId="05D6529F" w14:textId="77777777" w:rsidTr="007B2BC6">
        <w:trPr>
          <w:cantSplit/>
          <w:trHeight w:val="20"/>
          <w:tblHeader/>
        </w:trPr>
        <w:tc>
          <w:tcPr>
            <w:tcW w:w="5850" w:type="dxa"/>
          </w:tcPr>
          <w:p w14:paraId="7C74EC40" w14:textId="77777777" w:rsidR="00D23DF0" w:rsidRPr="0033466C" w:rsidRDefault="00D23DF0" w:rsidP="007B2BC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2C9854E1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941" w:type="dxa"/>
            <w:gridSpan w:val="3"/>
          </w:tcPr>
          <w:p w14:paraId="6AFCF881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23DF0" w:rsidRPr="0033466C" w14:paraId="05660E33" w14:textId="77777777" w:rsidTr="007B2BC6">
        <w:trPr>
          <w:cantSplit/>
          <w:trHeight w:val="20"/>
        </w:trPr>
        <w:tc>
          <w:tcPr>
            <w:tcW w:w="5850" w:type="dxa"/>
          </w:tcPr>
          <w:p w14:paraId="0A2C44A7" w14:textId="594E54D5" w:rsidR="00D23DF0" w:rsidRPr="0033466C" w:rsidRDefault="00D23DF0" w:rsidP="007B2BC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5F52788F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9E7E122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B4D7BA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67C4D681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3DF0" w:rsidRPr="0033466C" w14:paraId="441F54E8" w14:textId="77777777" w:rsidTr="007B2BC6">
        <w:trPr>
          <w:cantSplit/>
          <w:trHeight w:val="254"/>
        </w:trPr>
        <w:tc>
          <w:tcPr>
            <w:tcW w:w="5850" w:type="dxa"/>
          </w:tcPr>
          <w:p w14:paraId="373B6D41" w14:textId="77777777" w:rsidR="00D23DF0" w:rsidRPr="0033466C" w:rsidRDefault="00D23DF0" w:rsidP="007B2BC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0" w:type="dxa"/>
            <w:vAlign w:val="bottom"/>
          </w:tcPr>
          <w:p w14:paraId="7DDB2F53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CB385C0" w14:textId="67289A46" w:rsidR="00D23DF0" w:rsidRPr="0069367D" w:rsidRDefault="00ED3ABA" w:rsidP="007B2BC6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D23DF0" w:rsidRPr="006936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80" w:type="dxa"/>
          </w:tcPr>
          <w:p w14:paraId="6E1F07AA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3775FAB2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23DF0" w:rsidRPr="0033466C" w14:paraId="6601BEB3" w14:textId="77777777" w:rsidTr="007B2BC6">
        <w:trPr>
          <w:cantSplit/>
          <w:trHeight w:val="20"/>
        </w:trPr>
        <w:tc>
          <w:tcPr>
            <w:tcW w:w="5850" w:type="dxa"/>
          </w:tcPr>
          <w:p w14:paraId="010924BF" w14:textId="77777777" w:rsidR="00D23DF0" w:rsidRPr="0033466C" w:rsidRDefault="00D23DF0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0" w:type="dxa"/>
            <w:vAlign w:val="bottom"/>
          </w:tcPr>
          <w:p w14:paraId="56D36C68" w14:textId="77777777" w:rsidR="00D23DF0" w:rsidRPr="0033466C" w:rsidRDefault="00D23DF0" w:rsidP="007B2BC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7F2B464" w14:textId="4B9B04DF" w:rsidR="00D23DF0" w:rsidRPr="0069367D" w:rsidRDefault="00ED3ABA" w:rsidP="007B2BC6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D23DF0" w:rsidRPr="006936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80" w:type="dxa"/>
          </w:tcPr>
          <w:p w14:paraId="04FF20C5" w14:textId="77777777" w:rsidR="00D23DF0" w:rsidRPr="0033466C" w:rsidRDefault="00D23DF0" w:rsidP="007B2BC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4A98E122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6BFDC1B3" w14:textId="077A109D" w:rsidR="00EA0364" w:rsidRPr="00592986" w:rsidRDefault="00EA0364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8971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82"/>
        <w:gridCol w:w="180"/>
        <w:gridCol w:w="1379"/>
      </w:tblGrid>
      <w:tr w:rsidR="00D23DF0" w:rsidRPr="0033466C" w14:paraId="14ABA656" w14:textId="77777777" w:rsidTr="007B2BC6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00FCE6B8" w14:textId="77777777" w:rsidR="00D23DF0" w:rsidRPr="0033466C" w:rsidRDefault="00D23DF0" w:rsidP="007B2BC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382" w:type="dxa"/>
          </w:tcPr>
          <w:p w14:paraId="012BC989" w14:textId="77777777" w:rsidR="00D23DF0" w:rsidRPr="0033466C" w:rsidRDefault="00D23DF0" w:rsidP="007B2BC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07DF3217" w14:textId="77777777" w:rsidR="00D23DF0" w:rsidRPr="0033466C" w:rsidRDefault="00D23DF0" w:rsidP="007B2BC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8914681" w14:textId="77777777" w:rsidR="00D23DF0" w:rsidRPr="0033466C" w:rsidRDefault="00D23DF0" w:rsidP="007B2BC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184A7929" w14:textId="77777777" w:rsidR="00D23DF0" w:rsidRPr="0033466C" w:rsidRDefault="00D23DF0" w:rsidP="007B2BC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C16E066" w14:textId="77777777" w:rsidR="00D23DF0" w:rsidRPr="0033466C" w:rsidRDefault="00D23DF0" w:rsidP="007B2BC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23DF0" w:rsidRPr="0033466C" w14:paraId="7288E1FB" w14:textId="77777777" w:rsidTr="007B2BC6">
        <w:trPr>
          <w:cantSplit/>
          <w:trHeight w:val="20"/>
          <w:tblHeader/>
        </w:trPr>
        <w:tc>
          <w:tcPr>
            <w:tcW w:w="6030" w:type="dxa"/>
          </w:tcPr>
          <w:p w14:paraId="1818FFB2" w14:textId="77777777" w:rsidR="00D23DF0" w:rsidRPr="0033466C" w:rsidRDefault="00D23DF0" w:rsidP="007B2BC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1" w:type="dxa"/>
            <w:gridSpan w:val="3"/>
          </w:tcPr>
          <w:p w14:paraId="121609F6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23DF0" w:rsidRPr="0033466C" w14:paraId="254BE33C" w14:textId="77777777" w:rsidTr="007B2BC6">
        <w:trPr>
          <w:cantSplit/>
          <w:trHeight w:val="20"/>
        </w:trPr>
        <w:tc>
          <w:tcPr>
            <w:tcW w:w="6030" w:type="dxa"/>
          </w:tcPr>
          <w:p w14:paraId="08523C32" w14:textId="4150D607" w:rsidR="00D23DF0" w:rsidRPr="0033466C" w:rsidRDefault="00D23DF0" w:rsidP="007B2BC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C25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5DBEDC1" w14:textId="77777777" w:rsidR="00D23DF0" w:rsidRPr="0069367D" w:rsidRDefault="00D23DF0" w:rsidP="007B2BC6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3CE9AA" w14:textId="5C460C51" w:rsidR="00D23DF0" w:rsidRPr="0069367D" w:rsidRDefault="00ED3ABA" w:rsidP="007B2BC6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="00D23DF0" w:rsidRPr="00693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180" w:type="dxa"/>
          </w:tcPr>
          <w:p w14:paraId="48DD15D2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649AE4E4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23DF0" w:rsidRPr="0033466C" w14:paraId="03CACCE8" w14:textId="77777777" w:rsidTr="007B2BC6">
        <w:trPr>
          <w:cantSplit/>
          <w:trHeight w:val="20"/>
        </w:trPr>
        <w:tc>
          <w:tcPr>
            <w:tcW w:w="6030" w:type="dxa"/>
          </w:tcPr>
          <w:p w14:paraId="6B59378E" w14:textId="214903B0" w:rsidR="00D23DF0" w:rsidRPr="0033466C" w:rsidRDefault="00D23DF0" w:rsidP="007B2BC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8B53CB8" w14:textId="4A1AEEC4" w:rsidR="00D23DF0" w:rsidRPr="0069367D" w:rsidRDefault="00ED3ABA" w:rsidP="007B2BC6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D23DF0" w:rsidRPr="00693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180" w:type="dxa"/>
          </w:tcPr>
          <w:p w14:paraId="3BE73BAE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30E95E13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23DF0" w:rsidRPr="0033466C" w14:paraId="375E996D" w14:textId="77777777" w:rsidTr="007B2BC6">
        <w:trPr>
          <w:cantSplit/>
          <w:trHeight w:val="254"/>
        </w:trPr>
        <w:tc>
          <w:tcPr>
            <w:tcW w:w="6030" w:type="dxa"/>
          </w:tcPr>
          <w:p w14:paraId="16239722" w14:textId="77777777" w:rsidR="00D23DF0" w:rsidRPr="0033466C" w:rsidRDefault="00D23DF0" w:rsidP="007B2BC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82" w:type="dxa"/>
          </w:tcPr>
          <w:p w14:paraId="6E69A554" w14:textId="27826E87" w:rsidR="00D23DF0" w:rsidRPr="0069367D" w:rsidRDefault="00D23DF0" w:rsidP="007B2BC6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6936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93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  <w:r w:rsidRPr="006936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5F86746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59EC7AB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23DF0" w:rsidRPr="0033466C" w14:paraId="3DDB1C1B" w14:textId="77777777" w:rsidTr="007B2BC6">
        <w:trPr>
          <w:cantSplit/>
          <w:trHeight w:val="20"/>
        </w:trPr>
        <w:tc>
          <w:tcPr>
            <w:tcW w:w="6030" w:type="dxa"/>
          </w:tcPr>
          <w:p w14:paraId="4330CE2D" w14:textId="4A1EA702" w:rsidR="00D23DF0" w:rsidRPr="0033466C" w:rsidRDefault="00D23DF0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2627D8C" w14:textId="62317998" w:rsidR="00D23DF0" w:rsidRPr="0069367D" w:rsidRDefault="00ED3ABA" w:rsidP="007B2BC6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D23DF0" w:rsidRPr="00693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80" w:type="dxa"/>
          </w:tcPr>
          <w:p w14:paraId="57773E99" w14:textId="77777777" w:rsidR="00D23DF0" w:rsidRPr="0033466C" w:rsidRDefault="00D23DF0" w:rsidP="007B2BC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94C26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23DF0" w:rsidRPr="0033466C" w14:paraId="5BFE952A" w14:textId="77777777" w:rsidTr="007B2BC6">
        <w:trPr>
          <w:cantSplit/>
          <w:trHeight w:val="20"/>
        </w:trPr>
        <w:tc>
          <w:tcPr>
            <w:tcW w:w="6030" w:type="dxa"/>
          </w:tcPr>
          <w:p w14:paraId="19D20A88" w14:textId="77777777" w:rsidR="00D23DF0" w:rsidRPr="0033466C" w:rsidRDefault="00D23DF0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 </w:t>
            </w: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82" w:type="dxa"/>
            <w:tcBorders>
              <w:top w:val="double" w:sz="4" w:space="0" w:color="auto"/>
              <w:bottom w:val="double" w:sz="4" w:space="0" w:color="auto"/>
            </w:tcBorders>
          </w:tcPr>
          <w:p w14:paraId="29EACB44" w14:textId="3FC3E90D" w:rsidR="00D23DF0" w:rsidRPr="0069367D" w:rsidRDefault="00ED3ABA" w:rsidP="007B2BC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23DF0" w:rsidRPr="006936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  <w:r w:rsidR="00D23DF0" w:rsidRPr="006936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23DF0" w:rsidRPr="006936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</w:tcPr>
          <w:p w14:paraId="2F84AA99" w14:textId="77777777" w:rsidR="00D23DF0" w:rsidRPr="0033466C" w:rsidRDefault="00D23DF0" w:rsidP="007B2BC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918095" w14:textId="77777777" w:rsidR="00D23DF0" w:rsidRPr="0033466C" w:rsidRDefault="00D23DF0" w:rsidP="007B2B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0AD5F92" w14:textId="77777777" w:rsidR="00D23DF0" w:rsidRPr="00592986" w:rsidRDefault="00D23DF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63852C9" w14:textId="77777777" w:rsidR="00D23DF0" w:rsidRDefault="00D23DF0" w:rsidP="00D23DF0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lang w:val="en-US"/>
        </w:rPr>
      </w:pPr>
      <w:r w:rsidRPr="0033466C">
        <w:rPr>
          <w:rFonts w:asciiTheme="majorBidi" w:hAnsiTheme="majorBidi" w:cstheme="majorBidi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จำหน่ายรถยนต์และอุปกรณ์ตกแต่ง และส่วนงาน</w:t>
      </w:r>
      <w:r w:rsidRPr="0033466C">
        <w:rPr>
          <w:rFonts w:asciiTheme="majorBidi" w:hAnsiTheme="majorBidi" w:cstheme="majorBidi"/>
          <w:cs/>
          <w:lang w:val="en-US"/>
        </w:rPr>
        <w:t>ซ่อมบำรุงและจำหน่ายอะไหล่</w:t>
      </w:r>
    </w:p>
    <w:p w14:paraId="6CB7E7CD" w14:textId="77178E2A" w:rsidR="00706477" w:rsidRDefault="00706477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5DB5E5E1" w14:textId="2060D7D1" w:rsidR="00E4347D" w:rsidRDefault="00E4347D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51EED6B" w14:textId="1931BC75" w:rsidR="0014096B" w:rsidRPr="0014096B" w:rsidRDefault="0014096B" w:rsidP="001409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2178A7FB" w14:textId="28F7F005" w:rsidR="008E6F0E" w:rsidRPr="00592986" w:rsidRDefault="008E6F0E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4ABFC5E9" w14:textId="160B96B2" w:rsidR="00000188" w:rsidRPr="0009199B" w:rsidRDefault="00000188" w:rsidP="0009199B">
      <w:pPr>
        <w:pStyle w:val="block"/>
        <w:tabs>
          <w:tab w:val="left" w:pos="306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00188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09199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09199B" w:rsidRPr="0009199B">
        <w:rPr>
          <w:rFonts w:asciiTheme="majorBidi" w:hAnsiTheme="majorBidi" w:hint="cs"/>
          <w:sz w:val="30"/>
          <w:szCs w:val="30"/>
          <w:cs/>
          <w:lang w:bidi="th-TH"/>
        </w:rPr>
        <w:t>ยกเว้นที่ได้กล่าวไว้ในหมายเหตุข้อ</w:t>
      </w:r>
      <w:r w:rsidR="0009199B" w:rsidRPr="0009199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ED3ABA" w:rsidRPr="00ED3ABA">
        <w:rPr>
          <w:rFonts w:asciiTheme="majorBidi" w:hAnsiTheme="majorBidi"/>
          <w:sz w:val="30"/>
          <w:szCs w:val="30"/>
          <w:lang w:val="en-US" w:bidi="th-TH"/>
        </w:rPr>
        <w:t>3</w:t>
      </w:r>
    </w:p>
    <w:p w14:paraId="7D37F436" w14:textId="77777777" w:rsidR="00000188" w:rsidRPr="00592986" w:rsidRDefault="00000188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14DA8ECA" w14:textId="77777777" w:rsidR="008C1E27" w:rsidRPr="00F205C4" w:rsidRDefault="008C1E27" w:rsidP="00DF5C8C">
      <w:pPr>
        <w:pStyle w:val="Heading8"/>
        <w:numPr>
          <w:ilvl w:val="0"/>
          <w:numId w:val="2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FA49A7A" w14:textId="77777777" w:rsidR="003E7253" w:rsidRPr="00592986" w:rsidRDefault="003E7253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rtl/>
          <w:cs/>
          <w:lang w:val="en-US"/>
        </w:rPr>
      </w:pPr>
    </w:p>
    <w:p w14:paraId="08C6EB8D" w14:textId="77777777" w:rsidR="008C1E27" w:rsidRPr="00F205C4" w:rsidRDefault="008C1E27" w:rsidP="003E725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</w:t>
      </w:r>
    </w:p>
    <w:p w14:paraId="7410B670" w14:textId="77777777" w:rsidR="009A61D9" w:rsidRPr="00592986" w:rsidRDefault="009A61D9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12887554" w14:textId="05DC6B65" w:rsidR="008C1E27" w:rsidRPr="00F205C4" w:rsidRDefault="00B119A5" w:rsidP="00545EC0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="008C1E27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ารรวมธุรกิจภายใต้การควบคุมเดียวกัน </w:t>
      </w:r>
    </w:p>
    <w:p w14:paraId="1809DA81" w14:textId="77777777" w:rsidR="002205BB" w:rsidRPr="00592986" w:rsidRDefault="002205BB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4D10492D" w14:textId="771D2940" w:rsidR="005B10A3" w:rsidRDefault="005B10A3" w:rsidP="00B45B4C">
      <w:pPr>
        <w:pStyle w:val="block"/>
        <w:tabs>
          <w:tab w:val="left" w:pos="3060"/>
        </w:tabs>
        <w:spacing w:after="0" w:line="240" w:lineRule="auto"/>
        <w:ind w:left="547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4473DCE" w14:textId="77777777" w:rsidR="00B45B4C" w:rsidRPr="00592986" w:rsidRDefault="00B45B4C" w:rsidP="00B45B4C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04D413AD" w14:textId="4F734927" w:rsidR="008C1E27" w:rsidRDefault="005B10A3" w:rsidP="00B45B4C">
      <w:pPr>
        <w:pStyle w:val="block"/>
        <w:tabs>
          <w:tab w:val="left" w:pos="3060"/>
        </w:tabs>
        <w:spacing w:after="0" w:line="240" w:lineRule="auto"/>
        <w:ind w:left="547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4CA4ACB" w14:textId="77777777" w:rsidR="002F2AB1" w:rsidRPr="009E6274" w:rsidRDefault="002F2AB1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3BCD5F73" w14:textId="66A0B1ED" w:rsidR="008C1E27" w:rsidRPr="00F205C4" w:rsidRDefault="008C1E27" w:rsidP="00B45B4C">
      <w:pPr>
        <w:pStyle w:val="BodyText2"/>
        <w:ind w:left="547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  </w:t>
      </w:r>
    </w:p>
    <w:p w14:paraId="50D383C9" w14:textId="77777777" w:rsidR="008C1E27" w:rsidRPr="009E6274" w:rsidRDefault="008C1E27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5D739B05" w14:textId="6BE6C547" w:rsidR="008C1E27" w:rsidRPr="00F205C4" w:rsidRDefault="008C1E27" w:rsidP="00D5255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33EEC3F9" w14:textId="77777777" w:rsidR="009471E6" w:rsidRPr="009E6274" w:rsidRDefault="009471E6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32A8BBB2" w14:textId="77777777" w:rsidR="00E4347D" w:rsidRDefault="00E4347D" w:rsidP="008C1E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6E58E51" w14:textId="21577178" w:rsidR="008C1E27" w:rsidRPr="00F205C4" w:rsidRDefault="008C1E27" w:rsidP="008C1E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ส่วนได้เสียที่ไม่มีอำนาจควบคุม </w:t>
      </w:r>
    </w:p>
    <w:p w14:paraId="3F91991C" w14:textId="77777777" w:rsidR="008C1E27" w:rsidRPr="009E6274" w:rsidRDefault="008C1E27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4FAB9F49" w14:textId="77777777" w:rsidR="008C1E27" w:rsidRPr="00F205C4" w:rsidRDefault="008C1E27" w:rsidP="00D525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4B1005D4" w14:textId="77777777" w:rsidR="00000188" w:rsidRPr="009E6274" w:rsidRDefault="00000188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615EABBE" w14:textId="257472C5" w:rsidR="008C1E27" w:rsidRDefault="008C1E27" w:rsidP="00D525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</w:t>
      </w:r>
      <w:r w:rsidR="00D52559" w:rsidRPr="00F205C4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F205C4">
        <w:rPr>
          <w:rFonts w:asciiTheme="majorBidi" w:hAnsiTheme="majorBidi" w:cstheme="majorBidi"/>
          <w:sz w:val="30"/>
          <w:szCs w:val="30"/>
          <w:cs/>
        </w:rPr>
        <w:t>บัญชีโดยถือเป็นรายการในส่วนของเจ้าของ</w:t>
      </w:r>
    </w:p>
    <w:p w14:paraId="7F63C535" w14:textId="77777777" w:rsidR="00EA0364" w:rsidRPr="009E6274" w:rsidRDefault="00EA0364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0AA79DAA" w14:textId="69E0F29C" w:rsidR="008C1E27" w:rsidRPr="00F205C4" w:rsidRDefault="008C1E27" w:rsidP="0054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F205C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B5835EF" w14:textId="77777777" w:rsidR="008C1E27" w:rsidRPr="009E6274" w:rsidRDefault="008C1E27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6219EDFC" w14:textId="7DFBB8FA" w:rsidR="008C1E27" w:rsidRPr="00F205C4" w:rsidRDefault="008C1E27" w:rsidP="008C1E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7CBC66C" w14:textId="77777777" w:rsidR="00D52559" w:rsidRPr="009E6274" w:rsidRDefault="00D52559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rtl/>
          <w:cs/>
        </w:rPr>
      </w:pPr>
    </w:p>
    <w:p w14:paraId="7F87E9F5" w14:textId="74E50662" w:rsidR="008C1E27" w:rsidRPr="00F205C4" w:rsidRDefault="008C1E27" w:rsidP="008C1E27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  <w:r w:rsidRPr="00F205C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C275C35" w14:textId="77777777" w:rsidR="008C1E27" w:rsidRPr="009E6274" w:rsidRDefault="008C1E27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2D092F01" w14:textId="77777777" w:rsidR="008C1E27" w:rsidRPr="00F205C4" w:rsidRDefault="008C1E27" w:rsidP="008C1E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31751D" w:rsidRPr="00F205C4">
        <w:rPr>
          <w:rFonts w:asciiTheme="majorBidi" w:hAnsiTheme="majorBidi" w:cstheme="majorBidi"/>
          <w:sz w:val="30"/>
          <w:szCs w:val="30"/>
          <w:cs/>
        </w:rPr>
        <w:t>ัดรายการในการจัดทำงบการเงินรวม</w:t>
      </w:r>
    </w:p>
    <w:p w14:paraId="78E2AF96" w14:textId="2B76FB0A" w:rsidR="00336673" w:rsidRDefault="00336673" w:rsidP="008F74F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C615E" w14:textId="19A7A848" w:rsidR="00336673" w:rsidRPr="00336673" w:rsidRDefault="00336673" w:rsidP="0033667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3667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</w:t>
      </w:r>
      <w:r w:rsidRPr="00336673">
        <w:rPr>
          <w:rFonts w:asciiTheme="majorBidi" w:hAnsiTheme="majorBidi" w:cs="Angsana New" w:hint="cs"/>
          <w:i/>
          <w:iCs/>
          <w:sz w:val="30"/>
          <w:szCs w:val="30"/>
          <w:cs/>
        </w:rPr>
        <w:t>ลงทุนในบริษัทย่อย</w:t>
      </w:r>
    </w:p>
    <w:p w14:paraId="4FEF7F90" w14:textId="31FD9400" w:rsidR="00336673" w:rsidRPr="009E6274" w:rsidRDefault="00336673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682391EC" w14:textId="336FEE44" w:rsidR="00336673" w:rsidRDefault="00336673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36673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</w:p>
    <w:p w14:paraId="68147826" w14:textId="745234A6" w:rsidR="00336673" w:rsidRPr="009E6274" w:rsidRDefault="00336673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10BAC542" w14:textId="02065AB5" w:rsidR="00336673" w:rsidRPr="00336673" w:rsidRDefault="00336673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36673">
        <w:rPr>
          <w:rFonts w:asciiTheme="majorBidi" w:hAnsiTheme="majorBidi" w:cs="Angsana New" w:hint="cs"/>
          <w:i/>
          <w:iCs/>
          <w:sz w:val="30"/>
          <w:szCs w:val="30"/>
          <w:cs/>
        </w:rPr>
        <w:t>การจำหน่ายเงินลงทุน</w:t>
      </w:r>
    </w:p>
    <w:p w14:paraId="48D290B2" w14:textId="09D2E5C3" w:rsidR="00336673" w:rsidRPr="009E6274" w:rsidRDefault="00336673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7AC51D03" w14:textId="60956270" w:rsidR="00336673" w:rsidRPr="00622212" w:rsidRDefault="00336673" w:rsidP="006222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2212">
        <w:rPr>
          <w:rFonts w:asciiTheme="majorBidi" w:hAnsiTheme="majorBidi" w:cstheme="majorBidi" w:hint="cs"/>
          <w:sz w:val="30"/>
          <w:szCs w:val="30"/>
          <w:cs/>
        </w:rPr>
        <w:t>เมื่อมีการจำหน่ายเงินลงทุน</w:t>
      </w:r>
      <w:r w:rsidRPr="006222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2212">
        <w:rPr>
          <w:rFonts w:asciiTheme="majorBidi" w:hAnsiTheme="majorBidi" w:cstheme="majorBidi" w:hint="cs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Pr="006222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2212">
        <w:rPr>
          <w:rFonts w:asciiTheme="majorBidi" w:hAnsiTheme="majorBidi" w:cstheme="majorBidi" w:hint="cs"/>
          <w:sz w:val="30"/>
          <w:szCs w:val="30"/>
          <w:cs/>
        </w:rPr>
        <w:t>จะถูกบันทึกในกำไรหรือขาดทุน</w:t>
      </w:r>
    </w:p>
    <w:p w14:paraId="65961778" w14:textId="33376F8E" w:rsidR="00E4347D" w:rsidRDefault="00E4347D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93F84C1" w14:textId="6E8E6468" w:rsidR="00336673" w:rsidRPr="00C30CC3" w:rsidRDefault="00C30CC3" w:rsidP="00C30CC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0CC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เครื่องมือ</w:t>
      </w:r>
      <w:r w:rsidRPr="00C30CC3">
        <w:rPr>
          <w:rFonts w:asciiTheme="majorBidi" w:hAnsiTheme="majorBidi" w:cs="Angsana New" w:hint="cs"/>
          <w:i/>
          <w:iCs/>
          <w:sz w:val="30"/>
          <w:szCs w:val="30"/>
          <w:cs/>
        </w:rPr>
        <w:t>ทางการเงิน</w:t>
      </w:r>
    </w:p>
    <w:p w14:paraId="2A5BC9AF" w14:textId="078A61BC" w:rsidR="00336673" w:rsidRPr="009E6274" w:rsidRDefault="00336673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62D421F1" w14:textId="4876692F" w:rsidR="00840100" w:rsidRPr="00840100" w:rsidRDefault="00840100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40100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</w:t>
      </w:r>
      <w:r w:rsidRPr="00840100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8401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840100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มกราคม</w:t>
      </w:r>
      <w:r w:rsidRPr="00840100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80B18FB" w14:textId="3B80C7BB" w:rsidR="00840100" w:rsidRPr="009E6274" w:rsidRDefault="0084010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567B1A36" w14:textId="7EAD2E4A" w:rsidR="00840100" w:rsidRPr="00840100" w:rsidRDefault="00840100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840100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40100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14:paraId="400DE680" w14:textId="0C56BBD2" w:rsidR="00840100" w:rsidRPr="009E6274" w:rsidRDefault="0084010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76702481" w14:textId="712D4DA8" w:rsidR="00840100" w:rsidRDefault="00840100" w:rsidP="0084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40100">
        <w:rPr>
          <w:rFonts w:asciiTheme="majorBidi" w:hAnsiTheme="majorBidi" w:cs="Angsana New" w:hint="cs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ลูกหนี้การค้าและเจ้าหนี้การค้ารับรู้รายการเมื่อเริ่มแรกเมื่อมีการออกตราสารเหล่านั้น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สินทรัพย์ทางการเงินและหนี้สินทางการเงินอื่น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ๆ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14:paraId="639A0A8C" w14:textId="5D15A8E8" w:rsidR="00840100" w:rsidRPr="009E6274" w:rsidRDefault="0084010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22FDC5D1" w14:textId="706883E2" w:rsidR="00840100" w:rsidRDefault="00840100" w:rsidP="0084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40100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หรือวัดมูลค่าด้วยมูลค่ายุติธรรมผ่านกำไรหรือขาดทุน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64CC62AE" w14:textId="70DC0424" w:rsidR="002F2AB1" w:rsidRDefault="002F2AB1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45AAC3" w14:textId="428CBB6A" w:rsidR="00840100" w:rsidRPr="00840100" w:rsidRDefault="00840100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4010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14:paraId="3EEE844D" w14:textId="45327A25" w:rsidR="00840100" w:rsidRPr="009E6274" w:rsidRDefault="0084010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3C84B555" w14:textId="3C4068BF" w:rsidR="00840100" w:rsidRPr="00840100" w:rsidRDefault="00840100" w:rsidP="0084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="Angsana New" w:hint="cs"/>
          <w:i/>
          <w:iCs/>
          <w:sz w:val="30"/>
          <w:szCs w:val="30"/>
          <w:cs/>
        </w:rPr>
        <w:t>สินทรัพย์ทางการเงิน</w:t>
      </w:r>
      <w:r w:rsidRPr="00840100">
        <w:rPr>
          <w:rFonts w:asciiTheme="majorBidi" w:hAnsiTheme="majorBidi" w:cs="Angsana New"/>
          <w:i/>
          <w:iCs/>
          <w:sz w:val="30"/>
          <w:szCs w:val="30"/>
          <w:cs/>
        </w:rPr>
        <w:t xml:space="preserve"> - </w:t>
      </w:r>
      <w:r w:rsidRPr="00840100">
        <w:rPr>
          <w:rFonts w:asciiTheme="majorBidi" w:hAnsiTheme="majorBidi" w:cs="Angsana New" w:hint="cs"/>
          <w:i/>
          <w:iCs/>
          <w:sz w:val="30"/>
          <w:szCs w:val="30"/>
          <w:cs/>
        </w:rPr>
        <w:t>การจัดประเภท</w:t>
      </w:r>
    </w:p>
    <w:p w14:paraId="48E9DB3F" w14:textId="3251F981" w:rsidR="00840100" w:rsidRPr="009E6274" w:rsidRDefault="0084010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0DDDA2BB" w14:textId="24BB9F22" w:rsidR="00840100" w:rsidRDefault="00840100" w:rsidP="0084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40100">
        <w:rPr>
          <w:rFonts w:asciiTheme="majorBidi" w:hAnsiTheme="majorBidi" w:cs="Angsana New" w:hint="cs"/>
          <w:sz w:val="30"/>
          <w:szCs w:val="30"/>
          <w:cs/>
        </w:rPr>
        <w:t>ณ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86E989F" w14:textId="13BAA8ED" w:rsidR="00840100" w:rsidRPr="009E6274" w:rsidRDefault="0084010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7AEF5885" w14:textId="25BC2E9F" w:rsidR="00840100" w:rsidRDefault="00840100" w:rsidP="0084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40100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8401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40100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E1BBF5" w14:textId="29EBFB4A" w:rsidR="00E4347D" w:rsidRDefault="00E4347D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97970DA" w14:textId="6ADDED72" w:rsidR="00840100" w:rsidRDefault="00840100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40100">
        <w:rPr>
          <w:rFonts w:asciiTheme="majorBidi" w:hAnsiTheme="majorBidi" w:cs="Angsana New" w:hint="cs"/>
          <w:sz w:val="30"/>
          <w:szCs w:val="30"/>
          <w:cs/>
        </w:rPr>
        <w:lastRenderedPageBreak/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="00592986">
        <w:rPr>
          <w:rFonts w:asciiTheme="majorBidi" w:hAnsiTheme="majorBidi" w:cs="Angsana New"/>
          <w:sz w:val="30"/>
          <w:szCs w:val="30"/>
        </w:rPr>
        <w:br/>
      </w:r>
      <w:r w:rsidRPr="00840100">
        <w:rPr>
          <w:rFonts w:asciiTheme="majorBidi" w:hAnsiTheme="majorBidi" w:cs="Angsana New" w:hint="cs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14:paraId="7EE1D5DD" w14:textId="77777777" w:rsidR="00840100" w:rsidRPr="00840100" w:rsidRDefault="00840100" w:rsidP="0059298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3687285"/>
      <w:r w:rsidRPr="00840100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8D685DB" w14:textId="77777777" w:rsidR="00840100" w:rsidRPr="00840100" w:rsidRDefault="00840100" w:rsidP="0059298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40100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bookmarkEnd w:id="1"/>
    <w:p w14:paraId="5556D2CD" w14:textId="31A28E94" w:rsidR="00840100" w:rsidRPr="00592986" w:rsidRDefault="00840100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444490DE" w14:textId="4D7D558C" w:rsidR="00CD1A6B" w:rsidRDefault="00CD1A6B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CD1A6B">
        <w:rPr>
          <w:rFonts w:asciiTheme="majorBidi" w:hAnsiTheme="majorBidi" w:cs="Angsana New" w:hint="cs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39B44A7D" w14:textId="4BFE0259" w:rsidR="00CD1A6B" w:rsidRPr="00CD1A6B" w:rsidRDefault="00CD1A6B" w:rsidP="0059298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CD1A6B">
        <w:rPr>
          <w:rFonts w:asciiTheme="majorBidi" w:hAnsiTheme="majorBidi" w:cstheme="majorBidi" w:hint="cs"/>
          <w:sz w:val="30"/>
          <w:szCs w:val="30"/>
          <w:cs/>
        </w:rPr>
        <w:t>ถือ</w:t>
      </w:r>
      <w:r w:rsidRPr="00CD1A6B">
        <w:rPr>
          <w:rFonts w:asciiTheme="majorBidi" w:hAnsiTheme="majorBidi" w:hint="cs"/>
          <w:sz w:val="30"/>
          <w:szCs w:val="30"/>
          <w:cs/>
        </w:rPr>
        <w:t>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CD1A6B">
        <w:rPr>
          <w:rFonts w:asciiTheme="majorBidi" w:hAnsiTheme="majorBidi"/>
          <w:sz w:val="30"/>
          <w:szCs w:val="30"/>
          <w:cs/>
        </w:rPr>
        <w:t xml:space="preserve"> </w:t>
      </w:r>
      <w:r w:rsidRPr="00CD1A6B">
        <w:rPr>
          <w:rFonts w:asciiTheme="majorBidi" w:hAnsiTheme="majorBidi" w:hint="cs"/>
          <w:sz w:val="30"/>
          <w:szCs w:val="30"/>
          <w:cs/>
        </w:rPr>
        <w:t>และ</w:t>
      </w:r>
    </w:p>
    <w:p w14:paraId="76D4B7E8" w14:textId="6943E3EA" w:rsidR="00840100" w:rsidRDefault="00CD1A6B" w:rsidP="0059298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CD1A6B">
        <w:rPr>
          <w:rFonts w:asciiTheme="majorBidi" w:hAnsiTheme="majorBidi" w:cstheme="majorBidi" w:hint="cs"/>
          <w:sz w:val="30"/>
          <w:szCs w:val="30"/>
          <w:cs/>
        </w:rPr>
        <w:t>ข้อกำหนด</w:t>
      </w:r>
      <w:r w:rsidRPr="00CD1A6B">
        <w:rPr>
          <w:rFonts w:asciiTheme="majorBidi" w:hAnsiTheme="majorBidi" w:hint="cs"/>
          <w:sz w:val="30"/>
          <w:szCs w:val="30"/>
          <w:cs/>
        </w:rPr>
        <w:t>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14085EE" w14:textId="4D9E9EA9" w:rsidR="00840100" w:rsidRPr="00592986" w:rsidRDefault="00840100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593996C1" w14:textId="1FFE21A3" w:rsidR="00CD1A6B" w:rsidRDefault="00CD1A6B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1A6B">
        <w:rPr>
          <w:rFonts w:asciiTheme="majorBidi" w:hAnsiTheme="majorBidi" w:cs="Angsana New" w:hint="cs"/>
          <w:sz w:val="30"/>
          <w:szCs w:val="30"/>
          <w:cs/>
        </w:rPr>
        <w:t>ณ</w:t>
      </w:r>
      <w:r w:rsidRPr="00CD1A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D1A6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วันที่รับรู้รายการเมื่อเริ่มแรกของเงินลงทุนในตราสารทุนที่ไม่ได้ถือไว้เพื่อค้า</w:t>
      </w:r>
      <w:r w:rsidRPr="00CD1A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D1A6B">
        <w:rPr>
          <w:rFonts w:asciiTheme="majorBidi" w:hAnsiTheme="majorBidi" w:cs="Angsana New" w:hint="cs"/>
          <w:sz w:val="30"/>
          <w:szCs w:val="30"/>
          <w:cs/>
        </w:rPr>
        <w:t>กลุ่มบริษัทอาจเลือกให้</w:t>
      </w:r>
      <w:r>
        <w:rPr>
          <w:rFonts w:asciiTheme="majorBidi" w:hAnsiTheme="majorBidi" w:cs="Angsana New"/>
          <w:sz w:val="30"/>
          <w:szCs w:val="30"/>
        </w:rPr>
        <w:br/>
      </w:r>
      <w:r w:rsidRPr="00CD1A6B">
        <w:rPr>
          <w:rFonts w:asciiTheme="majorBidi" w:hAnsiTheme="majorBidi" w:cs="Angsana New" w:hint="cs"/>
          <w:sz w:val="30"/>
          <w:szCs w:val="30"/>
          <w:cs/>
        </w:rPr>
        <w:t>เงินลงทุนดังกล่าวแสดงการเปลี่ยนแปลงในมูลค่ายุติธรรมในภายหลังในกำไรขาดทุนเบ็ดเสร็จอื่น</w:t>
      </w:r>
      <w:r w:rsidRPr="00CD1A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D1A6B">
        <w:rPr>
          <w:rFonts w:asciiTheme="majorBidi" w:hAnsiTheme="majorBidi" w:cs="Angsana New" w:hint="cs"/>
          <w:sz w:val="30"/>
          <w:szCs w:val="30"/>
          <w:cs/>
        </w:rPr>
        <w:t>ซึ่งการเลือกนี้สามารถเลือกได้เป็นรายเงินลงทุนและเมื่อเลือกแล้วไม่สามารถแล้วไม่สามารถยกเลิกได้</w:t>
      </w:r>
    </w:p>
    <w:p w14:paraId="2A6DE3D9" w14:textId="54CAB54D" w:rsidR="00CD1A6B" w:rsidRPr="00592986" w:rsidRDefault="00CD1A6B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7F9A3105" w14:textId="14554120" w:rsidR="00CD1A6B" w:rsidRDefault="006527C9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527C9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</w:p>
    <w:p w14:paraId="5A24EA43" w14:textId="553BE953" w:rsidR="006527C9" w:rsidRPr="00592986" w:rsidRDefault="006527C9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7672FEF3" w14:textId="2DFF56F4" w:rsidR="006527C9" w:rsidRPr="006527C9" w:rsidRDefault="006527C9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27C9">
        <w:rPr>
          <w:rFonts w:asciiTheme="majorBidi" w:hAnsiTheme="majorBidi" w:cs="Angsana New" w:hint="cs"/>
          <w:i/>
          <w:iCs/>
          <w:sz w:val="30"/>
          <w:szCs w:val="30"/>
          <w:cs/>
        </w:rPr>
        <w:t>สินทรัพย์ทางการเงิน</w:t>
      </w:r>
      <w:r w:rsidRPr="006527C9">
        <w:rPr>
          <w:rFonts w:asciiTheme="majorBidi" w:hAnsiTheme="majorBidi" w:cs="Angsana New"/>
          <w:i/>
          <w:iCs/>
          <w:sz w:val="30"/>
          <w:szCs w:val="30"/>
          <w:cs/>
        </w:rPr>
        <w:t xml:space="preserve"> - </w:t>
      </w:r>
      <w:r w:rsidRPr="006527C9">
        <w:rPr>
          <w:rFonts w:asciiTheme="majorBidi" w:hAnsiTheme="majorBidi" w:cs="Angsana New" w:hint="cs"/>
          <w:i/>
          <w:iCs/>
          <w:sz w:val="30"/>
          <w:szCs w:val="30"/>
          <w:cs/>
        </w:rPr>
        <w:t>การประเมินโมเดลธุรกิจ</w:t>
      </w:r>
    </w:p>
    <w:p w14:paraId="44C4B734" w14:textId="49B51251" w:rsidR="00840100" w:rsidRPr="00592986" w:rsidRDefault="00840100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428C91C1" w14:textId="7EFB0D72" w:rsidR="00840100" w:rsidRPr="00840100" w:rsidRDefault="006527C9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527C9">
        <w:rPr>
          <w:rFonts w:asciiTheme="majorBidi" w:hAnsiTheme="majorBidi" w:cs="Angsana New" w:hint="cs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6527C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527C9">
        <w:rPr>
          <w:rFonts w:asciiTheme="majorBidi" w:hAnsiTheme="majorBidi" w:cs="Angsana New" w:hint="cs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</w:t>
      </w:r>
      <w:r w:rsidRPr="006527C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527C9">
        <w:rPr>
          <w:rFonts w:asciiTheme="majorBidi" w:hAnsiTheme="majorBidi" w:cs="Angsana New" w:hint="cs"/>
          <w:sz w:val="30"/>
          <w:szCs w:val="30"/>
          <w:cs/>
        </w:rPr>
        <w:t>ข้อมูลที่ใช้ในการพิจารณารวมถึง</w:t>
      </w:r>
    </w:p>
    <w:p w14:paraId="5BFDF7CC" w14:textId="2162AB97" w:rsidR="00840100" w:rsidRPr="00592986" w:rsidRDefault="00840100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5CA6D87C" w14:textId="62944C43" w:rsidR="006527C9" w:rsidRPr="006527C9" w:rsidRDefault="006527C9" w:rsidP="0059298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527C9">
        <w:rPr>
          <w:rFonts w:asciiTheme="majorBidi" w:hAnsiTheme="majorBidi" w:hint="cs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 w:rsidRPr="006527C9">
        <w:rPr>
          <w:rFonts w:asciiTheme="majorBidi" w:hAnsiTheme="majorBidi"/>
          <w:sz w:val="30"/>
          <w:szCs w:val="30"/>
          <w:cs/>
        </w:rPr>
        <w:t xml:space="preserve"> </w:t>
      </w:r>
      <w:r w:rsidRPr="006527C9">
        <w:rPr>
          <w:rFonts w:asciiTheme="majorBidi" w:hAnsiTheme="majorBidi" w:hint="cs"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</w:t>
      </w:r>
      <w:r w:rsidRPr="006527C9">
        <w:rPr>
          <w:rFonts w:asciiTheme="majorBidi" w:hAnsiTheme="majorBidi"/>
          <w:sz w:val="30"/>
          <w:szCs w:val="30"/>
          <w:cs/>
        </w:rPr>
        <w:t xml:space="preserve"> </w:t>
      </w:r>
      <w:r w:rsidRPr="006527C9">
        <w:rPr>
          <w:rFonts w:asciiTheme="majorBidi" w:hAnsiTheme="majorBidi" w:hint="cs"/>
          <w:sz w:val="30"/>
          <w:szCs w:val="30"/>
          <w:cs/>
        </w:rPr>
        <w:t>การดำรงระดับอัตราดอกเบี้ย</w:t>
      </w:r>
      <w:r w:rsidRPr="006527C9">
        <w:rPr>
          <w:rFonts w:asciiTheme="majorBidi" w:hAnsiTheme="majorBidi"/>
          <w:sz w:val="30"/>
          <w:szCs w:val="30"/>
          <w:cs/>
        </w:rPr>
        <w:t xml:space="preserve"> </w:t>
      </w:r>
      <w:r w:rsidRPr="006527C9">
        <w:rPr>
          <w:rFonts w:asciiTheme="majorBidi" w:hAnsiTheme="majorBidi" w:hint="cs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การจับคู่ระหว่างระยะเวลาของสินทรัพย์ทางการเงินกับระยะเวลาของหนี้สินที่เกี่ยวข้อง</w:t>
      </w:r>
      <w:r w:rsidRPr="006527C9">
        <w:rPr>
          <w:rFonts w:asciiTheme="majorBidi" w:hAnsiTheme="majorBidi"/>
          <w:sz w:val="30"/>
          <w:szCs w:val="30"/>
          <w:cs/>
        </w:rPr>
        <w:t xml:space="preserve"> </w:t>
      </w:r>
      <w:r w:rsidRPr="006527C9">
        <w:rPr>
          <w:rFonts w:asciiTheme="majorBidi" w:hAnsiTheme="majorBidi" w:hint="cs"/>
          <w:sz w:val="30"/>
          <w:szCs w:val="30"/>
          <w:cs/>
        </w:rPr>
        <w:t>หรือกระแสเงินสดออกที่คาดการณ์หรือรับรู้กระแส</w:t>
      </w:r>
      <w:r w:rsidRPr="006527C9">
        <w:rPr>
          <w:rFonts w:asciiTheme="majorBidi" w:hAnsiTheme="majorBidi"/>
          <w:sz w:val="30"/>
          <w:szCs w:val="30"/>
          <w:cs/>
        </w:rPr>
        <w:t xml:space="preserve">  </w:t>
      </w:r>
      <w:r w:rsidRPr="006527C9">
        <w:rPr>
          <w:rFonts w:asciiTheme="majorBidi" w:hAnsiTheme="majorBidi" w:hint="cs"/>
          <w:sz w:val="30"/>
          <w:szCs w:val="30"/>
          <w:cs/>
        </w:rPr>
        <w:t>เงินสดผ่านการขายสินทรัพย์ทางการเงิน</w:t>
      </w:r>
    </w:p>
    <w:p w14:paraId="07CBF354" w14:textId="0EB17F11" w:rsidR="006527C9" w:rsidRPr="006527C9" w:rsidRDefault="006527C9" w:rsidP="0059298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527C9">
        <w:rPr>
          <w:rFonts w:asciiTheme="majorBidi" w:hAnsiTheme="majorBidi" w:hint="cs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36428EAB" w14:textId="51FF0EED" w:rsidR="006527C9" w:rsidRPr="006527C9" w:rsidRDefault="006527C9" w:rsidP="0059298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527C9">
        <w:rPr>
          <w:rFonts w:asciiTheme="majorBidi" w:hAnsiTheme="majorBidi" w:hint="cs"/>
          <w:sz w:val="30"/>
          <w:szCs w:val="30"/>
          <w:cs/>
        </w:rPr>
        <w:t>ความเสี่ยงที่มีผลกระทบต่อผลการดำเนินงานของโมเดลธุรกิจ</w:t>
      </w:r>
      <w:r w:rsidRPr="006527C9">
        <w:rPr>
          <w:rFonts w:asciiTheme="majorBidi" w:hAnsiTheme="majorBidi"/>
          <w:sz w:val="30"/>
          <w:szCs w:val="30"/>
          <w:cs/>
        </w:rPr>
        <w:t xml:space="preserve"> (</w:t>
      </w:r>
      <w:r w:rsidRPr="006527C9">
        <w:rPr>
          <w:rFonts w:asciiTheme="majorBidi" w:hAnsiTheme="majorBidi" w:hint="cs"/>
          <w:sz w:val="30"/>
          <w:szCs w:val="30"/>
          <w:cs/>
        </w:rPr>
        <w:t>และสินทรัพย์ทางการเงินที่ถือตามโมเดลธุรกิจ</w:t>
      </w:r>
      <w:r w:rsidRPr="006527C9">
        <w:rPr>
          <w:rFonts w:asciiTheme="majorBidi" w:hAnsiTheme="majorBidi"/>
          <w:sz w:val="30"/>
          <w:szCs w:val="30"/>
          <w:cs/>
        </w:rPr>
        <w:t xml:space="preserve">) </w:t>
      </w:r>
      <w:r w:rsidRPr="006527C9">
        <w:rPr>
          <w:rFonts w:asciiTheme="majorBidi" w:hAnsiTheme="majorBidi" w:hint="cs"/>
          <w:sz w:val="30"/>
          <w:szCs w:val="30"/>
          <w:cs/>
        </w:rPr>
        <w:t>และกลยุทธ์ในการบริหารจัดการความเสี่ยง</w:t>
      </w:r>
    </w:p>
    <w:p w14:paraId="326815F5" w14:textId="40EC7A15" w:rsidR="006527C9" w:rsidRPr="006527C9" w:rsidRDefault="006527C9" w:rsidP="006527C9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527C9">
        <w:rPr>
          <w:rFonts w:asciiTheme="majorBidi" w:hAnsiTheme="majorBidi" w:hint="cs"/>
          <w:sz w:val="30"/>
          <w:szCs w:val="30"/>
          <w:cs/>
        </w:rPr>
        <w:lastRenderedPageBreak/>
        <w:t>วิธีการประมาณผลตอบแทนให้ผู้จัดการเงินลงทุน</w:t>
      </w:r>
      <w:r w:rsidRPr="006527C9">
        <w:rPr>
          <w:rFonts w:asciiTheme="majorBidi" w:hAnsiTheme="majorBidi"/>
          <w:sz w:val="30"/>
          <w:szCs w:val="30"/>
          <w:cs/>
        </w:rPr>
        <w:t xml:space="preserve"> (</w:t>
      </w:r>
      <w:r w:rsidRPr="006527C9">
        <w:rPr>
          <w:rFonts w:asciiTheme="majorBidi" w:hAnsiTheme="majorBidi" w:hint="cs"/>
          <w:sz w:val="30"/>
          <w:szCs w:val="30"/>
          <w:cs/>
        </w:rPr>
        <w:t>เช่น</w:t>
      </w:r>
      <w:r w:rsidRPr="006527C9">
        <w:rPr>
          <w:rFonts w:asciiTheme="majorBidi" w:hAnsiTheme="majorBidi"/>
          <w:sz w:val="30"/>
          <w:szCs w:val="30"/>
          <w:cs/>
        </w:rPr>
        <w:t xml:space="preserve"> </w:t>
      </w:r>
      <w:r w:rsidRPr="006527C9">
        <w:rPr>
          <w:rFonts w:asciiTheme="majorBidi" w:hAnsiTheme="majorBidi" w:hint="cs"/>
          <w:sz w:val="30"/>
          <w:szCs w:val="30"/>
          <w:cs/>
        </w:rPr>
        <w:t>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</w:t>
      </w:r>
      <w:r w:rsidRPr="006527C9">
        <w:rPr>
          <w:rFonts w:asciiTheme="majorBidi" w:hAnsiTheme="majorBidi"/>
          <w:sz w:val="30"/>
          <w:szCs w:val="30"/>
          <w:cs/>
        </w:rPr>
        <w:t xml:space="preserve">) </w:t>
      </w:r>
      <w:r w:rsidRPr="006527C9">
        <w:rPr>
          <w:rFonts w:asciiTheme="majorBidi" w:hAnsiTheme="majorBidi" w:hint="cs"/>
          <w:sz w:val="30"/>
          <w:szCs w:val="30"/>
          <w:cs/>
        </w:rPr>
        <w:t>และ</w:t>
      </w:r>
    </w:p>
    <w:p w14:paraId="615D895C" w14:textId="4B144541" w:rsidR="006527C9" w:rsidRDefault="006527C9" w:rsidP="006527C9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527C9">
        <w:rPr>
          <w:rFonts w:asciiTheme="majorBidi" w:hAnsiTheme="majorBidi" w:hint="cs"/>
          <w:sz w:val="30"/>
          <w:szCs w:val="30"/>
          <w:cs/>
        </w:rPr>
        <w:t>ความถี่</w:t>
      </w:r>
      <w:r w:rsidRPr="006527C9">
        <w:rPr>
          <w:rFonts w:asciiTheme="majorBidi" w:hAnsiTheme="majorBidi"/>
          <w:sz w:val="30"/>
          <w:szCs w:val="30"/>
          <w:cs/>
        </w:rPr>
        <w:t xml:space="preserve"> </w:t>
      </w:r>
      <w:r w:rsidRPr="006527C9">
        <w:rPr>
          <w:rFonts w:asciiTheme="majorBidi" w:hAnsiTheme="majorBidi" w:hint="cs"/>
          <w:sz w:val="30"/>
          <w:szCs w:val="30"/>
          <w:cs/>
        </w:rPr>
        <w:t>ปริมาณและเวลาที่ขายในงวดก่อน</w:t>
      </w:r>
      <w:r w:rsidRPr="006527C9">
        <w:rPr>
          <w:rFonts w:asciiTheme="majorBidi" w:hAnsiTheme="majorBidi"/>
          <w:sz w:val="30"/>
          <w:szCs w:val="30"/>
          <w:cs/>
        </w:rPr>
        <w:t xml:space="preserve"> </w:t>
      </w:r>
      <w:r w:rsidRPr="006527C9">
        <w:rPr>
          <w:rFonts w:asciiTheme="majorBidi" w:hAnsiTheme="majorBidi" w:hint="cs"/>
          <w:sz w:val="30"/>
          <w:szCs w:val="30"/>
          <w:cs/>
        </w:rPr>
        <w:t>เหตุผลที่ขายและการคาดการณ์การขายในอนาคต</w:t>
      </w:r>
    </w:p>
    <w:p w14:paraId="20A27778" w14:textId="13CDFFE0" w:rsidR="006527C9" w:rsidRPr="00592986" w:rsidRDefault="006527C9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60DE0093" w14:textId="6273C7A3" w:rsidR="006527C9" w:rsidRDefault="00A776E0" w:rsidP="00A7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776E0">
        <w:rPr>
          <w:rFonts w:asciiTheme="majorBidi" w:hAnsiTheme="majorBidi" w:cs="Angsana New" w:hint="cs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A776E0">
        <w:rPr>
          <w:rFonts w:asciiTheme="majorBidi" w:hAnsiTheme="majorBidi" w:cs="Angsana New" w:hint="cs"/>
          <w:sz w:val="30"/>
          <w:szCs w:val="30"/>
          <w:cs/>
        </w:rPr>
        <w:t>การขายซึ่งสอดคล้องกับการรับรู้รายการสินทรัพย์อย่างต่อเนื่องของกลุ่มบริษัท</w:t>
      </w:r>
    </w:p>
    <w:p w14:paraId="1CA608F6" w14:textId="28B275C6" w:rsidR="006527C9" w:rsidRPr="00592986" w:rsidRDefault="006527C9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615CED71" w14:textId="38FD7050" w:rsidR="006527C9" w:rsidRDefault="00A776E0" w:rsidP="00A7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776E0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542A8144" w14:textId="2FB75C19" w:rsidR="009E6274" w:rsidRPr="00592986" w:rsidRDefault="009E6274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  <w:cs/>
        </w:rPr>
      </w:pPr>
    </w:p>
    <w:p w14:paraId="7DC3BDCE" w14:textId="171F2890" w:rsidR="006527C9" w:rsidRDefault="00A776E0" w:rsidP="00A7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A776E0">
        <w:rPr>
          <w:rFonts w:asciiTheme="majorBidi" w:hAnsiTheme="majorBidi" w:cs="Angsana New" w:hint="cs"/>
          <w:i/>
          <w:iCs/>
          <w:sz w:val="30"/>
          <w:szCs w:val="30"/>
          <w:cs/>
        </w:rPr>
        <w:t>สินทรัพย์ทางการเงิน</w:t>
      </w:r>
      <w:r w:rsidRPr="00A776E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9E6274">
        <w:rPr>
          <w:rFonts w:asciiTheme="majorBidi" w:hAnsiTheme="majorBidi" w:cs="Angsana New"/>
          <w:i/>
          <w:iCs/>
          <w:sz w:val="30"/>
          <w:szCs w:val="30"/>
        </w:rPr>
        <w:t>-</w:t>
      </w:r>
      <w:r w:rsidRPr="00A776E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592F4A62" w14:textId="77777777" w:rsidR="009E6274" w:rsidRPr="00592986" w:rsidRDefault="009E6274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13C6133B" w14:textId="77777777" w:rsidR="00A776E0" w:rsidRPr="00A776E0" w:rsidRDefault="00A776E0" w:rsidP="00A7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776E0">
        <w:rPr>
          <w:rFonts w:asciiTheme="majorBidi" w:hAnsiTheme="majorBidi" w:cs="Angsana New" w:hint="cs"/>
          <w:sz w:val="30"/>
          <w:szCs w:val="30"/>
          <w:cs/>
        </w:rPr>
        <w:t>สำหรับวัตถุประสงค์ของการประเมินนี้</w:t>
      </w:r>
    </w:p>
    <w:p w14:paraId="30DC7ECC" w14:textId="77777777" w:rsidR="00A776E0" w:rsidRPr="00A776E0" w:rsidRDefault="00A776E0" w:rsidP="00A7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776E0">
        <w:rPr>
          <w:rFonts w:asciiTheme="majorBidi" w:hAnsiTheme="majorBidi" w:cs="Angsana New" w:hint="eastAsia"/>
          <w:sz w:val="30"/>
          <w:szCs w:val="30"/>
          <w:cs/>
        </w:rPr>
        <w:t>“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เงินต้น</w:t>
      </w:r>
      <w:r w:rsidRPr="00A776E0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หมายถึง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มูลค่ายุติธรรมของสินทรัพย์ทางการเงิน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ณ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</w:p>
    <w:p w14:paraId="45E9C11C" w14:textId="118CAE0A" w:rsidR="00A776E0" w:rsidRDefault="00A776E0" w:rsidP="00A7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A776E0">
        <w:rPr>
          <w:rFonts w:asciiTheme="majorBidi" w:hAnsiTheme="majorBidi" w:cs="Angsana New" w:hint="eastAsia"/>
          <w:sz w:val="30"/>
          <w:szCs w:val="30"/>
          <w:cs/>
        </w:rPr>
        <w:t>“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ดอกเบี้ย</w:t>
      </w:r>
      <w:r w:rsidRPr="00A776E0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หมายถึง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และต้นทุน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ความเสี่ยงด้านสภาพคล่องและค่าใช้จ่ายในการบริหาร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รวมถึงอัตรากำไรขั้นต้น</w:t>
      </w:r>
    </w:p>
    <w:p w14:paraId="5CFD63DD" w14:textId="77777777" w:rsidR="00592986" w:rsidRPr="00592986" w:rsidRDefault="00592986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0ED97C7F" w14:textId="376A4844" w:rsidR="00A776E0" w:rsidRDefault="00A776E0" w:rsidP="00A7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776E0">
        <w:rPr>
          <w:rFonts w:asciiTheme="majorBidi" w:hAnsiTheme="majorBidi" w:cs="Angsana New" w:hint="cs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กลุ่มบริษัทพิจารณาข้อกำหนดตามสัญญาของเครื่องมือทางการเงิน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Pr="00A776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76E0">
        <w:rPr>
          <w:rFonts w:asciiTheme="majorBidi" w:hAnsiTheme="majorBidi" w:cs="Angsana New" w:hint="cs"/>
          <w:sz w:val="30"/>
          <w:szCs w:val="30"/>
          <w:cs/>
        </w:rPr>
        <w:t>ในการประเมินกลุ่มบริษัทพิจารณาถึง</w:t>
      </w:r>
    </w:p>
    <w:p w14:paraId="3547AF00" w14:textId="4E6663AF" w:rsidR="00A776E0" w:rsidRPr="00A776E0" w:rsidRDefault="00A776E0" w:rsidP="00A776E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776E0">
        <w:rPr>
          <w:rFonts w:asciiTheme="majorBidi" w:hAnsiTheme="majorBidi" w:hint="cs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A11637A" w14:textId="490B1820" w:rsidR="00A776E0" w:rsidRPr="00A776E0" w:rsidRDefault="00A776E0" w:rsidP="00A776E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776E0">
        <w:rPr>
          <w:rFonts w:asciiTheme="majorBidi" w:hAnsiTheme="majorBidi" w:hint="cs"/>
          <w:sz w:val="30"/>
          <w:szCs w:val="30"/>
          <w:cs/>
        </w:rPr>
        <w:t>เงื่อนไขที่อาจเปลี่ยนแปลงอัตราดอกเบี้ยตามสัญญา</w:t>
      </w:r>
      <w:r w:rsidRPr="00A776E0">
        <w:rPr>
          <w:rFonts w:asciiTheme="majorBidi" w:hAnsiTheme="majorBidi"/>
          <w:sz w:val="30"/>
          <w:szCs w:val="30"/>
          <w:cs/>
        </w:rPr>
        <w:t xml:space="preserve"> </w:t>
      </w:r>
      <w:r w:rsidRPr="00A776E0">
        <w:rPr>
          <w:rFonts w:asciiTheme="majorBidi" w:hAnsiTheme="majorBidi" w:hint="cs"/>
          <w:sz w:val="30"/>
          <w:szCs w:val="30"/>
          <w:cs/>
        </w:rPr>
        <w:t>ซึ่งรวมถึงอัตราดอกเบี้ยผันแปร</w:t>
      </w:r>
      <w:r w:rsidRPr="00A776E0">
        <w:rPr>
          <w:rFonts w:asciiTheme="majorBidi" w:hAnsiTheme="majorBidi"/>
          <w:sz w:val="30"/>
          <w:szCs w:val="30"/>
          <w:cs/>
        </w:rPr>
        <w:t xml:space="preserve"> </w:t>
      </w:r>
      <w:r w:rsidRPr="00A776E0">
        <w:rPr>
          <w:rFonts w:asciiTheme="majorBidi" w:hAnsiTheme="majorBidi" w:hint="cs"/>
          <w:sz w:val="30"/>
          <w:szCs w:val="30"/>
          <w:cs/>
        </w:rPr>
        <w:t>และ</w:t>
      </w:r>
    </w:p>
    <w:p w14:paraId="3217D6A7" w14:textId="4477D15C" w:rsidR="006527C9" w:rsidRDefault="00A776E0" w:rsidP="00A776E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776E0">
        <w:rPr>
          <w:rFonts w:asciiTheme="majorBidi" w:hAnsiTheme="majorBidi" w:hint="cs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</w:t>
      </w:r>
      <w:r w:rsidRPr="00A776E0">
        <w:rPr>
          <w:rFonts w:asciiTheme="majorBidi" w:hAnsiTheme="majorBidi"/>
          <w:sz w:val="30"/>
          <w:szCs w:val="30"/>
          <w:cs/>
        </w:rPr>
        <w:t xml:space="preserve"> (</w:t>
      </w:r>
      <w:r w:rsidRPr="00A776E0">
        <w:rPr>
          <w:rFonts w:asciiTheme="majorBidi" w:hAnsiTheme="majorBidi" w:hint="cs"/>
          <w:sz w:val="30"/>
          <w:szCs w:val="30"/>
          <w:cs/>
        </w:rPr>
        <w:t>เช่น</w:t>
      </w:r>
      <w:r w:rsidRPr="00A776E0">
        <w:rPr>
          <w:rFonts w:asciiTheme="majorBidi" w:hAnsiTheme="majorBidi"/>
          <w:sz w:val="30"/>
          <w:szCs w:val="30"/>
          <w:cs/>
        </w:rPr>
        <w:t xml:space="preserve"> </w:t>
      </w:r>
      <w:r w:rsidRPr="00A776E0">
        <w:rPr>
          <w:rFonts w:asciiTheme="majorBidi" w:hAnsiTheme="majorBidi" w:hint="cs"/>
          <w:sz w:val="30"/>
          <w:szCs w:val="30"/>
          <w:cs/>
        </w:rPr>
        <w:t>สินทรัพย์ทางการเงินที่ผู้ให้กู้ไม่มีสิทธิไล่เบี้ย</w:t>
      </w:r>
      <w:r w:rsidRPr="00A776E0">
        <w:rPr>
          <w:rFonts w:asciiTheme="majorBidi" w:hAnsiTheme="majorBidi"/>
          <w:sz w:val="30"/>
          <w:szCs w:val="30"/>
          <w:cs/>
        </w:rPr>
        <w:t>)</w:t>
      </w:r>
    </w:p>
    <w:p w14:paraId="2F648C90" w14:textId="62C269C3" w:rsidR="006527C9" w:rsidRPr="009E6274" w:rsidRDefault="006527C9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1BB5DA08" w14:textId="77777777" w:rsidR="00E4347D" w:rsidRDefault="00E4347D" w:rsidP="00813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5760507B" w14:textId="3428C90D" w:rsidR="0081311F" w:rsidRPr="0081311F" w:rsidRDefault="0081311F" w:rsidP="00813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81311F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สินทรัพย์ทางการเงิน</w:t>
      </w:r>
      <w:r w:rsidRPr="0081311F">
        <w:rPr>
          <w:rFonts w:asciiTheme="majorBidi" w:hAnsiTheme="majorBidi" w:cs="Angsana New"/>
          <w:i/>
          <w:iCs/>
          <w:sz w:val="30"/>
          <w:szCs w:val="30"/>
          <w:cs/>
        </w:rPr>
        <w:t xml:space="preserve"> - </w:t>
      </w:r>
      <w:r w:rsidRPr="0081311F">
        <w:rPr>
          <w:rFonts w:asciiTheme="majorBidi" w:hAnsiTheme="majorBidi" w:cs="Angsana New" w:hint="cs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7F58A44C" w14:textId="1EB297B9" w:rsidR="0081311F" w:rsidRPr="00592986" w:rsidRDefault="0081311F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91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94"/>
      </w:tblGrid>
      <w:tr w:rsidR="0081311F" w:rsidRPr="0081311F" w14:paraId="1817D23D" w14:textId="77777777" w:rsidTr="002B553A">
        <w:tc>
          <w:tcPr>
            <w:tcW w:w="1980" w:type="dxa"/>
          </w:tcPr>
          <w:p w14:paraId="11A0AFEE" w14:textId="77777777" w:rsidR="009E6274" w:rsidRDefault="0081311F" w:rsidP="0059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E4347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E4347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E4347D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  <w:p w14:paraId="19438BB3" w14:textId="7E9768E9" w:rsidR="00592986" w:rsidRPr="00592986" w:rsidRDefault="00592986" w:rsidP="0059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F531E4E" w14:textId="77777777" w:rsidR="0081311F" w:rsidRPr="00E4347D" w:rsidRDefault="0081311F" w:rsidP="009E6274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42BE6CBA" w14:textId="3C3CC475" w:rsidR="0081311F" w:rsidRPr="00E4347D" w:rsidRDefault="0081311F" w:rsidP="002B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158" w:hanging="160"/>
              <w:jc w:val="thaiDistribute"/>
              <w:rPr>
                <w:sz w:val="30"/>
                <w:szCs w:val="30"/>
              </w:rPr>
            </w:pPr>
            <w:r w:rsidRPr="00E4347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1E5E05F9" w14:textId="77777777" w:rsidR="0081311F" w:rsidRPr="00E4347D" w:rsidRDefault="0081311F" w:rsidP="002B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58"/>
              <w:jc w:val="thaiDistribute"/>
              <w:rPr>
                <w:sz w:val="30"/>
                <w:szCs w:val="30"/>
              </w:rPr>
            </w:pPr>
          </w:p>
        </w:tc>
      </w:tr>
      <w:tr w:rsidR="0081311F" w:rsidRPr="0081311F" w14:paraId="66DC31A2" w14:textId="77777777" w:rsidTr="002B553A">
        <w:trPr>
          <w:trHeight w:val="2117"/>
        </w:trPr>
        <w:tc>
          <w:tcPr>
            <w:tcW w:w="1980" w:type="dxa"/>
          </w:tcPr>
          <w:p w14:paraId="64E92B26" w14:textId="77777777" w:rsidR="0081311F" w:rsidRPr="00E4347D" w:rsidRDefault="0081311F" w:rsidP="009E6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E4347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E4347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E4347D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60294B76" w14:textId="77777777" w:rsidR="0081311F" w:rsidRPr="00E4347D" w:rsidRDefault="0081311F" w:rsidP="009E6274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71370588" w14:textId="5C89E58C" w:rsidR="00592986" w:rsidRPr="00592986" w:rsidRDefault="0081311F" w:rsidP="002B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158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347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44736056" w14:textId="77777777" w:rsidR="0081311F" w:rsidRPr="00592986" w:rsidRDefault="0081311F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5AFF3CF7" w14:textId="18991668" w:rsidR="0081311F" w:rsidRPr="0081311F" w:rsidRDefault="0081311F" w:rsidP="00813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81311F">
        <w:rPr>
          <w:rFonts w:asciiTheme="majorBidi" w:hAnsiTheme="majorBidi" w:cs="Angsana New" w:hint="cs"/>
          <w:i/>
          <w:iCs/>
          <w:sz w:val="30"/>
          <w:szCs w:val="30"/>
          <w:cs/>
        </w:rPr>
        <w:t>หนี้สินทางการเงิน</w:t>
      </w:r>
      <w:r w:rsidRPr="0081311F">
        <w:rPr>
          <w:rFonts w:asciiTheme="majorBidi" w:hAnsiTheme="majorBidi" w:cs="Angsana New"/>
          <w:i/>
          <w:iCs/>
          <w:sz w:val="30"/>
          <w:szCs w:val="30"/>
          <w:cs/>
        </w:rPr>
        <w:t xml:space="preserve"> - </w:t>
      </w:r>
      <w:r w:rsidRPr="0081311F">
        <w:rPr>
          <w:rFonts w:asciiTheme="majorBidi" w:hAnsiTheme="majorBidi" w:cs="Angsana New" w:hint="cs"/>
          <w:i/>
          <w:iCs/>
          <w:sz w:val="30"/>
          <w:szCs w:val="30"/>
          <w:cs/>
        </w:rPr>
        <w:t>การจัดประเภทรายการ</w:t>
      </w:r>
      <w:r w:rsidRPr="0081311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81311F">
        <w:rPr>
          <w:rFonts w:asciiTheme="majorBidi" w:hAnsiTheme="majorBidi" w:cs="Angsana New" w:hint="cs"/>
          <w:i/>
          <w:iCs/>
          <w:sz w:val="30"/>
          <w:szCs w:val="30"/>
          <w:cs/>
        </w:rPr>
        <w:t>การวัดมูลค่าในภายหลังและกำไรและขาดทุน</w:t>
      </w:r>
    </w:p>
    <w:p w14:paraId="08F6B542" w14:textId="77777777" w:rsidR="0081311F" w:rsidRPr="00592986" w:rsidRDefault="0081311F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76A13E12" w14:textId="0C3640BC" w:rsidR="006527C9" w:rsidRDefault="0081311F" w:rsidP="00813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311F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</w:t>
      </w:r>
      <w:r w:rsidRPr="00813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311F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หนี้สินทางการเงินจะถูกจัดประเภทให้วัดมูลค่ายุติธรรมผ่านกำไรหรือขาดทุนหากให้ถือไว้เพื่อค้า</w:t>
      </w:r>
      <w:r w:rsidRPr="00813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311F">
        <w:rPr>
          <w:rFonts w:asciiTheme="majorBidi" w:hAnsiTheme="majorBidi" w:cs="Angsana New" w:hint="cs"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</w:t>
      </w:r>
      <w:r w:rsidRPr="00813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311F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</w:t>
      </w:r>
      <w:r w:rsidRPr="00813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311F">
        <w:rPr>
          <w:rFonts w:asciiTheme="majorBidi" w:hAnsiTheme="majorBidi" w:cs="Angsana New" w:hint="cs"/>
          <w:sz w:val="30"/>
          <w:szCs w:val="30"/>
          <w:cs/>
        </w:rPr>
        <w:t>รวมถึงดอกเบี้ยจ่ายในกำไรหรือขาดทุน</w:t>
      </w:r>
      <w:r w:rsidRPr="00813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311F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หนี้สินทางการเงินอื่นที่วัดมูลค่าภายหลังด้วยราคาทุนตัดจำหน่ายด้วยวิธีดอกเบี้ยที่แท้จริง</w:t>
      </w:r>
      <w:r w:rsidRPr="00813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311F">
        <w:rPr>
          <w:rFonts w:asciiTheme="majorBidi" w:hAnsiTheme="majorBidi" w:cs="Angsana New" w:hint="cs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</w:t>
      </w:r>
      <w:r w:rsidRPr="00813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311F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กำไรหรือขาดทุนที่เกิดจากการตัดรายการออกจากบัญชีให้รับรู้ในกำไรหรือขาดทุน</w:t>
      </w:r>
    </w:p>
    <w:p w14:paraId="366EF9C6" w14:textId="2C3F8745" w:rsidR="006527C9" w:rsidRPr="00592986" w:rsidRDefault="006527C9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1C352C3F" w14:textId="601D0F8E" w:rsidR="0081311F" w:rsidRPr="0081311F" w:rsidRDefault="0081311F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311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81311F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81311F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ED3ABA" w:rsidRPr="00ED3ABA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81311F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81311F">
        <w:rPr>
          <w:rFonts w:asciiTheme="majorBidi" w:hAnsiTheme="majorBidi" w:cs="Angsana New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7B766AE1" w14:textId="08EF2CC2" w:rsidR="0081311F" w:rsidRPr="00592986" w:rsidRDefault="0081311F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5A94BB0F" w14:textId="69BE1EA1" w:rsidR="0081311F" w:rsidRPr="0081311F" w:rsidRDefault="0081311F" w:rsidP="00813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311F">
        <w:rPr>
          <w:rFonts w:asciiTheme="majorBidi" w:hAnsiTheme="majorBidi" w:cs="Angsana New" w:hint="cs"/>
          <w:i/>
          <w:iCs/>
          <w:sz w:val="30"/>
          <w:szCs w:val="30"/>
          <w:cs/>
        </w:rPr>
        <w:t>สินทรัพย์ทางการเงิน</w:t>
      </w:r>
    </w:p>
    <w:p w14:paraId="1F8FEB83" w14:textId="50383067" w:rsidR="0081311F" w:rsidRPr="00592986" w:rsidRDefault="0081311F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16A5CBEB" w14:textId="089495A4" w:rsidR="0081311F" w:rsidRDefault="0081311F" w:rsidP="00813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311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9E6274">
        <w:rPr>
          <w:rFonts w:asciiTheme="majorBidi" w:hAnsiTheme="majorBidi" w:cs="Angsana New"/>
          <w:sz w:val="30"/>
          <w:szCs w:val="30"/>
          <w:cs/>
        </w:rPr>
        <w:br/>
      </w:r>
      <w:r w:rsidRPr="0081311F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C73BA78" w14:textId="65A2DFBC" w:rsidR="0081311F" w:rsidRPr="009E6274" w:rsidRDefault="0081311F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6E2DA1" w14:textId="3E8028B1" w:rsidR="0081311F" w:rsidRDefault="0081311F" w:rsidP="00813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311F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 w:rsidR="002B553A">
        <w:rPr>
          <w:rFonts w:asciiTheme="majorBidi" w:hAnsiTheme="majorBidi" w:cs="Angsana New"/>
          <w:sz w:val="30"/>
          <w:szCs w:val="30"/>
        </w:rPr>
        <w:br/>
      </w:r>
      <w:r w:rsidRPr="0081311F">
        <w:rPr>
          <w:rFonts w:asciiTheme="majorBidi" w:hAnsiTheme="majorBidi" w:cs="Angsana New" w:hint="cs"/>
          <w:sz w:val="30"/>
          <w:szCs w:val="30"/>
          <w:cs/>
        </w:rPr>
        <w:t>ในกรณีนี้</w:t>
      </w:r>
      <w:r w:rsidRPr="00813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311F">
        <w:rPr>
          <w:rFonts w:asciiTheme="majorBidi" w:hAnsiTheme="majorBidi" w:cs="Angsana New" w:hint="cs"/>
          <w:sz w:val="30"/>
          <w:szCs w:val="30"/>
          <w:cs/>
        </w:rPr>
        <w:t>สินทรัพย์ที่โอนจะไม่ถูกตัดรายการออกจากบัญชี</w:t>
      </w:r>
    </w:p>
    <w:p w14:paraId="67B7D093" w14:textId="77777777" w:rsidR="00F63456" w:rsidRPr="00592986" w:rsidRDefault="00F6345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DB0A4F7" w14:textId="00CA309E" w:rsidR="0081311F" w:rsidRPr="00E034C4" w:rsidRDefault="00E034C4" w:rsidP="00E03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034C4">
        <w:rPr>
          <w:rFonts w:asciiTheme="majorBidi" w:hAnsiTheme="majorBidi" w:cs="Angsana New" w:hint="cs"/>
          <w:i/>
          <w:iCs/>
          <w:sz w:val="30"/>
          <w:szCs w:val="30"/>
          <w:cs/>
        </w:rPr>
        <w:t>หนี้สินทางการเงิน</w:t>
      </w:r>
    </w:p>
    <w:p w14:paraId="36E15634" w14:textId="462A5050" w:rsidR="0081311F" w:rsidRPr="00592986" w:rsidRDefault="0081311F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057E926" w14:textId="5C810B07" w:rsidR="00E034C4" w:rsidRDefault="00E034C4" w:rsidP="00E03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034C4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E034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34C4">
        <w:rPr>
          <w:rFonts w:asciiTheme="majorBidi" w:hAnsiTheme="majorBidi" w:cs="Angsana New" w:hint="cs"/>
          <w:sz w:val="30"/>
          <w:szCs w:val="30"/>
          <w:cs/>
        </w:rPr>
        <w:t>ยกเลิก</w:t>
      </w:r>
      <w:r w:rsidRPr="00E034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34C4">
        <w:rPr>
          <w:rFonts w:asciiTheme="majorBidi" w:hAnsiTheme="majorBidi" w:cs="Angsana New" w:hint="cs"/>
          <w:sz w:val="30"/>
          <w:szCs w:val="30"/>
          <w:cs/>
        </w:rPr>
        <w:t>หรือหมดอายุ</w:t>
      </w:r>
      <w:r w:rsidRPr="00E034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34C4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622212">
        <w:rPr>
          <w:rFonts w:asciiTheme="majorBidi" w:hAnsiTheme="majorBidi" w:cs="Angsana New"/>
          <w:sz w:val="30"/>
          <w:szCs w:val="30"/>
        </w:rPr>
        <w:br/>
      </w:r>
      <w:r w:rsidRPr="00E034C4">
        <w:rPr>
          <w:rFonts w:asciiTheme="majorBidi" w:hAnsiTheme="majorBidi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E034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34C4">
        <w:rPr>
          <w:rFonts w:asciiTheme="majorBidi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5EACBF8" w14:textId="6B9F9C31" w:rsidR="00E034C4" w:rsidRPr="00592986" w:rsidRDefault="00E034C4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537FF5B" w14:textId="600A3A46" w:rsidR="00E034C4" w:rsidRDefault="00E034C4" w:rsidP="00E03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034C4">
        <w:rPr>
          <w:rFonts w:asciiTheme="majorBidi" w:hAnsiTheme="majorBidi" w:cs="Angsana New" w:hint="cs"/>
          <w:sz w:val="30"/>
          <w:szCs w:val="30"/>
          <w:cs/>
        </w:rPr>
        <w:t>การตัดรายการหนี้สินทางการเงินออกจากบัญชี</w:t>
      </w:r>
      <w:r w:rsidRPr="00E034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34C4">
        <w:rPr>
          <w:rFonts w:asciiTheme="majorBidi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</w:t>
      </w:r>
      <w:r w:rsidRPr="00E034C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E034C4">
        <w:rPr>
          <w:rFonts w:asciiTheme="majorBidi" w:hAnsiTheme="majorBidi" w:cs="Angsana New" w:hint="cs"/>
          <w:sz w:val="30"/>
          <w:szCs w:val="30"/>
          <w:cs/>
        </w:rPr>
        <w:t>รวมถึงสินทรัพย์ที่ไม่ใช่เงินสดที่ได้โอนไปหรือหนี้สินที่รับมา</w:t>
      </w:r>
      <w:r w:rsidRPr="00E034C4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E034C4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522BFD70" w14:textId="11C97392" w:rsidR="00511526" w:rsidRPr="00592986" w:rsidRDefault="00511526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9AE0068" w14:textId="71BF0F69" w:rsidR="0081311F" w:rsidRPr="00E034C4" w:rsidRDefault="00E034C4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034C4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E034C4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ED3ABA" w:rsidRPr="00ED3ABA">
        <w:rPr>
          <w:rFonts w:asciiTheme="majorBidi" w:hAnsiTheme="majorBidi" w:cs="Angsana New"/>
          <w:i/>
          <w:iCs/>
          <w:sz w:val="30"/>
          <w:szCs w:val="30"/>
        </w:rPr>
        <w:t>4</w:t>
      </w:r>
      <w:r w:rsidRPr="00E034C4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E034C4">
        <w:rPr>
          <w:rFonts w:asciiTheme="majorBidi" w:hAnsiTheme="majorBidi" w:cs="Angsana New" w:hint="cs"/>
          <w:i/>
          <w:iCs/>
          <w:sz w:val="30"/>
          <w:szCs w:val="30"/>
          <w:cs/>
        </w:rPr>
        <w:t>การหักกลบ</w:t>
      </w:r>
    </w:p>
    <w:p w14:paraId="59B6D948" w14:textId="56BA837C" w:rsidR="0081311F" w:rsidRPr="00592986" w:rsidRDefault="0081311F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C530E34" w14:textId="07AD8B46" w:rsidR="0081311F" w:rsidRDefault="00E034C4" w:rsidP="00E03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034C4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E034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34C4">
        <w:rPr>
          <w:rFonts w:asciiTheme="majorBidi" w:hAnsiTheme="majorBidi" w:cs="Angsana New" w:hint="cs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E034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34C4">
        <w:rPr>
          <w:rFonts w:asciiTheme="majorBidi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7083B2CB" w14:textId="076F0E89" w:rsidR="00E034C4" w:rsidRPr="00592986" w:rsidRDefault="00E034C4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2E7B059" w14:textId="77777777" w:rsidR="00496F6A" w:rsidRPr="00F205C4" w:rsidRDefault="00496F6A" w:rsidP="00496F6A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0EFC392C" w14:textId="77777777" w:rsidR="0060272F" w:rsidRPr="00592986" w:rsidRDefault="0060272F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D2A1570" w14:textId="6D26ECF8" w:rsidR="00E45BAD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622212">
        <w:rPr>
          <w:rFonts w:asciiTheme="majorBidi" w:hAnsiTheme="majorBidi" w:cstheme="majorBidi"/>
          <w:sz w:val="30"/>
          <w:szCs w:val="30"/>
        </w:rPr>
        <w:br/>
      </w:r>
      <w:r w:rsidR="00AE7FE4" w:rsidRPr="00AE7FE4">
        <w:rPr>
          <w:rFonts w:asciiTheme="majorBidi" w:hAnsiTheme="majorBidi" w:cs="Angsana New" w:hint="cs"/>
          <w:sz w:val="30"/>
          <w:szCs w:val="30"/>
          <w:cs/>
        </w:rPr>
        <w:t>เผื่อเรียก</w:t>
      </w:r>
      <w:r w:rsidR="00AE7FE4" w:rsidRPr="00AE7FE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255CE" w:rsidRPr="00F205C4">
        <w:rPr>
          <w:rFonts w:asciiTheme="majorBidi" w:hAnsiTheme="majorBidi" w:cstheme="majorBidi"/>
          <w:sz w:val="30"/>
          <w:szCs w:val="30"/>
          <w:cs/>
        </w:rPr>
        <w:t>เงินลงทุนระยะสั้นที่มีสภาพคล่องสูง</w:t>
      </w:r>
      <w:r w:rsidR="0031751D" w:rsidRPr="00F205C4">
        <w:rPr>
          <w:rFonts w:asciiTheme="majorBidi" w:hAnsiTheme="majorBidi" w:cstheme="majorBidi"/>
          <w:sz w:val="30"/>
          <w:szCs w:val="30"/>
          <w:cs/>
        </w:rPr>
        <w:t xml:space="preserve"> และเช็คในมือ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C410E6D" w14:textId="67EE7C44" w:rsidR="00F63456" w:rsidRPr="00592986" w:rsidRDefault="00F63456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133D90E" w14:textId="6693807A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D1AE66C" w14:textId="77777777" w:rsidR="00ED5087" w:rsidRPr="00592986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026C7E8" w14:textId="0518D735" w:rsidR="00687B26" w:rsidRPr="00F205C4" w:rsidRDefault="00687B26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7ACFDF60" w14:textId="77777777" w:rsidR="00687B26" w:rsidRPr="00592986" w:rsidRDefault="00687B26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C068C23" w14:textId="0C23EEAB" w:rsidR="00E45BAD" w:rsidRPr="00F205C4" w:rsidRDefault="00006406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6274">
        <w:rPr>
          <w:rFonts w:asciiTheme="majorBidi" w:hAnsiTheme="majorBidi" w:cs="Angsana New" w:hint="cs"/>
          <w:spacing w:val="-2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Pr="009E6274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="00ED3ABA" w:rsidRPr="00ED3ABA">
        <w:rPr>
          <w:rFonts w:asciiTheme="majorBidi" w:hAnsiTheme="majorBidi" w:cs="Angsana New"/>
          <w:i/>
          <w:iCs/>
          <w:spacing w:val="-2"/>
          <w:sz w:val="30"/>
          <w:szCs w:val="30"/>
        </w:rPr>
        <w:t>2562</w:t>
      </w:r>
      <w:r w:rsidRPr="009E6274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Pr="009E627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ค่าเผื่อหนี้สงสัยจะสูญ</w:t>
      </w:r>
      <w:r w:rsidRPr="009E6274">
        <w:rPr>
          <w:rFonts w:asciiTheme="majorBidi" w:hAnsiTheme="majorBidi" w:cs="Angsana New"/>
          <w:spacing w:val="-2"/>
          <w:sz w:val="30"/>
          <w:szCs w:val="30"/>
          <w:cs/>
        </w:rPr>
        <w:t>)</w:t>
      </w:r>
      <w:r w:rsidRPr="0000640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6406">
        <w:rPr>
          <w:rFonts w:asciiTheme="majorBidi" w:hAnsiTheme="majorBidi" w:cs="Angsana New" w:hint="cs"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Pr="0000640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6406">
        <w:rPr>
          <w:rFonts w:asciiTheme="majorBidi" w:hAnsiTheme="majorBidi" w:cs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="00592986">
        <w:rPr>
          <w:rFonts w:asciiTheme="majorBidi" w:hAnsiTheme="majorBidi" w:cs="Angsana New"/>
          <w:sz w:val="30"/>
          <w:szCs w:val="30"/>
        </w:rPr>
        <w:br/>
      </w:r>
      <w:r w:rsidRPr="00006406">
        <w:rPr>
          <w:rFonts w:asciiTheme="majorBidi" w:hAnsiTheme="majorBidi" w:cs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24A3767D" w14:textId="7B4D07DA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2E055CFF" w14:textId="77777777" w:rsidR="00ED5087" w:rsidRPr="002B553A" w:rsidRDefault="00ED5087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1ECD7655" w14:textId="77777777" w:rsidR="00E45BAD" w:rsidRPr="00F205C4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6CDA67E2" w14:textId="1A63E7A4" w:rsidR="00000188" w:rsidRPr="002B553A" w:rsidRDefault="00000188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  <w:cs/>
        </w:rPr>
      </w:pPr>
    </w:p>
    <w:p w14:paraId="28896FA1" w14:textId="06D32260" w:rsidR="00ED5087" w:rsidRPr="00F205C4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3B8C495B" w14:textId="77777777" w:rsidR="00ED5087" w:rsidRPr="002B553A" w:rsidRDefault="00ED5087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6210"/>
      </w:tblGrid>
      <w:tr w:rsidR="00ED5087" w:rsidRPr="00F205C4" w14:paraId="19C3C37F" w14:textId="77777777" w:rsidTr="008C1F19">
        <w:tc>
          <w:tcPr>
            <w:tcW w:w="2790" w:type="dxa"/>
          </w:tcPr>
          <w:p w14:paraId="0FE7080C" w14:textId="77777777" w:rsidR="00ED5087" w:rsidRPr="00F205C4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210" w:type="dxa"/>
          </w:tcPr>
          <w:p w14:paraId="2D2C5BA0" w14:textId="77777777" w:rsidR="00ED5087" w:rsidRPr="00F205C4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ราคาทุนของแต่ละรายการที่ซื้อมา (วิธีราคาเจาะจง) </w:t>
            </w:r>
          </w:p>
        </w:tc>
      </w:tr>
      <w:tr w:rsidR="00ED5087" w:rsidRPr="00F205C4" w14:paraId="1CB30D44" w14:textId="77777777" w:rsidTr="008C1F19">
        <w:tc>
          <w:tcPr>
            <w:tcW w:w="2790" w:type="dxa"/>
          </w:tcPr>
          <w:p w14:paraId="062FA5B9" w14:textId="77777777" w:rsidR="00ED5087" w:rsidRPr="00F205C4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 ๆ</w:t>
            </w:r>
          </w:p>
        </w:tc>
        <w:tc>
          <w:tcPr>
            <w:tcW w:w="6210" w:type="dxa"/>
          </w:tcPr>
          <w:p w14:paraId="6CF561BA" w14:textId="77777777" w:rsidR="00ED5087" w:rsidRPr="00F205C4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255CE"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เข้าก่อน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ออกก่อน</w:t>
            </w:r>
          </w:p>
        </w:tc>
      </w:tr>
    </w:tbl>
    <w:p w14:paraId="1C10A460" w14:textId="77777777" w:rsidR="00ED5087" w:rsidRPr="002B553A" w:rsidRDefault="00ED5087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457EB2F8" w14:textId="77777777" w:rsidR="00ED5087" w:rsidRPr="00F205C4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</w:t>
      </w:r>
    </w:p>
    <w:p w14:paraId="28A4A17F" w14:textId="77777777" w:rsidR="002205BB" w:rsidRPr="002B553A" w:rsidRDefault="002205BB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4ED450F7" w14:textId="0CF6EB1B" w:rsidR="00ED5087" w:rsidRPr="00F205C4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A5A77F7" w14:textId="77777777" w:rsidR="00000188" w:rsidRPr="002B553A" w:rsidRDefault="00000188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466C29A2" w14:textId="77777777" w:rsidR="00A91AC7" w:rsidRPr="00F205C4" w:rsidRDefault="00A91AC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E8603E5" w14:textId="77777777" w:rsidR="00A91AC7" w:rsidRPr="002B553A" w:rsidRDefault="00A91AC7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  <w:cs/>
        </w:rPr>
      </w:pPr>
    </w:p>
    <w:p w14:paraId="36502C14" w14:textId="3AB129CE" w:rsidR="00A91AC7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3CB7C479" w14:textId="77777777" w:rsidR="00144F6E" w:rsidRPr="002B553A" w:rsidRDefault="00144F6E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70F91B30" w14:textId="77777777" w:rsidR="00A91AC7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1F94FA59" w14:textId="77777777" w:rsidR="00A91AC7" w:rsidRPr="002B553A" w:rsidRDefault="00A91AC7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3154F031" w14:textId="77777777" w:rsidR="00A91AC7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228F42B2" w14:textId="67AF10A1" w:rsidR="00F60888" w:rsidRPr="002B553A" w:rsidRDefault="00F60888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421DE84C" w14:textId="2E63F3C5" w:rsidR="002D45CA" w:rsidRPr="002D45CA" w:rsidRDefault="002D45CA" w:rsidP="002D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45CA">
        <w:rPr>
          <w:rFonts w:asciiTheme="majorBidi" w:hAnsiTheme="majorBidi" w:cstheme="majorBidi" w:hint="cs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2449E118" w14:textId="77777777" w:rsidR="002D45CA" w:rsidRPr="002B553A" w:rsidRDefault="002D45CA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6CFE77A9" w14:textId="77777777" w:rsidR="00A91AC7" w:rsidRPr="00F205C4" w:rsidRDefault="00A91AC7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</w:t>
      </w:r>
    </w:p>
    <w:p w14:paraId="794175CB" w14:textId="77777777" w:rsidR="002205BB" w:rsidRPr="002B553A" w:rsidRDefault="002205BB" w:rsidP="00592986">
      <w:pPr>
        <w:pStyle w:val="block"/>
        <w:tabs>
          <w:tab w:val="left" w:pos="3060"/>
        </w:tabs>
        <w:spacing w:after="0" w:line="240" w:lineRule="auto"/>
        <w:ind w:left="540" w:right="-7"/>
        <w:rPr>
          <w:rFonts w:asciiTheme="majorBidi" w:hAnsiTheme="majorBidi" w:cstheme="majorBidi"/>
          <w:sz w:val="24"/>
          <w:szCs w:val="24"/>
        </w:rPr>
      </w:pPr>
    </w:p>
    <w:p w14:paraId="5F50E00F" w14:textId="1BED4F99" w:rsidR="00A91AC7" w:rsidRDefault="00682428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="00A91AC7" w:rsidRPr="00F205C4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</w:t>
      </w:r>
    </w:p>
    <w:p w14:paraId="5C4EB958" w14:textId="77777777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3293B5C" w14:textId="77777777" w:rsidR="00ED5087" w:rsidRPr="00592986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722D1" w14:textId="77777777" w:rsidR="00E45BAD" w:rsidRPr="00F205C4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2B5FA96F" w14:textId="03DED566" w:rsidR="00E45BAD" w:rsidRPr="00592986" w:rsidRDefault="00E45BAD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D6241" w14:textId="326F6914" w:rsidR="002D45CA" w:rsidRPr="002D45CA" w:rsidRDefault="002D45CA" w:rsidP="002D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D45CA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5CC73C5" w14:textId="77777777" w:rsidR="002D45CA" w:rsidRPr="00592986" w:rsidRDefault="002D45CA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F3C465" w14:textId="77777777" w:rsidR="00E45BAD" w:rsidRPr="00F205C4" w:rsidRDefault="00E45BAD" w:rsidP="0005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F205C4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5C20B98" w14:textId="77777777" w:rsidR="00E45BAD" w:rsidRPr="00592986" w:rsidRDefault="00E45BAD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4382D6" w14:textId="7E046BC0" w:rsidR="00E45BAD" w:rsidRDefault="00E45BAD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="00F60888"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พร้อมจะใช้งานได้ตามความประสงค์ </w:t>
      </w: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ต้นทุนในการรื้อถอน การขนย้าย</w:t>
      </w:r>
      <w:r w:rsidR="001F170A"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</w:t>
      </w: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การบูรณะสถานที่ตั้งขอ</w:t>
      </w:r>
      <w:r w:rsidR="00F60888"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งสินทรัพย์ </w:t>
      </w: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0AA6A09C" w14:textId="77777777" w:rsidR="00A90DEA" w:rsidRPr="00592986" w:rsidRDefault="00A90DEA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F03FA4A" w14:textId="77777777" w:rsidR="00E45BAD" w:rsidRPr="00F205C4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56A5E4D0" w14:textId="77777777" w:rsidR="00E40C37" w:rsidRPr="00592986" w:rsidRDefault="00E40C37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47EA30" w14:textId="77777777" w:rsidR="00ED5087" w:rsidRPr="00F205C4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01A508FB" w14:textId="43221A24" w:rsidR="00F63456" w:rsidRPr="00592986" w:rsidRDefault="00F63456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34F140" w14:textId="22F08EDA" w:rsidR="00A91AC7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9182008" w14:textId="77777777" w:rsidR="00A91AC7" w:rsidRPr="00592986" w:rsidRDefault="00A91AC7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91AF71" w14:textId="61BCC872" w:rsidR="00A91AC7" w:rsidRPr="00F205C4" w:rsidRDefault="00A91AC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</w:t>
      </w:r>
      <w:r w:rsidR="002205BB" w:rsidRPr="00F205C4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 </w:t>
      </w:r>
      <w:r w:rsidRPr="00F205C4">
        <w:rPr>
          <w:rFonts w:asciiTheme="majorBidi" w:hAnsiTheme="majorBidi" w:cstheme="majorBidi"/>
          <w:sz w:val="30"/>
          <w:szCs w:val="30"/>
          <w:cs/>
        </w:rPr>
        <w:t>ถ้ามีความเป็นไปได้ค่อนข้างแน่ที่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2205BB" w:rsidRPr="00F205C4">
        <w:rPr>
          <w:rFonts w:asciiTheme="majorBidi" w:hAnsiTheme="majorBidi" w:cstheme="majorBidi"/>
          <w:sz w:val="30"/>
          <w:szCs w:val="30"/>
          <w:cs/>
        </w:rPr>
        <w:t xml:space="preserve">ถูกตัดจำหน่ายตามมูลค่าตามบัญชี </w:t>
      </w:r>
      <w:r w:rsidRPr="00F205C4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7F387174" w14:textId="77777777" w:rsidR="00592986" w:rsidRPr="00592986" w:rsidRDefault="00592986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615E6" w14:textId="149A5195" w:rsidR="00A91AC7" w:rsidRPr="00F205C4" w:rsidRDefault="00A91AC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5231AA1" w14:textId="77777777" w:rsidR="00A91AC7" w:rsidRPr="00592986" w:rsidRDefault="00A91AC7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C178EA" w14:textId="53F8B95C" w:rsidR="00706477" w:rsidRDefault="00A91AC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07EBE6F3" w14:textId="77777777" w:rsidR="00EA0364" w:rsidRDefault="00EA0364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8E1C9B" w14:textId="7BB93650" w:rsidR="00A91AC7" w:rsidRPr="00F205C4" w:rsidRDefault="00A91AC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7FEC5B0B" w14:textId="77777777" w:rsidR="00CB474F" w:rsidRPr="00D05478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8"/>
        <w:gridCol w:w="1593"/>
      </w:tblGrid>
      <w:tr w:rsidR="00CB474F" w:rsidRPr="00F205C4" w14:paraId="063107A4" w14:textId="77777777" w:rsidTr="007B75EE">
        <w:tc>
          <w:tcPr>
            <w:tcW w:w="6030" w:type="dxa"/>
          </w:tcPr>
          <w:p w14:paraId="296DB533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</w:p>
        </w:tc>
        <w:tc>
          <w:tcPr>
            <w:tcW w:w="1548" w:type="dxa"/>
          </w:tcPr>
          <w:p w14:paraId="70CD3745" w14:textId="453ACA15" w:rsidR="00CB474F" w:rsidRPr="00EA0364" w:rsidRDefault="00ED3ABA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7193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5654F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D57193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93" w:type="dxa"/>
          </w:tcPr>
          <w:p w14:paraId="0BCE58CA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CB474F" w:rsidRPr="00F205C4" w14:paraId="67B1367B" w14:textId="77777777" w:rsidTr="007B75EE">
        <w:tc>
          <w:tcPr>
            <w:tcW w:w="6030" w:type="dxa"/>
          </w:tcPr>
          <w:p w14:paraId="21FED248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ตกแต่ง ติดตั้งและเครื่องใช้สำนักงาน</w:t>
            </w:r>
          </w:p>
        </w:tc>
        <w:tc>
          <w:tcPr>
            <w:tcW w:w="1548" w:type="dxa"/>
          </w:tcPr>
          <w:p w14:paraId="47D5D45F" w14:textId="515A0290" w:rsidR="00CB474F" w:rsidRPr="00EA0364" w:rsidRDefault="00ED3ABA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gramStart"/>
            <w:r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3400A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60259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3400A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proofErr w:type="gramEnd"/>
            <w:r w:rsidR="00160259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20C4E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71410D89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CB474F" w:rsidRPr="00F205C4" w14:paraId="70251186" w14:textId="77777777" w:rsidTr="007B75EE">
        <w:tc>
          <w:tcPr>
            <w:tcW w:w="6030" w:type="dxa"/>
          </w:tcPr>
          <w:p w14:paraId="1483F450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</w:p>
        </w:tc>
        <w:tc>
          <w:tcPr>
            <w:tcW w:w="1548" w:type="dxa"/>
          </w:tcPr>
          <w:p w14:paraId="25405C8F" w14:textId="64CBE94D" w:rsidR="00CB474F" w:rsidRPr="00EA0364" w:rsidRDefault="00ED3ABA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3400A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="00CB474F"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93" w:type="dxa"/>
          </w:tcPr>
          <w:p w14:paraId="312B95F8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CB474F" w:rsidRPr="00F205C4" w14:paraId="5770244A" w14:textId="77777777" w:rsidTr="007B75EE">
        <w:tc>
          <w:tcPr>
            <w:tcW w:w="6030" w:type="dxa"/>
          </w:tcPr>
          <w:p w14:paraId="591E37FE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48" w:type="dxa"/>
          </w:tcPr>
          <w:p w14:paraId="7756DDEB" w14:textId="1D0329BF" w:rsidR="00CB474F" w:rsidRPr="00EA0364" w:rsidRDefault="00ED3ABA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5A8C679F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</w:tbl>
    <w:p w14:paraId="042D0972" w14:textId="77777777" w:rsidR="00AF3D6A" w:rsidRPr="00D05478" w:rsidRDefault="00AF3D6A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D016BB" w14:textId="77777777" w:rsidR="00CB474F" w:rsidRPr="00F205C4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2004E63E" w14:textId="77777777" w:rsidR="003D3F9A" w:rsidRPr="00D05478" w:rsidRDefault="003D3F9A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0197FC" w14:textId="3C1ACD98" w:rsidR="00CB474F" w:rsidRDefault="00CB474F" w:rsidP="00E96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</w:t>
      </w:r>
      <w:r w:rsidR="00E9606D" w:rsidRPr="00F205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1865" w:rsidRPr="00F205C4">
        <w:rPr>
          <w:rFonts w:asciiTheme="majorBidi" w:hAnsiTheme="majorBidi" w:cstheme="majorBidi"/>
          <w:sz w:val="30"/>
          <w:szCs w:val="30"/>
          <w:cs/>
        </w:rPr>
        <w:t>อายุการให้ประโยชน์ของสินทรัพย์และมูลค่าคงเหลือ</w:t>
      </w:r>
      <w:r w:rsidRPr="00F205C4">
        <w:rPr>
          <w:rFonts w:asciiTheme="majorBidi" w:hAnsiTheme="majorBidi" w:cstheme="majorBidi"/>
          <w:sz w:val="30"/>
          <w:szCs w:val="30"/>
          <w:cs/>
        </w:rPr>
        <w:t>ถูกทบทวนอย่างน้อยที่สุดทุกสิ้นรอบปีบัญชีและปรับปรุงตามความเหมาะสม</w:t>
      </w:r>
    </w:p>
    <w:p w14:paraId="7575C6B6" w14:textId="034304E5" w:rsidR="00F63456" w:rsidRDefault="00F63456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69A788" w14:textId="2752F04F" w:rsidR="00CB474F" w:rsidRPr="00F205C4" w:rsidRDefault="00CB474F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524CD7C9" w14:textId="77777777" w:rsidR="00CB474F" w:rsidRPr="00D05478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FF0984" w14:textId="77777777" w:rsidR="00A91AC7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  <w:r w:rsidR="000018A3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ๆ</w:t>
      </w:r>
    </w:p>
    <w:p w14:paraId="1B1D0271" w14:textId="77777777" w:rsidR="00A91AC7" w:rsidRPr="00D05478" w:rsidRDefault="00A91AC7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2F37BB2" w14:textId="77777777" w:rsidR="00CB474F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สินทรัพย์ไม่มีตัวตนอื่นๆ</w:t>
      </w:r>
      <w:r w:rsidR="00F0424B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ที่กลุ่มบริษัทซื้อมาและมีอายุการใช้งานจำกัด 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11DD42EB" w14:textId="77777777" w:rsidR="00A91AC7" w:rsidRPr="00D05478" w:rsidRDefault="00A91AC7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05CF062" w14:textId="77777777" w:rsidR="00CB474F" w:rsidRPr="00F205C4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87ED697" w14:textId="77777777" w:rsidR="00CB474F" w:rsidRPr="00D05478" w:rsidRDefault="00CB474F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FB2369" w14:textId="77777777" w:rsidR="00CB474F" w:rsidRPr="00F205C4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05C4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A91AC7" w:rsidRPr="00F205C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eastAsia="Calibri" w:hAnsiTheme="majorBidi" w:cstheme="majorBidi"/>
          <w:sz w:val="30"/>
          <w:szCs w:val="30"/>
          <w:cs/>
        </w:rPr>
        <w:t>โดยรวมเป็นสินทรัพย์ที่สามารถระบุได้ที</w:t>
      </w:r>
      <w:r w:rsidR="00A91AC7" w:rsidRPr="00F205C4">
        <w:rPr>
          <w:rFonts w:asciiTheme="majorBidi" w:eastAsia="Calibri" w:hAnsiTheme="majorBidi" w:cstheme="majorBidi"/>
          <w:sz w:val="30"/>
          <w:szCs w:val="30"/>
          <w:cs/>
        </w:rPr>
        <w:t>่เกี่ยวข้องนั้น ค่าใช้จ่ายอื่น</w:t>
      </w:r>
      <w:r w:rsidRPr="00F205C4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รับรู้ในกำไรหรือขาดทุนเมื่อเกิดขึ้น</w:t>
      </w:r>
    </w:p>
    <w:p w14:paraId="618A7B10" w14:textId="77777777" w:rsidR="00CB474F" w:rsidRPr="00D05478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A001D6" w14:textId="7A96131A" w:rsidR="00CB474F" w:rsidRPr="00F205C4" w:rsidRDefault="00CB474F" w:rsidP="00CB47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4D732D3B" w14:textId="77777777" w:rsidR="00CB474F" w:rsidRPr="00D05478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9B1D01" w14:textId="77777777" w:rsidR="00CB474F" w:rsidRPr="00F205C4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F205C4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98C651A" w14:textId="53C30727" w:rsidR="00D05478" w:rsidRPr="00BD047E" w:rsidRDefault="00D05478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EFEB71" w14:textId="77777777" w:rsidR="00BD047E" w:rsidRDefault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DC2E19" w14:textId="073B8F2A" w:rsidR="00CB474F" w:rsidRPr="00F205C4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="002D45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5BE1366B" w14:textId="77777777" w:rsidR="00CB474F" w:rsidRPr="00D05478" w:rsidRDefault="00CB474F" w:rsidP="00240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6318"/>
        <w:gridCol w:w="1350"/>
        <w:gridCol w:w="1089"/>
      </w:tblGrid>
      <w:tr w:rsidR="00CB474F" w:rsidRPr="00F205C4" w14:paraId="461397C8" w14:textId="77777777" w:rsidTr="00EF7AC6">
        <w:tc>
          <w:tcPr>
            <w:tcW w:w="6318" w:type="dxa"/>
          </w:tcPr>
          <w:p w14:paraId="69F18FB2" w14:textId="77777777" w:rsidR="00CB474F" w:rsidRPr="00F205C4" w:rsidRDefault="00CB474F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350" w:type="dxa"/>
          </w:tcPr>
          <w:p w14:paraId="73227DEC" w14:textId="1103DE11" w:rsidR="00CB474F" w:rsidRPr="00F205C4" w:rsidRDefault="00ED3ABA" w:rsidP="00C2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2042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4E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9" w:type="dxa"/>
          </w:tcPr>
          <w:p w14:paraId="0D45B3E9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8B2BEF3" w14:textId="77777777" w:rsidR="00CB474F" w:rsidRPr="00D05478" w:rsidRDefault="00CB474F" w:rsidP="00240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C5474AC" w14:textId="6BB44E05" w:rsidR="00F11D46" w:rsidRPr="00F205C4" w:rsidRDefault="00CB474F" w:rsidP="00B4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F205C4" w:rsidDel="00E44C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412898" w14:textId="2CFD18A4" w:rsidR="00511526" w:rsidRDefault="00511526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4E760" w14:textId="2FE5D908" w:rsidR="00EF66D5" w:rsidRPr="00EF66D5" w:rsidRDefault="00EF66D5" w:rsidP="00EF66D5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F66D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สัญญา</w:t>
      </w:r>
      <w:r w:rsidRPr="00EF66D5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เช่า</w:t>
      </w:r>
    </w:p>
    <w:p w14:paraId="11A43CAD" w14:textId="0F58B1F8" w:rsidR="00EF66D5" w:rsidRPr="00D05478" w:rsidRDefault="00EF66D5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B03E80" w14:textId="48176937" w:rsidR="0050798E" w:rsidRPr="0050798E" w:rsidRDefault="0050798E" w:rsidP="00CB474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798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</w:t>
      </w:r>
      <w:r w:rsidRPr="0050798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50798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0798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มกราคม</w:t>
      </w:r>
      <w:r w:rsidRPr="0050798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49EA11E" w14:textId="62D6B4A7" w:rsidR="00EF66D5" w:rsidRPr="00D05478" w:rsidRDefault="00EF66D5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DD54B1" w14:textId="4CE3F8EF" w:rsidR="0050798E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798E">
        <w:rPr>
          <w:rFonts w:asciiTheme="majorBidi" w:hAnsiTheme="majorBidi" w:cs="Angsana New" w:hint="cs"/>
          <w:sz w:val="30"/>
          <w:szCs w:val="30"/>
          <w:cs/>
        </w:rPr>
        <w:t>ณ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กลุ่มบริษัทจะประเมินว่าสัญญาเป็นสัญญาเช่าหรือประกอบด้วยสัญญาเช่าหรือไม่</w:t>
      </w:r>
      <w:r w:rsidR="00504D04">
        <w:rPr>
          <w:rFonts w:asciiTheme="majorBidi" w:hAnsiTheme="majorBidi" w:cs="Angsana New"/>
          <w:sz w:val="30"/>
          <w:szCs w:val="30"/>
          <w:cs/>
        </w:rPr>
        <w:br/>
      </w:r>
      <w:r w:rsidRPr="0050798E">
        <w:rPr>
          <w:rFonts w:asciiTheme="majorBidi" w:hAnsiTheme="majorBidi" w:cs="Angsana New" w:hint="cs"/>
          <w:sz w:val="30"/>
          <w:szCs w:val="30"/>
          <w:cs/>
        </w:rPr>
        <w:t>กลุ่มบริษัทนำคำนิยามของสัญญาเช่าตาม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theme="majorBidi"/>
          <w:sz w:val="30"/>
          <w:szCs w:val="30"/>
        </w:rPr>
        <w:t xml:space="preserve">TFRS </w:t>
      </w:r>
      <w:r w:rsidR="00ED3ABA" w:rsidRPr="00ED3ABA">
        <w:rPr>
          <w:rFonts w:asciiTheme="majorBidi" w:hAnsiTheme="majorBidi" w:cstheme="majorBidi"/>
          <w:sz w:val="30"/>
          <w:szCs w:val="30"/>
        </w:rPr>
        <w:t>16</w:t>
      </w:r>
      <w:r w:rsidRPr="0050798E">
        <w:rPr>
          <w:rFonts w:asciiTheme="majorBidi" w:hAnsiTheme="majorBidi" w:cstheme="majorBidi"/>
          <w:sz w:val="30"/>
          <w:szCs w:val="30"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A2A20E8" w14:textId="0D3D07E0" w:rsidR="0050798E" w:rsidRPr="00D05478" w:rsidRDefault="0050798E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63DA90" w14:textId="34986111" w:rsidR="0050798E" w:rsidRPr="0050798E" w:rsidRDefault="0050798E" w:rsidP="00CB474F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0798E"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ในฐานะผู้เช่า</w:t>
      </w:r>
    </w:p>
    <w:p w14:paraId="54D09C45" w14:textId="6207EDC3" w:rsidR="0050798E" w:rsidRPr="00D05478" w:rsidRDefault="0050798E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3944DA" w14:textId="3F5320CB" w:rsidR="0050798E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2B55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 w:rsidRPr="002B55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สัญญาที่มีส่วนประกอบที่เป็นสัญญาเช่า</w:t>
      </w:r>
      <w:r w:rsidR="002B553A" w:rsidRPr="002B553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</w:t>
      </w:r>
    </w:p>
    <w:p w14:paraId="57491A31" w14:textId="77777777" w:rsidR="00D05478" w:rsidRPr="00D05478" w:rsidRDefault="00D05478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AC28B" w14:textId="66F9A93F" w:rsidR="0050798E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798E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ณ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9D7A0ED" w14:textId="15F064F0" w:rsidR="00D05478" w:rsidRDefault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31DA66AB" w14:textId="77777777" w:rsidR="00BD047E" w:rsidRDefault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0693D202" w14:textId="192815D6" w:rsidR="0050798E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798E">
        <w:rPr>
          <w:rFonts w:asciiTheme="majorBidi" w:hAnsiTheme="majorBidi" w:cs="Angsana New" w:hint="cs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ณ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หรือต้นทุนของสินทรัพย์สิทธิการใช้สะท้อนว่ากลุ่มบริษัทจะมีการใช้สิทธิในการซื้อสินทรัพย์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04D04">
        <w:rPr>
          <w:rFonts w:asciiTheme="majorBidi" w:hAnsiTheme="majorBidi" w:cs="Angsana New"/>
          <w:sz w:val="30"/>
          <w:szCs w:val="30"/>
          <w:cs/>
        </w:rPr>
        <w:br/>
      </w:r>
      <w:r w:rsidRPr="0050798E">
        <w:rPr>
          <w:rFonts w:asciiTheme="majorBidi" w:hAnsiTheme="majorBidi" w:cs="Angsana New" w:hint="cs"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1AD5A0C6" w14:textId="10859DFB" w:rsidR="0050798E" w:rsidRPr="00D05478" w:rsidRDefault="0050798E" w:rsidP="00CB474F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710A55AF" w14:textId="5FCBB327" w:rsidR="0050798E" w:rsidRPr="00EC16E3" w:rsidRDefault="0050798E" w:rsidP="00CB474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0798E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ณ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คิดลดด้วยอัตราดอกเบี้ยตามนัยของสัญญาเช่า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เว้นแต่อัตรานั้นไม่สามารถกำหนดได้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="00504D0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ค่าเช่ารวมถึงค่าเช่าคงที่หักสิ่งจูงใจตามสัญญาเช่าค้างรับ</w:t>
      </w:r>
    </w:p>
    <w:p w14:paraId="3A8AA954" w14:textId="2A96E7FC" w:rsidR="0050798E" w:rsidRPr="00D05478" w:rsidRDefault="0050798E" w:rsidP="00CB474F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7A4E69D0" w14:textId="2D768E6C" w:rsidR="004F68DD" w:rsidRDefault="00E61145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61145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8428500" w14:textId="6AF51A94" w:rsidR="00E61145" w:rsidRPr="00D05478" w:rsidRDefault="00E61145" w:rsidP="00CB474F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580987D7" w14:textId="64A0820F" w:rsidR="00E61145" w:rsidRDefault="00E61145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61145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และหนี้สินตามสัญญาเช่าจะถูกวัดมูลค่าใหม่เมื่อมีการเปลี่ยนแปลงอายุสัญญาเช่า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การเปลี่ยนแปลงค่าเช่า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การเปลี่ยนแปลงประมาณการจำนวนเงินที่คาดว่าต้องจ่ายภายใต้การรับประกันมูลค่าคงเหลือ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หรือการเปลี่ยนแปลงการประเมินการใช้สิทธิเลือกซื้อ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11560EEB" w14:textId="425D00E9" w:rsidR="00056DDE" w:rsidRPr="00BD047E" w:rsidRDefault="00056DDE" w:rsidP="00CB474F">
      <w:pPr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129E920D" w14:textId="6CC94709" w:rsidR="00E61145" w:rsidRPr="00E61145" w:rsidRDefault="00E61145" w:rsidP="00CB474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6114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นโยบายการบัญชีที่ถือปฏิบัติก่อนวันที่</w:t>
      </w:r>
      <w:r w:rsidRPr="00E61145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E6114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6114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มกราคม</w:t>
      </w:r>
      <w:r w:rsidRPr="00E61145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8D2F65D" w14:textId="10E51B50" w:rsidR="004F68DD" w:rsidRPr="00D05478" w:rsidRDefault="004F68DD" w:rsidP="00CB474F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1BCD414E" w14:textId="650E1444" w:rsidR="00E61145" w:rsidRDefault="00E61145" w:rsidP="00CB474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1145">
        <w:rPr>
          <w:rFonts w:asciiTheme="majorBidi" w:hAnsiTheme="majorBidi" w:cs="Angsana New" w:hint="cs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ประโยชน์ที่ได้รับตามสัญญาเช่า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จะรับรู้ในกำไรหรือขาดทุนเป็นส่วนหนึ่งของ</w:t>
      </w:r>
      <w:r w:rsidR="00523932">
        <w:rPr>
          <w:rFonts w:asciiTheme="majorBidi" w:hAnsiTheme="majorBidi" w:cs="Angsana New"/>
          <w:sz w:val="30"/>
          <w:szCs w:val="30"/>
          <w:cs/>
        </w:rPr>
        <w:br/>
      </w:r>
      <w:r w:rsidRPr="00E61145">
        <w:rPr>
          <w:rFonts w:asciiTheme="majorBidi" w:hAnsiTheme="majorBidi" w:cs="Angsana New" w:hint="cs"/>
          <w:sz w:val="30"/>
          <w:szCs w:val="30"/>
          <w:cs/>
        </w:rPr>
        <w:t>ค่าเช่าทั้งสิ้นตามสัญญาตลอดอายุสัญญาเช่า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Pr="00E611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145">
        <w:rPr>
          <w:rFonts w:asciiTheme="majorBidi" w:hAnsiTheme="majorBidi" w:cs="Angsana New" w:hint="cs"/>
          <w:sz w:val="30"/>
          <w:szCs w:val="30"/>
          <w:cs/>
        </w:rPr>
        <w:t>เมื่อได้รับการยืนยันการปรับค่าเช่า</w:t>
      </w:r>
    </w:p>
    <w:p w14:paraId="67BB0D91" w14:textId="77777777" w:rsidR="00E61145" w:rsidRPr="00D05478" w:rsidRDefault="00E61145" w:rsidP="00CB474F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5DE478B3" w14:textId="77777777" w:rsidR="002B553A" w:rsidRDefault="002B5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4F0CE930" w14:textId="24A4B5F0" w:rsidR="00CB474F" w:rsidRDefault="00CB474F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="00494644" w:rsidRPr="00494644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สินทรัพย์ทางการเงิน</w:t>
      </w:r>
    </w:p>
    <w:p w14:paraId="14E9CD91" w14:textId="68800353" w:rsidR="00494644" w:rsidRPr="00D05478" w:rsidRDefault="00494644" w:rsidP="00D05478">
      <w:pPr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3D5AB645" w14:textId="0B867893" w:rsidR="00CB474F" w:rsidRPr="00494644" w:rsidRDefault="00494644" w:rsidP="000800A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464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</w:t>
      </w:r>
      <w:r w:rsidRPr="0049464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49464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49464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มกราคม</w:t>
      </w:r>
      <w:r w:rsidRPr="0049464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C6B8DB4" w14:textId="599AC2F8" w:rsidR="00494644" w:rsidRPr="00D05478" w:rsidRDefault="00494644" w:rsidP="000800AA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21367970" w14:textId="07C2512E" w:rsidR="00494644" w:rsidRDefault="00494644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94644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รวมถึง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ลูกหนี้การค้าและลูกหนี้อื่น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</w:t>
      </w:r>
      <w:r w:rsidRPr="00494644">
        <w:rPr>
          <w:rFonts w:asciiTheme="majorBidi" w:hAnsiTheme="majorBidi" w:cs="Angsana New"/>
          <w:sz w:val="30"/>
          <w:szCs w:val="30"/>
          <w:cs/>
        </w:rPr>
        <w:t>)</w:t>
      </w:r>
    </w:p>
    <w:p w14:paraId="585F7A18" w14:textId="31CF471F" w:rsidR="00494644" w:rsidRPr="00D05478" w:rsidRDefault="00494644" w:rsidP="000800AA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77E84886" w14:textId="6674336D" w:rsidR="00611B1C" w:rsidRPr="00611B1C" w:rsidRDefault="00611B1C" w:rsidP="000800AA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611B1C">
        <w:rPr>
          <w:rFonts w:asciiTheme="majorBidi" w:hAnsiTheme="majorBidi" w:cs="Angsana New" w:hint="cs"/>
          <w:i/>
          <w:iCs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14:paraId="398B3DA9" w14:textId="42FE853A" w:rsidR="00611B1C" w:rsidRPr="00D05478" w:rsidRDefault="00611B1C" w:rsidP="000800AA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3949E055" w14:textId="6DE97F8B" w:rsidR="00611B1C" w:rsidRDefault="00611B1C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11B1C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611B1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611B1C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</w:t>
      </w:r>
      <w:r w:rsidRPr="00611B1C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11B1C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611B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1B1C">
        <w:rPr>
          <w:rFonts w:asciiTheme="majorBidi" w:hAnsiTheme="majorBidi" w:cs="Angsana New" w:hint="cs"/>
          <w:sz w:val="30"/>
          <w:szCs w:val="30"/>
          <w:cs/>
        </w:rPr>
        <w:t>ผลต่างระหว่างกระแสเงินสดที่กิจการจะต้องจ่ายตามสัญญาและกระแสเงินสดที่กลุ่มบริษัทคาดว่าจะได้รับ</w:t>
      </w:r>
      <w:r w:rsidRPr="00611B1C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11B1C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611B1C">
        <w:rPr>
          <w:rFonts w:asciiTheme="majorBidi" w:hAnsiTheme="majorBidi" w:cs="Angsana New" w:hint="cs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12582F91" w14:textId="5C259B60" w:rsidR="00611B1C" w:rsidRDefault="00611B1C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9C69994" w14:textId="2065B439" w:rsidR="00611B1C" w:rsidRDefault="00611B1C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11B1C">
        <w:rPr>
          <w:rFonts w:asciiTheme="majorBidi" w:hAnsiTheme="majorBidi" w:cs="Angsana New" w:hint="cs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42BA2D6F" w14:textId="26399533" w:rsidR="00611B1C" w:rsidRPr="00611B1C" w:rsidRDefault="00611B1C" w:rsidP="00611B1C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Theme="majorBidi" w:hAnsiTheme="majorBidi"/>
          <w:sz w:val="30"/>
          <w:szCs w:val="30"/>
        </w:rPr>
      </w:pPr>
      <w:r w:rsidRPr="00611B1C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ผลขาดทุนด้านเครดิตที่คาดว่าจะเกิดขึ้นในอีก</w:t>
      </w:r>
      <w:r w:rsidRPr="00611B1C">
        <w:rPr>
          <w:rFonts w:asciiTheme="majorBidi" w:hAnsiTheme="majorBidi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/>
          <w:sz w:val="30"/>
          <w:szCs w:val="30"/>
        </w:rPr>
        <w:t>12</w:t>
      </w:r>
      <w:r w:rsidRPr="00611B1C">
        <w:rPr>
          <w:rFonts w:asciiTheme="majorBidi" w:hAnsiTheme="majorBidi"/>
          <w:sz w:val="30"/>
          <w:szCs w:val="30"/>
          <w:cs/>
        </w:rPr>
        <w:t xml:space="preserve"> </w:t>
      </w:r>
      <w:r w:rsidRPr="00611B1C">
        <w:rPr>
          <w:rFonts w:asciiTheme="majorBidi" w:hAnsiTheme="majorBidi" w:hint="cs"/>
          <w:sz w:val="30"/>
          <w:szCs w:val="30"/>
          <w:cs/>
        </w:rPr>
        <w:t>เดือนข้างหน้า</w:t>
      </w:r>
      <w:r w:rsidRPr="00611B1C">
        <w:rPr>
          <w:rFonts w:asciiTheme="majorBidi" w:hAnsiTheme="majorBidi"/>
          <w:sz w:val="30"/>
          <w:szCs w:val="30"/>
          <w:cs/>
        </w:rPr>
        <w:t xml:space="preserve"> </w:t>
      </w:r>
      <w:r w:rsidRPr="00611B1C">
        <w:rPr>
          <w:rFonts w:asciiTheme="majorBidi" w:hAnsiTheme="majorBidi" w:hint="cs"/>
          <w:sz w:val="30"/>
          <w:szCs w:val="30"/>
          <w:cs/>
        </w:rPr>
        <w:t>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</w:t>
      </w:r>
      <w:r w:rsidRPr="00611B1C">
        <w:rPr>
          <w:rFonts w:asciiTheme="majorBidi" w:hAnsiTheme="majorBidi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/>
          <w:sz w:val="30"/>
          <w:szCs w:val="30"/>
        </w:rPr>
        <w:t>12</w:t>
      </w:r>
      <w:r w:rsidRPr="00611B1C">
        <w:rPr>
          <w:rFonts w:asciiTheme="majorBidi" w:hAnsiTheme="majorBidi"/>
          <w:sz w:val="30"/>
          <w:szCs w:val="30"/>
          <w:cs/>
        </w:rPr>
        <w:t xml:space="preserve"> </w:t>
      </w:r>
      <w:r w:rsidRPr="00611B1C">
        <w:rPr>
          <w:rFonts w:asciiTheme="majorBidi" w:hAnsiTheme="majorBidi" w:hint="cs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611B1C">
        <w:rPr>
          <w:rFonts w:asciiTheme="majorBidi" w:hAnsiTheme="majorBidi"/>
          <w:sz w:val="30"/>
          <w:szCs w:val="30"/>
          <w:cs/>
        </w:rPr>
        <w:t xml:space="preserve"> </w:t>
      </w:r>
      <w:r w:rsidRPr="00611B1C">
        <w:rPr>
          <w:rFonts w:asciiTheme="majorBidi" w:hAnsiTheme="majorBidi" w:hint="cs"/>
          <w:sz w:val="30"/>
          <w:szCs w:val="30"/>
          <w:cs/>
        </w:rPr>
        <w:t>หรือ</w:t>
      </w:r>
    </w:p>
    <w:p w14:paraId="2C479A88" w14:textId="2F43387B" w:rsidR="00611B1C" w:rsidRDefault="00611B1C" w:rsidP="00611B1C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Theme="majorBidi" w:hAnsiTheme="majorBidi"/>
          <w:sz w:val="30"/>
          <w:szCs w:val="30"/>
        </w:rPr>
      </w:pPr>
      <w:r w:rsidRPr="00611B1C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ผลขาดทุนด้านเครดิตที่คาดว่าจะเกิดขึ้นตลอดอายุของสัญญา</w:t>
      </w:r>
      <w:r w:rsidRPr="00611B1C">
        <w:rPr>
          <w:rFonts w:asciiTheme="majorBidi" w:hAnsiTheme="majorBidi"/>
          <w:sz w:val="30"/>
          <w:szCs w:val="30"/>
          <w:cs/>
        </w:rPr>
        <w:t xml:space="preserve"> </w:t>
      </w:r>
      <w:r w:rsidRPr="00611B1C">
        <w:rPr>
          <w:rFonts w:asciiTheme="majorBidi" w:hAnsiTheme="majorBidi" w:hint="cs"/>
          <w:sz w:val="30"/>
          <w:szCs w:val="30"/>
          <w:cs/>
        </w:rPr>
        <w:t>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A6C7780" w14:textId="77777777" w:rsidR="00611B1C" w:rsidRPr="00D05478" w:rsidRDefault="00611B1C" w:rsidP="000800AA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20FECA3F" w14:textId="6E313E04" w:rsidR="00494644" w:rsidRDefault="00494644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94644">
        <w:rPr>
          <w:rFonts w:asciiTheme="majorBidi" w:hAnsiTheme="majorBidi" w:cs="Angsana New" w:hint="cs"/>
          <w:sz w:val="30"/>
          <w:szCs w:val="30"/>
          <w:cs/>
        </w:rPr>
        <w:t>ค่าเผื่อผลขาดทุนสำหรับลูกหนี้การค้า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ซึ่งวิธีดังกล่าวมีการนำข้อมูลผลขาดทุนที่เกิดขึ้นในอดีต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ณ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</w:p>
    <w:p w14:paraId="22592366" w14:textId="365FBA1F" w:rsidR="00494644" w:rsidRPr="00D05478" w:rsidRDefault="00494644" w:rsidP="000800AA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1173FB86" w14:textId="2D0A6FBC" w:rsidR="00577673" w:rsidRDefault="00577673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673">
        <w:rPr>
          <w:rFonts w:asciiTheme="majorBidi" w:hAnsiTheme="majorBidi" w:cs="Angsana New" w:hint="cs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577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77673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77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12</w:t>
      </w:r>
      <w:r w:rsidRPr="00577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77673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  <w:r w:rsidRPr="00577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77673">
        <w:rPr>
          <w:rFonts w:asciiTheme="majorBidi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</w:t>
      </w:r>
      <w:r w:rsidRPr="00577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77673">
        <w:rPr>
          <w:rFonts w:asciiTheme="majorBidi" w:hAnsiTheme="majorBidi" w:cs="Angsana New" w:hint="cs"/>
          <w:sz w:val="30"/>
          <w:szCs w:val="30"/>
          <w:cs/>
        </w:rPr>
        <w:t>ด้านเครดิต</w:t>
      </w:r>
      <w:r w:rsidRPr="00577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77673">
        <w:rPr>
          <w:rFonts w:asciiTheme="majorBidi" w:hAnsiTheme="majorBidi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FC50BC6" w14:textId="7561A6B5" w:rsidR="00577673" w:rsidRPr="00D05478" w:rsidRDefault="00577673" w:rsidP="000800AA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3E4570A7" w14:textId="054B4AE7" w:rsidR="00577673" w:rsidRDefault="00D63E10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63E10">
        <w:rPr>
          <w:rFonts w:asciiTheme="majorBidi" w:hAnsiTheme="majorBidi" w:cs="Angsana New" w:hint="cs"/>
          <w:sz w:val="30"/>
          <w:szCs w:val="30"/>
          <w:cs/>
        </w:rPr>
        <w:lastRenderedPageBreak/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57128B96" w14:textId="7D81E10A" w:rsidR="00D63E10" w:rsidRPr="000779E3" w:rsidRDefault="00D63E10" w:rsidP="000800AA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7AA33DE2" w14:textId="0B95DA07" w:rsidR="00D63E10" w:rsidRDefault="0069067F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067F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6906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30</w:t>
      </w:r>
      <w:r w:rsidRPr="0069067F">
        <w:rPr>
          <w:rFonts w:asciiTheme="majorBidi" w:hAnsiTheme="majorBidi" w:cstheme="majorBidi"/>
          <w:sz w:val="30"/>
          <w:szCs w:val="30"/>
        </w:rPr>
        <w:t xml:space="preserve"> </w:t>
      </w:r>
      <w:r w:rsidRPr="0069067F">
        <w:rPr>
          <w:rFonts w:asciiTheme="majorBidi" w:hAnsiTheme="majorBidi" w:cs="Angsana New" w:hint="cs"/>
          <w:sz w:val="30"/>
          <w:szCs w:val="30"/>
          <w:cs/>
        </w:rPr>
        <w:t>วัน</w:t>
      </w:r>
      <w:r w:rsidRPr="006906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067F">
        <w:rPr>
          <w:rFonts w:asciiTheme="majorBidi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6906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067F">
        <w:rPr>
          <w:rFonts w:asciiTheme="majorBidi" w:hAnsiTheme="majorBidi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6906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067F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6906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067F">
        <w:rPr>
          <w:rFonts w:asciiTheme="majorBidi" w:hAnsiTheme="majorBidi" w:cs="Angsana New" w:hint="cs"/>
          <w:sz w:val="30"/>
          <w:szCs w:val="30"/>
          <w:cs/>
        </w:rPr>
        <w:t>ตลาด</w:t>
      </w:r>
      <w:r w:rsidRPr="006906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067F">
        <w:rPr>
          <w:rFonts w:asciiTheme="majorBidi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BA47BE2" w14:textId="7C764634" w:rsidR="0069067F" w:rsidRPr="000779E3" w:rsidRDefault="0069067F" w:rsidP="000800AA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6070339F" w14:textId="20671F15" w:rsidR="00D066F4" w:rsidRDefault="00D066F4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66F4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33212CFD" w14:textId="29C1151D" w:rsidR="00D066F4" w:rsidRPr="00D066F4" w:rsidRDefault="00D066F4" w:rsidP="00D066F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066F4">
        <w:rPr>
          <w:rFonts w:asciiTheme="majorBidi" w:hAnsiTheme="majorBidi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D066F4">
        <w:rPr>
          <w:rFonts w:asciiTheme="majorBidi" w:hAnsiTheme="majorBidi"/>
          <w:sz w:val="30"/>
          <w:szCs w:val="30"/>
          <w:cs/>
        </w:rPr>
        <w:t xml:space="preserve"> </w:t>
      </w:r>
      <w:r w:rsidRPr="00D066F4">
        <w:rPr>
          <w:rFonts w:asciiTheme="majorBidi" w:hAnsiTheme="majorBidi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D066F4">
        <w:rPr>
          <w:rFonts w:asciiTheme="majorBidi" w:hAnsiTheme="majorBidi"/>
          <w:sz w:val="30"/>
          <w:szCs w:val="30"/>
          <w:cs/>
        </w:rPr>
        <w:t xml:space="preserve"> </w:t>
      </w:r>
      <w:r w:rsidRPr="00D066F4">
        <w:rPr>
          <w:rFonts w:asciiTheme="majorBidi" w:hAnsiTheme="majorBidi" w:hint="cs"/>
          <w:sz w:val="30"/>
          <w:szCs w:val="30"/>
          <w:cs/>
        </w:rPr>
        <w:t>เช่น</w:t>
      </w:r>
      <w:r w:rsidRPr="00D066F4">
        <w:rPr>
          <w:rFonts w:asciiTheme="majorBidi" w:hAnsiTheme="majorBidi"/>
          <w:sz w:val="30"/>
          <w:szCs w:val="30"/>
          <w:cs/>
        </w:rPr>
        <w:t xml:space="preserve"> </w:t>
      </w:r>
      <w:r w:rsidRPr="00D066F4">
        <w:rPr>
          <w:rFonts w:asciiTheme="majorBidi" w:hAnsiTheme="majorBidi" w:hint="cs"/>
          <w:sz w:val="30"/>
          <w:szCs w:val="30"/>
          <w:cs/>
        </w:rPr>
        <w:t>การยึดหลักประกัน</w:t>
      </w:r>
      <w:r w:rsidRPr="00D066F4">
        <w:rPr>
          <w:rFonts w:asciiTheme="majorBidi" w:hAnsiTheme="majorBidi"/>
          <w:sz w:val="30"/>
          <w:szCs w:val="30"/>
          <w:cs/>
        </w:rPr>
        <w:t xml:space="preserve"> (</w:t>
      </w:r>
      <w:r w:rsidRPr="00D066F4">
        <w:rPr>
          <w:rFonts w:asciiTheme="majorBidi" w:hAnsiTheme="majorBidi" w:hint="cs"/>
          <w:sz w:val="30"/>
          <w:szCs w:val="30"/>
          <w:cs/>
        </w:rPr>
        <w:t>หากมีการวางหลักประกัน</w:t>
      </w:r>
      <w:r w:rsidRPr="00D066F4">
        <w:rPr>
          <w:rFonts w:asciiTheme="majorBidi" w:hAnsiTheme="majorBidi"/>
          <w:sz w:val="30"/>
          <w:szCs w:val="30"/>
          <w:cs/>
        </w:rPr>
        <w:t xml:space="preserve">) </w:t>
      </w:r>
      <w:r w:rsidRPr="00D066F4">
        <w:rPr>
          <w:rFonts w:asciiTheme="majorBidi" w:hAnsiTheme="majorBidi" w:hint="cs"/>
          <w:sz w:val="30"/>
          <w:szCs w:val="30"/>
          <w:cs/>
        </w:rPr>
        <w:t>หรือ</w:t>
      </w:r>
      <w:r w:rsidRPr="00D066F4">
        <w:rPr>
          <w:rFonts w:asciiTheme="majorBidi" w:hAnsiTheme="majorBidi"/>
          <w:sz w:val="30"/>
          <w:szCs w:val="30"/>
          <w:cs/>
        </w:rPr>
        <w:t xml:space="preserve"> </w:t>
      </w:r>
    </w:p>
    <w:p w14:paraId="06F1A672" w14:textId="2BB99995" w:rsidR="00D066F4" w:rsidRDefault="00D066F4" w:rsidP="00D066F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066F4">
        <w:rPr>
          <w:rFonts w:asciiTheme="majorBidi" w:hAnsiTheme="majorBidi" w:hint="cs"/>
          <w:sz w:val="30"/>
          <w:szCs w:val="30"/>
          <w:cs/>
        </w:rPr>
        <w:t>สินทรัพย์ทางการเงินค้างชำระเกินกว่า</w:t>
      </w:r>
      <w:r w:rsidRPr="00D066F4">
        <w:rPr>
          <w:rFonts w:asciiTheme="majorBidi" w:hAnsiTheme="majorBidi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90</w:t>
      </w:r>
      <w:r w:rsidRPr="00D066F4">
        <w:rPr>
          <w:rFonts w:asciiTheme="majorBidi" w:hAnsiTheme="majorBidi"/>
          <w:sz w:val="30"/>
          <w:szCs w:val="30"/>
          <w:cs/>
        </w:rPr>
        <w:t xml:space="preserve"> </w:t>
      </w:r>
      <w:r w:rsidRPr="00D066F4">
        <w:rPr>
          <w:rFonts w:asciiTheme="majorBidi" w:hAnsiTheme="majorBidi" w:hint="cs"/>
          <w:sz w:val="30"/>
          <w:szCs w:val="30"/>
          <w:cs/>
        </w:rPr>
        <w:t>วัน</w:t>
      </w:r>
    </w:p>
    <w:p w14:paraId="14A6C9C3" w14:textId="78AB178D" w:rsidR="00D066F4" w:rsidRPr="000779E3" w:rsidRDefault="00D066F4" w:rsidP="000800AA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56B37621" w14:textId="5F1DEB7B" w:rsidR="00137872" w:rsidRDefault="00137872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37872">
        <w:rPr>
          <w:rFonts w:asciiTheme="majorBidi" w:hAnsiTheme="majorBidi" w:cs="Angsana New" w:hint="cs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</w:t>
      </w:r>
      <w:r w:rsidRPr="001378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7872">
        <w:rPr>
          <w:rFonts w:asciiTheme="majorBidi" w:hAnsiTheme="majorBidi" w:cs="Angsana New" w:hint="cs"/>
          <w:sz w:val="30"/>
          <w:szCs w:val="30"/>
          <w:cs/>
        </w:rPr>
        <w:t>ขึ้นอยู่กับลักษณะของเครื่องมือทางการเงิน</w:t>
      </w:r>
      <w:r w:rsidRPr="001378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7872">
        <w:rPr>
          <w:rFonts w:asciiTheme="majorBidi" w:hAnsiTheme="majorBidi" w:cs="Angsana New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</w:t>
      </w:r>
      <w:r w:rsidRPr="001378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7872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1378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7872">
        <w:rPr>
          <w:rFonts w:asciiTheme="majorBidi" w:hAnsiTheme="majorBidi" w:cs="Angsana New" w:hint="cs"/>
          <w:sz w:val="30"/>
          <w:szCs w:val="30"/>
          <w:cs/>
        </w:rPr>
        <w:t>สถานการณ์ค้างชำระและอันดับความน่าเชื่อถือ</w:t>
      </w:r>
    </w:p>
    <w:p w14:paraId="19DFB743" w14:textId="36863632" w:rsidR="00137872" w:rsidRPr="000779E3" w:rsidRDefault="00137872" w:rsidP="000800AA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55D9E01F" w14:textId="61D72E40" w:rsidR="00137872" w:rsidRDefault="00137872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37872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ผลขาดทุนด้านเครดิตที่คาดว่าจะเกิดขึ้นมีการประเมินใหม่</w:t>
      </w:r>
      <w:r w:rsidRPr="001378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7872">
        <w:rPr>
          <w:rFonts w:asciiTheme="majorBidi" w:hAnsiTheme="majorBidi" w:cs="Angsana New" w:hint="cs"/>
          <w:sz w:val="30"/>
          <w:szCs w:val="30"/>
          <w:cs/>
        </w:rPr>
        <w:t>ณ</w:t>
      </w:r>
      <w:r w:rsidRPr="001378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7872">
        <w:rPr>
          <w:rFonts w:asciiTheme="majorBidi" w:hAnsiTheme="majorBidi" w:cs="Angsana New" w:hint="cs"/>
          <w:sz w:val="30"/>
          <w:szCs w:val="30"/>
          <w:cs/>
        </w:rPr>
        <w:t>สิ้นรอบระยะเวลาที่รายงาน</w:t>
      </w:r>
      <w:r w:rsidRPr="001378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7872">
        <w:rPr>
          <w:rFonts w:asciiTheme="majorBidi" w:hAnsiTheme="majorBidi" w:cs="Angsana New" w:hint="cs"/>
          <w:sz w:val="30"/>
          <w:szCs w:val="30"/>
          <w:cs/>
        </w:rPr>
        <w:t>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1378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7872">
        <w:rPr>
          <w:rFonts w:asciiTheme="majorBidi" w:hAnsiTheme="majorBidi" w:cs="Angsana New" w:hint="cs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1378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7872">
        <w:rPr>
          <w:rFonts w:asciiTheme="majorBidi" w:hAnsiTheme="majorBidi" w:cs="Angsana New" w:hint="cs"/>
          <w:sz w:val="30"/>
          <w:szCs w:val="30"/>
          <w:cs/>
        </w:rPr>
        <w:t>ค่าเผื่อผลขาดทุนแสดงเป็นรายการหักออกจากมูลค่าตามบัญชีขั้นต้นของสินทรัพย์ทางการเงิน</w:t>
      </w:r>
      <w:r w:rsidRPr="001378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7872">
        <w:rPr>
          <w:rFonts w:asciiTheme="majorBidi" w:hAnsiTheme="majorBidi" w:cs="Angsana New"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4F490DB4" w14:textId="409F8809" w:rsidR="00137872" w:rsidRPr="000779E3" w:rsidRDefault="00137872" w:rsidP="000800AA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43328C59" w14:textId="0250CAFD" w:rsidR="00137872" w:rsidRPr="0053270E" w:rsidRDefault="0053270E" w:rsidP="000800AA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3270E">
        <w:rPr>
          <w:rFonts w:asciiTheme="majorBidi" w:hAnsiTheme="majorBidi" w:cs="Angsana New" w:hint="cs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5EC88565" w14:textId="4DB26B34" w:rsidR="00137872" w:rsidRPr="000779E3" w:rsidRDefault="00137872" w:rsidP="000800AA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50C778DD" w14:textId="2E8C95D7" w:rsidR="00137872" w:rsidRDefault="0053270E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3270E">
        <w:rPr>
          <w:rFonts w:asciiTheme="majorBidi" w:hAnsiTheme="majorBidi" w:cs="Angsana New" w:hint="cs"/>
          <w:sz w:val="30"/>
          <w:szCs w:val="30"/>
          <w:cs/>
        </w:rPr>
        <w:t>ณ</w:t>
      </w:r>
      <w:r w:rsidRPr="005327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3270E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5327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3270E">
        <w:rPr>
          <w:rFonts w:asciiTheme="majorBidi" w:hAnsiTheme="majorBidi" w:cs="Angsana New" w:hint="cs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กลุ่มบริษัทประเมินว่าสินทรัพย์ทางการเงินที่วัดมูลค่าด้วยราคาทุนตัดจำหน่ายและตราสารหนี้ที่</w:t>
      </w:r>
      <w:r>
        <w:rPr>
          <w:rFonts w:asciiTheme="majorBidi" w:hAnsiTheme="majorBidi" w:cs="Angsana New"/>
          <w:sz w:val="30"/>
          <w:szCs w:val="30"/>
        </w:rPr>
        <w:br/>
      </w:r>
      <w:r w:rsidRPr="0053270E">
        <w:rPr>
          <w:rFonts w:asciiTheme="majorBidi" w:hAnsiTheme="majorBidi" w:cs="Angsana New" w:hint="cs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</w:t>
      </w:r>
      <w:r w:rsidRPr="005327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3270E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5327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3270E">
        <w:rPr>
          <w:rFonts w:asciiTheme="majorBidi" w:hAnsiTheme="majorBidi" w:cs="Angsana New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สถานการณ์ที่เป็นข้อบ่งชี้ว่าสินทรัพย์ทางการเงินเกิดการด้อยค่าด้านเครดิตรวมถึง</w:t>
      </w:r>
      <w:r w:rsidRPr="005327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3270E">
        <w:rPr>
          <w:rFonts w:asciiTheme="majorBidi" w:hAnsiTheme="majorBidi" w:cs="Angsana New" w:hint="cs"/>
          <w:sz w:val="30"/>
          <w:szCs w:val="30"/>
          <w:cs/>
        </w:rPr>
        <w:t>การที่ลูกหนี้ประสบปัญหาทางการเงินอย่างมีนัยสำคัญ</w:t>
      </w:r>
      <w:r w:rsidRPr="005327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3270E">
        <w:rPr>
          <w:rFonts w:asciiTheme="majorBidi" w:hAnsiTheme="majorBidi" w:cs="Angsana New" w:hint="cs"/>
          <w:sz w:val="30"/>
          <w:szCs w:val="30"/>
          <w:cs/>
        </w:rPr>
        <w:t>การผิดสัญญา</w:t>
      </w:r>
      <w:r w:rsidRPr="005327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3270E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5327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3270E">
        <w:rPr>
          <w:rFonts w:asciiTheme="majorBidi" w:hAnsiTheme="majorBidi" w:cs="Angsana New" w:hint="cs"/>
          <w:sz w:val="30"/>
          <w:szCs w:val="30"/>
          <w:cs/>
        </w:rPr>
        <w:t>การค้างชำระเกินกว่า</w:t>
      </w:r>
      <w:r w:rsidRPr="005327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90</w:t>
      </w:r>
      <w:r w:rsidRPr="0053270E">
        <w:rPr>
          <w:rFonts w:asciiTheme="majorBidi" w:hAnsiTheme="majorBidi" w:cs="Angsana New"/>
          <w:sz w:val="30"/>
          <w:szCs w:val="30"/>
        </w:rPr>
        <w:t xml:space="preserve"> </w:t>
      </w:r>
      <w:r w:rsidRPr="0053270E">
        <w:rPr>
          <w:rFonts w:asciiTheme="majorBidi" w:hAnsiTheme="majorBidi" w:cs="Angsana New" w:hint="cs"/>
          <w:sz w:val="30"/>
          <w:szCs w:val="30"/>
          <w:cs/>
        </w:rPr>
        <w:t>วัน</w:t>
      </w:r>
      <w:r w:rsidRPr="005327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3270E">
        <w:rPr>
          <w:rFonts w:asciiTheme="majorBidi" w:hAnsiTheme="majorBidi" w:cs="Angsana New" w:hint="cs"/>
          <w:sz w:val="30"/>
          <w:szCs w:val="30"/>
          <w:cs/>
        </w:rPr>
        <w:t>มีความเป็นไปได้ที่ลูกหนี้จะเข้าสู่การล้มละลาย</w:t>
      </w:r>
      <w:r w:rsidRPr="005327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3270E">
        <w:rPr>
          <w:rFonts w:asciiTheme="majorBidi" w:hAnsiTheme="majorBidi" w:cs="Angsana New" w:hint="cs"/>
          <w:sz w:val="30"/>
          <w:szCs w:val="30"/>
          <w:cs/>
        </w:rPr>
        <w:t>เป็นต้น</w:t>
      </w:r>
    </w:p>
    <w:p w14:paraId="5C14830D" w14:textId="029BB614" w:rsidR="00494644" w:rsidRPr="00494644" w:rsidRDefault="00494644" w:rsidP="000800AA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494644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การตัดจำหน่าย</w:t>
      </w:r>
    </w:p>
    <w:p w14:paraId="2AA4DC48" w14:textId="11A386C9" w:rsidR="00494644" w:rsidRPr="00BD047E" w:rsidRDefault="00494644" w:rsidP="000800AA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49768238" w14:textId="5B01C52D" w:rsidR="00494644" w:rsidRDefault="00494644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4644">
        <w:rPr>
          <w:rFonts w:asciiTheme="majorBidi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494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644">
        <w:rPr>
          <w:rFonts w:asciiTheme="majorBidi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617AF13" w14:textId="1471B987" w:rsidR="00C355E2" w:rsidRPr="00BD047E" w:rsidRDefault="00C355E2" w:rsidP="00BD047E">
      <w:pPr>
        <w:ind w:left="540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14:paraId="1B42DDD3" w14:textId="79ED7AE6" w:rsidR="00494644" w:rsidRPr="00494644" w:rsidRDefault="00494644" w:rsidP="000800A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464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นโยบายการบัญชีที่ถือปฏิบัติก่อนวันที่</w:t>
      </w:r>
      <w:r w:rsidRPr="0049464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49464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49464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มกราคม</w:t>
      </w:r>
      <w:r w:rsidRPr="0049464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536DBB7" w14:textId="77777777" w:rsidR="00494644" w:rsidRPr="00BD047E" w:rsidRDefault="00494644" w:rsidP="000800AA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5C0F5B1E" w14:textId="2856CFBE" w:rsidR="00CB474F" w:rsidRPr="00F205C4" w:rsidRDefault="00CB474F" w:rsidP="00B4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C355E2">
        <w:rPr>
          <w:rFonts w:asciiTheme="majorBidi" w:hAnsiTheme="majorBidi" w:cstheme="majorBidi"/>
          <w:sz w:val="30"/>
          <w:szCs w:val="30"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542776DF" w14:textId="77777777" w:rsidR="00CB474F" w:rsidRPr="00BD047E" w:rsidRDefault="00CB474F" w:rsidP="00BD047E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1AEE172F" w14:textId="553B5A42" w:rsidR="00CB474F" w:rsidRPr="00F205C4" w:rsidRDefault="00CB474F" w:rsidP="002B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="000800AA" w:rsidRPr="00F205C4">
        <w:rPr>
          <w:rFonts w:asciiTheme="majorBidi" w:hAnsiTheme="majorBidi" w:cstheme="majorBidi"/>
          <w:sz w:val="30"/>
          <w:szCs w:val="30"/>
          <w:cs/>
        </w:rPr>
        <w:t>สูง</w:t>
      </w:r>
      <w:r w:rsidRPr="00F205C4">
        <w:rPr>
          <w:rFonts w:asciiTheme="majorBidi" w:hAnsiTheme="majorBidi" w:cstheme="majorBidi"/>
          <w:sz w:val="30"/>
          <w:szCs w:val="30"/>
          <w:cs/>
        </w:rPr>
        <w:t>กว่ามูลค่าที่จะได้รับคืน ขาดทุนจากการด้อยค่าบันทึกในกำไรหรือขาดทุน</w:t>
      </w:r>
    </w:p>
    <w:p w14:paraId="6A017998" w14:textId="169332DD" w:rsidR="00056DDE" w:rsidRPr="00BD047E" w:rsidRDefault="00056DDE" w:rsidP="000800AA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13391DD1" w14:textId="77777777" w:rsidR="00D05478" w:rsidRPr="00C355E2" w:rsidRDefault="00D05478" w:rsidP="00D054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55E2">
        <w:rPr>
          <w:rFonts w:asciiTheme="majorBidi" w:hAnsiTheme="majorBidi" w:cstheme="majorBidi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13985A3" w14:textId="77777777" w:rsidR="00D05478" w:rsidRPr="00BD047E" w:rsidRDefault="00D05478" w:rsidP="00BD047E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66C88638" w14:textId="7968087E" w:rsidR="00D05478" w:rsidRPr="00C355E2" w:rsidRDefault="00D05478" w:rsidP="00D054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55E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C355E2">
        <w:rPr>
          <w:rFonts w:asciiTheme="majorBidi" w:hAnsiTheme="majorBidi" w:cstheme="majorBidi"/>
          <w:sz w:val="30"/>
          <w:szCs w:val="30"/>
        </w:rPr>
        <w:t xml:space="preserve"> </w:t>
      </w:r>
    </w:p>
    <w:p w14:paraId="797A939D" w14:textId="77777777" w:rsidR="00D05478" w:rsidRPr="00BD047E" w:rsidRDefault="00D05478" w:rsidP="00BD047E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6E7DDA4E" w14:textId="77777777" w:rsidR="00D05478" w:rsidRPr="00C355E2" w:rsidRDefault="00D05478" w:rsidP="00D054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55E2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การกลับรายการด้อยค่า</w:t>
      </w:r>
    </w:p>
    <w:p w14:paraId="6D2CCE4E" w14:textId="77777777" w:rsidR="00D05478" w:rsidRPr="00BD047E" w:rsidRDefault="00D05478" w:rsidP="00BD047E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6AF37CCC" w14:textId="363E2116" w:rsidR="00D05478" w:rsidRPr="00D05478" w:rsidRDefault="00D05478" w:rsidP="00D054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55E2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14:paraId="28130E92" w14:textId="7E22D00D" w:rsidR="00D05478" w:rsidRPr="00BD047E" w:rsidRDefault="00D05478" w:rsidP="00BD047E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6C35A51C" w14:textId="004262D9" w:rsidR="007F6229" w:rsidRPr="007F6229" w:rsidRDefault="007F6229" w:rsidP="007F6229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F622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A318623" w14:textId="0DD6BD8E" w:rsidR="007F6229" w:rsidRPr="00BD047E" w:rsidRDefault="007F6229" w:rsidP="000800AA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0232B633" w14:textId="4691DFBA" w:rsidR="007F6229" w:rsidRDefault="007F6229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F6229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ณ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br/>
      </w:r>
      <w:r w:rsidRPr="007F6229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สำหรับสินทรัพย์ไม่มีตัวตนที่มีอายุการให้ประโยชน์ไม่ทราบแน่นอน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ยังไม่พร้อมใช้งาน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จะประมาณมูลค่าที่คาดว่าจะได้รับคืนทุกปี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ในช่วงเวลาเดียวกัน</w:t>
      </w:r>
    </w:p>
    <w:p w14:paraId="2DB8F796" w14:textId="77777777" w:rsidR="00301EF2" w:rsidRPr="00301EF2" w:rsidRDefault="00301EF2" w:rsidP="000800AA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287150DB" w14:textId="07B7B575" w:rsidR="007F6229" w:rsidRDefault="007F6229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F6229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</w:t>
      </w:r>
      <w:r w:rsidR="00C355E2" w:rsidRPr="00C355E2">
        <w:rPr>
          <w:rFonts w:asciiTheme="majorBidi" w:hAnsiTheme="majorBidi" w:cs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ขาดทุนจากการด้อยค่าบันทึกในกำไรหรือขาดทุน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ในกรณีนี้จะรับรู้ในส่วนของผู้ถือหุ้น</w:t>
      </w:r>
    </w:p>
    <w:p w14:paraId="6B5E762E" w14:textId="2A183678" w:rsidR="007F6229" w:rsidRPr="007F6229" w:rsidRDefault="007F6229" w:rsidP="000800A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6229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75968A46" w14:textId="77777777" w:rsidR="007F6229" w:rsidRPr="00C355E2" w:rsidRDefault="007F6229" w:rsidP="000800A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8B38FA" w14:textId="78E0F7B9" w:rsidR="007F6229" w:rsidRDefault="007F6229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6229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หมายถึง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505CB15" w14:textId="1A4CB27B" w:rsidR="007F6229" w:rsidRPr="00C355E2" w:rsidRDefault="007F6229" w:rsidP="000800A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67E7F6" w14:textId="25BE45B8" w:rsidR="007F6229" w:rsidRPr="007F6229" w:rsidRDefault="007F6229" w:rsidP="000800AA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7F6229">
        <w:rPr>
          <w:rFonts w:asciiTheme="majorBidi" w:hAnsiTheme="majorBidi" w:cs="Angsana New" w:hint="cs"/>
          <w:i/>
          <w:iCs/>
          <w:sz w:val="30"/>
          <w:szCs w:val="30"/>
          <w:cs/>
        </w:rPr>
        <w:t>การกลับรายการด้อยค่า</w:t>
      </w:r>
    </w:p>
    <w:p w14:paraId="5BB09380" w14:textId="7D57500D" w:rsidR="007F6229" w:rsidRPr="00C355E2" w:rsidRDefault="007F6229" w:rsidP="000800A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A6EE79" w14:textId="0035897B" w:rsidR="007F6229" w:rsidRPr="002B553A" w:rsidRDefault="007F6229" w:rsidP="000800AA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Pr="002B553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 w:rsidRPr="002B55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ที่เคยรับรู้ในงวดก่อนจะถูกประเมิน</w:t>
      </w:r>
      <w:r w:rsidRPr="002B55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2B55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</w:t>
      </w:r>
      <w:r w:rsidRPr="002B55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ขาดทุนจากการด้อยค่าจะถูกกลับรายการ</w:t>
      </w:r>
      <w:r w:rsidRPr="002B553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2B55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2B55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553A">
        <w:rPr>
          <w:rFonts w:asciiTheme="majorBidi" w:hAnsiTheme="majorBidi" w:cs="Angsana New" w:hint="cs"/>
          <w:spacing w:val="-2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7DE0A58B" w14:textId="20E7E883" w:rsidR="007F6229" w:rsidRPr="00C355E2" w:rsidRDefault="007F6229" w:rsidP="000800A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1A986D" w14:textId="77777777" w:rsidR="000800AA" w:rsidRPr="00F205C4" w:rsidRDefault="000800A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02566C16" w14:textId="77777777" w:rsidR="00F0424B" w:rsidRPr="00C355E2" w:rsidRDefault="00F0424B" w:rsidP="00C355E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87D3D57" w14:textId="77777777" w:rsidR="00F0424B" w:rsidRPr="00F205C4" w:rsidRDefault="00F0424B" w:rsidP="002B4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07A7190A" w14:textId="77777777" w:rsidR="00F0424B" w:rsidRPr="00C355E2" w:rsidRDefault="00F0424B" w:rsidP="00C355E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078445D" w14:textId="77777777" w:rsidR="000800AA" w:rsidRPr="00F205C4" w:rsidRDefault="00F0424B" w:rsidP="00AD076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0E37250" w14:textId="77777777" w:rsidR="00F0424B" w:rsidRPr="00C355E2" w:rsidRDefault="00F0424B" w:rsidP="00C355E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A52854" w14:textId="79349DBB" w:rsidR="000800AA" w:rsidRPr="00F205C4" w:rsidRDefault="000800AA" w:rsidP="000800A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38B53D20" w14:textId="77777777" w:rsidR="00B45B4C" w:rsidRPr="00C355E2" w:rsidRDefault="00B45B4C" w:rsidP="00C355E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A0611B" w14:textId="7E0846B8" w:rsidR="000800AA" w:rsidRPr="00F205C4" w:rsidRDefault="000800AA" w:rsidP="00AD07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22AE0DF6" w14:textId="335517A3" w:rsidR="00C355E2" w:rsidRDefault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</w:p>
    <w:p w14:paraId="303A20A7" w14:textId="77777777" w:rsidR="00BD047E" w:rsidRDefault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605F178B" w14:textId="48C81B4F" w:rsidR="00AD0762" w:rsidRPr="00F205C4" w:rsidRDefault="000800AA" w:rsidP="00AD07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F60888" w:rsidRPr="00F205C4">
        <w:rPr>
          <w:rFonts w:asciiTheme="majorBidi" w:hAnsiTheme="majorBidi" w:cstheme="majorBidi"/>
          <w:i/>
          <w:sz w:val="30"/>
          <w:szCs w:val="30"/>
          <w:cs/>
        </w:rPr>
        <w:t>ภัยที่ได้รับอนุญาต</w:t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t xml:space="preserve"> โดยวิธีคิดลดแต่ละหน่วยที่ประมาณการไว้  ผลจากการคำนวณอาจทำให้กลุ่มบริษัทมีสินทรัพย์เกิดขึ้น</w:t>
      </w:r>
      <w:r w:rsidR="002B553A">
        <w:rPr>
          <w:rFonts w:asciiTheme="majorBidi" w:hAnsiTheme="majorBidi" w:cstheme="majorBidi"/>
          <w:i/>
          <w:sz w:val="30"/>
          <w:szCs w:val="30"/>
        </w:rPr>
        <w:br/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14:paraId="70AC3685" w14:textId="17E1EF16" w:rsidR="00B45B4C" w:rsidRPr="00C355E2" w:rsidRDefault="00B4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  <w:cs/>
        </w:rPr>
      </w:pPr>
    </w:p>
    <w:p w14:paraId="0101350F" w14:textId="3FCC9126" w:rsidR="000800AA" w:rsidRPr="00F205C4" w:rsidRDefault="000800AA" w:rsidP="00B45B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</w:t>
      </w:r>
      <w:r w:rsidRPr="002B553A">
        <w:rPr>
          <w:rFonts w:asciiTheme="majorBidi" w:hAnsiTheme="majorBidi" w:cstheme="majorBidi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</w:t>
      </w:r>
      <w:r w:rsidR="00F0424B" w:rsidRPr="002B553A">
        <w:rPr>
          <w:rFonts w:asciiTheme="majorBidi" w:hAnsiTheme="majorBidi" w:cstheme="majorBidi"/>
          <w:i/>
          <w:spacing w:val="-2"/>
          <w:sz w:val="30"/>
          <w:szCs w:val="30"/>
          <w:cs/>
        </w:rPr>
        <w:t>งการผลประโยชน์</w:t>
      </w:r>
      <w:r w:rsidR="002B553A" w:rsidRPr="002B553A">
        <w:rPr>
          <w:rFonts w:asciiTheme="majorBidi" w:hAnsiTheme="majorBidi" w:cstheme="majorBidi"/>
          <w:i/>
          <w:spacing w:val="-2"/>
          <w:sz w:val="30"/>
          <w:szCs w:val="30"/>
        </w:rPr>
        <w:t xml:space="preserve"> </w:t>
      </w:r>
      <w:r w:rsidR="00F0424B" w:rsidRPr="002B553A">
        <w:rPr>
          <w:rFonts w:asciiTheme="majorBidi" w:hAnsiTheme="majorBidi" w:cstheme="majorBidi"/>
          <w:i/>
          <w:spacing w:val="-2"/>
          <w:sz w:val="30"/>
          <w:szCs w:val="30"/>
          <w:cs/>
        </w:rPr>
        <w:t>ณ ต้น</w:t>
      </w:r>
      <w:r w:rsidRPr="002B553A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ปี </w:t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t xml:space="preserve"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265D423D" w14:textId="77777777" w:rsidR="000800AA" w:rsidRPr="00C355E2" w:rsidRDefault="000800AA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</w:rPr>
      </w:pPr>
    </w:p>
    <w:p w14:paraId="62C2E411" w14:textId="496AF5B1" w:rsidR="000800AA" w:rsidRPr="00F205C4" w:rsidRDefault="000800AA" w:rsidP="00B45B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2A1A6AC" w14:textId="77777777" w:rsidR="00EC16E3" w:rsidRPr="00C355E2" w:rsidRDefault="00EC16E3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  <w:cs/>
        </w:rPr>
      </w:pPr>
    </w:p>
    <w:p w14:paraId="69B45792" w14:textId="610DC6EF" w:rsidR="000800AA" w:rsidRPr="00F205C4" w:rsidRDefault="000800AA" w:rsidP="00B4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6907A12" w14:textId="77777777" w:rsidR="000800AA" w:rsidRPr="00C355E2" w:rsidRDefault="000800AA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</w:rPr>
      </w:pPr>
    </w:p>
    <w:p w14:paraId="2FA7CBF2" w14:textId="2C8A7161" w:rsidR="000800AA" w:rsidRDefault="000800AA" w:rsidP="00B45B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62C5447" w14:textId="77777777" w:rsidR="00BD047E" w:rsidRPr="00BD047E" w:rsidRDefault="00BD047E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</w:rPr>
      </w:pPr>
    </w:p>
    <w:p w14:paraId="078502EF" w14:textId="7D23026C" w:rsidR="0055215A" w:rsidRPr="00F205C4" w:rsidRDefault="0055215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4CE499E" w14:textId="77777777" w:rsidR="0055215A" w:rsidRPr="00C355E2" w:rsidRDefault="0055215A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</w:rPr>
      </w:pPr>
    </w:p>
    <w:p w14:paraId="48EAEE1E" w14:textId="32868514" w:rsidR="001F404A" w:rsidRPr="00F205C4" w:rsidRDefault="000800AA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F60888" w:rsidRPr="00F205C4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F205C4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F60888" w:rsidRPr="00F205C4">
        <w:rPr>
          <w:rFonts w:asciiTheme="majorBidi" w:hAnsiTheme="majorBidi" w:cstheme="majorBidi"/>
          <w:sz w:val="30"/>
          <w:szCs w:val="30"/>
          <w:cs/>
        </w:rPr>
        <w:t xml:space="preserve">ภาษีเงินได้ </w:t>
      </w:r>
      <w:r w:rsidRPr="00F205C4">
        <w:rPr>
          <w:rFonts w:asciiTheme="majorBidi" w:hAnsiTheme="majorBidi" w:cstheme="majorBidi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DAC3065" w14:textId="01C9949F" w:rsidR="0040700B" w:rsidRPr="00F205C4" w:rsidRDefault="0040700B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036E8" w14:textId="77777777" w:rsidR="0040700B" w:rsidRPr="00F205C4" w:rsidRDefault="0040700B" w:rsidP="0040700B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51072185" w14:textId="77777777" w:rsidR="0040700B" w:rsidRPr="00C355E2" w:rsidRDefault="0040700B" w:rsidP="0040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5CB99298" w14:textId="5034474D" w:rsidR="00884802" w:rsidRPr="00884802" w:rsidRDefault="00884802" w:rsidP="00884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84802">
        <w:rPr>
          <w:rFonts w:asciiTheme="majorBidi" w:hAnsiTheme="majorBidi" w:cs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วันที่วัดมูลค่าในตลาดหลัก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หรือตลาดที่ให้ประโยชน์สูงสุด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หากไม่มีตลาดหลัก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กลุ่มบริษัทสามารถเข้าถึงได้ในวันดังกล่าว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639A7AF" w14:textId="77777777" w:rsidR="00884802" w:rsidRPr="00C355E2" w:rsidRDefault="00884802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2D5F0" w14:textId="579D524B" w:rsidR="00884802" w:rsidRPr="00884802" w:rsidRDefault="00884802" w:rsidP="00884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84802">
        <w:rPr>
          <w:rFonts w:asciiTheme="majorBidi" w:hAnsiTheme="majorBidi" w:cstheme="majorBidi" w:hint="cs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และสินทรัพย์และหนี้สินที่ไม่ใช่ทางการเงิน</w:t>
      </w:r>
    </w:p>
    <w:p w14:paraId="25365193" w14:textId="77777777" w:rsidR="00884802" w:rsidRPr="00C355E2" w:rsidRDefault="00884802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431C5" w14:textId="088E7835" w:rsidR="00884802" w:rsidRPr="00884802" w:rsidRDefault="00884802" w:rsidP="00884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84802">
        <w:rPr>
          <w:rFonts w:asciiTheme="majorBidi" w:hAnsiTheme="majorBidi" w:cstheme="majorBidi" w:hint="cs"/>
          <w:sz w:val="30"/>
          <w:szCs w:val="30"/>
          <w:cs/>
        </w:rPr>
        <w:t>กลุ่มบริษัทวัดมูลค่ายุติธรรมของเครื่องมือทางการเงินโดยใช้ราคาเสนอซื้อขายในตลาดที่มีสภาพคล่อง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หากสามารถหาได้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ตลาดจะถือว่ามี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‘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สภาพคล่อง</w:t>
      </w:r>
      <w:r w:rsidRPr="00884802">
        <w:rPr>
          <w:rFonts w:asciiTheme="majorBidi" w:hAnsiTheme="majorBidi" w:cstheme="majorBidi" w:hint="eastAsia"/>
          <w:sz w:val="30"/>
          <w:szCs w:val="30"/>
          <w:cs/>
        </w:rPr>
        <w:t>’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60562356" w14:textId="77777777" w:rsidR="00884802" w:rsidRPr="00C355E2" w:rsidRDefault="00884802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6931A" w14:textId="7DDAB322" w:rsidR="00884802" w:rsidRPr="00884802" w:rsidRDefault="00884802" w:rsidP="00884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84802">
        <w:rPr>
          <w:rFonts w:asciiTheme="majorBidi" w:hAnsiTheme="majorBidi" w:cstheme="majorBidi" w:hint="cs"/>
          <w:sz w:val="30"/>
          <w:szCs w:val="30"/>
          <w:cs/>
        </w:rPr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และลดการใช้ข้อมูลที่ไม่สามารถสังเกตได้ให้น้อยที่สุด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229625C3" w14:textId="77777777" w:rsidR="00884802" w:rsidRPr="00C355E2" w:rsidRDefault="00884802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5337118" w14:textId="3FEBBC12" w:rsidR="00884802" w:rsidRPr="00884802" w:rsidRDefault="00884802" w:rsidP="00884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84802">
        <w:rPr>
          <w:rFonts w:asciiTheme="majorBidi" w:hAnsiTheme="majorBidi" w:cs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51869BF4" w14:textId="77777777" w:rsidR="00884802" w:rsidRPr="00C355E2" w:rsidRDefault="00884802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38B5AC0E" w14:textId="3825F4D8" w:rsidR="0040700B" w:rsidRDefault="00884802" w:rsidP="00884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84802"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หากกลุ่มบริษัทพิจารณาว่ามูลค่ายุติธรรม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</w:t>
      </w:r>
      <w:r w:rsidRPr="008848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802">
        <w:rPr>
          <w:rFonts w:asciiTheme="majorBidi" w:hAnsiTheme="majorBidi" w:cstheme="majorBidi" w:hint="cs"/>
          <w:sz w:val="30"/>
          <w:szCs w:val="30"/>
          <w:cs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444AA0B7" w14:textId="77777777" w:rsidR="00884802" w:rsidRPr="00F205C4" w:rsidRDefault="00884802" w:rsidP="00884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561A78" w14:textId="77777777" w:rsidR="0040700B" w:rsidRPr="00F205C4" w:rsidRDefault="0040700B" w:rsidP="0040700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9425990" w14:textId="77777777" w:rsidR="0040700B" w:rsidRPr="00BD047E" w:rsidRDefault="0040700B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0172DFB4" w14:textId="719C1E55" w:rsidR="0040700B" w:rsidRPr="00F205C4" w:rsidRDefault="0040700B" w:rsidP="00091EB2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ED3ABA" w:rsidRPr="00ED3AB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091EB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2EFCAF91" w14:textId="6C8798A8" w:rsidR="0040700B" w:rsidRPr="00F205C4" w:rsidRDefault="0040700B" w:rsidP="00091EB2">
      <w:pPr>
        <w:pStyle w:val="block"/>
        <w:numPr>
          <w:ilvl w:val="0"/>
          <w:numId w:val="17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205C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205C4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="00091EB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>หรือโดยอ้อม สำหรับสินทรัพย์นั้นหรือหนี้สินนั้</w:t>
      </w:r>
      <w:r w:rsidR="00091EB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น </w:t>
      </w: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>นอกเหนือ</w:t>
      </w:r>
      <w:r w:rsidR="00091EB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ED3ABA" w:rsidRPr="00ED3ABA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EE829D7" w14:textId="1CE24D84" w:rsidR="0040700B" w:rsidRPr="00F205C4" w:rsidRDefault="0040700B" w:rsidP="0040700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205C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F205C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F0163" w:rsidRPr="00F205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1B99EC1F" w14:textId="77777777" w:rsidR="0040700B" w:rsidRPr="00BD047E" w:rsidRDefault="0040700B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7B041645" w14:textId="77777777" w:rsidR="0040700B" w:rsidRPr="00F205C4" w:rsidRDefault="0040700B" w:rsidP="0040700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D755AE" w14:textId="77777777" w:rsidR="0040700B" w:rsidRPr="00BD047E" w:rsidRDefault="0040700B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2D574A0A" w14:textId="378EFFE7" w:rsidR="0040700B" w:rsidRDefault="0040700B" w:rsidP="004070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3FC1657" w14:textId="77777777" w:rsidR="00C355E2" w:rsidRPr="00BD047E" w:rsidRDefault="00C355E2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465AE9B9" w14:textId="77777777" w:rsidR="00511666" w:rsidRPr="00F205C4" w:rsidRDefault="00FB2306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28C52F5B" w14:textId="7902EE6B" w:rsidR="00FB2306" w:rsidRPr="00BD047E" w:rsidRDefault="00FB2306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7A865F1C" w14:textId="4EE7E821" w:rsidR="00537D9E" w:rsidRDefault="00537D9E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F205C4">
        <w:rPr>
          <w:rFonts w:asciiTheme="majorBidi" w:hAnsiTheme="majorBidi" w:cstheme="majorBidi"/>
          <w:sz w:val="30"/>
          <w:szCs w:val="30"/>
          <w:cs/>
        </w:rPr>
        <w:br/>
        <w:t>คาดว่าจะมีสิทธิได้รับซึ่งไม่รวม</w:t>
      </w:r>
      <w:r w:rsidR="007D4D08" w:rsidRPr="00F205C4">
        <w:rPr>
          <w:rFonts w:asciiTheme="majorBidi" w:hAnsiTheme="majorBidi" w:cstheme="majorBidi"/>
          <w:sz w:val="30"/>
          <w:szCs w:val="30"/>
          <w:cs/>
        </w:rPr>
        <w:t xml:space="preserve">จำนวนเงินที่เก็บแทนบุคคลที่สาม </w:t>
      </w:r>
      <w:r w:rsidRPr="00F205C4">
        <w:rPr>
          <w:rFonts w:asciiTheme="majorBidi" w:hAnsiTheme="majorBidi" w:cstheme="majorBidi"/>
          <w:sz w:val="30"/>
          <w:szCs w:val="30"/>
          <w:cs/>
        </w:rPr>
        <w:t>ภาษีมูลค่าเพิ่ม และแสดงสุทธิจากส่วนลดการค้า และส่วนลดตามปริมาณ</w:t>
      </w:r>
    </w:p>
    <w:p w14:paraId="31C122BD" w14:textId="77777777" w:rsidR="00884802" w:rsidRPr="00BD047E" w:rsidRDefault="00884802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79205C4F" w14:textId="5EA37952" w:rsidR="000800AA" w:rsidRPr="00F205C4" w:rsidRDefault="000800AA" w:rsidP="000800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การขายสินค้า</w:t>
      </w:r>
      <w:r w:rsidR="009A05DA" w:rsidRPr="00F205C4">
        <w:rPr>
          <w:rFonts w:asciiTheme="majorBidi" w:hAnsiTheme="majorBidi" w:cstheme="majorBidi"/>
          <w:iCs/>
          <w:sz w:val="30"/>
          <w:szCs w:val="30"/>
          <w:cs/>
        </w:rPr>
        <w:t>และการบริการ</w:t>
      </w:r>
    </w:p>
    <w:p w14:paraId="69824DB0" w14:textId="3B879AF2" w:rsidR="000800AA" w:rsidRPr="00BD047E" w:rsidRDefault="000800AA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31CFDB89" w14:textId="72E9033A" w:rsidR="00537D9E" w:rsidRPr="00F205C4" w:rsidRDefault="00537D9E" w:rsidP="00110F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518DF7D2" w14:textId="77777777" w:rsidR="00EA5700" w:rsidRPr="00BD047E" w:rsidRDefault="00EA5700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1D172CF0" w14:textId="18F5326F" w:rsidR="00537D9E" w:rsidRPr="00F205C4" w:rsidRDefault="00537D9E" w:rsidP="00110F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รายได้จากการให้บริการรับรู้เมื่อได้ให้บริการ</w:t>
      </w:r>
      <w:r w:rsidR="00C95B94" w:rsidRPr="00F205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309B0" w:rsidRPr="00F205C4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672A1A44" w14:textId="77777777" w:rsidR="004B75BA" w:rsidRPr="00BD047E" w:rsidRDefault="004B75BA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0A3C2387" w14:textId="2C017225" w:rsidR="000F5EB0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 </w:t>
      </w:r>
    </w:p>
    <w:p w14:paraId="3A9C0AC2" w14:textId="577875AE" w:rsidR="00950B25" w:rsidRPr="00F205C4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รายได้ค่านายหน้า</w:t>
      </w:r>
    </w:p>
    <w:p w14:paraId="0F5576A4" w14:textId="77777777" w:rsidR="00950B25" w:rsidRPr="00CA4A86" w:rsidRDefault="00950B25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5CB533F7" w14:textId="77777777" w:rsidR="00950B25" w:rsidRPr="00F205C4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  </w:t>
      </w:r>
    </w:p>
    <w:p w14:paraId="19AB62B8" w14:textId="748EE3A0" w:rsidR="00E775BE" w:rsidRPr="00CA4A86" w:rsidRDefault="00E775BE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5EF6DF45" w14:textId="1EC46CC2" w:rsidR="000F5EB0" w:rsidRPr="00F205C4" w:rsidRDefault="000F5EB0" w:rsidP="00067CAF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094680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อื่น</w:t>
      </w:r>
    </w:p>
    <w:p w14:paraId="3FE05446" w14:textId="77777777" w:rsidR="000F5EB0" w:rsidRPr="00CA4A86" w:rsidRDefault="000F5EB0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0DE516" w14:textId="78C05365" w:rsidR="000F5EB0" w:rsidRDefault="0009468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094680">
        <w:rPr>
          <w:rFonts w:asciiTheme="majorBidi" w:hAnsiTheme="majorBidi" w:cs="Angsana New" w:hint="cs"/>
          <w:i/>
          <w:sz w:val="30"/>
          <w:szCs w:val="30"/>
          <w:cs/>
        </w:rPr>
        <w:t>รายได้อื่นประกอบด้วยเงินปันผล</w:t>
      </w:r>
      <w:r w:rsidRPr="00094680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094680">
        <w:rPr>
          <w:rFonts w:asciiTheme="majorBidi" w:hAnsiTheme="majorBidi" w:cs="Angsana New" w:hint="cs"/>
          <w:i/>
          <w:sz w:val="30"/>
          <w:szCs w:val="30"/>
          <w:cs/>
        </w:rPr>
        <w:t>ดอกเบี้ยรับและอื่นๆ</w:t>
      </w:r>
      <w:r w:rsidRPr="00094680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094680">
        <w:rPr>
          <w:rFonts w:asciiTheme="majorBidi" w:hAnsiTheme="majorBidi" w:cs="Angsana New" w:hint="cs"/>
          <w:i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054C4879" w14:textId="77777777" w:rsidR="00BD047E" w:rsidRPr="00BD047E" w:rsidRDefault="00BD047E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5756376D" w14:textId="18D8A8F3" w:rsidR="00A91AE0" w:rsidRPr="00F205C4" w:rsidRDefault="00A91AE0" w:rsidP="00A91AE0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ดอกเบี้ย</w:t>
      </w:r>
    </w:p>
    <w:p w14:paraId="787F5183" w14:textId="77777777" w:rsidR="00A91AE0" w:rsidRPr="00CA4A86" w:rsidRDefault="00A91AE0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EBF8B5C" w14:textId="1BD5466F" w:rsidR="00A91AE0" w:rsidRPr="00884802" w:rsidRDefault="00A91AE0" w:rsidP="00A91AE0">
      <w:pPr>
        <w:tabs>
          <w:tab w:val="num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480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</w:t>
      </w:r>
      <w:r w:rsidRPr="0088480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b/>
          <w:bCs/>
          <w:i/>
          <w:iCs/>
          <w:sz w:val="30"/>
          <w:szCs w:val="30"/>
        </w:rPr>
        <w:t>1</w:t>
      </w:r>
      <w:r w:rsidRPr="0088480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88480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มกราคม</w:t>
      </w:r>
      <w:r w:rsidRPr="0088480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b/>
          <w:bCs/>
          <w:i/>
          <w:iCs/>
          <w:sz w:val="30"/>
          <w:szCs w:val="30"/>
        </w:rPr>
        <w:t>2563</w:t>
      </w:r>
      <w:r w:rsidRPr="0088480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</w:p>
    <w:p w14:paraId="15524F85" w14:textId="77777777" w:rsidR="00A91AE0" w:rsidRPr="00CA4A86" w:rsidRDefault="00A91AE0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1C167FA" w14:textId="1789AB39" w:rsidR="00A91AE0" w:rsidRPr="00884802" w:rsidRDefault="00A91AE0" w:rsidP="00A91AE0">
      <w:pPr>
        <w:tabs>
          <w:tab w:val="num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4802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อัตราดอกเบี้ยที่แท้จริง</w:t>
      </w:r>
    </w:p>
    <w:p w14:paraId="43BEA050" w14:textId="77777777" w:rsidR="00A91AE0" w:rsidRPr="00CA4A86" w:rsidRDefault="00A91AE0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0318E346" w14:textId="77777777" w:rsidR="00A91AE0" w:rsidRPr="00A91AE0" w:rsidRDefault="00A91AE0" w:rsidP="00A91AE0">
      <w:pPr>
        <w:tabs>
          <w:tab w:val="num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91AE0">
        <w:rPr>
          <w:rFonts w:asciiTheme="majorBidi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</w:t>
      </w:r>
      <w:r w:rsidRPr="00A91A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1AE0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6CD3AF79" w14:textId="77777777" w:rsidR="00A91AE0" w:rsidRPr="00A91AE0" w:rsidRDefault="00A91AE0" w:rsidP="00A91AE0">
      <w:pPr>
        <w:tabs>
          <w:tab w:val="num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91AE0">
        <w:rPr>
          <w:rFonts w:asciiTheme="majorBidi" w:hAnsiTheme="majorBidi" w:cs="Angsana New"/>
          <w:sz w:val="30"/>
          <w:szCs w:val="30"/>
          <w:cs/>
        </w:rPr>
        <w:t>-</w:t>
      </w:r>
      <w:r w:rsidRPr="00A91AE0">
        <w:rPr>
          <w:rFonts w:asciiTheme="majorBidi" w:hAnsiTheme="majorBidi" w:cs="Angsana New"/>
          <w:sz w:val="30"/>
          <w:szCs w:val="30"/>
          <w:cs/>
        </w:rPr>
        <w:tab/>
      </w:r>
      <w:r w:rsidRPr="00A91AE0">
        <w:rPr>
          <w:rFonts w:asciiTheme="majorBidi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</w:t>
      </w:r>
      <w:r w:rsidRPr="00A91A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1AE0">
        <w:rPr>
          <w:rFonts w:asciiTheme="majorBidi" w:hAnsiTheme="majorBidi" w:cs="Angsana New" w:hint="cs"/>
          <w:sz w:val="30"/>
          <w:szCs w:val="30"/>
          <w:cs/>
        </w:rPr>
        <w:t>หรือ</w:t>
      </w:r>
    </w:p>
    <w:p w14:paraId="0FFF93E6" w14:textId="77777777" w:rsidR="00A91AE0" w:rsidRPr="00A91AE0" w:rsidRDefault="00A91AE0" w:rsidP="00A91AE0">
      <w:pPr>
        <w:tabs>
          <w:tab w:val="num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91AE0">
        <w:rPr>
          <w:rFonts w:asciiTheme="majorBidi" w:hAnsiTheme="majorBidi" w:cs="Angsana New"/>
          <w:sz w:val="30"/>
          <w:szCs w:val="30"/>
          <w:cs/>
        </w:rPr>
        <w:t>-</w:t>
      </w:r>
      <w:r w:rsidRPr="00A91AE0">
        <w:rPr>
          <w:rFonts w:asciiTheme="majorBidi" w:hAnsiTheme="majorBidi" w:cs="Angsana New"/>
          <w:sz w:val="30"/>
          <w:szCs w:val="30"/>
          <w:cs/>
        </w:rPr>
        <w:tab/>
      </w:r>
      <w:r w:rsidRPr="00A91AE0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ราคาทุนตัดจำหน่ายของหนี้สินทางการเงิน</w:t>
      </w:r>
    </w:p>
    <w:p w14:paraId="5AD987FD" w14:textId="77777777" w:rsidR="00A91AE0" w:rsidRPr="00CA4A86" w:rsidRDefault="00A91AE0" w:rsidP="00C3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0BEFD146" w14:textId="6642DFE8" w:rsidR="000F5EB0" w:rsidRDefault="00A91AE0" w:rsidP="00A91AE0">
      <w:pPr>
        <w:tabs>
          <w:tab w:val="num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91AE0">
        <w:rPr>
          <w:rFonts w:asciiTheme="majorBidi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A91A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1AE0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A91AE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A91AE0">
        <w:rPr>
          <w:rFonts w:asciiTheme="majorBidi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A91AE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A91AE0">
        <w:rPr>
          <w:rFonts w:asciiTheme="majorBidi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  <w:r w:rsidRPr="00A91A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1AE0">
        <w:rPr>
          <w:rFonts w:asciiTheme="majorBidi" w:hAnsiTheme="majorBidi" w:cs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A91A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1AE0">
        <w:rPr>
          <w:rFonts w:asciiTheme="majorBidi" w:hAnsiTheme="majorBidi" w:cs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A91A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1AE0">
        <w:rPr>
          <w:rFonts w:asciiTheme="majorBidi" w:hAnsiTheme="majorBidi" w:cs="Angsana New" w:hint="cs"/>
          <w:sz w:val="30"/>
          <w:szCs w:val="30"/>
          <w:cs/>
        </w:rPr>
        <w:t>หากสินทรัพย์ไม่มีการด้อยค่าเครดิตอีกต่อไป</w:t>
      </w:r>
      <w:r w:rsidRPr="00A91A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1AE0">
        <w:rPr>
          <w:rFonts w:asciiTheme="majorBidi" w:hAnsiTheme="majorBidi" w:cs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7DD272A" w14:textId="77777777" w:rsidR="00F83C9A" w:rsidRPr="00BD047E" w:rsidRDefault="00F83C9A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35FA4515" w14:textId="5CC950A5" w:rsidR="007F6229" w:rsidRPr="007F6229" w:rsidRDefault="007F6229" w:rsidP="007F6229">
      <w:pPr>
        <w:tabs>
          <w:tab w:val="num" w:pos="540"/>
        </w:tabs>
        <w:ind w:left="547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7F6229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นโยบายการบัญชีที่ถือปฏิบัติก่อนวันที่</w:t>
      </w:r>
      <w:r w:rsidRPr="007F622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b/>
          <w:bCs/>
          <w:i/>
          <w:iCs/>
          <w:sz w:val="30"/>
          <w:szCs w:val="30"/>
        </w:rPr>
        <w:t>1</w:t>
      </w:r>
      <w:r w:rsidRPr="007F6229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  <w:r w:rsidRPr="007F6229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มกราคม</w:t>
      </w:r>
      <w:r w:rsidRPr="007F622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b/>
          <w:bCs/>
          <w:i/>
          <w:iCs/>
          <w:sz w:val="30"/>
          <w:szCs w:val="30"/>
        </w:rPr>
        <w:t>2563</w:t>
      </w:r>
    </w:p>
    <w:p w14:paraId="6DAD4621" w14:textId="073F08CE" w:rsidR="007F6229" w:rsidRPr="00BD047E" w:rsidRDefault="007F6229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84176B8" w14:textId="5046C340" w:rsidR="007F6229" w:rsidRDefault="007F6229" w:rsidP="007F6229">
      <w:pPr>
        <w:tabs>
          <w:tab w:val="num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7F6229">
        <w:rPr>
          <w:rFonts w:asciiTheme="majorBidi" w:hAnsiTheme="majorBidi" w:cs="Angsana New" w:hint="cs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45BD5846" w14:textId="0BF05019" w:rsidR="007F6229" w:rsidRPr="00BD047E" w:rsidRDefault="007F6229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p w14:paraId="1D3D7A51" w14:textId="03AEF252" w:rsidR="007F6229" w:rsidRPr="007F6229" w:rsidRDefault="007F6229" w:rsidP="007F6229">
      <w:pPr>
        <w:tabs>
          <w:tab w:val="num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7F6229">
        <w:rPr>
          <w:rFonts w:asciiTheme="majorBidi" w:hAnsiTheme="majorBidi" w:cs="Angsana New" w:hint="cs"/>
          <w:sz w:val="30"/>
          <w:szCs w:val="30"/>
          <w:cs/>
        </w:rPr>
        <w:lastRenderedPageBreak/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อันเป็นผลมาจากการใช้เวลายาวนานในการจัดหา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ก่อสร้าง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</w:p>
    <w:p w14:paraId="7544F2CB" w14:textId="77777777" w:rsidR="007F6229" w:rsidRPr="00BD047E" w:rsidRDefault="007F6229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18EA0C" w14:textId="77777777" w:rsidR="00DC7BDC" w:rsidRPr="00F205C4" w:rsidRDefault="00DC7BDC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6FD7B5AF" w14:textId="77777777" w:rsidR="00DC7BDC" w:rsidRPr="00BD047E" w:rsidRDefault="00DC7BD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4161E6FF" w14:textId="73639F1A" w:rsidR="00DC7BDC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</w:t>
      </w:r>
      <w:r w:rsidR="007F6229" w:rsidRPr="007F6229">
        <w:rPr>
          <w:rFonts w:asciiTheme="majorBidi" w:hAnsiTheme="majorBidi" w:cs="Angsana New" w:hint="cs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</w:t>
      </w:r>
      <w:r w:rsidR="007F6229"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F6229" w:rsidRPr="007F6229">
        <w:rPr>
          <w:rFonts w:asciiTheme="majorBidi" w:hAnsiTheme="majorBidi" w:cs="Angsana New" w:hint="cs"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3248DE2D" w14:textId="77777777" w:rsidR="007F6229" w:rsidRPr="00BD047E" w:rsidRDefault="007F6229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6C60ADB" w14:textId="77777777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8E06E1F" w14:textId="77777777" w:rsidR="004B75BA" w:rsidRPr="00BD047E" w:rsidRDefault="004B75BA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652F2" w14:textId="1107875B" w:rsidR="00DC7BDC" w:rsidRPr="00F205C4" w:rsidRDefault="00DC7BDC" w:rsidP="00D5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375299" w:rsidRPr="00F205C4">
        <w:rPr>
          <w:rFonts w:asciiTheme="majorBidi" w:hAnsiTheme="majorBidi" w:cstheme="majorBidi"/>
          <w:sz w:val="30"/>
          <w:szCs w:val="30"/>
          <w:cs/>
        </w:rPr>
        <w:t>ที่ใช้เพื่อความมุ่งหมายทางภาษี</w:t>
      </w:r>
    </w:p>
    <w:p w14:paraId="30A91B4E" w14:textId="77777777" w:rsidR="00DC7BDC" w:rsidRPr="00BD047E" w:rsidRDefault="00DC7BD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62894FE2" w14:textId="77777777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8CA750E" w14:textId="77777777" w:rsidR="00DC7BDC" w:rsidRPr="00BD047E" w:rsidRDefault="00DC7BD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3A74857" w14:textId="2073FC1B" w:rsidR="00682428" w:rsidRPr="00F205C4" w:rsidRDefault="00DC7BDC" w:rsidP="00AE39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48A4230" w14:textId="1A3446CF" w:rsidR="00CA4A86" w:rsidRPr="00BD047E" w:rsidRDefault="00CA4A8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8EE5AF" w14:textId="03C3658B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</w:t>
      </w:r>
      <w:r w:rsidR="00E31D9F" w:rsidRPr="00F205C4">
        <w:rPr>
          <w:rFonts w:asciiTheme="majorBidi" w:hAnsiTheme="majorBidi" w:cstheme="majorBidi"/>
          <w:sz w:val="30"/>
          <w:szCs w:val="30"/>
          <w:cs/>
        </w:rPr>
        <w:t>่มขึ้น และมีดอกเบี้ยที่ต้องชำระ</w:t>
      </w:r>
      <w:r w:rsidR="00CA4A86">
        <w:rPr>
          <w:rFonts w:asciiTheme="majorBidi" w:hAnsiTheme="majorBidi" w:cstheme="majorBidi"/>
          <w:sz w:val="30"/>
          <w:szCs w:val="30"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="00F0424B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CA4A86">
        <w:rPr>
          <w:rFonts w:asciiTheme="majorBidi" w:hAnsiTheme="majorBidi" w:cstheme="majorBidi"/>
          <w:sz w:val="30"/>
          <w:szCs w:val="30"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C0E2744" w14:textId="77777777" w:rsidR="00682428" w:rsidRPr="00CA4A86" w:rsidRDefault="00682428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ABC695" w14:textId="77777777" w:rsidR="00BD047E" w:rsidRDefault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053A7C" w14:textId="61478AFC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1A19EB5" w14:textId="77777777" w:rsidR="00A462A5" w:rsidRPr="00BD047E" w:rsidRDefault="00A462A5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2BCE8CDD" w14:textId="5D959B0F" w:rsidR="009471E6" w:rsidRDefault="00DC7BDC" w:rsidP="009471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940DC6" w:rsidRPr="00F205C4">
        <w:rPr>
          <w:rFonts w:asciiTheme="majorBidi" w:hAnsiTheme="majorBidi" w:cstheme="majorBidi"/>
          <w:sz w:val="30"/>
          <w:szCs w:val="30"/>
          <w:cs/>
        </w:rPr>
        <w:t>ื่อมีความเป็นไปได้ค่อนข้างแน่</w:t>
      </w:r>
      <w:r w:rsidRPr="00F205C4">
        <w:rPr>
          <w:rFonts w:asciiTheme="majorBidi" w:hAnsiTheme="majorBidi" w:cstheme="majorBidi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</w:t>
      </w:r>
      <w:r w:rsidR="00E31D9F" w:rsidRPr="00F205C4">
        <w:rPr>
          <w:rFonts w:asciiTheme="majorBidi" w:hAnsiTheme="majorBidi" w:cstheme="majorBidi"/>
          <w:sz w:val="30"/>
          <w:szCs w:val="30"/>
          <w:cs/>
        </w:rPr>
        <w:t>ชน์จากผลแตกต่างชั่วคราวดังกล่าว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278C" w:rsidRPr="00F205C4">
        <w:rPr>
          <w:rFonts w:asciiTheme="majorBidi" w:hAnsiTheme="majorBidi" w:cstheme="majorBidi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F205C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38A816F" w14:textId="77777777" w:rsidR="00CA4A86" w:rsidRPr="00BD047E" w:rsidRDefault="00CA4A8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0D6DD74B" w14:textId="6F44571B" w:rsidR="00DC7BDC" w:rsidRPr="00F205C4" w:rsidRDefault="00F0424B" w:rsidP="009471E6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กำไรต่อหุ้นขั้นพื้นฐาน</w:t>
      </w:r>
    </w:p>
    <w:p w14:paraId="49E90ECB" w14:textId="77777777" w:rsidR="00DC7BDC" w:rsidRPr="00BD047E" w:rsidRDefault="00DC7BDC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0CE96494" w14:textId="66DB0E2A" w:rsidR="00E239B9" w:rsidRPr="00F205C4" w:rsidRDefault="003940CF" w:rsidP="004779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40CF">
        <w:rPr>
          <w:rFonts w:asciiTheme="majorBidi" w:hAnsiTheme="majorBidi" w:cs="Angsana New" w:hint="cs"/>
          <w:sz w:val="30"/>
          <w:szCs w:val="30"/>
          <w:cs/>
        </w:rPr>
        <w:t>กลุ่มบริษัทแสดงกำไรต่อหุ้นขั้นพื้นฐาน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DC7BDC" w:rsidRPr="00F205C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0C44BA4" w14:textId="58DBA1B6" w:rsidR="003D744A" w:rsidRPr="00BD047E" w:rsidRDefault="003D744A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6261AC0" w14:textId="04ED80B8" w:rsidR="00193749" w:rsidRPr="00F205C4" w:rsidRDefault="00193749" w:rsidP="00193749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8247559" w14:textId="77777777" w:rsidR="00B45B4C" w:rsidRPr="00BD047E" w:rsidRDefault="00B45B4C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0F3C5594" w14:textId="69B69B37" w:rsidR="00193749" w:rsidRDefault="00E20DD2" w:rsidP="00193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D6D7C8D" w14:textId="77777777" w:rsidR="00B45B4C" w:rsidRPr="00BD047E" w:rsidRDefault="00B45B4C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6D687" w14:textId="77777777" w:rsidR="003D744A" w:rsidRPr="006F561F" w:rsidRDefault="003D744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6F561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6B0CDEF" w14:textId="77777777" w:rsidR="003D744A" w:rsidRPr="00BD047E" w:rsidRDefault="003D744A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7D9424E" w14:textId="48353199" w:rsidR="00E31D9F" w:rsidRPr="00F205C4" w:rsidRDefault="003D744A" w:rsidP="00861F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</w:t>
      </w:r>
      <w:r w:rsidR="00F6089C" w:rsidRPr="00F205C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F205C4">
        <w:rPr>
          <w:rFonts w:asciiTheme="majorBidi" w:hAnsiTheme="majorBidi" w:cstheme="majorBidi"/>
          <w:sz w:val="30"/>
          <w:szCs w:val="30"/>
          <w:cs/>
        </w:rPr>
        <w:t>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</w:t>
      </w:r>
      <w:r w:rsidR="00861F28" w:rsidRPr="00F205C4">
        <w:rPr>
          <w:rFonts w:asciiTheme="majorBidi" w:hAnsiTheme="majorBidi" w:cstheme="majorBidi"/>
          <w:sz w:val="30"/>
          <w:szCs w:val="30"/>
          <w:cs/>
        </w:rPr>
        <w:t>จ่ายในการบริหาร</w:t>
      </w:r>
    </w:p>
    <w:p w14:paraId="5EED9359" w14:textId="43120FC0" w:rsidR="00F83C9A" w:rsidRDefault="00F83C9A" w:rsidP="00CA4A86">
      <w:pPr>
        <w:rPr>
          <w:rFonts w:asciiTheme="majorBidi" w:hAnsiTheme="majorBidi" w:cstheme="majorBidi"/>
          <w:sz w:val="28"/>
          <w:szCs w:val="28"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D21DC06" w14:textId="5749D925" w:rsidR="0001125B" w:rsidRPr="0001125B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5DCC0666" w14:textId="77777777" w:rsidR="00154B96" w:rsidRPr="00BD047E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1E5A42" w14:textId="389D0833" w:rsidR="00154B96" w:rsidRPr="00F205C4" w:rsidRDefault="00065E8C" w:rsidP="00154B96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154B96" w:rsidRPr="00F205C4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DE147C" w:rsidRPr="00DE147C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บุคคลหรือกิจการอื่น</w:t>
      </w:r>
      <w:r w:rsidR="00EF21C6" w:rsidRPr="00F205C4">
        <w:rPr>
          <w:rFonts w:asciiTheme="majorBidi" w:hAnsiTheme="majorBidi" w:cstheme="majorBidi"/>
          <w:b/>
          <w:sz w:val="30"/>
          <w:szCs w:val="30"/>
          <w:cs/>
        </w:rPr>
        <w:t>ที่เ</w:t>
      </w:r>
      <w:r w:rsidR="00AB6E30" w:rsidRPr="00F205C4">
        <w:rPr>
          <w:rFonts w:asciiTheme="majorBidi" w:hAnsiTheme="majorBidi" w:cstheme="majorBidi"/>
          <w:b/>
          <w:sz w:val="30"/>
          <w:szCs w:val="30"/>
          <w:cs/>
        </w:rPr>
        <w:t>กี่ยวข้องกันที่มีรายการระหว่างกันที่มีนัยสำคัญกับ</w:t>
      </w:r>
      <w:r w:rsidR="00DE147C">
        <w:rPr>
          <w:rFonts w:asciiTheme="majorBidi" w:hAnsiTheme="majorBidi" w:cstheme="majorBidi"/>
          <w:b/>
          <w:sz w:val="30"/>
          <w:szCs w:val="30"/>
        </w:rPr>
        <w:br/>
      </w:r>
      <w:r w:rsidR="00AB6E30" w:rsidRPr="00F205C4">
        <w:rPr>
          <w:rFonts w:asciiTheme="majorBidi" w:hAnsiTheme="majorBidi" w:cstheme="majorBidi"/>
          <w:b/>
          <w:sz w:val="30"/>
          <w:szCs w:val="30"/>
          <w:cs/>
        </w:rPr>
        <w:t>กลุ่มบริษัทในระหว่างปีมีดังต่อไปนี้</w:t>
      </w:r>
    </w:p>
    <w:p w14:paraId="627982B2" w14:textId="77777777" w:rsidR="00154B96" w:rsidRPr="00BD047E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530"/>
        <w:gridCol w:w="4050"/>
      </w:tblGrid>
      <w:tr w:rsidR="00154B96" w:rsidRPr="00F205C4" w14:paraId="65B60084" w14:textId="77777777" w:rsidTr="00347213">
        <w:trPr>
          <w:tblHeader/>
        </w:trPr>
        <w:tc>
          <w:tcPr>
            <w:tcW w:w="3798" w:type="dxa"/>
          </w:tcPr>
          <w:p w14:paraId="6A97D615" w14:textId="77777777" w:rsidR="00154B96" w:rsidRPr="00F205C4" w:rsidRDefault="00154B96" w:rsidP="00E31D9F">
            <w:pPr>
              <w:pStyle w:val="block"/>
              <w:spacing w:after="0" w:line="240" w:lineRule="atLeast"/>
              <w:ind w:left="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FCC14A" w14:textId="77777777" w:rsidR="00154B96" w:rsidRPr="00F205C4" w:rsidRDefault="00154B96" w:rsidP="00CE714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4050" w:type="dxa"/>
          </w:tcPr>
          <w:p w14:paraId="44900FAC" w14:textId="77777777" w:rsidR="00154B96" w:rsidRPr="00F205C4" w:rsidRDefault="00154B96" w:rsidP="00CE714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4B96" w:rsidRPr="00F205C4" w14:paraId="47ED50D7" w14:textId="77777777" w:rsidTr="00347213">
        <w:trPr>
          <w:tblHeader/>
        </w:trPr>
        <w:tc>
          <w:tcPr>
            <w:tcW w:w="3798" w:type="dxa"/>
            <w:vAlign w:val="bottom"/>
          </w:tcPr>
          <w:p w14:paraId="123EA94A" w14:textId="77777777" w:rsidR="00154B96" w:rsidRPr="00F205C4" w:rsidRDefault="00154B96" w:rsidP="00E31D9F">
            <w:pPr>
              <w:spacing w:line="360" w:lineRule="exact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vAlign w:val="bottom"/>
          </w:tcPr>
          <w:p w14:paraId="08F12D7D" w14:textId="77777777" w:rsidR="00154B96" w:rsidRPr="00F205C4" w:rsidRDefault="00154B96" w:rsidP="00CE714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vAlign w:val="bottom"/>
          </w:tcPr>
          <w:p w14:paraId="276AD154" w14:textId="77777777" w:rsidR="00154B96" w:rsidRPr="00F205C4" w:rsidRDefault="00154B96" w:rsidP="00CE714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40DC6" w:rsidRPr="00F205C4" w14:paraId="67A6641C" w14:textId="77777777" w:rsidTr="00347213">
        <w:tc>
          <w:tcPr>
            <w:tcW w:w="3798" w:type="dxa"/>
            <w:vAlign w:val="bottom"/>
          </w:tcPr>
          <w:p w14:paraId="76433353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0B14F496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vAlign w:val="bottom"/>
          </w:tcPr>
          <w:p w14:paraId="3DF7D4AA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 และความรับผิดชอบการ</w:t>
            </w:r>
          </w:p>
        </w:tc>
      </w:tr>
      <w:tr w:rsidR="00940DC6" w:rsidRPr="00F205C4" w14:paraId="7457621D" w14:textId="77777777" w:rsidTr="00347213">
        <w:tc>
          <w:tcPr>
            <w:tcW w:w="3798" w:type="dxa"/>
            <w:vAlign w:val="bottom"/>
          </w:tcPr>
          <w:p w14:paraId="755B64A7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E315CBE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vAlign w:val="bottom"/>
          </w:tcPr>
          <w:p w14:paraId="56BFCB73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วางแผน </w:t>
            </w:r>
            <w:r w:rsidR="005B5A55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ต่างๆ ของ</w:t>
            </w:r>
          </w:p>
          <w:p w14:paraId="16ECE03C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กิจการไม่ว่าทางตรง หรือทางอ้อม ทั้งนี้รวมถึง</w:t>
            </w:r>
          </w:p>
          <w:p w14:paraId="18630F07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คณะกรรมการของกลุ่มบริษัท (ไม่ว่าจะทำ</w:t>
            </w:r>
          </w:p>
          <w:p w14:paraId="2B443FFC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หน้าที่ในระดับบริหารหรือไม่)</w:t>
            </w:r>
          </w:p>
        </w:tc>
      </w:tr>
      <w:tr w:rsidR="00940DC6" w:rsidRPr="00F205C4" w14:paraId="350D6EDC" w14:textId="77777777" w:rsidTr="00347213">
        <w:tc>
          <w:tcPr>
            <w:tcW w:w="3798" w:type="dxa"/>
            <w:vAlign w:val="bottom"/>
          </w:tcPr>
          <w:p w14:paraId="4AFE7F6B" w14:textId="77777777" w:rsidR="00940DC6" w:rsidRPr="00F205C4" w:rsidRDefault="00940DC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1530" w:type="dxa"/>
            <w:vAlign w:val="bottom"/>
          </w:tcPr>
          <w:p w14:paraId="206B1778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vAlign w:val="bottom"/>
          </w:tcPr>
          <w:p w14:paraId="47702A23" w14:textId="749EC3CC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940DC6" w:rsidRPr="00F205C4" w14:paraId="3CAE5BB3" w14:textId="77777777" w:rsidTr="00347213">
        <w:tc>
          <w:tcPr>
            <w:tcW w:w="3798" w:type="dxa"/>
            <w:vAlign w:val="bottom"/>
          </w:tcPr>
          <w:p w14:paraId="5F62C835" w14:textId="5ABBFA5A" w:rsidR="00940DC6" w:rsidRPr="00F205C4" w:rsidRDefault="00940DC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6BA794BC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vAlign w:val="bottom"/>
          </w:tcPr>
          <w:p w14:paraId="1701D753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</w:t>
            </w:r>
          </w:p>
        </w:tc>
      </w:tr>
      <w:tr w:rsidR="002F33E7" w:rsidRPr="00F205C4" w14:paraId="4EB2E6A9" w14:textId="77777777" w:rsidTr="00347213">
        <w:tc>
          <w:tcPr>
            <w:tcW w:w="3798" w:type="dxa"/>
            <w:vAlign w:val="bottom"/>
          </w:tcPr>
          <w:p w14:paraId="150FC53C" w14:textId="1C03D5BC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2F33E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Pr="002F33E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190E5BC0" w14:textId="12A2EC44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vAlign w:val="bottom"/>
          </w:tcPr>
          <w:p w14:paraId="56E29D21" w14:textId="21F21BC3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2F33E7" w:rsidRPr="00F205C4" w14:paraId="17849EC9" w14:textId="77777777" w:rsidTr="00347213">
        <w:tc>
          <w:tcPr>
            <w:tcW w:w="3798" w:type="dxa"/>
            <w:vAlign w:val="bottom"/>
          </w:tcPr>
          <w:p w14:paraId="3B8C99C4" w14:textId="77777777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F3BD69" w14:textId="77777777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vAlign w:val="bottom"/>
          </w:tcPr>
          <w:p w14:paraId="70B62A60" w14:textId="19158B99" w:rsidR="002F33E7" w:rsidRPr="00F205C4" w:rsidRDefault="002F33E7" w:rsidP="002F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</w:t>
            </w:r>
          </w:p>
        </w:tc>
      </w:tr>
    </w:tbl>
    <w:p w14:paraId="59FEACC1" w14:textId="77777777" w:rsidR="00B45B4C" w:rsidRPr="00BD047E" w:rsidRDefault="00B45B4C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20B813DD" w14:textId="73994526" w:rsidR="00154B96" w:rsidRPr="00F205C4" w:rsidRDefault="00154B96" w:rsidP="006603EC">
      <w:pPr>
        <w:pStyle w:val="block"/>
        <w:spacing w:after="0"/>
        <w:ind w:left="540" w:right="29"/>
        <w:jc w:val="thaiDistribute"/>
        <w:rPr>
          <w:rFonts w:asciiTheme="majorBidi" w:hAnsiTheme="majorBidi" w:cstheme="majorBidi"/>
          <w:b/>
          <w:sz w:val="30"/>
          <w:szCs w:val="30"/>
          <w:rtl/>
          <w:cs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0DECB6B" w14:textId="77777777" w:rsidR="00154B96" w:rsidRPr="00BD047E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446"/>
        <w:gridCol w:w="4842"/>
      </w:tblGrid>
      <w:tr w:rsidR="00154B96" w:rsidRPr="00F205C4" w14:paraId="0CD231E7" w14:textId="77777777" w:rsidTr="00E520B0">
        <w:tc>
          <w:tcPr>
            <w:tcW w:w="4446" w:type="dxa"/>
          </w:tcPr>
          <w:p w14:paraId="0E2EA250" w14:textId="77777777" w:rsidR="00154B96" w:rsidRPr="00F205C4" w:rsidRDefault="00154B96" w:rsidP="00CE714B">
            <w:pPr>
              <w:pStyle w:val="block"/>
              <w:spacing w:after="0" w:line="240" w:lineRule="atLeast"/>
              <w:ind w:left="-216" w:right="-45" w:firstLine="2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842" w:type="dxa"/>
          </w:tcPr>
          <w:p w14:paraId="2E1593C1" w14:textId="77777777" w:rsidR="00154B96" w:rsidRPr="00F205C4" w:rsidRDefault="00154B96" w:rsidP="00F0424B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154B96" w:rsidRPr="00F205C4" w14:paraId="202F69D3" w14:textId="77777777" w:rsidTr="00E520B0">
        <w:tc>
          <w:tcPr>
            <w:tcW w:w="4446" w:type="dxa"/>
          </w:tcPr>
          <w:p w14:paraId="76D115C6" w14:textId="4E5D5087" w:rsidR="00154B96" w:rsidRPr="00F205C4" w:rsidRDefault="00154B9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</w:t>
            </w:r>
            <w:r w:rsidR="00CA4A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A4A86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="00CA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4842" w:type="dxa"/>
          </w:tcPr>
          <w:p w14:paraId="4E3D493C" w14:textId="2707D405" w:rsidR="00154B96" w:rsidRPr="00F205C4" w:rsidRDefault="000F4764" w:rsidP="00CE714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ต้นทุนบวกด้วย</w:t>
            </w:r>
            <w:r w:rsidR="003F61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อัตราส่วนเพิ่ม</w:t>
            </w:r>
          </w:p>
        </w:tc>
      </w:tr>
      <w:tr w:rsidR="001E7733" w:rsidRPr="00F205C4" w14:paraId="6EAA9F58" w14:textId="77777777" w:rsidTr="00E520B0">
        <w:tc>
          <w:tcPr>
            <w:tcW w:w="4446" w:type="dxa"/>
          </w:tcPr>
          <w:p w14:paraId="31B895B7" w14:textId="77777777" w:rsidR="001E7733" w:rsidRPr="00F205C4" w:rsidRDefault="001E7733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การซื้อสินทรัพย์</w:t>
            </w:r>
          </w:p>
        </w:tc>
        <w:tc>
          <w:tcPr>
            <w:tcW w:w="4842" w:type="dxa"/>
          </w:tcPr>
          <w:p w14:paraId="11546B72" w14:textId="1FF6F4C9" w:rsidR="001E7733" w:rsidRPr="00F205C4" w:rsidRDefault="00466761" w:rsidP="00CE714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75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065E8C" w:rsidRPr="00F205C4" w14:paraId="6B9CEBF0" w14:textId="77777777" w:rsidTr="00E520B0">
        <w:tc>
          <w:tcPr>
            <w:tcW w:w="4446" w:type="dxa"/>
          </w:tcPr>
          <w:p w14:paraId="22AFF63F" w14:textId="77777777" w:rsidR="00065E8C" w:rsidRPr="00F205C4" w:rsidRDefault="00065E8C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42" w:type="dxa"/>
          </w:tcPr>
          <w:p w14:paraId="53868B5A" w14:textId="77777777" w:rsidR="00065E8C" w:rsidRPr="004B75BA" w:rsidRDefault="00065E8C" w:rsidP="00CE714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75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736835" w:rsidRPr="00F205C4" w14:paraId="2DAE5CAC" w14:textId="77777777" w:rsidTr="00E520B0">
        <w:tc>
          <w:tcPr>
            <w:tcW w:w="4446" w:type="dxa"/>
          </w:tcPr>
          <w:p w14:paraId="2A9EF042" w14:textId="65E146C3" w:rsidR="00736835" w:rsidRPr="00F205C4" w:rsidRDefault="00736835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42" w:type="dxa"/>
          </w:tcPr>
          <w:p w14:paraId="6F77B006" w14:textId="77777777" w:rsidR="00DA75C5" w:rsidRDefault="00EC16E3" w:rsidP="00CE714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404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อัตราดอกเบี้ยที่กำหนดในสัญญาโดยอ้างอิง </w:t>
            </w:r>
          </w:p>
          <w:p w14:paraId="2E73DB3C" w14:textId="756D78CB" w:rsidR="00736835" w:rsidRPr="00EC16E3" w:rsidRDefault="00DA75C5" w:rsidP="00CE714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EC16E3" w:rsidRPr="006C404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อัตราดอกเบี้ยเงินฝากประจำ</w:t>
            </w:r>
          </w:p>
        </w:tc>
      </w:tr>
    </w:tbl>
    <w:p w14:paraId="0308CC95" w14:textId="77777777" w:rsidR="00EC16E3" w:rsidRPr="00CA4A86" w:rsidRDefault="00EC16E3" w:rsidP="00E31D9F">
      <w:pPr>
        <w:pStyle w:val="block"/>
        <w:spacing w:after="0"/>
        <w:ind w:left="540" w:right="29"/>
        <w:jc w:val="thaiDistribute"/>
        <w:rPr>
          <w:rFonts w:asciiTheme="majorBidi" w:hAnsiTheme="majorBidi" w:cstheme="majorBidi"/>
          <w:b/>
          <w:sz w:val="18"/>
          <w:szCs w:val="18"/>
          <w:lang w:bidi="th-TH"/>
        </w:rPr>
      </w:pPr>
    </w:p>
    <w:p w14:paraId="6D0A3EDD" w14:textId="77777777" w:rsidR="00D76FC8" w:rsidRDefault="00D76FC8" w:rsidP="00E31D9F">
      <w:pPr>
        <w:pStyle w:val="block"/>
        <w:spacing w:after="0"/>
        <w:ind w:left="540" w:right="29"/>
        <w:jc w:val="thaiDistribute"/>
        <w:rPr>
          <w:rFonts w:asciiTheme="majorBidi" w:hAnsiTheme="majorBidi" w:cstheme="majorBidi"/>
          <w:b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sz w:val="30"/>
          <w:szCs w:val="30"/>
          <w:cs/>
          <w:lang w:bidi="th-TH"/>
        </w:rPr>
        <w:br w:type="page"/>
      </w:r>
    </w:p>
    <w:p w14:paraId="177F1FF5" w14:textId="38750FF7" w:rsidR="00154B96" w:rsidRPr="00F205C4" w:rsidRDefault="00154B96" w:rsidP="00E31D9F">
      <w:pPr>
        <w:pStyle w:val="block"/>
        <w:spacing w:after="0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รายการที่สำคัญกับ</w:t>
      </w:r>
      <w:r w:rsidR="00DC7BDC"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t>กิจการที่เกี่ยวข้องกันสำหรับ</w:t>
      </w:r>
      <w:r w:rsidR="00DC7BDC"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t>แต่ละ</w:t>
      </w:r>
      <w:r w:rsidR="00D661A3"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t>ปี</w:t>
      </w:r>
      <w:r w:rsidR="00D661A3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ED3ABA" w:rsidRPr="00ED3ABA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5B651E" w:rsidRPr="00F205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B651E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="00D661A3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สรุปได้ดังนี้</w:t>
      </w:r>
    </w:p>
    <w:p w14:paraId="02F9C862" w14:textId="77777777" w:rsidR="00154B96" w:rsidRPr="00CA4A86" w:rsidRDefault="00154B9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rtl/>
          <w:cs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7"/>
        <w:gridCol w:w="1418"/>
        <w:gridCol w:w="276"/>
        <w:gridCol w:w="1228"/>
        <w:gridCol w:w="276"/>
        <w:gridCol w:w="1149"/>
        <w:gridCol w:w="237"/>
        <w:gridCol w:w="1124"/>
      </w:tblGrid>
      <w:tr w:rsidR="00885119" w:rsidRPr="00B45B4C" w14:paraId="64607376" w14:textId="77777777" w:rsidTr="00B45B4C">
        <w:trPr>
          <w:cantSplit/>
          <w:tblHeader/>
        </w:trPr>
        <w:tc>
          <w:tcPr>
            <w:tcW w:w="3487" w:type="dxa"/>
          </w:tcPr>
          <w:p w14:paraId="43890AED" w14:textId="7777777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dxa"/>
            <w:gridSpan w:val="3"/>
          </w:tcPr>
          <w:p w14:paraId="7B751032" w14:textId="7777777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54FB46CC" w14:textId="7777777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0" w:type="dxa"/>
            <w:gridSpan w:val="3"/>
          </w:tcPr>
          <w:p w14:paraId="46D7EB08" w14:textId="7777777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B45B4C" w14:paraId="56109DE8" w14:textId="77777777" w:rsidTr="00B45B4C">
        <w:trPr>
          <w:cantSplit/>
          <w:tblHeader/>
        </w:trPr>
        <w:tc>
          <w:tcPr>
            <w:tcW w:w="3487" w:type="dxa"/>
          </w:tcPr>
          <w:p w14:paraId="633A62BC" w14:textId="512CC3B0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8" w:type="dxa"/>
          </w:tcPr>
          <w:p w14:paraId="51EAC394" w14:textId="39D0B2A4" w:rsidR="00564BA0" w:rsidRPr="00B45B4C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365DD337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87CC5A3" w14:textId="4D5CC7B4" w:rsidR="00564BA0" w:rsidRPr="00B45B4C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75B6E430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5D0DD0" w14:textId="1A79CE63" w:rsidR="00564BA0" w:rsidRPr="00B45B4C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00E78828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4D5F24B9" w14:textId="77D90DEC" w:rsidR="00564BA0" w:rsidRPr="00B45B4C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64BA0" w:rsidRPr="00B45B4C" w14:paraId="1B9CEF5F" w14:textId="77777777" w:rsidTr="00B45B4C">
        <w:trPr>
          <w:cantSplit/>
          <w:tblHeader/>
        </w:trPr>
        <w:tc>
          <w:tcPr>
            <w:tcW w:w="3487" w:type="dxa"/>
          </w:tcPr>
          <w:p w14:paraId="5686A446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8" w:type="dxa"/>
            <w:gridSpan w:val="7"/>
          </w:tcPr>
          <w:p w14:paraId="0658E6DA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5B4C" w:rsidRPr="00B45B4C" w14:paraId="54A585EE" w14:textId="77777777" w:rsidTr="00B45B4C">
        <w:trPr>
          <w:cantSplit/>
        </w:trPr>
        <w:tc>
          <w:tcPr>
            <w:tcW w:w="3487" w:type="dxa"/>
          </w:tcPr>
          <w:p w14:paraId="6E97CF7F" w14:textId="77777777" w:rsidR="00B45B4C" w:rsidRPr="00B45B4C" w:rsidRDefault="00B45B4C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51003FFC" w14:textId="77777777" w:rsidR="00B45B4C" w:rsidRPr="00B45B4C" w:rsidRDefault="00B45B4C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1A38256" w14:textId="77777777" w:rsidR="00B45B4C" w:rsidRPr="00B45B4C" w:rsidRDefault="00B45B4C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8CBE446" w14:textId="77777777" w:rsidR="00B45B4C" w:rsidRPr="00B45B4C" w:rsidRDefault="00B45B4C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0132C3" w14:textId="77777777" w:rsidR="00B45B4C" w:rsidRPr="00B45B4C" w:rsidRDefault="00B45B4C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6053ACE" w14:textId="77777777" w:rsidR="00B45B4C" w:rsidRPr="00B45B4C" w:rsidRDefault="00B45B4C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1ADD41F" w14:textId="77777777" w:rsidR="00B45B4C" w:rsidRPr="00B45B4C" w:rsidRDefault="00B45B4C" w:rsidP="00BD04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4AF503A" w14:textId="77777777" w:rsidR="00B45B4C" w:rsidRPr="00B45B4C" w:rsidRDefault="00B45B4C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046" w:rsidRPr="00B45B4C" w14:paraId="6B6FE37A" w14:textId="77777777" w:rsidTr="00B45B4C">
        <w:trPr>
          <w:cantSplit/>
        </w:trPr>
        <w:tc>
          <w:tcPr>
            <w:tcW w:w="3487" w:type="dxa"/>
          </w:tcPr>
          <w:p w14:paraId="3795BCEA" w14:textId="0D1C827B" w:rsidR="00DF1046" w:rsidRPr="009C4598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59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18" w:type="dxa"/>
          </w:tcPr>
          <w:p w14:paraId="067D3F26" w14:textId="69327779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DEC4E34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D80D99D" w14:textId="7B873433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132922C5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C27A507" w14:textId="6D23F512" w:rsidR="00DF1046" w:rsidRPr="00DF1046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DF10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37" w:type="dxa"/>
          </w:tcPr>
          <w:p w14:paraId="07F2BFA2" w14:textId="77777777" w:rsidR="00DF1046" w:rsidRPr="00B45B4C" w:rsidRDefault="00DF1046" w:rsidP="00BD04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6AE6546" w14:textId="7B908A1A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F1046" w:rsidRPr="00B45B4C" w14:paraId="7E86C1B0" w14:textId="77777777" w:rsidTr="00B45B4C">
        <w:trPr>
          <w:cantSplit/>
        </w:trPr>
        <w:tc>
          <w:tcPr>
            <w:tcW w:w="3487" w:type="dxa"/>
          </w:tcPr>
          <w:p w14:paraId="6D0FE985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167E7DB8" w14:textId="501E42DC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DA9ACA0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150331E" w14:textId="19CEDF3D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3CC5DA31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D5070E8" w14:textId="48EA39DC" w:rsidR="00DF1046" w:rsidRPr="00DF1046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DF1046" w:rsidRPr="00DF10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37" w:type="dxa"/>
          </w:tcPr>
          <w:p w14:paraId="6208255C" w14:textId="77777777" w:rsidR="00DF1046" w:rsidRPr="00B45B4C" w:rsidRDefault="00DF1046" w:rsidP="00BD04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6D8E1349" w14:textId="032A799A" w:rsidR="00DF1046" w:rsidRPr="00B45B4C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DF1046" w:rsidRPr="00B45B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DF1046" w:rsidRPr="00B45B4C" w14:paraId="365F57A9" w14:textId="77777777" w:rsidTr="00B45B4C">
        <w:trPr>
          <w:cantSplit/>
        </w:trPr>
        <w:tc>
          <w:tcPr>
            <w:tcW w:w="3487" w:type="dxa"/>
          </w:tcPr>
          <w:p w14:paraId="6B510381" w14:textId="28F8FD7A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</w:tcPr>
          <w:p w14:paraId="1E005D15" w14:textId="33F7CCF6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EFFB3CB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02A118F7" w14:textId="113EF7AC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79476144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26B6DFC" w14:textId="637A023F" w:rsidR="00DF1046" w:rsidRPr="00DF1046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7" w:type="dxa"/>
          </w:tcPr>
          <w:p w14:paraId="2E6725E7" w14:textId="77777777" w:rsidR="00DF1046" w:rsidRPr="00B45B4C" w:rsidRDefault="00DF1046" w:rsidP="00BD04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625E217" w14:textId="446749A1" w:rsidR="00DF1046" w:rsidRPr="009C4598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F1046" w:rsidRPr="00B45B4C" w14:paraId="60FEB66C" w14:textId="77777777" w:rsidTr="00B45B4C">
        <w:trPr>
          <w:cantSplit/>
        </w:trPr>
        <w:tc>
          <w:tcPr>
            <w:tcW w:w="3487" w:type="dxa"/>
          </w:tcPr>
          <w:p w14:paraId="66455671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418" w:type="dxa"/>
          </w:tcPr>
          <w:p w14:paraId="0D121FEB" w14:textId="447EC771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B5F3F4F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600C715F" w14:textId="7E28F052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586621C7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12AA815" w14:textId="3D47D9C1" w:rsidR="00DF1046" w:rsidRPr="00DF1046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7" w:type="dxa"/>
          </w:tcPr>
          <w:p w14:paraId="3C7F10D6" w14:textId="77777777" w:rsidR="00DF1046" w:rsidRPr="00B45B4C" w:rsidRDefault="00DF1046" w:rsidP="00BD04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71B5A819" w14:textId="38BF3C67" w:rsidR="00DF1046" w:rsidRPr="00B45B4C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DF1046" w:rsidRPr="00BD047E" w14:paraId="380CD049" w14:textId="77777777" w:rsidTr="00B45B4C">
        <w:tc>
          <w:tcPr>
            <w:tcW w:w="3487" w:type="dxa"/>
          </w:tcPr>
          <w:p w14:paraId="393D446A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E7665DA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1F2E6A1D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8" w:type="dxa"/>
          </w:tcPr>
          <w:p w14:paraId="52A98F35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4DE7D8B1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270E27B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4FAD5CE7" w14:textId="77777777" w:rsidR="00DF1046" w:rsidRPr="00BD047E" w:rsidRDefault="00DF1046" w:rsidP="00BD04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48D1EA0D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1046" w:rsidRPr="00B45B4C" w14:paraId="21FFC5C6" w14:textId="77777777" w:rsidTr="00B45B4C">
        <w:tc>
          <w:tcPr>
            <w:tcW w:w="3487" w:type="dxa"/>
          </w:tcPr>
          <w:p w14:paraId="4329D2DA" w14:textId="195B915B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368ACC43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5CB02BB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583471FC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F05B745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954D364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63E90F2" w14:textId="77777777" w:rsidR="00DF1046" w:rsidRPr="00B45B4C" w:rsidRDefault="00DF1046" w:rsidP="00BD04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394B8A27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046" w:rsidRPr="00B45B4C" w14:paraId="0C0FEE7D" w14:textId="77777777" w:rsidTr="00B45B4C">
        <w:tc>
          <w:tcPr>
            <w:tcW w:w="3487" w:type="dxa"/>
          </w:tcPr>
          <w:p w14:paraId="124DB455" w14:textId="4882672D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</w:tcPr>
          <w:p w14:paraId="4A0BD0D5" w14:textId="724F6F96" w:rsidR="00DF1046" w:rsidRPr="00B45B4C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6" w:type="dxa"/>
          </w:tcPr>
          <w:p w14:paraId="42575ECF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2CDD0677" w14:textId="0578C811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364DBFD9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FC5BFA5" w14:textId="2D259BC8" w:rsidR="00DF1046" w:rsidRPr="00DF1046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F1046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7" w:type="dxa"/>
          </w:tcPr>
          <w:p w14:paraId="405618A6" w14:textId="77777777" w:rsidR="00DF1046" w:rsidRPr="00B45B4C" w:rsidRDefault="00DF1046" w:rsidP="00BD04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1FC6DDF" w14:textId="49E54AEA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F1046" w:rsidRPr="00BD047E" w14:paraId="57F058CE" w14:textId="77777777" w:rsidTr="00B45B4C">
        <w:tc>
          <w:tcPr>
            <w:tcW w:w="3487" w:type="dxa"/>
          </w:tcPr>
          <w:p w14:paraId="48D576FC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04284FA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52F44615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031769D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04A0167E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C8B8EC2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60F0660D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0187F5E1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1046" w:rsidRPr="00B45B4C" w14:paraId="22ABF2EB" w14:textId="77777777" w:rsidTr="00B45B4C">
        <w:tc>
          <w:tcPr>
            <w:tcW w:w="3487" w:type="dxa"/>
          </w:tcPr>
          <w:p w14:paraId="02316002" w14:textId="3EB51F43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8" w:type="dxa"/>
          </w:tcPr>
          <w:p w14:paraId="3B3CCC7F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67DFE94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A9C4776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86E4F95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AEFFF89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42B2701" w14:textId="77777777" w:rsidR="00DF1046" w:rsidRPr="00B45B4C" w:rsidRDefault="00DF1046" w:rsidP="00BD04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56840B22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046" w:rsidRPr="00B45B4C" w14:paraId="16E290B0" w14:textId="77777777" w:rsidTr="00B45B4C">
        <w:tc>
          <w:tcPr>
            <w:tcW w:w="3487" w:type="dxa"/>
          </w:tcPr>
          <w:p w14:paraId="3992D380" w14:textId="100FB4EF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</w:tcPr>
          <w:p w14:paraId="50C89CD5" w14:textId="2A4EC383" w:rsidR="00DF1046" w:rsidRPr="00B45B4C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F1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76" w:type="dxa"/>
          </w:tcPr>
          <w:p w14:paraId="3B356E39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0BD24831" w14:textId="48739204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1D283E38" w14:textId="77777777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BE7A996" w14:textId="1DBE93E7" w:rsidR="00DF1046" w:rsidRPr="00B45B4C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F1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37" w:type="dxa"/>
          </w:tcPr>
          <w:p w14:paraId="71619EA7" w14:textId="77777777" w:rsidR="00DF1046" w:rsidRPr="00B45B4C" w:rsidRDefault="00DF1046" w:rsidP="00BD04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9107197" w14:textId="0C443408" w:rsidR="00DF1046" w:rsidRPr="00B45B4C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F1046" w:rsidRPr="00F205C4" w14:paraId="2B5C1914" w14:textId="77777777" w:rsidTr="00B45B4C">
        <w:tc>
          <w:tcPr>
            <w:tcW w:w="3487" w:type="dxa"/>
          </w:tcPr>
          <w:p w14:paraId="722F20E5" w14:textId="77777777" w:rsidR="00DF1046" w:rsidRPr="00F205C4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14:paraId="150DF538" w14:textId="77777777" w:rsidR="00DF1046" w:rsidRPr="00F205C4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 w:right="1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3851AEB" w14:textId="77777777" w:rsidR="00DF1046" w:rsidRPr="00F205C4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34667E57" w14:textId="77777777" w:rsidR="00DF1046" w:rsidRPr="00F205C4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B09A8B2" w14:textId="77777777" w:rsidR="00DF1046" w:rsidRPr="00F205C4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1C998D62" w14:textId="77777777" w:rsidR="00DF1046" w:rsidRPr="00F205C4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9D19E7A" w14:textId="77777777" w:rsidR="00DF1046" w:rsidRPr="00F205C4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9B978CD" w14:textId="77777777" w:rsidR="00DF1046" w:rsidRPr="00F205C4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1627" w:rsidRPr="00F205C4" w14:paraId="4A014E35" w14:textId="77777777" w:rsidTr="00B45B4C">
        <w:tc>
          <w:tcPr>
            <w:tcW w:w="3487" w:type="dxa"/>
          </w:tcPr>
          <w:p w14:paraId="073AEE7C" w14:textId="77777777" w:rsidR="00DA1627" w:rsidRPr="00DA1627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</w:t>
            </w:r>
          </w:p>
        </w:tc>
        <w:tc>
          <w:tcPr>
            <w:tcW w:w="1418" w:type="dxa"/>
          </w:tcPr>
          <w:p w14:paraId="7ADBB2D5" w14:textId="7D857957" w:rsidR="00DA1627" w:rsidRPr="00F64F6E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 w:right="1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A16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6" w:type="dxa"/>
          </w:tcPr>
          <w:p w14:paraId="59688086" w14:textId="77777777" w:rsidR="00DA1627" w:rsidRPr="00F205C4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 w:right="1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19178B4B" w14:textId="6506281F" w:rsidR="00DA1627" w:rsidRPr="00F205C4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A1627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276" w:type="dxa"/>
          </w:tcPr>
          <w:p w14:paraId="37478454" w14:textId="77777777" w:rsidR="00DA1627" w:rsidRPr="00F205C4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4DAC5A50" w14:textId="30AAB66D" w:rsidR="00DA1627" w:rsidRPr="00F205C4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A16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37" w:type="dxa"/>
          </w:tcPr>
          <w:p w14:paraId="68119A0F" w14:textId="77777777" w:rsidR="00DA1627" w:rsidRPr="00F205C4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65019FA" w14:textId="42DE68CC" w:rsidR="00DA1627" w:rsidRPr="00F205C4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A1627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</w:tr>
      <w:tr w:rsidR="00DA1627" w:rsidRPr="00F205C4" w14:paraId="0B6F4F8C" w14:textId="77777777" w:rsidTr="00B45B4C">
        <w:tc>
          <w:tcPr>
            <w:tcW w:w="3487" w:type="dxa"/>
          </w:tcPr>
          <w:p w14:paraId="2F221E8C" w14:textId="77777777" w:rsidR="00DA1627" w:rsidRPr="00DA1627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FAABCA" w14:textId="515DBBC4" w:rsidR="00DA1627" w:rsidRPr="00F205C4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5" w:firstLine="34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76" w:type="dxa"/>
          </w:tcPr>
          <w:p w14:paraId="0D9D3070" w14:textId="77777777" w:rsidR="00DA1627" w:rsidRPr="00F205C4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5"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6257FA2C" w14:textId="3BBFC943" w:rsidR="00DA1627" w:rsidRPr="00F205C4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6" w:type="dxa"/>
          </w:tcPr>
          <w:p w14:paraId="642560BE" w14:textId="77777777" w:rsidR="00DA1627" w:rsidRPr="00F205C4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8FD5568" w14:textId="5856E19B" w:rsidR="00DA1627" w:rsidRPr="00F205C4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37" w:type="dxa"/>
          </w:tcPr>
          <w:p w14:paraId="79C23E56" w14:textId="77777777" w:rsidR="00DA1627" w:rsidRPr="00F205C4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BDE54FE" w14:textId="4CD24270" w:rsidR="00DA1627" w:rsidRPr="00F205C4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DA1627" w:rsidRPr="00F205C4" w14:paraId="133D261C" w14:textId="77777777" w:rsidTr="00B45B4C">
        <w:tc>
          <w:tcPr>
            <w:tcW w:w="3487" w:type="dxa"/>
          </w:tcPr>
          <w:p w14:paraId="484B54F9" w14:textId="77777777" w:rsidR="00DA1627" w:rsidRPr="00DA1627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1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D07A742" w14:textId="7301644B" w:rsidR="00DA1627" w:rsidRPr="00F205C4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A1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6" w:type="dxa"/>
          </w:tcPr>
          <w:p w14:paraId="79A8376F" w14:textId="77777777" w:rsidR="00DA1627" w:rsidRPr="00F205C4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4563A0D3" w14:textId="34EBE8C6" w:rsidR="00DA1627" w:rsidRPr="00F205C4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A1627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6" w:type="dxa"/>
          </w:tcPr>
          <w:p w14:paraId="1A1D901A" w14:textId="77777777" w:rsidR="00DA1627" w:rsidRPr="00F205C4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7B2DF9ED" w14:textId="79088FFD" w:rsidR="00DA1627" w:rsidRPr="00F205C4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A1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37" w:type="dxa"/>
          </w:tcPr>
          <w:p w14:paraId="2DD9FA0D" w14:textId="77777777" w:rsidR="00DA1627" w:rsidRPr="00F205C4" w:rsidRDefault="00DA1627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E5A8F6E" w14:textId="18EA2F98" w:rsidR="00DA1627" w:rsidRPr="00F205C4" w:rsidRDefault="00ED3AB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A1627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</w:tbl>
    <w:p w14:paraId="48ABF790" w14:textId="77777777" w:rsidR="002516F9" w:rsidRPr="00BD047E" w:rsidRDefault="002516F9" w:rsidP="00154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04B8B75" w14:textId="26E872BD" w:rsidR="00154B96" w:rsidRPr="00F205C4" w:rsidRDefault="00154B96" w:rsidP="00154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31</w:t>
      </w:r>
      <w:r w:rsidR="005B651E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D31C1B9" w14:textId="77777777" w:rsidR="008803CB" w:rsidRPr="00BD047E" w:rsidRDefault="008803CB" w:rsidP="00154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8803CB" w:rsidRPr="00F205C4" w14:paraId="4F43E908" w14:textId="77777777" w:rsidTr="00A67DD5">
        <w:trPr>
          <w:tblHeader/>
        </w:trPr>
        <w:tc>
          <w:tcPr>
            <w:tcW w:w="2011" w:type="pct"/>
          </w:tcPr>
          <w:p w14:paraId="38E1B538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45F1E51C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BEF2CC0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194A9D3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07A" w:rsidRPr="00F205C4" w14:paraId="6BFC0C91" w14:textId="77777777" w:rsidTr="00A67DD5">
        <w:trPr>
          <w:tblHeader/>
        </w:trPr>
        <w:tc>
          <w:tcPr>
            <w:tcW w:w="2011" w:type="pct"/>
          </w:tcPr>
          <w:p w14:paraId="7B4FA887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3A012DF7" w14:textId="159A5315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5A4D3E5C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605E4342" w14:textId="1BCB855F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1B47342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A7F18B" w14:textId="458E37C2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6EA184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DB1E070" w14:textId="57F5F0B5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D507A" w:rsidRPr="00F205C4" w14:paraId="7749BB68" w14:textId="77777777" w:rsidTr="00A67DD5">
        <w:trPr>
          <w:tblHeader/>
        </w:trPr>
        <w:tc>
          <w:tcPr>
            <w:tcW w:w="2011" w:type="pct"/>
          </w:tcPr>
          <w:p w14:paraId="3F7AF56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6B24A137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07A" w:rsidRPr="00F205C4" w14:paraId="270C3FC8" w14:textId="77777777" w:rsidTr="00A67DD5">
        <w:tc>
          <w:tcPr>
            <w:tcW w:w="2011" w:type="pct"/>
          </w:tcPr>
          <w:p w14:paraId="62A76B82" w14:textId="44E7B270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9E7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989" w:type="pct"/>
            <w:gridSpan w:val="7"/>
          </w:tcPr>
          <w:p w14:paraId="4BD4354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F1046" w:rsidRPr="00F205C4" w14:paraId="75A8131B" w14:textId="77777777" w:rsidTr="00A67DD5">
        <w:tc>
          <w:tcPr>
            <w:tcW w:w="2011" w:type="pct"/>
          </w:tcPr>
          <w:p w14:paraId="1BF7997A" w14:textId="77777777" w:rsidR="00DF1046" w:rsidRPr="00F205C4" w:rsidRDefault="00DF1046" w:rsidP="00DF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04C78B2E" w14:textId="1A9FA302" w:rsidR="00DF1046" w:rsidRPr="00F205C4" w:rsidRDefault="00DF1046" w:rsidP="00D7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6331D7A" w14:textId="77777777" w:rsidR="00DF1046" w:rsidRPr="00F205C4" w:rsidRDefault="00DF1046" w:rsidP="00DF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21FED340" w14:textId="77777777" w:rsidR="00DF1046" w:rsidRPr="00F205C4" w:rsidRDefault="00DF1046" w:rsidP="00D7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47FAF087" w14:textId="77777777" w:rsidR="00DF1046" w:rsidRPr="00F205C4" w:rsidRDefault="00DF1046" w:rsidP="00DF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00EA4051" w14:textId="27391C44" w:rsidR="00DF1046" w:rsidRPr="00F205C4" w:rsidRDefault="00ED3ABA" w:rsidP="00DF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F1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29" w:type="pct"/>
          </w:tcPr>
          <w:p w14:paraId="35B20BAA" w14:textId="77777777" w:rsidR="00DF1046" w:rsidRPr="00F205C4" w:rsidRDefault="00DF1046" w:rsidP="00DF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A7640FE" w14:textId="4350B976" w:rsidR="00DF1046" w:rsidRPr="00F205C4" w:rsidRDefault="00ED3ABA" w:rsidP="00DF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F1046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DF1046" w:rsidRPr="00BD047E" w14:paraId="0CFAFDB4" w14:textId="77777777" w:rsidTr="00A67DD5">
        <w:tc>
          <w:tcPr>
            <w:tcW w:w="2011" w:type="pct"/>
          </w:tcPr>
          <w:p w14:paraId="4BF1F3E9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2" w:type="pct"/>
          </w:tcPr>
          <w:p w14:paraId="1C270A4A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20C267CA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5D147EFB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765851C6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35461D07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5DD4785F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B1AC4C1" w14:textId="77777777" w:rsidR="00DF1046" w:rsidRPr="00BD047E" w:rsidRDefault="00DF1046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B38" w:rsidRPr="00F205C4" w14:paraId="127D3097" w14:textId="77777777" w:rsidTr="00A67DD5">
        <w:tc>
          <w:tcPr>
            <w:tcW w:w="2011" w:type="pct"/>
          </w:tcPr>
          <w:p w14:paraId="13E390D9" w14:textId="33CAAED9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เงินลงทุนในบริษัทย่อย (</w:t>
            </w:r>
            <w:r w:rsidRPr="009A14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C389FFD" w14:textId="34927D4E" w:rsidR="008A6B38" w:rsidRPr="00F205C4" w:rsidRDefault="008A6B38" w:rsidP="00D7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435E6781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17B59B5A" w14:textId="77777777" w:rsidR="008A6B38" w:rsidRPr="00F205C4" w:rsidRDefault="008A6B38" w:rsidP="00D7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D159D38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13D38CC" w14:textId="466A5407" w:rsidR="008A6B38" w:rsidRPr="006B309F" w:rsidRDefault="00ED3ABA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="006B30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29" w:type="pct"/>
          </w:tcPr>
          <w:p w14:paraId="14B8C094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EC0B8C6" w14:textId="78684EC9" w:rsidR="008A6B38" w:rsidRPr="00F205C4" w:rsidRDefault="00ED3ABA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="008A6B38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8A6B38" w:rsidRPr="00F205C4" w14:paraId="2EE4B61A" w14:textId="77777777" w:rsidTr="00A67DD5">
        <w:tc>
          <w:tcPr>
            <w:tcW w:w="2011" w:type="pct"/>
          </w:tcPr>
          <w:p w14:paraId="67BDCE38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779D317A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64800E2E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FACD41A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451B7AC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E000D3E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308A923" w14:textId="77777777" w:rsidR="008A6B38" w:rsidRPr="00F205C4" w:rsidRDefault="008A6B38" w:rsidP="008A6B3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E4D8498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B38" w:rsidRPr="00F205C4" w14:paraId="1620989F" w14:textId="77777777" w:rsidTr="00A67DD5">
        <w:tc>
          <w:tcPr>
            <w:tcW w:w="2011" w:type="pct"/>
          </w:tcPr>
          <w:p w14:paraId="64CCC5C2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1ECB8A6E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18A6778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35B02157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0FBC9AB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67479DE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73FDD6" w14:textId="77777777" w:rsidR="008A6B38" w:rsidRPr="00F205C4" w:rsidRDefault="008A6B38" w:rsidP="008A6B3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5DDB975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B38" w:rsidRPr="00F205C4" w14:paraId="346E740C" w14:textId="77777777" w:rsidTr="00A67DD5">
        <w:tc>
          <w:tcPr>
            <w:tcW w:w="2011" w:type="pct"/>
          </w:tcPr>
          <w:p w14:paraId="1159C0F6" w14:textId="212E170C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="00A328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อื่น</w:t>
            </w:r>
          </w:p>
        </w:tc>
        <w:tc>
          <w:tcPr>
            <w:tcW w:w="652" w:type="pct"/>
          </w:tcPr>
          <w:p w14:paraId="3B4C4B13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8E8EA18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A69A4E4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1E77034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6C86FA2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26F4D2D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2F0A173" w14:textId="77777777" w:rsidR="008A6B38" w:rsidRPr="00F205C4" w:rsidRDefault="008A6B38" w:rsidP="008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09F" w:rsidRPr="00F205C4" w14:paraId="286C43C0" w14:textId="77777777" w:rsidTr="00AA3753">
        <w:tc>
          <w:tcPr>
            <w:tcW w:w="2011" w:type="pct"/>
          </w:tcPr>
          <w:p w14:paraId="0C66BDD7" w14:textId="77777777" w:rsidR="006B309F" w:rsidRPr="00F205C4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5C8D8D89" w14:textId="7B6A0E7F" w:rsidR="006B309F" w:rsidRPr="00F205C4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D7BB5F5" w14:textId="77777777" w:rsidR="006B309F" w:rsidRPr="00F205C4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4E005524" w14:textId="2A48481A" w:rsidR="006B309F" w:rsidRPr="00F205C4" w:rsidRDefault="006B309F" w:rsidP="00FF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DCF1772" w14:textId="77777777" w:rsidR="006B309F" w:rsidRPr="00F205C4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0CC37AA9" w14:textId="43754E10" w:rsidR="006B309F" w:rsidRPr="00F205C4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42455DD1" w14:textId="77777777" w:rsidR="006B309F" w:rsidRPr="00F205C4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A2CEC25" w14:textId="6D77710A" w:rsidR="006B309F" w:rsidRPr="00F205C4" w:rsidRDefault="00ED3ABA" w:rsidP="00FF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B337E9" w:rsidRPr="00F205C4" w14:paraId="1CF06B2C" w14:textId="77777777" w:rsidTr="00AA3753">
        <w:tc>
          <w:tcPr>
            <w:tcW w:w="2011" w:type="pct"/>
          </w:tcPr>
          <w:p w14:paraId="1750AE38" w14:textId="77777777" w:rsidR="00B337E9" w:rsidRPr="0044325B" w:rsidRDefault="00B337E9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0D384E46" w14:textId="77777777" w:rsidR="00B337E9" w:rsidRPr="0044325B" w:rsidRDefault="00B337E9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441F822F" w14:textId="77777777" w:rsidR="00B337E9" w:rsidRPr="0044325B" w:rsidRDefault="00B337E9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07D22C1B" w14:textId="77777777" w:rsidR="00B337E9" w:rsidRPr="0044325B" w:rsidRDefault="00B337E9" w:rsidP="00FF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24F2B1EC" w14:textId="77777777" w:rsidR="00B337E9" w:rsidRPr="0044325B" w:rsidRDefault="00B337E9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DA0615C" w14:textId="77777777" w:rsidR="00B337E9" w:rsidRPr="0044325B" w:rsidRDefault="00B337E9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" w:type="pct"/>
          </w:tcPr>
          <w:p w14:paraId="5CC3C9DB" w14:textId="77777777" w:rsidR="00B337E9" w:rsidRPr="0044325B" w:rsidRDefault="00B337E9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5E23C2AE" w14:textId="77777777" w:rsidR="00B337E9" w:rsidRPr="0044325B" w:rsidRDefault="00B337E9" w:rsidP="00FF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5493916" w14:textId="65EC15E0" w:rsidR="006D507A" w:rsidRPr="00F67CA6" w:rsidRDefault="006D5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0"/>
        <w:gridCol w:w="977"/>
        <w:gridCol w:w="234"/>
        <w:gridCol w:w="1015"/>
        <w:gridCol w:w="236"/>
        <w:gridCol w:w="1012"/>
        <w:gridCol w:w="235"/>
        <w:gridCol w:w="923"/>
        <w:gridCol w:w="235"/>
        <w:gridCol w:w="936"/>
        <w:gridCol w:w="235"/>
        <w:gridCol w:w="1015"/>
      </w:tblGrid>
      <w:tr w:rsidR="006B309F" w:rsidRPr="009777AF" w14:paraId="06BC764F" w14:textId="77777777" w:rsidTr="00F67CA6">
        <w:trPr>
          <w:tblHeader/>
        </w:trPr>
        <w:tc>
          <w:tcPr>
            <w:tcW w:w="2100" w:type="dxa"/>
            <w:vAlign w:val="bottom"/>
          </w:tcPr>
          <w:p w14:paraId="62DC83F8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6" w:type="dxa"/>
            <w:gridSpan w:val="3"/>
            <w:vAlign w:val="bottom"/>
          </w:tcPr>
          <w:p w14:paraId="40BFB708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DD8400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91" w:type="dxa"/>
            <w:gridSpan w:val="7"/>
            <w:vAlign w:val="bottom"/>
          </w:tcPr>
          <w:p w14:paraId="6E1DC286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09F" w:rsidRPr="009777AF" w14:paraId="61284BAD" w14:textId="77777777" w:rsidTr="00F67CA6">
        <w:trPr>
          <w:tblHeader/>
        </w:trPr>
        <w:tc>
          <w:tcPr>
            <w:tcW w:w="2100" w:type="dxa"/>
            <w:shd w:val="clear" w:color="auto" w:fill="auto"/>
            <w:vAlign w:val="bottom"/>
          </w:tcPr>
          <w:p w14:paraId="07137045" w14:textId="77777777" w:rsidR="006B309F" w:rsidRPr="006C7DD3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7" w:type="dxa"/>
            <w:vAlign w:val="bottom"/>
          </w:tcPr>
          <w:p w14:paraId="0FC6CA0E" w14:textId="2994DF20" w:rsidR="006B309F" w:rsidRPr="006C7DD3" w:rsidRDefault="00ED3ABA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309F" w:rsidRPr="006C7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309F"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8423D65" w14:textId="77777777" w:rsidR="006B309F" w:rsidRPr="006C7DD3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03A4262" w14:textId="7D4C9D41" w:rsidR="006B309F" w:rsidRPr="006C7DD3" w:rsidRDefault="00ED3ABA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309F" w:rsidRPr="006C7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309F"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6115249" w14:textId="77777777" w:rsidR="006B309F" w:rsidRPr="006C7DD3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18EAC8F" w14:textId="660BB791" w:rsidR="006B309F" w:rsidRPr="006C7DD3" w:rsidRDefault="00ED3ABA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309F" w:rsidRPr="006C7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309F"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097EE3B6" w14:textId="77777777" w:rsidR="006B309F" w:rsidRPr="006C7DD3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63F27709" w14:textId="77777777" w:rsidR="006B309F" w:rsidRPr="006C7DD3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7CD7DC4" w14:textId="77777777" w:rsidR="006B309F" w:rsidRPr="006C7DD3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15EBED0" w14:textId="77777777" w:rsidR="006B309F" w:rsidRPr="006C7DD3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ACB2002" w14:textId="77777777" w:rsidR="006B309F" w:rsidRPr="006C7DD3" w:rsidRDefault="006B309F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D97BC87" w14:textId="680A0035" w:rsidR="006B309F" w:rsidRPr="006C7DD3" w:rsidRDefault="00ED3ABA" w:rsidP="006B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309F" w:rsidRPr="006C7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309F"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B309F" w:rsidRPr="009777AF" w14:paraId="1854E67F" w14:textId="77777777" w:rsidTr="00F67CA6">
        <w:trPr>
          <w:tblHeader/>
        </w:trPr>
        <w:tc>
          <w:tcPr>
            <w:tcW w:w="2100" w:type="dxa"/>
            <w:vAlign w:val="bottom"/>
          </w:tcPr>
          <w:p w14:paraId="61EC145F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ระยะยาว</w:t>
            </w:r>
          </w:p>
        </w:tc>
        <w:tc>
          <w:tcPr>
            <w:tcW w:w="977" w:type="dxa"/>
            <w:vAlign w:val="bottom"/>
          </w:tcPr>
          <w:p w14:paraId="38D66943" w14:textId="2E55CACF" w:rsidR="006B309F" w:rsidRPr="006C7DD3" w:rsidRDefault="00ED3ABA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149106A2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AB83FC8" w14:textId="66E718B9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2973A7B6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4F5B29B" w14:textId="500F8E4A" w:rsidR="006B309F" w:rsidRPr="006C7DD3" w:rsidRDefault="00ED3ABA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70D1B4B4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80E59C6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1996C87D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89628CB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3A7D53A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8ABF7FA" w14:textId="490BC9F3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B309F" w:rsidRPr="009777AF" w14:paraId="68643ADD" w14:textId="77777777" w:rsidTr="00F67CA6">
        <w:trPr>
          <w:tblHeader/>
        </w:trPr>
        <w:tc>
          <w:tcPr>
            <w:tcW w:w="2100" w:type="dxa"/>
          </w:tcPr>
          <w:p w14:paraId="0C1B6437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6" w:type="dxa"/>
            <w:gridSpan w:val="3"/>
          </w:tcPr>
          <w:p w14:paraId="11E04FCD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5621954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1" w:type="dxa"/>
            <w:gridSpan w:val="7"/>
          </w:tcPr>
          <w:p w14:paraId="7F728BA5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C7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B309F" w:rsidRPr="009777AF" w14:paraId="12FE94A9" w14:textId="77777777" w:rsidTr="00F67CA6">
        <w:tc>
          <w:tcPr>
            <w:tcW w:w="2100" w:type="dxa"/>
          </w:tcPr>
          <w:p w14:paraId="68332F49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7" w:type="dxa"/>
          </w:tcPr>
          <w:p w14:paraId="0EA9FF28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2AAE49C5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B50D2CB" w14:textId="5117B806" w:rsidR="006B309F" w:rsidRPr="006C7DD3" w:rsidRDefault="00ED3ABA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B309F" w:rsidRPr="006C7DD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6B3B9D8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7ED764D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0BE031DB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32E555C8" w14:textId="2EBFF831" w:rsidR="006B309F" w:rsidRPr="006C7DD3" w:rsidRDefault="00ED312B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6B30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318AE7A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4EA497A" w14:textId="2AFA7C0E" w:rsidR="006B309F" w:rsidRPr="006C7DD3" w:rsidRDefault="00ED312B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</w:p>
        </w:tc>
        <w:tc>
          <w:tcPr>
            <w:tcW w:w="235" w:type="dxa"/>
          </w:tcPr>
          <w:p w14:paraId="2B1187EA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5A97F77E" w14:textId="6919E6F1" w:rsidR="006B309F" w:rsidRPr="006C7DD3" w:rsidRDefault="00ED3ABA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30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B309F" w:rsidRPr="009777AF" w14:paraId="45080D23" w14:textId="77777777" w:rsidTr="00F67CA6">
        <w:tc>
          <w:tcPr>
            <w:tcW w:w="2100" w:type="dxa"/>
          </w:tcPr>
          <w:p w14:paraId="4B99E2D9" w14:textId="7E166448" w:rsidR="006B309F" w:rsidRPr="00F67CA6" w:rsidRDefault="004C73EA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</w:tcPr>
          <w:p w14:paraId="69A0754C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BC0D5FA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3FDDAAD7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EFDDD6" w14:textId="77777777" w:rsidR="006B309F" w:rsidRPr="006C7DD3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E1E2B84" w14:textId="77777777" w:rsidR="006B309F" w:rsidRPr="002A407D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07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76783972" w14:textId="77777777" w:rsidR="006B309F" w:rsidRPr="002A407D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7D40CA17" w14:textId="77777777" w:rsidR="006B309F" w:rsidRPr="002A407D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995C1FA" w14:textId="77777777" w:rsidR="006B309F" w:rsidRPr="002A407D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13F63C5" w14:textId="77777777" w:rsidR="006B309F" w:rsidRPr="002A407D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7E34F23" w14:textId="77777777" w:rsidR="006B309F" w:rsidRPr="002A407D" w:rsidRDefault="006B309F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65FD200" w14:textId="04282027" w:rsidR="006B309F" w:rsidRPr="002A407D" w:rsidRDefault="00ED3ABA" w:rsidP="0061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6B3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2D1023D1" w14:textId="77777777" w:rsidR="006B309F" w:rsidRPr="00F67CA6" w:rsidRDefault="006B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3C6505D" w14:textId="40E611E4" w:rsidR="0098085C" w:rsidRPr="00F205C4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</w:t>
      </w:r>
    </w:p>
    <w:p w14:paraId="1A05EFCE" w14:textId="77777777" w:rsidR="0098085C" w:rsidRPr="00F67CA6" w:rsidRDefault="0098085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CD7A97" w14:textId="51B1CA30" w:rsidR="0098085C" w:rsidRPr="00F205C4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31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กลุ่มบริษัทมีสัญญาที่สำคัญกับบุคคลหรือกิจการที่เกี่ยวข้องกันดังนี้</w:t>
      </w:r>
    </w:p>
    <w:p w14:paraId="419754F8" w14:textId="41BE42AA" w:rsidR="0079557E" w:rsidRPr="00F67CA6" w:rsidRDefault="0079557E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5A394E5" w14:textId="77777777" w:rsidR="0098085C" w:rsidRPr="00F205C4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4F93F71F" w14:textId="77777777" w:rsidR="0098085C" w:rsidRPr="00F67CA6" w:rsidRDefault="0098085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A7C499C" w14:textId="0ACEAB08" w:rsidR="00272AEF" w:rsidRPr="00F205C4" w:rsidRDefault="00272AEF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0DF5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="00CA4A86" w:rsidRPr="00DF0DF5">
        <w:rPr>
          <w:rFonts w:asciiTheme="majorBidi" w:hAnsiTheme="majorBidi" w:cstheme="majorBidi" w:hint="cs"/>
          <w:spacing w:val="-2"/>
          <w:sz w:val="30"/>
          <w:szCs w:val="30"/>
          <w:cs/>
        </w:rPr>
        <w:t>แห่ง</w:t>
      </w:r>
      <w:r w:rsidR="00F83C9A" w:rsidRPr="00DF0DF5">
        <w:rPr>
          <w:rFonts w:asciiTheme="majorBidi" w:hAnsiTheme="majorBidi" w:cstheme="majorBidi" w:hint="cs"/>
          <w:spacing w:val="-2"/>
          <w:sz w:val="30"/>
          <w:szCs w:val="30"/>
          <w:cs/>
        </w:rPr>
        <w:t>หนึ่ง</w:t>
      </w:r>
      <w:r w:rsidR="00301EF2" w:rsidRPr="00DF0DF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0DF5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สัญญาดังกล่าวมีระยะเวลา</w:t>
      </w:r>
      <w:r w:rsidR="00421436" w:rsidRPr="00DF0DF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D3ABA" w:rsidRPr="00ED3ABA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421436" w:rsidRPr="00DF0DF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และจะมีผลสิ้นสุดในเดือนธันวาคม</w:t>
      </w:r>
      <w:r w:rsidR="00421436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2564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ทั้งนี้ หลังจากวันสิ้นสุดสัญญาจะมีการต่ออายุสัญญาอัตโนมัติไปคราวละหนึ่งปี จนกว่าคู่สัญญาฝ่ายหนึ่งฝ่ายใดยกเลิกสัญญา</w:t>
      </w:r>
    </w:p>
    <w:p w14:paraId="75D8129B" w14:textId="77777777" w:rsidR="00DA1627" w:rsidRPr="00F67CA6" w:rsidRDefault="00DA162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E98FCBB" w14:textId="37BD57A4" w:rsidR="005B481E" w:rsidRPr="00F205C4" w:rsidRDefault="005B481E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0E2467F4" w14:textId="4C9B7121" w:rsidR="005B481E" w:rsidRPr="00F67CA6" w:rsidRDefault="005B481E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19DCD2F" w14:textId="27FFAD8C" w:rsidR="00DA1627" w:rsidRDefault="00272AEF" w:rsidP="00DA162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="00ED3ABA" w:rsidRPr="00ED3ABA">
        <w:rPr>
          <w:rFonts w:asciiTheme="majorBidi" w:hAnsiTheme="majorBidi" w:cstheme="majorBidi"/>
          <w:sz w:val="30"/>
          <w:szCs w:val="30"/>
        </w:rPr>
        <w:t>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ปี และจะมีผลสิ้นสุดในเดือนกันยายน</w:t>
      </w:r>
      <w:r w:rsidR="00421436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2564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="00ED3ABA" w:rsidRPr="00ED3ABA">
        <w:rPr>
          <w:rFonts w:asciiTheme="majorBidi" w:hAnsiTheme="majorBidi" w:cstheme="majorBidi"/>
          <w:sz w:val="30"/>
          <w:szCs w:val="30"/>
        </w:rPr>
        <w:t>30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ก่อนวันสิ้นสุดสัญญา</w:t>
      </w:r>
    </w:p>
    <w:p w14:paraId="4CC660C4" w14:textId="0A16E9E2" w:rsidR="00C36125" w:rsidRPr="00DA1627" w:rsidRDefault="00C36125" w:rsidP="00DA162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0E3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lastRenderedPageBreak/>
        <w:t>สัญญากู้เงินยืม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ระยะยาว</w:t>
      </w:r>
    </w:p>
    <w:p w14:paraId="717B2361" w14:textId="77777777" w:rsidR="00C36125" w:rsidRPr="00CA4A86" w:rsidRDefault="00C36125" w:rsidP="00C36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1C093AD3" w14:textId="04213AB5" w:rsidR="00C36125" w:rsidRDefault="00C36125" w:rsidP="00C36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3466C">
        <w:rPr>
          <w:rFonts w:asciiTheme="majorBidi" w:hAnsiTheme="majorBidi" w:cstheme="majorBidi"/>
          <w:sz w:val="30"/>
          <w:szCs w:val="30"/>
          <w:cs/>
        </w:rPr>
        <w:t>สัญญา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BB0E3D">
        <w:rPr>
          <w:rFonts w:asciiTheme="majorBidi" w:hAnsiTheme="majorBidi" w:cs="Angsana New" w:hint="cs"/>
          <w:sz w:val="30"/>
          <w:szCs w:val="30"/>
          <w:cs/>
        </w:rPr>
        <w:t>กู้ยืมเงินระยะ</w:t>
      </w:r>
      <w:r>
        <w:rPr>
          <w:rFonts w:asciiTheme="majorBidi" w:hAnsiTheme="majorBidi" w:cs="Angsana New" w:hint="cs"/>
          <w:sz w:val="30"/>
          <w:szCs w:val="30"/>
          <w:cs/>
        </w:rPr>
        <w:t>ยาว</w:t>
      </w:r>
      <w:r w:rsidRPr="0033466C">
        <w:rPr>
          <w:rFonts w:asciiTheme="majorBidi" w:hAnsiTheme="majorBidi" w:cstheme="majorBidi"/>
          <w:sz w:val="30"/>
          <w:szCs w:val="30"/>
          <w:cs/>
        </w:rPr>
        <w:t>กับบริษัทย่อยแห่งหนึ่ง</w:t>
      </w:r>
      <w:r w:rsidRPr="00BB0E3D">
        <w:rPr>
          <w:rFonts w:asciiTheme="majorBidi" w:hAnsiTheme="majorBidi" w:cs="Angsana New" w:hint="cs"/>
          <w:sz w:val="30"/>
          <w:szCs w:val="30"/>
          <w:cs/>
        </w:rPr>
        <w:t>ชนิดไม่มีหลักประกัน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โดยมีวงเงินให้</w:t>
      </w:r>
      <w:r w:rsidRPr="00EB065A">
        <w:rPr>
          <w:rFonts w:asciiTheme="majorBidi" w:hAnsiTheme="majorBidi" w:cs="Angsana New" w:hint="cs"/>
          <w:sz w:val="30"/>
          <w:szCs w:val="30"/>
          <w:cs/>
        </w:rPr>
        <w:t>กู้ยืม</w:t>
      </w:r>
      <w:r>
        <w:rPr>
          <w:rFonts w:asciiTheme="majorBidi" w:hAnsiTheme="majorBidi" w:cs="Angsana New" w:hint="cs"/>
          <w:sz w:val="30"/>
          <w:szCs w:val="30"/>
          <w:cs/>
        </w:rPr>
        <w:t>เป็นจำนวน</w:t>
      </w:r>
      <w:r w:rsidR="002B553A">
        <w:rPr>
          <w:rFonts w:asciiTheme="majorBidi" w:hAnsiTheme="majorBidi" w:cs="Angsana New"/>
          <w:sz w:val="30"/>
          <w:szCs w:val="30"/>
        </w:rPr>
        <w:br/>
      </w:r>
      <w:r w:rsidR="00ED3ABA" w:rsidRPr="00ED3ABA">
        <w:rPr>
          <w:rFonts w:asciiTheme="majorBidi" w:hAnsiTheme="majorBidi" w:cs="Angsana New"/>
          <w:sz w:val="30"/>
          <w:szCs w:val="30"/>
        </w:rPr>
        <w:t>35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065A">
        <w:rPr>
          <w:rFonts w:asciiTheme="majorBidi" w:hAnsiTheme="majorBidi" w:cs="Angsana New" w:hint="cs"/>
          <w:sz w:val="30"/>
          <w:szCs w:val="30"/>
          <w:cs/>
        </w:rPr>
        <w:t>เงิน</w:t>
      </w:r>
      <w:r>
        <w:rPr>
          <w:rFonts w:asciiTheme="majorBidi" w:hAnsiTheme="majorBidi" w:cs="Angsana New" w:hint="cs"/>
          <w:sz w:val="30"/>
          <w:szCs w:val="30"/>
          <w:cs/>
        </w:rPr>
        <w:t>ให้</w:t>
      </w:r>
      <w:r w:rsidRPr="00EB065A">
        <w:rPr>
          <w:rFonts w:asciiTheme="majorBidi" w:hAnsiTheme="majorBidi" w:cs="Angsana New" w:hint="cs"/>
          <w:sz w:val="30"/>
          <w:szCs w:val="30"/>
          <w:cs/>
        </w:rPr>
        <w:t>กู้ยืมนี้มีอัตราดอกเบี้ยในอัตราร้อยละ</w:t>
      </w:r>
      <w:r w:rsidRPr="00EB06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0</w:t>
      </w:r>
      <w:r>
        <w:rPr>
          <w:rFonts w:asciiTheme="majorBidi" w:hAnsiTheme="majorBidi" w:cs="Angsana New"/>
          <w:sz w:val="30"/>
          <w:szCs w:val="30"/>
          <w:cs/>
        </w:rPr>
        <w:t>.</w:t>
      </w:r>
      <w:r w:rsidR="00ED3ABA" w:rsidRPr="00ED3ABA">
        <w:rPr>
          <w:rFonts w:asciiTheme="majorBidi" w:hAnsiTheme="majorBidi" w:cs="Angsana New"/>
          <w:sz w:val="30"/>
          <w:szCs w:val="30"/>
        </w:rPr>
        <w:t>5</w:t>
      </w:r>
      <w:r w:rsidRPr="00EB06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B065A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EB065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ซึ่งมีกำหนดจ่ายชำระดอกเบี้ยเป็นรายเดือน และกำหนดจ่ายชำระเงินต้นภายในเดือนสิงหาคม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2568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ณ วันที่ </w:t>
      </w:r>
      <w:r w:rsidR="00ED3ABA" w:rsidRPr="00ED3ABA">
        <w:rPr>
          <w:rFonts w:asciiTheme="majorBidi" w:hAnsiTheme="majorBidi" w:cs="Angsana New"/>
          <w:sz w:val="30"/>
          <w:szCs w:val="30"/>
        </w:rPr>
        <w:t>31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53313E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2563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01C25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BB0E3D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801C25">
        <w:rPr>
          <w:rFonts w:asciiTheme="majorBidi" w:hAnsiTheme="majorBidi" w:cs="Angsana New" w:hint="cs"/>
          <w:sz w:val="30"/>
          <w:szCs w:val="30"/>
          <w:cs/>
        </w:rPr>
        <w:t>ให้กู้ยืม</w:t>
      </w:r>
      <w:r w:rsidRPr="00BB0E3D">
        <w:rPr>
          <w:rFonts w:asciiTheme="majorBidi" w:hAnsiTheme="majorBidi" w:cs="Angsana New" w:hint="cs"/>
          <w:sz w:val="30"/>
          <w:szCs w:val="30"/>
          <w:cs/>
        </w:rPr>
        <w:t>ระยะ</w:t>
      </w:r>
      <w:r>
        <w:rPr>
          <w:rFonts w:asciiTheme="majorBidi" w:hAnsiTheme="majorBidi" w:cs="Angsana New" w:hint="cs"/>
          <w:sz w:val="30"/>
          <w:szCs w:val="30"/>
          <w:cs/>
        </w:rPr>
        <w:t>ยาว</w:t>
      </w:r>
      <w:r w:rsidR="00801C25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33466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801C25">
        <w:rPr>
          <w:rFonts w:asciiTheme="majorBidi" w:hAnsiTheme="majorBidi" w:cstheme="majorBidi" w:hint="cs"/>
          <w:sz w:val="30"/>
          <w:szCs w:val="30"/>
          <w:cs/>
        </w:rPr>
        <w:t>คงเหลือ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ED3ABA" w:rsidRPr="00ED3ABA"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635635DD" w14:textId="77777777" w:rsidR="00C36125" w:rsidRPr="00CA4A86" w:rsidRDefault="00C36125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5128B70" w14:textId="5B3AB285" w:rsidR="00C00C92" w:rsidRPr="00F205C4" w:rsidRDefault="00C00C92" w:rsidP="00451C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</w:t>
      </w:r>
      <w:r w:rsidR="006E2531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รายการเทียบเท่าเงินสด</w:t>
      </w:r>
    </w:p>
    <w:p w14:paraId="137C3E27" w14:textId="77777777" w:rsidR="000162DF" w:rsidRPr="00CA4A86" w:rsidRDefault="000162DF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0162DF" w:rsidRPr="00F205C4" w14:paraId="2945B8FD" w14:textId="77777777" w:rsidTr="00DF3A01">
        <w:trPr>
          <w:tblHeader/>
        </w:trPr>
        <w:tc>
          <w:tcPr>
            <w:tcW w:w="2011" w:type="pct"/>
          </w:tcPr>
          <w:p w14:paraId="2069185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7AD68D1A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3F008B2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7A8A5E04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50A9DF4D" w14:textId="77777777" w:rsidTr="00DF3A01">
        <w:trPr>
          <w:tblHeader/>
        </w:trPr>
        <w:tc>
          <w:tcPr>
            <w:tcW w:w="2011" w:type="pct"/>
          </w:tcPr>
          <w:p w14:paraId="72D68D5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BF9FF41" w14:textId="23D1B29C" w:rsidR="00564BA0" w:rsidRPr="00F205C4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0C22BC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2415DF2A" w14:textId="1153FC8C" w:rsidR="00564BA0" w:rsidRPr="00F205C4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761F036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ED19820" w14:textId="1790F69F" w:rsidR="00564BA0" w:rsidRPr="00F205C4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9C5CF1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4A608BB" w14:textId="766F08D3" w:rsidR="00564BA0" w:rsidRPr="00F205C4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162DF" w:rsidRPr="00F205C4" w14:paraId="095D3224" w14:textId="77777777" w:rsidTr="000162DF">
        <w:trPr>
          <w:tblHeader/>
        </w:trPr>
        <w:tc>
          <w:tcPr>
            <w:tcW w:w="2011" w:type="pct"/>
          </w:tcPr>
          <w:p w14:paraId="1FE85FFF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30B7770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07A" w:rsidRPr="00F205C4" w14:paraId="2F23778B" w14:textId="77777777" w:rsidTr="000162DF">
        <w:tc>
          <w:tcPr>
            <w:tcW w:w="2011" w:type="pct"/>
          </w:tcPr>
          <w:p w14:paraId="57593B36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52" w:type="pct"/>
          </w:tcPr>
          <w:p w14:paraId="15415FEF" w14:textId="0140BC0F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50" w:type="pct"/>
          </w:tcPr>
          <w:p w14:paraId="080A1B16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06BDC482" w14:textId="330CF18E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50" w:type="pct"/>
          </w:tcPr>
          <w:p w14:paraId="39285477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B3D3DA2" w14:textId="361D63BE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577258FA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8CC4297" w14:textId="575A8314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D507A" w:rsidRPr="00F205C4" w14:paraId="0AE6844B" w14:textId="77777777" w:rsidTr="000162DF">
        <w:tc>
          <w:tcPr>
            <w:tcW w:w="2011" w:type="pct"/>
          </w:tcPr>
          <w:p w14:paraId="7EADDD6B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52" w:type="pct"/>
          </w:tcPr>
          <w:p w14:paraId="6F144E79" w14:textId="08FDB245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FE6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50" w:type="pct"/>
          </w:tcPr>
          <w:p w14:paraId="79137ADB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7B5D09FB" w14:textId="73FFEC74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50" w:type="pct"/>
          </w:tcPr>
          <w:p w14:paraId="3B54EE1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43E2D89" w14:textId="084E0CE9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14:paraId="2065CA6C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C13490D" w14:textId="785B9A65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6D507A" w:rsidRPr="00F205C4" w14:paraId="527845B6" w14:textId="77777777" w:rsidTr="000162DF">
        <w:tc>
          <w:tcPr>
            <w:tcW w:w="2011" w:type="pct"/>
          </w:tcPr>
          <w:p w14:paraId="486DDB6E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52" w:type="pct"/>
          </w:tcPr>
          <w:p w14:paraId="3987EEEA" w14:textId="2F5DEA15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FE6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50" w:type="pct"/>
          </w:tcPr>
          <w:p w14:paraId="2EE56CB0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32876212" w14:textId="6BCB10FE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6D507A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150" w:type="pct"/>
          </w:tcPr>
          <w:p w14:paraId="0ECA26FB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4627DF" w14:textId="0E4E59DE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FE6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29" w:type="pct"/>
          </w:tcPr>
          <w:p w14:paraId="2A749B29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6714531" w14:textId="1AEECB8B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D507A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</w:tr>
      <w:tr w:rsidR="006D507A" w:rsidRPr="00F205C4" w14:paraId="1F1B3BBA" w14:textId="77777777" w:rsidTr="000162DF">
        <w:tc>
          <w:tcPr>
            <w:tcW w:w="2011" w:type="pct"/>
          </w:tcPr>
          <w:p w14:paraId="0D93A64C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652" w:type="pct"/>
          </w:tcPr>
          <w:p w14:paraId="745F7CC2" w14:textId="576D48A0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E6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50" w:type="pct"/>
          </w:tcPr>
          <w:p w14:paraId="0E4225CD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AB0DEC0" w14:textId="471E3E30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D507A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50" w:type="pct"/>
          </w:tcPr>
          <w:p w14:paraId="0E5E24D9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B85C0B" w14:textId="4176959B" w:rsidR="006D507A" w:rsidRPr="00F205C4" w:rsidRDefault="00FE6B3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7AFE936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292A6F2" w14:textId="06BA7140" w:rsidR="006D507A" w:rsidRPr="00F205C4" w:rsidRDefault="006D507A" w:rsidP="00ED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D507A" w:rsidRPr="00F205C4" w14:paraId="556E3BEA" w14:textId="77777777" w:rsidTr="00DF3A01">
        <w:tc>
          <w:tcPr>
            <w:tcW w:w="2011" w:type="pct"/>
          </w:tcPr>
          <w:p w14:paraId="72CF0FAE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0C99807F" w14:textId="3FDC89E9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  <w:r w:rsidR="00FE6B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50" w:type="pct"/>
          </w:tcPr>
          <w:p w14:paraId="77E34C65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5F6AABC" w14:textId="0EA88111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  <w:r w:rsidR="006D507A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150" w:type="pct"/>
          </w:tcPr>
          <w:p w14:paraId="4300EBCD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562FAD5" w14:textId="54E580BA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FE6B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129" w:type="pct"/>
          </w:tcPr>
          <w:p w14:paraId="113D6B50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C4A9CCC" w14:textId="1CC73A8B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D507A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</w:p>
        </w:tc>
      </w:tr>
    </w:tbl>
    <w:p w14:paraId="27691A35" w14:textId="77777777" w:rsidR="00DA1627" w:rsidRPr="00CA4A86" w:rsidRDefault="00DA162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124A2D0F" w14:textId="6A0AA746" w:rsidR="00C14DF3" w:rsidRPr="00F205C4" w:rsidRDefault="00C14DF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42AF5691" w14:textId="77777777" w:rsidR="00BB04EC" w:rsidRPr="00CA4A86" w:rsidRDefault="00BB04E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510"/>
        <w:gridCol w:w="260"/>
        <w:gridCol w:w="1202"/>
        <w:gridCol w:w="270"/>
        <w:gridCol w:w="1198"/>
        <w:gridCol w:w="270"/>
        <w:gridCol w:w="1170"/>
        <w:gridCol w:w="270"/>
        <w:gridCol w:w="1170"/>
      </w:tblGrid>
      <w:tr w:rsidR="00BB04EC" w:rsidRPr="00F205C4" w14:paraId="16464ADB" w14:textId="77777777" w:rsidTr="003266FB">
        <w:tc>
          <w:tcPr>
            <w:tcW w:w="3510" w:type="dxa"/>
          </w:tcPr>
          <w:p w14:paraId="5B98CDE8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" w:type="dxa"/>
          </w:tcPr>
          <w:p w14:paraId="10201B8B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70" w:type="dxa"/>
            <w:gridSpan w:val="3"/>
          </w:tcPr>
          <w:p w14:paraId="3ACD6A4E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73FEC3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E01632A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07A" w:rsidRPr="00F205C4" w14:paraId="5185ECCE" w14:textId="77777777" w:rsidTr="003266FB">
        <w:tc>
          <w:tcPr>
            <w:tcW w:w="3510" w:type="dxa"/>
          </w:tcPr>
          <w:p w14:paraId="21B26C22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" w:type="dxa"/>
          </w:tcPr>
          <w:p w14:paraId="54EB0D25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8643881" w14:textId="0F2BC3E9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7D89491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AC84123" w14:textId="43A346BC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F77B9FA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672C7" w14:textId="6E05682C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0E16A9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8071E" w14:textId="4E78E943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D507A" w:rsidRPr="00F205C4" w14:paraId="3D6A12B9" w14:textId="77777777" w:rsidTr="003266FB">
        <w:tc>
          <w:tcPr>
            <w:tcW w:w="3510" w:type="dxa"/>
          </w:tcPr>
          <w:p w14:paraId="19DA6BB0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" w:type="dxa"/>
          </w:tcPr>
          <w:p w14:paraId="6B61F209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50" w:type="dxa"/>
            <w:gridSpan w:val="7"/>
          </w:tcPr>
          <w:p w14:paraId="278F3ED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66BC" w:rsidRPr="00F205C4" w14:paraId="6D35E976" w14:textId="77777777" w:rsidTr="003266FB">
        <w:tc>
          <w:tcPr>
            <w:tcW w:w="3510" w:type="dxa"/>
          </w:tcPr>
          <w:p w14:paraId="295D1687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260" w:type="dxa"/>
          </w:tcPr>
          <w:p w14:paraId="73361248" w14:textId="77777777" w:rsidR="007466BC" w:rsidRPr="00F205C4" w:rsidRDefault="007466BC" w:rsidP="007466B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C683ACE" w14:textId="6CAD15BA" w:rsidR="007466BC" w:rsidRPr="00F205C4" w:rsidRDefault="00ED3ABA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7466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70" w:type="dxa"/>
          </w:tcPr>
          <w:p w14:paraId="45A4EB58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2E56835" w14:textId="654F6FA0" w:rsidR="007466BC" w:rsidRPr="00F205C4" w:rsidRDefault="00ED3ABA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7466BC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15DB9FE9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925B47" w14:textId="7D82DB62" w:rsidR="007466BC" w:rsidRPr="00F205C4" w:rsidRDefault="007466BC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AC47E05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236DBE" w14:textId="77777777" w:rsidR="007466BC" w:rsidRPr="00F205C4" w:rsidRDefault="007466BC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466BC" w:rsidRPr="00F205C4" w14:paraId="5DD727AD" w14:textId="77777777" w:rsidTr="003266FB">
        <w:tc>
          <w:tcPr>
            <w:tcW w:w="3510" w:type="dxa"/>
          </w:tcPr>
          <w:p w14:paraId="484A5318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0" w:type="dxa"/>
          </w:tcPr>
          <w:p w14:paraId="6662AA0A" w14:textId="77777777" w:rsidR="007466BC" w:rsidRPr="00F205C4" w:rsidRDefault="007466BC" w:rsidP="007466B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222382B" w14:textId="11309EC6" w:rsidR="007466BC" w:rsidRPr="00F205C4" w:rsidRDefault="00ED3ABA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746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25D1B119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7883E013" w14:textId="7490F139" w:rsidR="007466BC" w:rsidRPr="00F205C4" w:rsidRDefault="00ED3ABA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7466BC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76382A7E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C30BB2" w14:textId="20273A16" w:rsidR="007466BC" w:rsidRPr="00F205C4" w:rsidRDefault="007466BC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CA4A978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063975" w14:textId="77777777" w:rsidR="007466BC" w:rsidRPr="00F205C4" w:rsidRDefault="007466BC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266FB" w:rsidRPr="00F205C4" w14:paraId="5C97300F" w14:textId="77777777" w:rsidTr="003266FB">
        <w:tc>
          <w:tcPr>
            <w:tcW w:w="3510" w:type="dxa"/>
          </w:tcPr>
          <w:p w14:paraId="7E6C6C2A" w14:textId="7E61F63D" w:rsidR="003266FB" w:rsidRPr="00F205C4" w:rsidRDefault="003266FB" w:rsidP="0032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3D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83D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260" w:type="dxa"/>
          </w:tcPr>
          <w:p w14:paraId="207E94F3" w14:textId="77777777" w:rsidR="003266FB" w:rsidRPr="00F205C4" w:rsidRDefault="003266FB" w:rsidP="003266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</w:tcPr>
          <w:p w14:paraId="3324F456" w14:textId="3BD8757C" w:rsidR="003266FB" w:rsidRPr="00BE77E0" w:rsidRDefault="003266FB" w:rsidP="003266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E5AB7" w14:textId="77777777" w:rsidR="003266FB" w:rsidRPr="00F205C4" w:rsidRDefault="003266FB" w:rsidP="0032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40AADF4B" w14:textId="38089211" w:rsidR="003266FB" w:rsidRPr="00C450E1" w:rsidRDefault="003266FB" w:rsidP="003266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51EA7" w14:textId="77777777" w:rsidR="003266FB" w:rsidRPr="00F205C4" w:rsidRDefault="003266FB" w:rsidP="0032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5E7C6" w14:textId="43BCAB68" w:rsidR="003266FB" w:rsidRPr="00F205C4" w:rsidRDefault="003266FB" w:rsidP="003266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9818D" w14:textId="77777777" w:rsidR="003266FB" w:rsidRPr="00F205C4" w:rsidRDefault="003266FB" w:rsidP="0032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BEA44" w14:textId="36039D77" w:rsidR="003266FB" w:rsidRPr="00C450E1" w:rsidRDefault="003266FB" w:rsidP="003266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66FB" w:rsidRPr="00F205C4" w14:paraId="2AFE3145" w14:textId="77777777" w:rsidTr="003266FB">
        <w:tc>
          <w:tcPr>
            <w:tcW w:w="3510" w:type="dxa"/>
          </w:tcPr>
          <w:p w14:paraId="221A0073" w14:textId="54398DC5" w:rsidR="003266FB" w:rsidRPr="00F205C4" w:rsidRDefault="003266FB" w:rsidP="0032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017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  </w:t>
            </w:r>
            <w:r w:rsidRPr="0005017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จะเกิดขึ้น</w:t>
            </w:r>
            <w:r w:rsidRPr="0005017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050178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 xml:space="preserve">(2562: </w:t>
            </w:r>
            <w:r w:rsidRPr="00050178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ค่าเผื่อหนี้สงสัยจะสูญ</w:t>
            </w:r>
            <w:r w:rsidRPr="00050178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5A900521" w14:textId="77777777" w:rsidR="003266FB" w:rsidRPr="00F205C4" w:rsidRDefault="003266FB" w:rsidP="003266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221BC85" w14:textId="5CDE9577" w:rsidR="003266FB" w:rsidRPr="00BE77E0" w:rsidRDefault="003266FB" w:rsidP="003266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E77E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Pr="00BE77E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34A2BFC" w14:textId="77777777" w:rsidR="003266FB" w:rsidRPr="00F205C4" w:rsidRDefault="003266FB" w:rsidP="0032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F862B15" w14:textId="52E51EB9" w:rsidR="003266FB" w:rsidRPr="00F205C4" w:rsidRDefault="003266FB" w:rsidP="003266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92F7183" w14:textId="77777777" w:rsidR="003266FB" w:rsidRPr="00F205C4" w:rsidRDefault="003266FB" w:rsidP="0032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280DD" w14:textId="4C60E381" w:rsidR="003266FB" w:rsidRPr="00F205C4" w:rsidRDefault="003266FB" w:rsidP="003266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B662B1" w14:textId="77777777" w:rsidR="003266FB" w:rsidRPr="00F205C4" w:rsidRDefault="003266FB" w:rsidP="0032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F51A48" w14:textId="77777777" w:rsidR="003266FB" w:rsidRPr="00F205C4" w:rsidRDefault="003266FB" w:rsidP="003266F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466BC" w:rsidRPr="00F205C4" w14:paraId="7C7C0279" w14:textId="77777777" w:rsidTr="003266FB">
        <w:tc>
          <w:tcPr>
            <w:tcW w:w="3510" w:type="dxa"/>
          </w:tcPr>
          <w:p w14:paraId="74B4FA3B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bookmarkStart w:id="2" w:name="_GoBack"/>
            <w:bookmarkEnd w:id="2"/>
          </w:p>
        </w:tc>
        <w:tc>
          <w:tcPr>
            <w:tcW w:w="260" w:type="dxa"/>
          </w:tcPr>
          <w:p w14:paraId="5DF0A54A" w14:textId="77777777" w:rsidR="007466BC" w:rsidRPr="00F205C4" w:rsidRDefault="007466BC" w:rsidP="007466B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401EB76" w14:textId="773F852B" w:rsidR="007466BC" w:rsidRPr="00F205C4" w:rsidRDefault="00ED3ABA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746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</w:tcPr>
          <w:p w14:paraId="08B2F712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54BD21EA" w14:textId="7347B22B" w:rsidR="007466BC" w:rsidRPr="00F205C4" w:rsidRDefault="00ED3ABA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7466BC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</w:tcPr>
          <w:p w14:paraId="76CAE692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FC63B3" w14:textId="3C04A8DA" w:rsidR="007466BC" w:rsidRPr="00F205C4" w:rsidRDefault="007466BC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D89C330" w14:textId="77777777" w:rsidR="007466BC" w:rsidRPr="00F205C4" w:rsidRDefault="007466BC" w:rsidP="0074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11D743" w14:textId="77777777" w:rsidR="007466BC" w:rsidRPr="00F205C4" w:rsidRDefault="007466BC" w:rsidP="00746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D507A" w:rsidRPr="00CA4A86" w14:paraId="75072EDD" w14:textId="77777777" w:rsidTr="003266FB">
        <w:tc>
          <w:tcPr>
            <w:tcW w:w="3510" w:type="dxa"/>
          </w:tcPr>
          <w:p w14:paraId="3C77D3B1" w14:textId="77777777" w:rsidR="006D507A" w:rsidRPr="00CA4A86" w:rsidRDefault="006D507A" w:rsidP="00CA4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5C011154" w14:textId="77777777" w:rsidR="006D507A" w:rsidRPr="00CA4A86" w:rsidRDefault="006D507A" w:rsidP="00CA4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3002B02A" w14:textId="77777777" w:rsidR="006D507A" w:rsidRPr="00CA4A86" w:rsidRDefault="006D507A" w:rsidP="00CA4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2CFD44" w14:textId="77777777" w:rsidR="006D507A" w:rsidRPr="00CA4A86" w:rsidRDefault="006D507A" w:rsidP="00CA4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14:paraId="42FD1AE1" w14:textId="77777777" w:rsidR="006D507A" w:rsidRPr="00CA4A86" w:rsidRDefault="006D507A" w:rsidP="00CA4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D0947" w14:textId="77777777" w:rsidR="006D507A" w:rsidRPr="00CA4A86" w:rsidRDefault="006D507A" w:rsidP="00CA4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598C9C" w14:textId="77777777" w:rsidR="006D507A" w:rsidRPr="00CA4A86" w:rsidRDefault="006D507A" w:rsidP="00CA4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740FC5" w14:textId="77777777" w:rsidR="006D507A" w:rsidRPr="00CA4A86" w:rsidRDefault="006D507A" w:rsidP="00CA4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D8DD3E7" w14:textId="77777777" w:rsidR="006D507A" w:rsidRPr="00CA4A86" w:rsidRDefault="006D507A" w:rsidP="00CA4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BCB" w:rsidRPr="00F205C4" w14:paraId="49076010" w14:textId="77777777" w:rsidTr="003266FB">
        <w:tc>
          <w:tcPr>
            <w:tcW w:w="3510" w:type="dxa"/>
          </w:tcPr>
          <w:p w14:paraId="0118BA4C" w14:textId="35E68854" w:rsidR="00722BCB" w:rsidRPr="00672127" w:rsidRDefault="00672127" w:rsidP="00672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2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ผลขาดทุนจากการด้อยค่าสำหรับปี</w:t>
            </w:r>
          </w:p>
        </w:tc>
        <w:tc>
          <w:tcPr>
            <w:tcW w:w="260" w:type="dxa"/>
          </w:tcPr>
          <w:p w14:paraId="2CAFB91F" w14:textId="77777777" w:rsidR="00722BCB" w:rsidRPr="00F205C4" w:rsidRDefault="00722BCB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6C5DA6FD" w14:textId="5DD37947" w:rsidR="00722BCB" w:rsidRPr="007466BC" w:rsidRDefault="00722BCB" w:rsidP="006D507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C1D40" w14:textId="77777777" w:rsidR="00722BCB" w:rsidRPr="00F205C4" w:rsidRDefault="00722BCB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A5B00AF" w14:textId="009E8EA8" w:rsidR="00722BCB" w:rsidRPr="00C94E0C" w:rsidRDefault="00722BCB" w:rsidP="006D507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360AA6" w14:textId="77777777" w:rsidR="00722BCB" w:rsidRPr="00F205C4" w:rsidRDefault="00722BCB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34A50" w14:textId="6645035A" w:rsidR="00722BCB" w:rsidRPr="00460F03" w:rsidRDefault="00722BCB" w:rsidP="006D507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6A7E5" w14:textId="77777777" w:rsidR="00722BCB" w:rsidRPr="00F205C4" w:rsidRDefault="00722BCB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3C4F2" w14:textId="1CFE63BD" w:rsidR="00722BCB" w:rsidRPr="00C94E0C" w:rsidRDefault="00722BCB" w:rsidP="006D507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07A" w:rsidRPr="00F205C4" w14:paraId="4DB80792" w14:textId="77777777" w:rsidTr="003266FB">
        <w:tc>
          <w:tcPr>
            <w:tcW w:w="3510" w:type="dxa"/>
          </w:tcPr>
          <w:p w14:paraId="2F9DCE7F" w14:textId="16C32BDF" w:rsidR="006D507A" w:rsidRPr="000F2555" w:rsidRDefault="00EA6572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0F2555" w:rsidRPr="000F25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proofErr w:type="gramStart"/>
            <w:r w:rsidR="00ED3ABA" w:rsidRPr="00ED3A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="00427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0F2555" w:rsidRPr="000F25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proofErr w:type="gramEnd"/>
            <w:r w:rsidR="000F2555" w:rsidRPr="000F25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D507A" w:rsidRPr="000F25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หนี้สงสัยจะสูญสำหรับปี</w:t>
            </w:r>
            <w:r w:rsidR="000F2555" w:rsidRPr="000F25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54079B81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42E574A3" w14:textId="709C2A0C" w:rsidR="006D507A" w:rsidRPr="00F205C4" w:rsidRDefault="00ED3ABA" w:rsidP="006D507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</w:tcPr>
          <w:p w14:paraId="77B863B5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77D6166E" w14:textId="16381D36" w:rsidR="006D507A" w:rsidRPr="00F205C4" w:rsidRDefault="00ED3ABA" w:rsidP="006D507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6B27679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BD8F13" w14:textId="3420E70B" w:rsidR="006D507A" w:rsidRPr="00F205C4" w:rsidRDefault="00B247A1" w:rsidP="006D507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026C4E9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A5D05E6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A46AD09" w14:textId="77777777" w:rsidR="00CA6E96" w:rsidRDefault="00CA6E96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8AF0A51" w14:textId="2AEC6761" w:rsidR="00C14DF3" w:rsidRPr="00F205C4" w:rsidRDefault="00C14DF3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การวิเคราะห์อายุของลูกหนี้การค้า</w:t>
      </w:r>
      <w:r w:rsidR="005737D8" w:rsidRPr="00F205C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2E2BA6FC" w14:textId="77777777" w:rsidR="000162DF" w:rsidRPr="00F205C4" w:rsidRDefault="000162DF" w:rsidP="0001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7"/>
        <w:gridCol w:w="276"/>
        <w:gridCol w:w="1230"/>
        <w:gridCol w:w="276"/>
        <w:gridCol w:w="1148"/>
        <w:gridCol w:w="237"/>
        <w:gridCol w:w="1261"/>
      </w:tblGrid>
      <w:tr w:rsidR="000162DF" w:rsidRPr="00F205C4" w14:paraId="4A114252" w14:textId="77777777" w:rsidTr="002B553A">
        <w:trPr>
          <w:tblHeader/>
        </w:trPr>
        <w:tc>
          <w:tcPr>
            <w:tcW w:w="1981" w:type="pct"/>
          </w:tcPr>
          <w:p w14:paraId="5BB1D80E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50BA680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A34BCD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743C5838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4BB74CA4" w14:textId="77777777" w:rsidTr="002B553A">
        <w:trPr>
          <w:tblHeader/>
        </w:trPr>
        <w:tc>
          <w:tcPr>
            <w:tcW w:w="1981" w:type="pct"/>
          </w:tcPr>
          <w:p w14:paraId="132A25E0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2FBACEF" w14:textId="5E58D5B1" w:rsidR="00564BA0" w:rsidRPr="00F205C4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1C262D4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FA30E0C" w14:textId="687487A6" w:rsidR="00564BA0" w:rsidRPr="00F205C4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2D5ED0B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97A5ED7" w14:textId="5799F672" w:rsidR="00564BA0" w:rsidRPr="00F205C4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56952DD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40C020C" w14:textId="64D6526D" w:rsidR="00564BA0" w:rsidRPr="00F205C4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64BA0" w:rsidRPr="00F205C4" w14:paraId="65252FAC" w14:textId="77777777" w:rsidTr="00FF163F">
        <w:trPr>
          <w:tblHeader/>
        </w:trPr>
        <w:tc>
          <w:tcPr>
            <w:tcW w:w="1981" w:type="pct"/>
          </w:tcPr>
          <w:p w14:paraId="520417F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9" w:type="pct"/>
            <w:gridSpan w:val="7"/>
          </w:tcPr>
          <w:p w14:paraId="0217C67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BA0" w:rsidRPr="00F205C4" w14:paraId="7BB9680D" w14:textId="77777777" w:rsidTr="002B553A">
        <w:tc>
          <w:tcPr>
            <w:tcW w:w="1981" w:type="pct"/>
          </w:tcPr>
          <w:p w14:paraId="5EA2CA07" w14:textId="77777777" w:rsidR="00564BA0" w:rsidRPr="00F205C4" w:rsidRDefault="00564BA0" w:rsidP="0012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43" w:type="pct"/>
          </w:tcPr>
          <w:p w14:paraId="262D58A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4AE6D3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2A07E1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212318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0F0263C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9BAA66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388FB25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163F" w:rsidRPr="00F205C4" w14:paraId="34BFF0C7" w14:textId="77777777" w:rsidTr="002B553A">
        <w:tc>
          <w:tcPr>
            <w:tcW w:w="1981" w:type="pct"/>
          </w:tcPr>
          <w:p w14:paraId="12D9C09F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43" w:type="pct"/>
          </w:tcPr>
          <w:p w14:paraId="46BF5E04" w14:textId="2D3B7E21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FF16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48" w:type="pct"/>
          </w:tcPr>
          <w:p w14:paraId="36869985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BC4387" w14:textId="62B97028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FF163F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148" w:type="pct"/>
          </w:tcPr>
          <w:p w14:paraId="2577856F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7546C2AC" w14:textId="516B8BB1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6A72809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45B7BC4F" w14:textId="0E427812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F163F" w:rsidRPr="00F205C4" w14:paraId="1706FB59" w14:textId="77777777" w:rsidTr="002B553A">
        <w:tc>
          <w:tcPr>
            <w:tcW w:w="1981" w:type="pct"/>
          </w:tcPr>
          <w:p w14:paraId="4284C01C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3" w:type="pct"/>
          </w:tcPr>
          <w:p w14:paraId="79CAC663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29CA75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548EC82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A5F065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E04433B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494280B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32D10058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163F" w:rsidRPr="00F205C4" w14:paraId="45E59392" w14:textId="77777777" w:rsidTr="002B553A">
        <w:tc>
          <w:tcPr>
            <w:tcW w:w="1981" w:type="pct"/>
          </w:tcPr>
          <w:p w14:paraId="01E554D6" w14:textId="3884E913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43" w:type="pct"/>
            <w:vAlign w:val="bottom"/>
          </w:tcPr>
          <w:p w14:paraId="55F43E81" w14:textId="0B71404C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48" w:type="pct"/>
          </w:tcPr>
          <w:p w14:paraId="160EAD84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4C23527B" w14:textId="05DD6B10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163F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148" w:type="pct"/>
          </w:tcPr>
          <w:p w14:paraId="02201500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3D24C16" w14:textId="25DAD33A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5BDAC7A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688EB5E9" w14:textId="08F00A55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F163F" w:rsidRPr="00F205C4" w14:paraId="6B3B0853" w14:textId="77777777" w:rsidTr="002B553A">
        <w:tc>
          <w:tcPr>
            <w:tcW w:w="1981" w:type="pct"/>
          </w:tcPr>
          <w:p w14:paraId="135B1F69" w14:textId="6C76BABD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163F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F163F"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163F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vAlign w:val="bottom"/>
          </w:tcPr>
          <w:p w14:paraId="29D0AAAE" w14:textId="15C5D930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48" w:type="pct"/>
          </w:tcPr>
          <w:p w14:paraId="45309D24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7509564D" w14:textId="6711DE62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8" w:type="pct"/>
          </w:tcPr>
          <w:p w14:paraId="0240BB37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085AEE8C" w14:textId="56E62E50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237E21DE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38E6042D" w14:textId="6A734E82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F163F" w:rsidRPr="00F205C4" w14:paraId="07BED8F4" w14:textId="77777777" w:rsidTr="002B553A">
        <w:tc>
          <w:tcPr>
            <w:tcW w:w="1981" w:type="pct"/>
          </w:tcPr>
          <w:p w14:paraId="52BB55BB" w14:textId="3217A1C2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F163F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F163F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43" w:type="pct"/>
            <w:vAlign w:val="bottom"/>
          </w:tcPr>
          <w:p w14:paraId="77D4D141" w14:textId="22237D1C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8" w:type="pct"/>
          </w:tcPr>
          <w:p w14:paraId="3A6CA127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746F166D" w14:textId="6000DD2A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8" w:type="pct"/>
          </w:tcPr>
          <w:p w14:paraId="64BC5BD1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91B4375" w14:textId="578B8F86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15F7B3E0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5ABC6014" w14:textId="2A1476A4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F163F" w:rsidRPr="00F205C4" w14:paraId="3E22E1B5" w14:textId="77777777" w:rsidTr="002B553A">
        <w:tc>
          <w:tcPr>
            <w:tcW w:w="1981" w:type="pct"/>
          </w:tcPr>
          <w:p w14:paraId="3F95BB84" w14:textId="2BF904A1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6E479D9A" w14:textId="5A62C111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8" w:type="pct"/>
          </w:tcPr>
          <w:p w14:paraId="4C76174E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6968D6A3" w14:textId="7507C09A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8" w:type="pct"/>
          </w:tcPr>
          <w:p w14:paraId="75FF1A1B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699776B" w14:textId="200DE711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8871637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16C2DB9" w14:textId="341AE4AA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F163F" w:rsidRPr="00F205C4" w14:paraId="34A3C6B1" w14:textId="77777777" w:rsidTr="002B553A">
        <w:tc>
          <w:tcPr>
            <w:tcW w:w="1981" w:type="pct"/>
          </w:tcPr>
          <w:p w14:paraId="5B39ABE0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4E83A962" w14:textId="1422E447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FF1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48" w:type="pct"/>
          </w:tcPr>
          <w:p w14:paraId="2C05FBDB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7C9BBF92" w14:textId="2F4F772C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="00FF163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148" w:type="pct"/>
          </w:tcPr>
          <w:p w14:paraId="7E113B06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6124019" w14:textId="5066336B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5320714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5B4657D1" w14:textId="09205B41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B553A" w:rsidRPr="00F205C4" w14:paraId="64E3BB1F" w14:textId="77777777" w:rsidTr="002B553A">
        <w:tc>
          <w:tcPr>
            <w:tcW w:w="1981" w:type="pct"/>
          </w:tcPr>
          <w:p w14:paraId="40F02DD8" w14:textId="4F8AE811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65B4" w:rsidRPr="00583D6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643" w:type="pct"/>
            <w:vAlign w:val="bottom"/>
          </w:tcPr>
          <w:p w14:paraId="591BA1A4" w14:textId="0DD0C9EC" w:rsidR="002B553A" w:rsidRPr="007413BE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14F92E" w14:textId="77777777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03A82312" w14:textId="0B9C7F6A" w:rsidR="002B553A" w:rsidRPr="00DE014D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4561658" w14:textId="77777777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5A41FA2" w14:textId="1A9CC774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45E78C0" w14:textId="77777777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074B0AA3" w14:textId="2C2B77B9" w:rsidR="002B553A" w:rsidRPr="00DE014D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553A" w:rsidRPr="00F205C4" w14:paraId="3DAAF5E7" w14:textId="77777777" w:rsidTr="002B553A">
        <w:tc>
          <w:tcPr>
            <w:tcW w:w="1981" w:type="pct"/>
          </w:tcPr>
          <w:p w14:paraId="0A0A3F02" w14:textId="7B82FFF5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C265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จะ</w:t>
            </w:r>
            <w:r w:rsidR="00C265B4" w:rsidRPr="00583D63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:</w:t>
            </w:r>
            <w:r w:rsidRPr="002B55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B55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461FE6E0" w14:textId="2A890F2E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7413B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7413B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50E8ED3A" w14:textId="77777777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12E19959" w14:textId="04DEFF45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73C4A58C" w14:textId="77777777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A0FF13B" w14:textId="5F50BA33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0A64A90" w14:textId="77777777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6873FE4" w14:textId="3C9BE11C" w:rsidR="002B553A" w:rsidRPr="00F205C4" w:rsidRDefault="002B553A" w:rsidP="002B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F163F" w:rsidRPr="00F205C4" w14:paraId="1035869D" w14:textId="77777777" w:rsidTr="002B553A">
        <w:tc>
          <w:tcPr>
            <w:tcW w:w="1981" w:type="pct"/>
          </w:tcPr>
          <w:p w14:paraId="62A8844B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3" w:type="pct"/>
            <w:tcBorders>
              <w:bottom w:val="double" w:sz="4" w:space="0" w:color="auto"/>
            </w:tcBorders>
            <w:vAlign w:val="bottom"/>
          </w:tcPr>
          <w:p w14:paraId="75E8283B" w14:textId="69149C6E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FF1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48" w:type="pct"/>
          </w:tcPr>
          <w:p w14:paraId="665C4A5B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  <w:vAlign w:val="bottom"/>
          </w:tcPr>
          <w:p w14:paraId="7D9D66B0" w14:textId="01BE98B0" w:rsidR="00FF163F" w:rsidRPr="00F205C4" w:rsidRDefault="00ED3ABA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="00FF163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148" w:type="pct"/>
          </w:tcPr>
          <w:p w14:paraId="1A7961C7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3DA8E23D" w14:textId="370430BC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12FC1AED" w14:textId="77777777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6CA1A4A0" w14:textId="02704ACD" w:rsidR="00FF163F" w:rsidRPr="00F205C4" w:rsidRDefault="00FF163F" w:rsidP="00FF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6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079EB81" w14:textId="77777777" w:rsidR="000162DF" w:rsidRPr="00CA4A86" w:rsidRDefault="000162DF" w:rsidP="0001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04CB618" w14:textId="2CF40747" w:rsidR="00C14DF3" w:rsidRPr="00F205C4" w:rsidRDefault="00C14DF3" w:rsidP="00002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 มีระยะเวลา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ED3ABA" w:rsidRPr="00ED3ABA">
        <w:rPr>
          <w:rFonts w:asciiTheme="majorBidi" w:hAnsiTheme="majorBidi" w:cstheme="majorBidi"/>
          <w:sz w:val="30"/>
          <w:szCs w:val="30"/>
        </w:rPr>
        <w:t>7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วันถึง </w:t>
      </w:r>
      <w:r w:rsidR="00ED3ABA" w:rsidRPr="00ED3ABA">
        <w:rPr>
          <w:rFonts w:asciiTheme="majorBidi" w:hAnsiTheme="majorBidi" w:cstheme="majorBidi"/>
          <w:sz w:val="30"/>
          <w:szCs w:val="30"/>
        </w:rPr>
        <w:t>60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30653A6" w14:textId="77777777" w:rsidR="006D507A" w:rsidRPr="00CA4A86" w:rsidRDefault="006D507A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2206604" w14:textId="7E240A17" w:rsidR="00CD0F58" w:rsidRPr="00F205C4" w:rsidRDefault="00CD0F58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7FF6512F" w14:textId="77777777" w:rsidR="00002E3C" w:rsidRPr="00CA4A86" w:rsidRDefault="00002E3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002E3C" w:rsidRPr="00F205C4" w14:paraId="370AF181" w14:textId="77777777" w:rsidTr="00DF3A01">
        <w:trPr>
          <w:tblHeader/>
        </w:trPr>
        <w:tc>
          <w:tcPr>
            <w:tcW w:w="2011" w:type="pct"/>
          </w:tcPr>
          <w:p w14:paraId="27957EF2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2D33E1F5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A7037E4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7E1CEF08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07A" w:rsidRPr="00F205C4" w14:paraId="2938499D" w14:textId="77777777" w:rsidTr="00DF3A01">
        <w:trPr>
          <w:tblHeader/>
        </w:trPr>
        <w:tc>
          <w:tcPr>
            <w:tcW w:w="2011" w:type="pct"/>
          </w:tcPr>
          <w:p w14:paraId="39DFB569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563F44ED" w14:textId="0EC71C65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5444126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2823515" w14:textId="147C1738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683B4DA7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61EF681" w14:textId="6E4F97F8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2CE38FDA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11261A2" w14:textId="729DB35C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D507A" w:rsidRPr="00F205C4" w14:paraId="3E7861CB" w14:textId="77777777" w:rsidTr="00DF3A01">
        <w:trPr>
          <w:tblHeader/>
        </w:trPr>
        <w:tc>
          <w:tcPr>
            <w:tcW w:w="2011" w:type="pct"/>
          </w:tcPr>
          <w:p w14:paraId="6F6CC3A1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3A99EF26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5701" w:rsidRPr="00F205C4" w14:paraId="5302CEF3" w14:textId="77777777" w:rsidTr="00DF3A01">
        <w:tc>
          <w:tcPr>
            <w:tcW w:w="2011" w:type="pct"/>
          </w:tcPr>
          <w:p w14:paraId="2B4C6C2F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52" w:type="pct"/>
          </w:tcPr>
          <w:p w14:paraId="2DDF0CD5" w14:textId="774EA4FE" w:rsidR="00575701" w:rsidRPr="00F205C4" w:rsidRDefault="00ED3ABA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="Angsana New"/>
                <w:sz w:val="30"/>
                <w:szCs w:val="30"/>
              </w:rPr>
              <w:t>213</w:t>
            </w:r>
            <w:r w:rsidR="009F74DA">
              <w:rPr>
                <w:rFonts w:asciiTheme="majorBidi" w:hAnsiTheme="majorBidi" w:cs="Angsana New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="Angsana New"/>
                <w:sz w:val="30"/>
                <w:szCs w:val="30"/>
              </w:rPr>
              <w:t>112</w:t>
            </w:r>
          </w:p>
        </w:tc>
        <w:tc>
          <w:tcPr>
            <w:tcW w:w="150" w:type="pct"/>
          </w:tcPr>
          <w:p w14:paraId="60FC2556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44314BE7" w14:textId="2600E218" w:rsidR="00575701" w:rsidRPr="00F205C4" w:rsidRDefault="00ED3ABA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="00575701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150" w:type="pct"/>
          </w:tcPr>
          <w:p w14:paraId="3239B9D5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B9ADCD8" w14:textId="5B1C933B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F173AB6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293435DB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75701" w:rsidRPr="00F205C4" w14:paraId="115D6BA6" w14:textId="77777777" w:rsidTr="00002E3C">
        <w:tc>
          <w:tcPr>
            <w:tcW w:w="2011" w:type="pct"/>
          </w:tcPr>
          <w:p w14:paraId="2DCA298E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FA8E7EE" w14:textId="7B8207E7" w:rsidR="00575701" w:rsidRPr="00F205C4" w:rsidRDefault="00ED3ABA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74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50" w:type="pct"/>
          </w:tcPr>
          <w:p w14:paraId="4DD669E8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35A9B7F5" w14:textId="3F30EF48" w:rsidR="00575701" w:rsidRPr="00F205C4" w:rsidRDefault="00ED3ABA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575701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50" w:type="pct"/>
          </w:tcPr>
          <w:p w14:paraId="4B030134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D520181" w14:textId="724929A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E1094FE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D30BA07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75701" w:rsidRPr="00F205C4" w14:paraId="3761A9ED" w14:textId="77777777" w:rsidTr="00002E3C">
        <w:tc>
          <w:tcPr>
            <w:tcW w:w="2011" w:type="pct"/>
            <w:vAlign w:val="bottom"/>
          </w:tcPr>
          <w:p w14:paraId="47F76F42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7A741A67" w14:textId="7436AF38" w:rsidR="00575701" w:rsidRPr="00F205C4" w:rsidRDefault="00ED3ABA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  <w:r w:rsidR="009F74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150" w:type="pct"/>
          </w:tcPr>
          <w:p w14:paraId="5325E30B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6F840020" w14:textId="12CA6815" w:rsidR="00575701" w:rsidRPr="00F205C4" w:rsidRDefault="00ED3ABA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</w:t>
            </w:r>
            <w:r w:rsidR="00575701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50" w:type="pct"/>
          </w:tcPr>
          <w:p w14:paraId="3605B161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372A37E" w14:textId="7BCFE918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FF6D6AA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B9612F2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575701" w:rsidRPr="00F205C4" w14:paraId="4358FFB3" w14:textId="77777777" w:rsidTr="00DF3A01">
        <w:tc>
          <w:tcPr>
            <w:tcW w:w="2011" w:type="pct"/>
            <w:vAlign w:val="bottom"/>
          </w:tcPr>
          <w:p w14:paraId="38C0C509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5653BF3D" w14:textId="4F099A5C" w:rsidR="00575701" w:rsidRPr="00F205C4" w:rsidRDefault="009F74DA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786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65DC603F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52654FF7" w14:textId="02391911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953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50" w:type="pct"/>
          </w:tcPr>
          <w:p w14:paraId="13B992F8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147FE92" w14:textId="722E409E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1FE1602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B9F24F1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75701" w:rsidRPr="00F205C4" w14:paraId="61B7AA57" w14:textId="77777777" w:rsidTr="00BD2C86">
        <w:tc>
          <w:tcPr>
            <w:tcW w:w="2011" w:type="pct"/>
          </w:tcPr>
          <w:p w14:paraId="4856612D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34DACB72" w14:textId="744E3D25" w:rsidR="00575701" w:rsidRPr="00F205C4" w:rsidRDefault="00ED3ABA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  <w:r w:rsidR="009F74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150" w:type="pct"/>
          </w:tcPr>
          <w:p w14:paraId="48BBB4EC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41899C6" w14:textId="3DD2592F" w:rsidR="00575701" w:rsidRPr="00F205C4" w:rsidRDefault="00ED3ABA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</w:t>
            </w:r>
            <w:r w:rsidR="00575701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150" w:type="pct"/>
          </w:tcPr>
          <w:p w14:paraId="1ED02B2E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3154CEB" w14:textId="7371D3D3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334989B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3CF45DB" w14:textId="77777777" w:rsidR="00575701" w:rsidRPr="00F205C4" w:rsidRDefault="00575701" w:rsidP="0057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E0EA5E4" w14:textId="77777777" w:rsidR="00515569" w:rsidRPr="00F205C4" w:rsidRDefault="0051556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515569" w:rsidRPr="00F205C4" w14:paraId="1E0EA6E4" w14:textId="77777777" w:rsidTr="00142FD9">
        <w:trPr>
          <w:tblHeader/>
        </w:trPr>
        <w:tc>
          <w:tcPr>
            <w:tcW w:w="2011" w:type="pct"/>
          </w:tcPr>
          <w:p w14:paraId="0DE22ADB" w14:textId="521F89FC" w:rsidR="00515569" w:rsidRPr="00F205C4" w:rsidRDefault="00515569" w:rsidP="001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472" w:type="pct"/>
            <w:gridSpan w:val="3"/>
          </w:tcPr>
          <w:p w14:paraId="3892D2E0" w14:textId="77777777" w:rsidR="00515569" w:rsidRPr="00F205C4" w:rsidRDefault="00515569" w:rsidP="001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3B0A181" w14:textId="77777777" w:rsidR="00515569" w:rsidRPr="00F205C4" w:rsidRDefault="00515569" w:rsidP="001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A30D2AA" w14:textId="77777777" w:rsidR="00515569" w:rsidRPr="00F205C4" w:rsidRDefault="00515569" w:rsidP="001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07A" w:rsidRPr="00F205C4" w14:paraId="5049E14B" w14:textId="77777777" w:rsidTr="00142FD9">
        <w:trPr>
          <w:tblHeader/>
        </w:trPr>
        <w:tc>
          <w:tcPr>
            <w:tcW w:w="2011" w:type="pct"/>
          </w:tcPr>
          <w:p w14:paraId="33253838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35EA8972" w14:textId="295DD9D5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01A7B0BC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933D95E" w14:textId="47AF6838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7526A00C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5D6DAD7" w14:textId="77FBFC34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7E9650AE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7A21699" w14:textId="46B6C74B" w:rsidR="006D507A" w:rsidRPr="00F205C4" w:rsidRDefault="00ED3AB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D507A" w:rsidRPr="00F205C4" w14:paraId="1CC30224" w14:textId="77777777" w:rsidTr="00142FD9">
        <w:trPr>
          <w:tblHeader/>
        </w:trPr>
        <w:tc>
          <w:tcPr>
            <w:tcW w:w="2011" w:type="pct"/>
          </w:tcPr>
          <w:p w14:paraId="3D54E1CC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7C6729FE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07A" w:rsidRPr="00F205C4" w14:paraId="459ACBA1" w14:textId="77777777" w:rsidTr="00BF06FE">
        <w:tc>
          <w:tcPr>
            <w:tcW w:w="2011" w:type="pct"/>
          </w:tcPr>
          <w:p w14:paraId="018982AA" w14:textId="77777777" w:rsidR="00171ED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0035E524" w14:textId="030D7733" w:rsidR="006D507A" w:rsidRPr="00F205C4" w:rsidRDefault="00171ED4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="006D507A"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652" w:type="pct"/>
          </w:tcPr>
          <w:p w14:paraId="2EA44330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EB24940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48B1090C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AB4E14F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8346646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D44455A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2F2550D5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2DF3" w:rsidRPr="00F205C4" w14:paraId="2BB27E77" w14:textId="77777777" w:rsidTr="00002E3C">
        <w:tc>
          <w:tcPr>
            <w:tcW w:w="2011" w:type="pct"/>
          </w:tcPr>
          <w:p w14:paraId="5E82A791" w14:textId="47AF7566" w:rsidR="00AA2DF3" w:rsidRPr="00F205C4" w:rsidRDefault="00AA2DF3" w:rsidP="00AA2D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652" w:type="pct"/>
          </w:tcPr>
          <w:p w14:paraId="55635BD6" w14:textId="4459F4D3" w:rsidR="00AA2DF3" w:rsidRPr="00F205C4" w:rsidRDefault="00ED3ABA" w:rsidP="00AA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3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734</w:t>
            </w:r>
            <w:r w:rsidR="00CE3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150" w:type="pct"/>
          </w:tcPr>
          <w:p w14:paraId="5FC70BBD" w14:textId="77777777" w:rsidR="00AA2DF3" w:rsidRPr="00F205C4" w:rsidRDefault="00AA2DF3" w:rsidP="00AA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721A3A2F" w14:textId="1F7DF5F2" w:rsidR="00AA2DF3" w:rsidRPr="00F205C4" w:rsidRDefault="00ED3ABA" w:rsidP="00AA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A2DF3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751</w:t>
            </w:r>
            <w:r w:rsidR="00AA2DF3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150" w:type="pct"/>
          </w:tcPr>
          <w:p w14:paraId="733705D2" w14:textId="77777777" w:rsidR="00AA2DF3" w:rsidRPr="00F205C4" w:rsidRDefault="00AA2DF3" w:rsidP="00AA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E74719" w14:textId="661F772C" w:rsidR="00AA2DF3" w:rsidRPr="00F205C4" w:rsidRDefault="00AA2DF3" w:rsidP="00AA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39F3CA8" w14:textId="77777777" w:rsidR="00AA2DF3" w:rsidRPr="00F205C4" w:rsidRDefault="00AA2DF3" w:rsidP="00AA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EE6EA2C" w14:textId="0896803D" w:rsidR="00AA2DF3" w:rsidRPr="00F205C4" w:rsidRDefault="00AA2DF3" w:rsidP="00AA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E3023" w:rsidRPr="00F205C4" w14:paraId="74D740CF" w14:textId="77777777" w:rsidTr="00002E3C">
        <w:tc>
          <w:tcPr>
            <w:tcW w:w="2011" w:type="pct"/>
          </w:tcPr>
          <w:p w14:paraId="79AA6508" w14:textId="3137ACF6" w:rsidR="00CE3023" w:rsidRPr="00F205C4" w:rsidRDefault="00CE3023" w:rsidP="00CE30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</w:t>
            </w:r>
          </w:p>
          <w:p w14:paraId="18F2E0E4" w14:textId="77777777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652" w:type="pct"/>
          </w:tcPr>
          <w:p w14:paraId="1D62C399" w14:textId="77777777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AA3D68" w14:textId="4FE97013" w:rsidR="00CE3023" w:rsidRPr="00CE3023" w:rsidRDefault="00ED3ABA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302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  <w:tc>
          <w:tcPr>
            <w:tcW w:w="150" w:type="pct"/>
          </w:tcPr>
          <w:p w14:paraId="7602898F" w14:textId="77777777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8F69603" w14:textId="77777777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E3A0C4" w14:textId="77E3BDED" w:rsidR="00CE3023" w:rsidRPr="00F205C4" w:rsidRDefault="00ED3ABA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50" w:type="pct"/>
          </w:tcPr>
          <w:p w14:paraId="539B55D2" w14:textId="77777777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02BC985" w14:textId="77777777" w:rsidR="00CE3023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38323C" w14:textId="0ADEDACC" w:rsidR="00CE3023" w:rsidRPr="005214B7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4BEBCC36" w14:textId="77777777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A0AC101" w14:textId="77777777" w:rsidR="00CE3023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061819" w14:textId="599AF2DE" w:rsidR="00CE3023" w:rsidRPr="005214B7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E3023" w:rsidRPr="00F205C4" w14:paraId="3D05E74E" w14:textId="77777777" w:rsidTr="00002E3C">
        <w:tc>
          <w:tcPr>
            <w:tcW w:w="2011" w:type="pct"/>
          </w:tcPr>
          <w:p w14:paraId="00DE3B37" w14:textId="77777777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689263C0" w14:textId="4FF821C4" w:rsidR="00CE3023" w:rsidRPr="00F205C4" w:rsidRDefault="00ED3ABA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E3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  <w:r w:rsidR="00CE3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50" w:type="pct"/>
          </w:tcPr>
          <w:p w14:paraId="5309B47C" w14:textId="77777777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365DE864" w14:textId="57E48BD7" w:rsidR="00CE3023" w:rsidRPr="00F205C4" w:rsidRDefault="00ED3ABA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E3023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  <w:r w:rsidR="00CE3023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150" w:type="pct"/>
          </w:tcPr>
          <w:p w14:paraId="4BA91B05" w14:textId="77777777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17E6EBA" w14:textId="227C71AB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A6A9C3A" w14:textId="77777777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6F841EC" w14:textId="21922A7B" w:rsidR="00CE3023" w:rsidRPr="00F205C4" w:rsidRDefault="00CE3023" w:rsidP="00CE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6877CBF" w14:textId="77777777" w:rsidR="0098085C" w:rsidRPr="00CA4A86" w:rsidRDefault="0098085C" w:rsidP="00515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36C963F5" w14:textId="77777777" w:rsidR="006B11D7" w:rsidRPr="00F205C4" w:rsidRDefault="006B11D7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670C8D29" w14:textId="77777777" w:rsidR="00966257" w:rsidRPr="004B75BA" w:rsidRDefault="00966257" w:rsidP="006B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1"/>
        <w:gridCol w:w="717"/>
        <w:gridCol w:w="273"/>
        <w:gridCol w:w="721"/>
        <w:gridCol w:w="362"/>
        <w:gridCol w:w="1166"/>
        <w:gridCol w:w="269"/>
        <w:gridCol w:w="1261"/>
      </w:tblGrid>
      <w:tr w:rsidR="00E8157C" w:rsidRPr="00F205C4" w14:paraId="38E4E655" w14:textId="77777777" w:rsidTr="00BF7B5C">
        <w:tc>
          <w:tcPr>
            <w:tcW w:w="2428" w:type="pct"/>
          </w:tcPr>
          <w:p w14:paraId="679051F5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pct"/>
            <w:gridSpan w:val="3"/>
          </w:tcPr>
          <w:p w14:paraId="26A50BB5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" w:type="pct"/>
          </w:tcPr>
          <w:p w14:paraId="24BEE138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14:paraId="49D2D93D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2794A84F" w14:textId="77777777" w:rsidTr="00BF7B5C">
        <w:tc>
          <w:tcPr>
            <w:tcW w:w="2428" w:type="pct"/>
          </w:tcPr>
          <w:p w14:paraId="4065174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87" w:type="pct"/>
          </w:tcPr>
          <w:p w14:paraId="013BEFA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662EE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32229EE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7536C57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142D70D" w14:textId="702E87CA" w:rsidR="00564BA0" w:rsidRPr="00F205C4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0C40DFC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2FD55E6F" w14:textId="0CB1233A" w:rsidR="00564BA0" w:rsidRPr="00F205C4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64BA0" w:rsidRPr="00F205C4" w14:paraId="5131D48B" w14:textId="77777777" w:rsidTr="00272AEF">
        <w:trPr>
          <w:trHeight w:val="246"/>
        </w:trPr>
        <w:tc>
          <w:tcPr>
            <w:tcW w:w="2428" w:type="pct"/>
          </w:tcPr>
          <w:p w14:paraId="0D09AC5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4724CCE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D4E70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27B0953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3C5A5C3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ind w:hanging="94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14:paraId="71908B0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BA0" w:rsidRPr="00F205C4" w14:paraId="5ADE5E76" w14:textId="77777777" w:rsidTr="00272AEF">
        <w:trPr>
          <w:trHeight w:val="123"/>
        </w:trPr>
        <w:tc>
          <w:tcPr>
            <w:tcW w:w="2428" w:type="pct"/>
          </w:tcPr>
          <w:p w14:paraId="7FB3CC6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" w:type="pct"/>
          </w:tcPr>
          <w:p w14:paraId="2FB5B1E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77027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38A7AD9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13BB191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ind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BBECA7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hanging="94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16A372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52D1EF8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07A" w:rsidRPr="00F205C4" w14:paraId="35ED8A49" w14:textId="77777777" w:rsidTr="00272AEF">
        <w:tc>
          <w:tcPr>
            <w:tcW w:w="2428" w:type="pct"/>
          </w:tcPr>
          <w:p w14:paraId="1FDAC7F6" w14:textId="30FBE4F5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87" w:type="pct"/>
          </w:tcPr>
          <w:p w14:paraId="2735DBD8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FBF2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2094A178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010346D3" w14:textId="77777777" w:rsidR="006D507A" w:rsidRPr="00F205C4" w:rsidRDefault="006D507A" w:rsidP="006D507A">
            <w:pPr>
              <w:ind w:hanging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5C0B20A" w14:textId="6CABE8E3" w:rsidR="006D507A" w:rsidRPr="00F205C4" w:rsidRDefault="00ED3ABA" w:rsidP="0073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="007368E6" w:rsidRPr="007368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45" w:type="pct"/>
          </w:tcPr>
          <w:p w14:paraId="7C7B1BF9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hanging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19ED0BE2" w14:textId="53C3895F" w:rsidR="006D507A" w:rsidRPr="007368E6" w:rsidRDefault="00ED3ABA" w:rsidP="0073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6D507A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6D507A" w:rsidRPr="00F205C4" w14:paraId="55CBA37C" w14:textId="77777777" w:rsidTr="00272AEF">
        <w:tc>
          <w:tcPr>
            <w:tcW w:w="2428" w:type="pct"/>
          </w:tcPr>
          <w:p w14:paraId="74DEDA4C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387" w:type="pct"/>
          </w:tcPr>
          <w:p w14:paraId="2469964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B65D8A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4C2F1867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45C7F3C6" w14:textId="77777777" w:rsidR="006D507A" w:rsidRPr="00F205C4" w:rsidRDefault="006D507A" w:rsidP="006D507A">
            <w:pPr>
              <w:ind w:hanging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2DFC0EF" w14:textId="0D504289" w:rsidR="006D507A" w:rsidRPr="00F205C4" w:rsidRDefault="00ED3ABA" w:rsidP="0073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145" w:type="pct"/>
          </w:tcPr>
          <w:p w14:paraId="7CF947AB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hanging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23F69D4" w14:textId="051D2CB7" w:rsidR="006D507A" w:rsidRPr="00F205C4" w:rsidRDefault="00ED3ABA" w:rsidP="0073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="006D507A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D507A" w:rsidRPr="00F205C4" w14:paraId="24D22B76" w14:textId="77777777" w:rsidTr="00272AEF">
        <w:tc>
          <w:tcPr>
            <w:tcW w:w="2428" w:type="pct"/>
          </w:tcPr>
          <w:p w14:paraId="004BB21B" w14:textId="4F40D1FC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7" w:type="pct"/>
          </w:tcPr>
          <w:p w14:paraId="72FC690F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57479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2761ECFB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72CD2874" w14:textId="77777777" w:rsidR="006D507A" w:rsidRPr="00F205C4" w:rsidRDefault="006D507A" w:rsidP="006D507A">
            <w:pPr>
              <w:ind w:hanging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395F116" w14:textId="6D26A4AF" w:rsidR="006D507A" w:rsidRPr="007368E6" w:rsidRDefault="00ED3ABA" w:rsidP="0073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  <w:r w:rsidR="007368E6" w:rsidRPr="007368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45" w:type="pct"/>
          </w:tcPr>
          <w:p w14:paraId="6A4EB81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hanging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68F89DFF" w14:textId="4A75F4E8" w:rsidR="006D507A" w:rsidRPr="007368E6" w:rsidRDefault="00ED3ABA" w:rsidP="0073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  <w:r w:rsidR="006D507A" w:rsidRPr="007368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</w:tr>
    </w:tbl>
    <w:p w14:paraId="1B30B4CC" w14:textId="77777777" w:rsidR="00CA6E96" w:rsidRPr="00CA4A86" w:rsidRDefault="00CA6E9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C4272E7" w14:textId="77777777" w:rsidR="004B7341" w:rsidRPr="00F205C4" w:rsidRDefault="004B7341" w:rsidP="004B7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การซื้อเงินลงทุน</w:t>
      </w:r>
    </w:p>
    <w:p w14:paraId="5C3ED65E" w14:textId="77777777" w:rsidR="004B7341" w:rsidRPr="00CA4A86" w:rsidRDefault="004B734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E39630C" w14:textId="61621C01" w:rsidR="00F369C9" w:rsidRPr="00F205C4" w:rsidRDefault="00F369C9" w:rsidP="00F36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A4A86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ในการประชุมวิสามัญของผู้ถือหุ้นของบริษัทย่อย ("บริษัท ฮอนด้ามะลิวัลย์ จำกัด") เมื่อวันที่ </w:t>
      </w:r>
      <w:r w:rsidR="00ED3ABA" w:rsidRPr="00ED3ABA">
        <w:rPr>
          <w:rFonts w:asciiTheme="majorBidi" w:hAnsiTheme="majorBidi" w:cstheme="majorBidi"/>
          <w:spacing w:val="-4"/>
          <w:sz w:val="30"/>
          <w:szCs w:val="30"/>
        </w:rPr>
        <w:t>28</w:t>
      </w:r>
      <w:r w:rsidRPr="00CA4A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ED3ABA" w:rsidRPr="00ED3ABA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CA4A86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</w:t>
      </w:r>
      <w:r w:rsidRPr="00CA4A86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</w:t>
      </w:r>
      <w:r w:rsidR="00D17380" w:rsidRPr="00F205C4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มีมติอนุมัติการเพิ่มทุนจดทะเบียนจาก </w:t>
      </w:r>
      <w:r w:rsidR="00ED3ABA" w:rsidRPr="00ED3ABA">
        <w:rPr>
          <w:rFonts w:asciiTheme="majorBidi" w:hAnsiTheme="majorBidi" w:cstheme="majorBidi"/>
          <w:sz w:val="30"/>
          <w:szCs w:val="30"/>
        </w:rPr>
        <w:t>337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(แบ่งออกเป็นหุ้นสามัญจำนวน </w:t>
      </w:r>
      <w:r w:rsidR="00ED3ABA" w:rsidRPr="00ED3ABA">
        <w:rPr>
          <w:rFonts w:asciiTheme="majorBidi" w:hAnsiTheme="majorBidi" w:cstheme="majorBidi"/>
          <w:sz w:val="30"/>
          <w:szCs w:val="30"/>
        </w:rPr>
        <w:t>3</w:t>
      </w:r>
      <w:r w:rsidRPr="00F205C4">
        <w:rPr>
          <w:rFonts w:asciiTheme="majorBidi" w:hAnsiTheme="majorBidi" w:cstheme="majorBidi"/>
          <w:sz w:val="30"/>
          <w:szCs w:val="30"/>
        </w:rPr>
        <w:t>,</w:t>
      </w:r>
      <w:r w:rsidR="00ED3ABA" w:rsidRPr="00ED3ABA">
        <w:rPr>
          <w:rFonts w:asciiTheme="majorBidi" w:hAnsiTheme="majorBidi" w:cstheme="majorBidi"/>
          <w:sz w:val="30"/>
          <w:szCs w:val="30"/>
        </w:rPr>
        <w:t>370</w:t>
      </w:r>
      <w:r w:rsidRPr="00F205C4">
        <w:rPr>
          <w:rFonts w:asciiTheme="majorBidi" w:hAnsiTheme="majorBidi" w:cstheme="majorBidi"/>
          <w:sz w:val="30"/>
          <w:szCs w:val="30"/>
        </w:rPr>
        <w:t>,</w:t>
      </w:r>
      <w:r w:rsidR="00ED3ABA" w:rsidRPr="00ED3ABA">
        <w:rPr>
          <w:rFonts w:asciiTheme="majorBidi" w:hAnsiTheme="majorBidi" w:cstheme="majorBidi"/>
          <w:sz w:val="30"/>
          <w:szCs w:val="30"/>
        </w:rPr>
        <w:t>000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ED3ABA" w:rsidRPr="00ED3ABA">
        <w:rPr>
          <w:rFonts w:asciiTheme="majorBidi" w:hAnsiTheme="majorBidi" w:cstheme="majorBidi"/>
          <w:sz w:val="30"/>
          <w:szCs w:val="30"/>
        </w:rPr>
        <w:t>100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บาท) เป็น </w:t>
      </w:r>
      <w:r w:rsidR="00ED3ABA" w:rsidRPr="00ED3ABA">
        <w:rPr>
          <w:rFonts w:asciiTheme="majorBidi" w:hAnsiTheme="majorBidi" w:cstheme="majorBidi"/>
          <w:sz w:val="30"/>
          <w:szCs w:val="30"/>
        </w:rPr>
        <w:t>550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(แบ่งออกเป็นหุ้นสามัญจำนวน </w:t>
      </w:r>
      <w:r w:rsidR="00ED3ABA" w:rsidRPr="00ED3ABA">
        <w:rPr>
          <w:rFonts w:asciiTheme="majorBidi" w:hAnsiTheme="majorBidi" w:cstheme="majorBidi"/>
          <w:sz w:val="30"/>
          <w:szCs w:val="30"/>
        </w:rPr>
        <w:t>5</w:t>
      </w:r>
      <w:r w:rsidRPr="00F205C4">
        <w:rPr>
          <w:rFonts w:asciiTheme="majorBidi" w:hAnsiTheme="majorBidi" w:cstheme="majorBidi"/>
          <w:sz w:val="30"/>
          <w:szCs w:val="30"/>
        </w:rPr>
        <w:t>,</w:t>
      </w:r>
      <w:r w:rsidR="00ED3ABA" w:rsidRPr="00ED3ABA">
        <w:rPr>
          <w:rFonts w:asciiTheme="majorBidi" w:hAnsiTheme="majorBidi" w:cstheme="majorBidi"/>
          <w:sz w:val="30"/>
          <w:szCs w:val="30"/>
        </w:rPr>
        <w:t>500</w:t>
      </w:r>
      <w:r w:rsidRPr="00F205C4">
        <w:rPr>
          <w:rFonts w:asciiTheme="majorBidi" w:hAnsiTheme="majorBidi" w:cstheme="majorBidi"/>
          <w:sz w:val="30"/>
          <w:szCs w:val="30"/>
        </w:rPr>
        <w:t>,</w:t>
      </w:r>
      <w:r w:rsidR="00ED3ABA" w:rsidRPr="00ED3ABA">
        <w:rPr>
          <w:rFonts w:asciiTheme="majorBidi" w:hAnsiTheme="majorBidi" w:cstheme="majorBidi"/>
          <w:sz w:val="30"/>
          <w:szCs w:val="30"/>
        </w:rPr>
        <w:t>000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ED3ABA" w:rsidRPr="00ED3ABA">
        <w:rPr>
          <w:rFonts w:asciiTheme="majorBidi" w:hAnsiTheme="majorBidi" w:cstheme="majorBidi"/>
          <w:sz w:val="30"/>
          <w:szCs w:val="30"/>
        </w:rPr>
        <w:t>100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บาท) </w:t>
      </w:r>
      <w:r w:rsidR="00D17380" w:rsidRPr="00F205C4">
        <w:rPr>
          <w:rFonts w:asciiTheme="majorBidi" w:hAnsiTheme="majorBidi" w:cstheme="majorBidi"/>
          <w:sz w:val="30"/>
          <w:szCs w:val="30"/>
          <w:cs/>
        </w:rPr>
        <w:t>โดย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เสนอขายให้แก่ผู้ถือหุ้นเดิมตามสัดส่วน ทั้งนี้บริษัทได้ลงทุนในหุ้นสามัญของบริษัทย่อยดังกล่าวเป็นจำนวนเงิน </w:t>
      </w:r>
      <w:r w:rsidR="00ED3ABA" w:rsidRPr="00ED3ABA">
        <w:rPr>
          <w:rFonts w:asciiTheme="majorBidi" w:hAnsiTheme="majorBidi" w:cstheme="majorBidi"/>
          <w:sz w:val="30"/>
          <w:szCs w:val="30"/>
        </w:rPr>
        <w:t>213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บริษัทย่อยดังกล่าวได้จดทะเบียนการเพิ่มทุนกับกระทรวงพาณิชย์เมื่อวันที่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29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3323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2562</w:t>
      </w:r>
    </w:p>
    <w:p w14:paraId="3AB5343F" w14:textId="77777777" w:rsidR="00F369C9" w:rsidRPr="00CA4A86" w:rsidRDefault="00F369C9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4D3CD64" w14:textId="21B51E09" w:rsidR="005D3D9A" w:rsidRPr="00A83335" w:rsidRDefault="00BF0A69" w:rsidP="00E0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  <w:cs/>
          <w:lang w:val="en-GB"/>
        </w:rPr>
        <w:sectPr w:rsidR="005D3D9A" w:rsidRPr="00A83335" w:rsidSect="006603EC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  <w:r w:rsidRPr="00E93A15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E93A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8</w:t>
      </w:r>
      <w:r w:rsidRPr="00E93A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93A15">
        <w:rPr>
          <w:rFonts w:asciiTheme="majorBidi" w:hAnsiTheme="majorBidi" w:cs="Angsana New" w:hint="cs"/>
          <w:sz w:val="30"/>
          <w:szCs w:val="30"/>
          <w:cs/>
        </w:rPr>
        <w:t>กรกฎาคม</w:t>
      </w:r>
      <w:r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3A15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BF0A69">
        <w:rPr>
          <w:rFonts w:asciiTheme="majorBidi" w:hAnsiTheme="majorBidi" w:cs="Angsana New" w:hint="cs"/>
          <w:sz w:val="30"/>
          <w:szCs w:val="30"/>
          <w:cs/>
        </w:rPr>
        <w:t>บริษัทได้</w:t>
      </w:r>
      <w:r w:rsidR="00E93A15">
        <w:rPr>
          <w:rFonts w:asciiTheme="majorBidi" w:hAnsiTheme="majorBidi" w:cs="Angsana New" w:hint="cs"/>
          <w:sz w:val="30"/>
          <w:szCs w:val="30"/>
          <w:cs/>
        </w:rPr>
        <w:t>ลงทุนในบริษัท</w:t>
      </w:r>
      <w:r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F0A69">
        <w:rPr>
          <w:rFonts w:asciiTheme="majorBidi" w:hAnsiTheme="majorBidi" w:cs="Angsana New" w:hint="cs"/>
          <w:sz w:val="30"/>
          <w:szCs w:val="30"/>
          <w:cs/>
        </w:rPr>
        <w:t>ออโตคลิกบายเอซีจี</w:t>
      </w:r>
      <w:r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F0A6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3A15">
        <w:rPr>
          <w:rFonts w:asciiTheme="majorBidi" w:hAnsiTheme="majorBidi" w:cs="Angsana New" w:hint="cs"/>
          <w:sz w:val="30"/>
          <w:szCs w:val="30"/>
          <w:cs/>
        </w:rPr>
        <w:t xml:space="preserve">ซึ่งเป็นบริษัทที่จัดตั้งขึ้นในประเทศไทย ร้อยละ </w:t>
      </w:r>
      <w:r w:rsidR="00ED3ABA" w:rsidRPr="00ED3ABA">
        <w:rPr>
          <w:rFonts w:asciiTheme="majorBidi" w:hAnsiTheme="majorBidi" w:cs="Angsana New"/>
          <w:sz w:val="30"/>
          <w:szCs w:val="30"/>
        </w:rPr>
        <w:t>99</w:t>
      </w:r>
      <w:r w:rsidR="00E93A15">
        <w:rPr>
          <w:rFonts w:asciiTheme="majorBidi" w:hAnsiTheme="majorBidi" w:cs="Angsana New" w:hint="cs"/>
          <w:sz w:val="30"/>
          <w:szCs w:val="30"/>
          <w:cs/>
        </w:rPr>
        <w:t xml:space="preserve"> ของทุนที่ออกและชำระแล้ว เป็นจำนวนเงิน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ED3ABA" w:rsidRPr="00ED3ABA">
        <w:rPr>
          <w:rFonts w:asciiTheme="majorBidi" w:hAnsiTheme="majorBidi" w:cstheme="majorBidi"/>
          <w:sz w:val="30"/>
          <w:szCs w:val="30"/>
        </w:rPr>
        <w:t>99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E93A15">
        <w:rPr>
          <w:rFonts w:asciiTheme="majorBidi" w:hAnsiTheme="majorBidi" w:cstheme="majorBidi" w:hint="cs"/>
          <w:sz w:val="30"/>
          <w:szCs w:val="30"/>
          <w:cs/>
        </w:rPr>
        <w:t xml:space="preserve">ดังนั้นบริษัท </w:t>
      </w:r>
      <w:r w:rsidR="00E93A15" w:rsidRPr="00BF0A69">
        <w:rPr>
          <w:rFonts w:asciiTheme="majorBidi" w:hAnsiTheme="majorBidi" w:cs="Angsana New" w:hint="cs"/>
          <w:sz w:val="30"/>
          <w:szCs w:val="30"/>
          <w:cs/>
        </w:rPr>
        <w:t>ออโต้คลิกบายเอซีจี</w:t>
      </w:r>
      <w:r w:rsidR="00E93A15" w:rsidRPr="00BF0A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3A15" w:rsidRPr="00BF0A6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E93A15">
        <w:rPr>
          <w:rFonts w:asciiTheme="majorBidi" w:hAnsiTheme="majorBidi" w:cs="Angsana New" w:hint="cs"/>
          <w:sz w:val="30"/>
          <w:szCs w:val="30"/>
          <w:cs/>
        </w:rPr>
        <w:t xml:space="preserve"> จึงเป็นบริษัทย่อยของกลุ่มบริษัท</w:t>
      </w:r>
      <w:r w:rsidR="00A83335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</w:p>
    <w:p w14:paraId="1642ABF1" w14:textId="7D6533FB" w:rsidR="00B13777" w:rsidRPr="00F205C4" w:rsidRDefault="00B13777" w:rsidP="00706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right="-122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31</w:t>
      </w:r>
      <w:r w:rsidR="005B651E" w:rsidRPr="00F205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 w:rsidR="002B32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B322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D3ABA" w:rsidRPr="00ED3ABA">
        <w:rPr>
          <w:rFonts w:asciiTheme="majorBidi" w:hAnsiTheme="majorBidi" w:cstheme="majorBidi"/>
          <w:sz w:val="30"/>
          <w:szCs w:val="30"/>
        </w:rPr>
        <w:t>2562</w:t>
      </w:r>
      <w:r w:rsidR="00C35277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</w:t>
      </w:r>
      <w:r w:rsidR="00E8157C" w:rsidRPr="00F205C4">
        <w:rPr>
          <w:rFonts w:asciiTheme="majorBidi" w:hAnsiTheme="majorBidi" w:cstheme="majorBidi"/>
          <w:sz w:val="30"/>
          <w:szCs w:val="30"/>
          <w:cs/>
        </w:rPr>
        <w:t>แต่ละ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205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CAFDAB" w14:textId="77777777" w:rsidR="00DA6BD9" w:rsidRPr="00F205C4" w:rsidRDefault="00DA6BD9" w:rsidP="00B7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-112" w:tblpY="47"/>
        <w:tblW w:w="147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710"/>
        <w:gridCol w:w="720"/>
        <w:gridCol w:w="184"/>
        <w:gridCol w:w="626"/>
        <w:gridCol w:w="180"/>
        <w:gridCol w:w="900"/>
        <w:gridCol w:w="180"/>
        <w:gridCol w:w="900"/>
        <w:gridCol w:w="180"/>
        <w:gridCol w:w="990"/>
        <w:gridCol w:w="184"/>
        <w:gridCol w:w="986"/>
        <w:gridCol w:w="180"/>
        <w:gridCol w:w="990"/>
        <w:gridCol w:w="184"/>
        <w:gridCol w:w="986"/>
        <w:gridCol w:w="180"/>
        <w:gridCol w:w="990"/>
        <w:gridCol w:w="184"/>
        <w:gridCol w:w="986"/>
      </w:tblGrid>
      <w:tr w:rsidR="00A275C4" w:rsidRPr="00F205C4" w:rsidDel="00685444" w14:paraId="2CA87579" w14:textId="77777777" w:rsidTr="00BB3924">
        <w:trPr>
          <w:cantSplit/>
          <w:tblHeader/>
        </w:trPr>
        <w:tc>
          <w:tcPr>
            <w:tcW w:w="2340" w:type="dxa"/>
          </w:tcPr>
          <w:p w14:paraId="1E7AE951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20" w:type="dxa"/>
            <w:gridSpan w:val="20"/>
          </w:tcPr>
          <w:p w14:paraId="047236AE" w14:textId="0BF704AC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75C4" w:rsidRPr="00F205C4" w14:paraId="513E97DB" w14:textId="77777777" w:rsidTr="00A275C4">
        <w:trPr>
          <w:cantSplit/>
          <w:trHeight w:val="389"/>
          <w:tblHeader/>
        </w:trPr>
        <w:tc>
          <w:tcPr>
            <w:tcW w:w="2340" w:type="dxa"/>
          </w:tcPr>
          <w:p w14:paraId="55AF68A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2EDA1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45BCE" w14:textId="77ED7859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454E3292" w14:textId="6C55900E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63F6E075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10DC50B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84CF6FC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BAC0009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08A0E9F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5FA9D3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6002E91B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AB58866" w14:textId="356C3DE4" w:rsidR="00A275C4" w:rsidRPr="00F205C4" w:rsidRDefault="00A275C4" w:rsidP="00A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เงินปันผลรับสำหรับปี</w:t>
            </w:r>
          </w:p>
        </w:tc>
      </w:tr>
      <w:tr w:rsidR="006D507A" w:rsidRPr="00F205C4" w14:paraId="5AA9DA77" w14:textId="77777777" w:rsidTr="00A275C4">
        <w:trPr>
          <w:cantSplit/>
          <w:trHeight w:val="389"/>
          <w:tblHeader/>
        </w:trPr>
        <w:tc>
          <w:tcPr>
            <w:tcW w:w="2340" w:type="dxa"/>
          </w:tcPr>
          <w:p w14:paraId="69548E7D" w14:textId="42B460D2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273D4587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BEB3AC2" w14:textId="37F9FAF0" w:rsidR="006D507A" w:rsidRPr="00F205C4" w:rsidRDefault="00ED3AB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3A3A0D27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  <w:vAlign w:val="center"/>
          </w:tcPr>
          <w:p w14:paraId="60176190" w14:textId="3EEC94A4" w:rsidR="006D507A" w:rsidRPr="00F205C4" w:rsidRDefault="00ED3AB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C06CDB1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C0DED39" w14:textId="036EC178" w:rsidR="006D507A" w:rsidRPr="00F205C4" w:rsidRDefault="00ED3AB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2D52692B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D9958B5" w14:textId="78488438" w:rsidR="006D507A" w:rsidRPr="00F205C4" w:rsidRDefault="00ED3AB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ECF98A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42DD82F" w14:textId="113791D2" w:rsidR="006D507A" w:rsidRPr="00F205C4" w:rsidRDefault="00ED3AB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5DCB4DA0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5B6DE910" w14:textId="415CD35A" w:rsidR="006D507A" w:rsidRPr="00F205C4" w:rsidRDefault="00ED3AB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292E0E8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CAF2CE" w14:textId="21563702" w:rsidR="006D507A" w:rsidRPr="00F205C4" w:rsidRDefault="00ED3AB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3FD1B076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A6B80CC" w14:textId="397E6709" w:rsidR="006D507A" w:rsidRPr="00F205C4" w:rsidRDefault="00ED3AB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938FB76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A13A02D" w14:textId="5B65BAB6" w:rsidR="006D507A" w:rsidRPr="00F205C4" w:rsidRDefault="00ED3AB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3DF4D509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749D8951" w14:textId="12F9D9E0" w:rsidR="006D507A" w:rsidRPr="00F205C4" w:rsidRDefault="00ED3AB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6D507A" w:rsidRPr="00F205C4" w14:paraId="2BAED77A" w14:textId="77777777" w:rsidTr="00A275C4">
        <w:trPr>
          <w:cantSplit/>
        </w:trPr>
        <w:tc>
          <w:tcPr>
            <w:tcW w:w="2340" w:type="dxa"/>
          </w:tcPr>
          <w:p w14:paraId="412EF2C1" w14:textId="77777777" w:rsidR="006D507A" w:rsidRPr="00F205C4" w:rsidRDefault="006D507A" w:rsidP="006D507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FEBE5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4123A2B1" w14:textId="74A11F6F" w:rsidR="006D507A" w:rsidRPr="00F205C4" w:rsidRDefault="006D507A" w:rsidP="006D507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F252C35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0" w:type="dxa"/>
            <w:gridSpan w:val="15"/>
          </w:tcPr>
          <w:p w14:paraId="201DA0CF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507A" w:rsidRPr="00F205C4" w14:paraId="70A64B80" w14:textId="77777777" w:rsidTr="00135900">
        <w:trPr>
          <w:cantSplit/>
        </w:trPr>
        <w:tc>
          <w:tcPr>
            <w:tcW w:w="2340" w:type="dxa"/>
          </w:tcPr>
          <w:p w14:paraId="6D8D3896" w14:textId="77777777" w:rsidR="006D507A" w:rsidRPr="00F205C4" w:rsidRDefault="006D507A" w:rsidP="006D507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710" w:type="dxa"/>
          </w:tcPr>
          <w:p w14:paraId="388E9794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5DC0C774" w14:textId="034992BA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47B09BCF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5D5638E7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D1D48D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D40EDF" w14:textId="77777777" w:rsidR="006D507A" w:rsidRPr="00F205C4" w:rsidRDefault="006D507A" w:rsidP="006D50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54B5F32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FE75D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6ABD1B2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8987DB1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3D1ADBF3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A74BB4A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B41E0B1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55EC33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60532AC8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</w:tcPr>
          <w:p w14:paraId="719D14B8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230BD6C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DFA557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28D6AA90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E5A1361" w14:textId="77777777" w:rsidR="006D507A" w:rsidRPr="00F205C4" w:rsidRDefault="006D507A" w:rsidP="006D50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83335" w:rsidRPr="00F205C4" w14:paraId="48E3B11C" w14:textId="77777777" w:rsidTr="00036E70">
        <w:trPr>
          <w:cantSplit/>
        </w:trPr>
        <w:tc>
          <w:tcPr>
            <w:tcW w:w="2340" w:type="dxa"/>
          </w:tcPr>
          <w:p w14:paraId="3884415A" w14:textId="555D0E36" w:rsidR="00A83335" w:rsidRPr="00F205C4" w:rsidRDefault="00A83335" w:rsidP="00036E70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1710" w:type="dxa"/>
            <w:vAlign w:val="bottom"/>
          </w:tcPr>
          <w:p w14:paraId="07CA4749" w14:textId="77777777" w:rsidR="00DF491D" w:rsidRDefault="00A83335" w:rsidP="00DF491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ตัวแทนจำหน่าย</w:t>
            </w:r>
            <w:r w:rsidR="00DF491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  <w:p w14:paraId="056B8F4C" w14:textId="77777777" w:rsidR="00DF491D" w:rsidRDefault="00DF491D" w:rsidP="00DF491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A83335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รถยนต์ อะไหล่</w:t>
            </w:r>
          </w:p>
          <w:p w14:paraId="7D9F9C47" w14:textId="07DA96B4" w:rsidR="00A83335" w:rsidRPr="00F205C4" w:rsidRDefault="00DF491D" w:rsidP="00DF491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A83335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และศูนย์บริการ</w:t>
            </w:r>
          </w:p>
        </w:tc>
        <w:tc>
          <w:tcPr>
            <w:tcW w:w="720" w:type="dxa"/>
          </w:tcPr>
          <w:p w14:paraId="3E05B223" w14:textId="77777777" w:rsidR="00A83335" w:rsidRDefault="00A83335" w:rsidP="00A8333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2489A4" w14:textId="77777777" w:rsidR="00A83335" w:rsidRDefault="00A83335" w:rsidP="00A8333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CBF08A" w14:textId="4005BCA2" w:rsidR="00A83335" w:rsidRPr="00F205C4" w:rsidRDefault="00ED3ABA" w:rsidP="00A8333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5ED7A59D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71682299" w14:textId="77777777" w:rsidR="00A83335" w:rsidRPr="00F205C4" w:rsidRDefault="00A83335" w:rsidP="00A8333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042B9D" w14:textId="77777777" w:rsidR="00A83335" w:rsidRDefault="00A83335" w:rsidP="00A8333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F95CD1" w14:textId="32B28372" w:rsidR="00A83335" w:rsidRPr="00F205C4" w:rsidRDefault="00ED3ABA" w:rsidP="00A8333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66A7D2B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5F3E9F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F2438F" w14:textId="77777777" w:rsidR="00A83335" w:rsidRDefault="00A83335" w:rsidP="00A83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5099C9" w14:textId="1CE6EA9F" w:rsidR="00A83335" w:rsidRPr="00F205C4" w:rsidRDefault="00ED3ABA" w:rsidP="00A83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="00A83335"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5289294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DB1AB93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410046F" w14:textId="77777777" w:rsidR="00A83335" w:rsidRDefault="00A83335" w:rsidP="00A83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8C1A73" w14:textId="2AEA6473" w:rsidR="00A83335" w:rsidRPr="00F205C4" w:rsidRDefault="00ED3ABA" w:rsidP="00A83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="00A83335"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DF69B8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3CDC2263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41FF19A" w14:textId="77777777" w:rsidR="00A83335" w:rsidRDefault="00A83335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E79DAC" w14:textId="3B3B15AA" w:rsidR="00A83335" w:rsidRPr="00F205C4" w:rsidRDefault="00ED3ABA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="00A833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6298A38D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86BB0DE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6CF59D" w14:textId="77777777" w:rsidR="00A83335" w:rsidRDefault="00A83335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C750C9" w14:textId="70F35E06" w:rsidR="00A83335" w:rsidRPr="00F205C4" w:rsidRDefault="00ED3ABA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="00A833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3D72EC76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F6C4DF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EB7E2C" w14:textId="77777777" w:rsidR="00A83335" w:rsidRDefault="00A83335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CE6429B" w14:textId="7851B0C3" w:rsidR="00A83335" w:rsidRPr="00F205C4" w:rsidRDefault="00ED3ABA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="00A833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2896290C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</w:tcPr>
          <w:p w14:paraId="40092641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0D69E0" w14:textId="77777777" w:rsidR="00A83335" w:rsidRDefault="00A83335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B18B33" w14:textId="54EB7CF2" w:rsidR="00A83335" w:rsidRPr="00F205C4" w:rsidRDefault="00ED3ABA" w:rsidP="00A833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="00A833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6D35F532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84A76B" w14:textId="77777777" w:rsidR="001A00F5" w:rsidRDefault="001A00F5" w:rsidP="00A8333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B3F4F6" w14:textId="77777777" w:rsidR="001A00F5" w:rsidRDefault="001A00F5" w:rsidP="00A8333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0C7EEB" w14:textId="6CF2C438" w:rsidR="00A83335" w:rsidRPr="00F205C4" w:rsidRDefault="00ED3ABA" w:rsidP="00A8333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1A00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  <w:tc>
          <w:tcPr>
            <w:tcW w:w="184" w:type="dxa"/>
          </w:tcPr>
          <w:p w14:paraId="5C6DCBAB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50846D0" w14:textId="77777777" w:rsidR="00A83335" w:rsidRPr="00F205C4" w:rsidRDefault="00A83335" w:rsidP="00A8333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915A01" w14:textId="77777777" w:rsidR="00A83335" w:rsidRDefault="00A83335" w:rsidP="00A8333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2B5834" w14:textId="783693EE" w:rsidR="00A83335" w:rsidRPr="00F205C4" w:rsidRDefault="00A83335" w:rsidP="00A8333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00F5" w:rsidRPr="00F205C4" w14:paraId="1891E75C" w14:textId="77777777" w:rsidTr="0083269F">
        <w:trPr>
          <w:cantSplit/>
          <w:trHeight w:val="558"/>
        </w:trPr>
        <w:tc>
          <w:tcPr>
            <w:tcW w:w="2340" w:type="dxa"/>
          </w:tcPr>
          <w:p w14:paraId="622AC75F" w14:textId="33B60DAC" w:rsidR="001A00F5" w:rsidRPr="00F205C4" w:rsidRDefault="001A00F5" w:rsidP="00036E70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  <w:vAlign w:val="bottom"/>
          </w:tcPr>
          <w:p w14:paraId="0A356683" w14:textId="77777777" w:rsidR="001A00F5" w:rsidRDefault="001A00F5" w:rsidP="00DF491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ศูนย์บริการ</w:t>
            </w:r>
          </w:p>
          <w:p w14:paraId="1075CFC6" w14:textId="63001B03" w:rsidR="001A00F5" w:rsidRDefault="00DF491D" w:rsidP="00DF491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1A00F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รถยนต์ทั่วไป</w:t>
            </w:r>
          </w:p>
          <w:p w14:paraId="1E2F7FED" w14:textId="3F1F87F4" w:rsidR="001A00F5" w:rsidRPr="00F205C4" w:rsidRDefault="00DF491D" w:rsidP="00DF491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1A00F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ประเภทเร่งด่วน</w:t>
            </w:r>
          </w:p>
        </w:tc>
        <w:tc>
          <w:tcPr>
            <w:tcW w:w="720" w:type="dxa"/>
          </w:tcPr>
          <w:p w14:paraId="49676BFA" w14:textId="77777777" w:rsidR="001A00F5" w:rsidRDefault="001A00F5" w:rsidP="001A00F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14DCDA" w14:textId="77777777" w:rsidR="001A00F5" w:rsidRDefault="001A00F5" w:rsidP="001A00F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4B569B" w14:textId="2063040D" w:rsidR="001A00F5" w:rsidRPr="00F205C4" w:rsidRDefault="00ED3ABA" w:rsidP="001A00F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284631EE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4114D978" w14:textId="77777777" w:rsidR="001A00F5" w:rsidRDefault="001A00F5" w:rsidP="001A00F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1D4380" w14:textId="77777777" w:rsidR="001A00F5" w:rsidRDefault="001A00F5" w:rsidP="001A00F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F64517" w14:textId="420C070F" w:rsidR="001A00F5" w:rsidRPr="004C3F8D" w:rsidRDefault="001A00F5" w:rsidP="001A00F5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C53DBA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7D0C21" w14:textId="77777777" w:rsidR="001A00F5" w:rsidRDefault="001A00F5" w:rsidP="001A00F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D68C250" w14:textId="77777777" w:rsidR="001A00F5" w:rsidRDefault="001A00F5" w:rsidP="001A00F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DDCF28" w14:textId="36392368" w:rsidR="001A00F5" w:rsidRPr="00F205C4" w:rsidRDefault="00ED3ABA" w:rsidP="001A00F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A00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260E90E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73398B5" w14:textId="77777777" w:rsidR="001A00F5" w:rsidRDefault="001A00F5" w:rsidP="001A00F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5D33D5" w14:textId="77777777" w:rsidR="001A00F5" w:rsidRDefault="001A00F5" w:rsidP="001A00F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AD9886B" w14:textId="624CD9B5" w:rsidR="001A00F5" w:rsidRPr="00F205C4" w:rsidRDefault="001A00F5" w:rsidP="001A00F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653428A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D39C0E" w14:textId="77777777" w:rsidR="001A00F5" w:rsidRDefault="001A00F5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EF4CBF" w14:textId="77777777" w:rsidR="001A00F5" w:rsidRDefault="001A00F5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2CA7E2" w14:textId="5437936D" w:rsidR="001A00F5" w:rsidRPr="00F205C4" w:rsidRDefault="00ED3ABA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4" w:type="dxa"/>
          </w:tcPr>
          <w:p w14:paraId="13317DC5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7AF4C2A" w14:textId="77777777" w:rsidR="001A00F5" w:rsidRDefault="001A00F5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64A139" w14:textId="77777777" w:rsidR="001A00F5" w:rsidRDefault="001A00F5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B29AFF" w14:textId="6B9BAF11" w:rsidR="001A00F5" w:rsidRPr="00F205C4" w:rsidRDefault="001A00F5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AF11DD4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064081" w14:textId="77777777" w:rsidR="001A00F5" w:rsidRDefault="001A00F5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E552D4" w14:textId="77777777" w:rsidR="001A00F5" w:rsidRDefault="001A00F5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1204CA" w14:textId="1FF77544" w:rsidR="001A00F5" w:rsidRPr="00F205C4" w:rsidRDefault="00ED3ABA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4" w:type="dxa"/>
          </w:tcPr>
          <w:p w14:paraId="614E8AC1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AAD7CE1" w14:textId="77777777" w:rsidR="001A00F5" w:rsidRDefault="001A00F5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9C79B0" w14:textId="77777777" w:rsidR="001A00F5" w:rsidRDefault="001A00F5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2DF1FF" w14:textId="59F52662" w:rsidR="001A00F5" w:rsidRPr="00F205C4" w:rsidRDefault="001A00F5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6A97BFD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B9DF7B" w14:textId="77777777" w:rsidR="001A00F5" w:rsidRDefault="001A00F5" w:rsidP="001A00F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7B51C0" w14:textId="77777777" w:rsidR="001A00F5" w:rsidRDefault="001A00F5" w:rsidP="001A00F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063CCD" w14:textId="16BD5EA8" w:rsidR="001A00F5" w:rsidRPr="00F205C4" w:rsidRDefault="001A00F5" w:rsidP="001A00F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1D575E8A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AAD65A9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921C223" w14:textId="77777777" w:rsidR="001A00F5" w:rsidRDefault="001A00F5" w:rsidP="001A00F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D29459" w14:textId="5F2185F7" w:rsidR="001A00F5" w:rsidRPr="00F205C4" w:rsidRDefault="001A00F5" w:rsidP="001A00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00F5" w:rsidRPr="00F205C4" w14:paraId="1D1F6283" w14:textId="77777777" w:rsidTr="00A275C4">
        <w:trPr>
          <w:cantSplit/>
          <w:trHeight w:val="197"/>
        </w:trPr>
        <w:tc>
          <w:tcPr>
            <w:tcW w:w="2340" w:type="dxa"/>
            <w:vAlign w:val="bottom"/>
          </w:tcPr>
          <w:p w14:paraId="620E6081" w14:textId="77777777" w:rsidR="001A00F5" w:rsidRPr="00F205C4" w:rsidRDefault="001A00F5" w:rsidP="001A00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005EC24" w14:textId="77777777" w:rsidR="001A00F5" w:rsidRPr="00F205C4" w:rsidRDefault="001A00F5" w:rsidP="001A00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C990CD4" w14:textId="6F3B4654" w:rsidR="001A00F5" w:rsidRPr="00F205C4" w:rsidRDefault="001A00F5" w:rsidP="001A00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68E044B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dxa"/>
            <w:vAlign w:val="bottom"/>
          </w:tcPr>
          <w:p w14:paraId="4147A4F0" w14:textId="77777777" w:rsidR="001A00F5" w:rsidRPr="00F205C4" w:rsidRDefault="001A00F5" w:rsidP="001A00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8F500B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FEB36D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363923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13AB3B5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0CDEE0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F1316" w14:textId="56B106CA" w:rsidR="001A00F5" w:rsidRPr="00F205C4" w:rsidRDefault="00ED3ABA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 w:rsidR="001A00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4" w:type="dxa"/>
            <w:vAlign w:val="bottom"/>
          </w:tcPr>
          <w:p w14:paraId="0F1C196C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80353" w14:textId="1FE106AD" w:rsidR="001A00F5" w:rsidRPr="00F205C4" w:rsidRDefault="00ED3ABA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548</w:t>
            </w:r>
            <w:r w:rsidR="001A00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02745EBF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385D3" w14:textId="73929116" w:rsidR="001A00F5" w:rsidRPr="00F205C4" w:rsidRDefault="00ED3ABA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 w:rsidR="001A00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4" w:type="dxa"/>
            <w:vAlign w:val="bottom"/>
          </w:tcPr>
          <w:p w14:paraId="1611D197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2417B" w14:textId="5C18FCFB" w:rsidR="001A00F5" w:rsidRPr="00F205C4" w:rsidRDefault="00ED3ABA" w:rsidP="001A00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548</w:t>
            </w:r>
            <w:r w:rsidR="001A00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1FB6EB4B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6D6D65" w14:textId="26DFD647" w:rsidR="001A00F5" w:rsidRPr="00F205C4" w:rsidRDefault="00ED3ABA" w:rsidP="001A00F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 w:rsidR="00C153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184" w:type="dxa"/>
          </w:tcPr>
          <w:p w14:paraId="4C0A8AAA" w14:textId="77777777" w:rsidR="001A00F5" w:rsidRPr="00F205C4" w:rsidRDefault="001A00F5" w:rsidP="001A00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4B7686D4" w14:textId="0C03C007" w:rsidR="001A00F5" w:rsidRPr="00F205C4" w:rsidRDefault="001A00F5" w:rsidP="001A00F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812F9DB" w14:textId="77777777" w:rsidR="00963862" w:rsidRPr="00F205C4" w:rsidRDefault="00963862" w:rsidP="0070648E">
      <w:pPr>
        <w:tabs>
          <w:tab w:val="left" w:pos="0"/>
        </w:tabs>
        <w:rPr>
          <w:rFonts w:asciiTheme="majorBidi" w:hAnsiTheme="majorBidi" w:cstheme="majorBidi"/>
          <w:sz w:val="30"/>
          <w:szCs w:val="30"/>
          <w:cs/>
        </w:rPr>
      </w:pPr>
    </w:p>
    <w:p w14:paraId="6B081E39" w14:textId="0148C7FA" w:rsidR="00963862" w:rsidRDefault="00B362AF" w:rsidP="00B362AF">
      <w:pPr>
        <w:autoSpaceDE w:val="0"/>
        <w:autoSpaceDN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ทั้งหมดจดท</w:t>
      </w:r>
      <w:r w:rsidR="000928A0">
        <w:rPr>
          <w:rFonts w:asciiTheme="majorBidi" w:hAnsiTheme="majorBidi" w:cstheme="majorBidi" w:hint="cs"/>
          <w:sz w:val="30"/>
          <w:szCs w:val="30"/>
          <w:cs/>
        </w:rPr>
        <w:t>ะ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เบียนและ</w:t>
      </w:r>
      <w:r w:rsidRPr="00F205C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 กลุ่มบริษัทและบริษัทไม่มีเงินลงทุนในบริษัทย่อยซึ่งจดทะเบียนในตลาดหลักทรัพย์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1377701" w14:textId="77777777" w:rsidR="0084683F" w:rsidRPr="00F205C4" w:rsidRDefault="0084683F" w:rsidP="00B362AF">
      <w:pPr>
        <w:autoSpaceDE w:val="0"/>
        <w:autoSpaceDN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C5E7A" w14:textId="77777777" w:rsidR="00963862" w:rsidRPr="00F205C4" w:rsidRDefault="00963862" w:rsidP="00963862">
      <w:pPr>
        <w:rPr>
          <w:rFonts w:asciiTheme="majorBidi" w:hAnsiTheme="majorBidi" w:cstheme="majorBidi"/>
          <w:sz w:val="30"/>
          <w:szCs w:val="30"/>
          <w:cs/>
        </w:rPr>
      </w:pPr>
    </w:p>
    <w:p w14:paraId="0B414C36" w14:textId="77777777" w:rsidR="00B72457" w:rsidRPr="00F205C4" w:rsidRDefault="00B72457" w:rsidP="00963862">
      <w:pPr>
        <w:rPr>
          <w:rFonts w:asciiTheme="majorBidi" w:hAnsiTheme="majorBidi" w:cstheme="majorBidi"/>
          <w:sz w:val="30"/>
          <w:szCs w:val="30"/>
          <w:cs/>
        </w:rPr>
        <w:sectPr w:rsidR="00B72457" w:rsidRPr="00F205C4" w:rsidSect="000D202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3155795" w14:textId="77777777" w:rsidR="00370B9B" w:rsidRPr="00F205C4" w:rsidRDefault="00370B9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44CDD029" w14:textId="77777777" w:rsidR="00370B9B" w:rsidRPr="00CA4A86" w:rsidRDefault="00370B9B" w:rsidP="00370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270"/>
        <w:gridCol w:w="990"/>
        <w:gridCol w:w="270"/>
        <w:gridCol w:w="1080"/>
        <w:gridCol w:w="270"/>
        <w:gridCol w:w="990"/>
      </w:tblGrid>
      <w:tr w:rsidR="00370B9B" w:rsidRPr="00F205C4" w14:paraId="47D8173D" w14:textId="77777777" w:rsidTr="00CB28F5">
        <w:tc>
          <w:tcPr>
            <w:tcW w:w="3240" w:type="dxa"/>
          </w:tcPr>
          <w:p w14:paraId="26B7975A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362518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439FBE8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81EC96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65E39B1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069F2EFB" w14:textId="77777777" w:rsidTr="00CB28F5">
        <w:tc>
          <w:tcPr>
            <w:tcW w:w="3240" w:type="dxa"/>
          </w:tcPr>
          <w:p w14:paraId="4800542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A84F14" w14:textId="386DF8C3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6EE8AFC" w14:textId="72053094" w:rsidR="00564BA0" w:rsidRPr="0084683F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08569B6D" w14:textId="77777777" w:rsidR="00564BA0" w:rsidRPr="0084683F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D9548B6" w14:textId="568DDE61" w:rsidR="00564BA0" w:rsidRPr="0084683F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3135D16" w14:textId="77777777" w:rsidR="00564BA0" w:rsidRPr="0084683F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E6EF47" w14:textId="5C878D33" w:rsidR="00564BA0" w:rsidRPr="0084683F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4E767246" w14:textId="77777777" w:rsidR="00564BA0" w:rsidRPr="0084683F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10ACE75" w14:textId="69A4B8DC" w:rsidR="00564BA0" w:rsidRPr="0084683F" w:rsidRDefault="00ED3ABA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370B9B" w:rsidRPr="00F205C4" w14:paraId="52738D7E" w14:textId="77777777" w:rsidTr="00CB28F5">
        <w:tc>
          <w:tcPr>
            <w:tcW w:w="3240" w:type="dxa"/>
          </w:tcPr>
          <w:p w14:paraId="23DA09CF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70DA2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F92EBF9" w14:textId="77777777" w:rsidR="00370B9B" w:rsidRPr="00F205C4" w:rsidRDefault="00F94CA1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</w:t>
            </w:r>
            <w:r w:rsidR="00370B9B"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0B9B" w:rsidRPr="00F205C4" w14:paraId="49019E8C" w14:textId="77777777" w:rsidTr="00CB28F5">
        <w:tc>
          <w:tcPr>
            <w:tcW w:w="3240" w:type="dxa"/>
          </w:tcPr>
          <w:p w14:paraId="3607F30A" w14:textId="77777777" w:rsidR="00370B9B" w:rsidRPr="00F205C4" w:rsidRDefault="00370B9B" w:rsidP="00DF398A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39F6C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07D571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41668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2C831F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F3951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6B86A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D61C6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ACA34E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B9B" w:rsidRPr="00F205C4" w14:paraId="738A1DC9" w14:textId="77777777" w:rsidTr="00CB28F5">
        <w:tc>
          <w:tcPr>
            <w:tcW w:w="3240" w:type="dxa"/>
          </w:tcPr>
          <w:p w14:paraId="5E2C4CCB" w14:textId="77777777" w:rsidR="00370B9B" w:rsidRPr="00F205C4" w:rsidRDefault="00370B9B" w:rsidP="0073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648AE781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E01EF3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101703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4F938C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C4A50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B9A7B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023C1A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C855A2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77DF" w:rsidRPr="00F205C4" w14:paraId="143CDF7D" w14:textId="77777777" w:rsidTr="00CB28F5">
        <w:tc>
          <w:tcPr>
            <w:tcW w:w="3240" w:type="dxa"/>
          </w:tcPr>
          <w:p w14:paraId="14A5A4A1" w14:textId="09F1957B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31A96AAA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6DBBBF" w14:textId="04A0FE04" w:rsidR="00BF77DF" w:rsidRPr="00F205C4" w:rsidRDefault="00ED3ABA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BF77DF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vAlign w:val="bottom"/>
          </w:tcPr>
          <w:p w14:paraId="4BC86CDF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0582B9" w14:textId="003A8FF3" w:rsidR="00BF77DF" w:rsidRPr="00F205C4" w:rsidRDefault="00ED3ABA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BF77DF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</w:tcPr>
          <w:p w14:paraId="6574D9A2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CE014E" w14:textId="0EA9E17A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14E4ED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9F3EE6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F77DF" w:rsidRPr="00F205C4" w14:paraId="55BDBBD9" w14:textId="77777777" w:rsidTr="00CB28F5">
        <w:tc>
          <w:tcPr>
            <w:tcW w:w="3240" w:type="dxa"/>
          </w:tcPr>
          <w:p w14:paraId="7E568164" w14:textId="5E5F19BB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7AEE85D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52E8B" w14:textId="3109DADF" w:rsidR="00BF77DF" w:rsidRPr="00F205C4" w:rsidRDefault="00ED3ABA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vAlign w:val="bottom"/>
          </w:tcPr>
          <w:p w14:paraId="03A786E2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E2D4B" w14:textId="26E3C4BC" w:rsidR="00BF77DF" w:rsidRPr="00F205C4" w:rsidRDefault="00ED3ABA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</w:tcPr>
          <w:p w14:paraId="684C81FE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3CEC1" w14:textId="263BC9E2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BFA804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D7C7E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F77DF" w:rsidRPr="00F205C4" w14:paraId="61AE9B57" w14:textId="77777777" w:rsidTr="00CB28F5">
        <w:tc>
          <w:tcPr>
            <w:tcW w:w="3240" w:type="dxa"/>
          </w:tcPr>
          <w:p w14:paraId="6ADC5802" w14:textId="77777777" w:rsidR="00BF77DF" w:rsidRPr="00F205C4" w:rsidRDefault="00BF77DF" w:rsidP="00BF77DF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93F50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6E99D6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105BF0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A4050B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23E55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FDF35B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6DD7E7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009DB1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77DF" w:rsidRPr="00F205C4" w14:paraId="62900DF5" w14:textId="77777777" w:rsidTr="00CB28F5">
        <w:tc>
          <w:tcPr>
            <w:tcW w:w="3240" w:type="dxa"/>
          </w:tcPr>
          <w:p w14:paraId="028A452E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D8CB0C2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65BB0C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C5B185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382651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2B396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506A3E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08AF47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392012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77DF" w:rsidRPr="00F205C4" w14:paraId="2C5AB955" w14:textId="77777777" w:rsidTr="00CB28F5">
        <w:tc>
          <w:tcPr>
            <w:tcW w:w="3240" w:type="dxa"/>
          </w:tcPr>
          <w:p w14:paraId="4B744B6B" w14:textId="78A84745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77E126D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A95AF2C" w14:textId="725BCDBF" w:rsidR="00BF77DF" w:rsidRPr="00F205C4" w:rsidRDefault="00ED3ABA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vAlign w:val="bottom"/>
          </w:tcPr>
          <w:p w14:paraId="6B6E0113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2C2ACA" w14:textId="1274D75E" w:rsidR="00BF77DF" w:rsidRPr="00F205C4" w:rsidRDefault="00ED3ABA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</w:tcPr>
          <w:p w14:paraId="17726F03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1981A9" w14:textId="5EBC9E4B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8FF362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78B8EA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F77DF" w:rsidRPr="00F205C4" w14:paraId="12300910" w14:textId="77777777" w:rsidTr="00CB28F5">
        <w:tc>
          <w:tcPr>
            <w:tcW w:w="3240" w:type="dxa"/>
          </w:tcPr>
          <w:p w14:paraId="2F84C0EE" w14:textId="7F2342C3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2EA3624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2BC816" w14:textId="03D27455" w:rsidR="00BF77DF" w:rsidRPr="00F205C4" w:rsidRDefault="00ED3ABA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vAlign w:val="bottom"/>
          </w:tcPr>
          <w:p w14:paraId="30A7D8FF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3C82C8" w14:textId="65E558FD" w:rsidR="00BF77DF" w:rsidRPr="00F205C4" w:rsidRDefault="00ED3ABA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</w:tcPr>
          <w:p w14:paraId="56720BD2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3C56F8" w14:textId="0511901F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E16692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28E041" w14:textId="77777777" w:rsidR="00BF77DF" w:rsidRPr="00F205C4" w:rsidRDefault="00BF77DF" w:rsidP="00BF77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7D8706B" w14:textId="77777777" w:rsidR="0033217D" w:rsidRPr="00CA4A86" w:rsidRDefault="0033217D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1240CE" w14:textId="4724D60C" w:rsidR="001133D7" w:rsidRPr="00F205C4" w:rsidRDefault="008D683B" w:rsidP="00204B6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CA4A86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>บริษัทย่อยยังมิได้ระบุ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วัตถุ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 xml:space="preserve">ประสงค์ของการใช้ 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 xml:space="preserve">     </w:t>
      </w:r>
    </w:p>
    <w:p w14:paraId="35969A66" w14:textId="77777777" w:rsidR="001133D7" w:rsidRPr="00CA4A86" w:rsidRDefault="001133D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5779FA" w14:textId="7358143D" w:rsidR="00D62B77" w:rsidRPr="00F205C4" w:rsidRDefault="001A2E2B" w:rsidP="0026129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31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 w:rsidRPr="009A1D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0709" w:rsidRPr="009A1D03">
        <w:rPr>
          <w:rFonts w:asciiTheme="majorBidi" w:hAnsiTheme="majorBidi" w:cstheme="majorBidi"/>
          <w:sz w:val="30"/>
          <w:szCs w:val="30"/>
          <w:cs/>
        </w:rPr>
        <w:t>จำนวน</w:t>
      </w:r>
      <w:r w:rsidR="00940709" w:rsidRPr="009A1D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152</w:t>
      </w:r>
      <w:r w:rsidR="009A1D03">
        <w:rPr>
          <w:rFonts w:asciiTheme="majorBidi" w:hAnsiTheme="majorBidi" w:cs="Angsana New"/>
          <w:sz w:val="30"/>
          <w:szCs w:val="30"/>
        </w:rPr>
        <w:t>.</w:t>
      </w:r>
      <w:r w:rsidR="00ED3ABA" w:rsidRPr="00ED3ABA">
        <w:rPr>
          <w:rFonts w:asciiTheme="majorBidi" w:hAnsiTheme="majorBidi" w:cs="Angsana New"/>
          <w:sz w:val="30"/>
          <w:szCs w:val="30"/>
        </w:rPr>
        <w:t>46</w:t>
      </w:r>
      <w:r w:rsidR="009A1D03">
        <w:rPr>
          <w:rFonts w:asciiTheme="majorBidi" w:hAnsiTheme="majorBidi" w:cs="Angsana New"/>
          <w:sz w:val="30"/>
          <w:szCs w:val="30"/>
        </w:rPr>
        <w:t xml:space="preserve"> </w:t>
      </w:r>
      <w:r w:rsidR="008D093B" w:rsidRPr="009A1D0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D093B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8D093B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152</w:t>
      </w:r>
      <w:r w:rsidR="0084683F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46</w:t>
      </w:r>
      <w:r w:rsidR="008363FF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D093B" w:rsidRPr="00F205C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B9B" w:rsidRPr="00F205C4">
        <w:rPr>
          <w:rFonts w:asciiTheme="majorBidi" w:hAnsiTheme="majorBidi" w:cstheme="majorBidi"/>
          <w:sz w:val="30"/>
          <w:szCs w:val="30"/>
          <w:cs/>
        </w:rPr>
        <w:t>ประเมินราคาโดย</w:t>
      </w:r>
      <w:r w:rsidR="00A72DB5" w:rsidRPr="00F205C4">
        <w:rPr>
          <w:rFonts w:asciiTheme="majorBidi" w:hAnsiTheme="majorBidi" w:cstheme="majorBidi"/>
          <w:sz w:val="30"/>
          <w:szCs w:val="30"/>
          <w:cs/>
        </w:rPr>
        <w:t>ผู้ประเมินราคาอิสระโดย</w:t>
      </w:r>
      <w:r w:rsidR="00AA1849" w:rsidRPr="00F205C4">
        <w:rPr>
          <w:rFonts w:asciiTheme="majorBidi" w:hAnsiTheme="majorBidi" w:cstheme="majorBidi"/>
          <w:sz w:val="30"/>
          <w:szCs w:val="30"/>
          <w:cs/>
        </w:rPr>
        <w:t>ใช้วิธี</w:t>
      </w:r>
      <w:r w:rsidR="001133D7" w:rsidRPr="00F205C4">
        <w:rPr>
          <w:rFonts w:asciiTheme="majorBidi" w:hAnsiTheme="majorBidi" w:cstheme="majorBidi"/>
          <w:sz w:val="30"/>
          <w:szCs w:val="30"/>
          <w:cs/>
        </w:rPr>
        <w:t>มูลค่าตลาดสำหรับการใช้ประโยชน์ปัจจุบัน</w:t>
      </w:r>
      <w:r w:rsidR="002612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B77" w:rsidRPr="00F205C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3</w:t>
      </w:r>
    </w:p>
    <w:p w14:paraId="365C58AD" w14:textId="77777777" w:rsidR="00BD2C86" w:rsidRPr="00CA4A86" w:rsidRDefault="00BD2C8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2174E4C" w14:textId="77777777" w:rsidR="00083351" w:rsidRPr="00F205C4" w:rsidRDefault="00083351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323A834" w14:textId="77777777" w:rsidR="00083351" w:rsidRPr="00CA4A86" w:rsidRDefault="0008335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F8C7A0" w14:textId="7A117F1A" w:rsidR="00D2717F" w:rsidRPr="00F205C4" w:rsidRDefault="00D2717F" w:rsidP="00CB28F5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31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อสังหาริมทรัพย์เพื่อการลงทุนของกลุ่มบริษัทมูลค่าตาม</w:t>
      </w:r>
      <w:r w:rsidRPr="00690C24">
        <w:rPr>
          <w:rFonts w:asciiTheme="majorBidi" w:hAnsiTheme="majorBidi" w:cstheme="majorBidi"/>
          <w:sz w:val="30"/>
          <w:szCs w:val="30"/>
          <w:cs/>
        </w:rPr>
        <w:t xml:space="preserve">บัญชีจำนวน </w:t>
      </w:r>
      <w:r w:rsidR="00ED3ABA" w:rsidRPr="00ED3ABA">
        <w:rPr>
          <w:rFonts w:asciiTheme="majorBidi" w:hAnsiTheme="majorBidi" w:cs="Angsana New"/>
          <w:sz w:val="30"/>
          <w:szCs w:val="30"/>
        </w:rPr>
        <w:t>23</w:t>
      </w:r>
      <w:r w:rsidR="00690C24">
        <w:rPr>
          <w:rFonts w:asciiTheme="majorBidi" w:hAnsiTheme="majorBidi" w:cs="Angsana New"/>
          <w:sz w:val="30"/>
          <w:szCs w:val="30"/>
        </w:rPr>
        <w:t>.</w:t>
      </w:r>
      <w:r w:rsidR="00ED3ABA" w:rsidRPr="00ED3ABA">
        <w:rPr>
          <w:rFonts w:asciiTheme="majorBidi" w:hAnsiTheme="majorBidi" w:cs="Angsana New"/>
          <w:sz w:val="30"/>
          <w:szCs w:val="30"/>
        </w:rPr>
        <w:t>64</w:t>
      </w:r>
      <w:r w:rsidR="00571050" w:rsidRPr="00690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0C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B28F5" w:rsidRPr="00F205C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CB28F5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B362AF" w:rsidRPr="00F205C4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64</w:t>
      </w:r>
      <w:r w:rsidR="00CB28F5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</w:t>
      </w:r>
      <w:r w:rsidR="008D683B" w:rsidRPr="00F205C4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F205C4">
        <w:rPr>
          <w:rFonts w:asciiTheme="majorBidi" w:hAnsiTheme="majorBidi" w:cstheme="majorBidi"/>
          <w:sz w:val="30"/>
          <w:szCs w:val="30"/>
          <w:cs/>
        </w:rPr>
        <w:t>และเงินกู้ยืมระยะสั้</w:t>
      </w:r>
      <w:r w:rsidR="00083351" w:rsidRPr="00F205C4">
        <w:rPr>
          <w:rFonts w:asciiTheme="majorBidi" w:hAnsiTheme="majorBidi" w:cstheme="majorBidi"/>
          <w:sz w:val="30"/>
          <w:szCs w:val="30"/>
          <w:cs/>
        </w:rPr>
        <w:t>นจากสถาบันการเงินให้กับบริษัทย่อยแห่งหนึ่ง</w:t>
      </w:r>
      <w:r w:rsidR="00571050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ED3ABA" w:rsidRPr="00ED3ABA">
        <w:rPr>
          <w:rFonts w:asciiTheme="majorBidi" w:hAnsiTheme="majorBidi" w:cstheme="majorBidi"/>
          <w:sz w:val="30"/>
          <w:szCs w:val="30"/>
        </w:rPr>
        <w:t>13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>)</w:t>
      </w:r>
    </w:p>
    <w:p w14:paraId="080F452E" w14:textId="77777777" w:rsidR="00B90C8B" w:rsidRPr="00F205C4" w:rsidRDefault="00B9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7E060E"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CDDB972" w14:textId="77777777" w:rsidR="00F255D1" w:rsidRPr="00F205C4" w:rsidRDefault="00F255D1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1202C0B" w14:textId="77777777" w:rsidR="00F255D1" w:rsidRPr="00F205C4" w:rsidRDefault="00F255D1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17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89"/>
        <w:gridCol w:w="178"/>
        <w:gridCol w:w="1333"/>
        <w:gridCol w:w="178"/>
        <w:gridCol w:w="1555"/>
        <w:gridCol w:w="178"/>
        <w:gridCol w:w="1424"/>
        <w:gridCol w:w="178"/>
        <w:gridCol w:w="1312"/>
        <w:gridCol w:w="178"/>
        <w:gridCol w:w="1442"/>
        <w:gridCol w:w="180"/>
        <w:gridCol w:w="1434"/>
        <w:gridCol w:w="6"/>
      </w:tblGrid>
      <w:tr w:rsidR="00F255D1" w:rsidRPr="00F205C4" w14:paraId="6CBA0DC5" w14:textId="77777777" w:rsidTr="00724C71">
        <w:trPr>
          <w:gridAfter w:val="1"/>
          <w:wAfter w:w="6" w:type="dxa"/>
          <w:cantSplit/>
        </w:trPr>
        <w:tc>
          <w:tcPr>
            <w:tcW w:w="4410" w:type="dxa"/>
            <w:vAlign w:val="bottom"/>
          </w:tcPr>
          <w:p w14:paraId="7A4695D5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9" w:type="dxa"/>
            <w:gridSpan w:val="13"/>
            <w:vAlign w:val="bottom"/>
          </w:tcPr>
          <w:p w14:paraId="00EF05B1" w14:textId="77777777" w:rsidR="00F255D1" w:rsidRPr="00F205C4" w:rsidRDefault="00F255D1" w:rsidP="00CB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0CAD" w:rsidRPr="00F205C4" w14:paraId="79DC13BD" w14:textId="77777777" w:rsidTr="00724C71">
        <w:trPr>
          <w:cantSplit/>
        </w:trPr>
        <w:tc>
          <w:tcPr>
            <w:tcW w:w="4410" w:type="dxa"/>
            <w:vAlign w:val="bottom"/>
          </w:tcPr>
          <w:p w14:paraId="38AF40CB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9" w:type="dxa"/>
            <w:vAlign w:val="bottom"/>
          </w:tcPr>
          <w:p w14:paraId="36558549" w14:textId="77777777" w:rsidR="00BB2342" w:rsidRPr="00F205C4" w:rsidRDefault="0005654F" w:rsidP="00B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BB2342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09E71DAF" w14:textId="77777777" w:rsidR="00F255D1" w:rsidRPr="00F205C4" w:rsidRDefault="00BB2342" w:rsidP="00BB2342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78" w:type="dxa"/>
            <w:vAlign w:val="bottom"/>
          </w:tcPr>
          <w:p w14:paraId="026A8617" w14:textId="77777777" w:rsidR="00F255D1" w:rsidRPr="00F205C4" w:rsidRDefault="00F255D1" w:rsidP="00EE5ADE">
            <w:pPr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BA6C6B8" w14:textId="77777777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178" w:type="dxa"/>
            <w:vAlign w:val="bottom"/>
          </w:tcPr>
          <w:p w14:paraId="58225AAF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5" w:type="dxa"/>
            <w:vAlign w:val="bottom"/>
          </w:tcPr>
          <w:p w14:paraId="38FDD440" w14:textId="77777777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78" w:type="dxa"/>
            <w:vAlign w:val="bottom"/>
          </w:tcPr>
          <w:p w14:paraId="7CC46B92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65FB574" w14:textId="77777777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8" w:type="dxa"/>
            <w:vAlign w:val="bottom"/>
          </w:tcPr>
          <w:p w14:paraId="70C0EEE4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3499932B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" w:type="dxa"/>
            <w:vAlign w:val="bottom"/>
          </w:tcPr>
          <w:p w14:paraId="02AFB9A8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2A721E20" w14:textId="77777777" w:rsidR="00F255D1" w:rsidRPr="00F205C4" w:rsidRDefault="00F255D1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="00667848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76FA7F06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2E81261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15B6D5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13C793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6006" w:rsidRPr="00F205C4" w14:paraId="62ACF660" w14:textId="77777777" w:rsidTr="00724C71">
        <w:trPr>
          <w:gridAfter w:val="1"/>
          <w:wAfter w:w="6" w:type="dxa"/>
          <w:cantSplit/>
        </w:trPr>
        <w:tc>
          <w:tcPr>
            <w:tcW w:w="4410" w:type="dxa"/>
            <w:vAlign w:val="bottom"/>
          </w:tcPr>
          <w:p w14:paraId="0AEE227D" w14:textId="77777777" w:rsidR="00306006" w:rsidRPr="00F205C4" w:rsidRDefault="00306006" w:rsidP="00EE5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59" w:type="dxa"/>
            <w:gridSpan w:val="13"/>
            <w:vAlign w:val="bottom"/>
          </w:tcPr>
          <w:p w14:paraId="6CADCD61" w14:textId="77777777" w:rsidR="00306006" w:rsidRPr="00F205C4" w:rsidRDefault="00306006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28C" w:rsidRPr="00F205C4" w14:paraId="2A0905EC" w14:textId="77777777" w:rsidTr="00724C71">
        <w:trPr>
          <w:cantSplit/>
        </w:trPr>
        <w:tc>
          <w:tcPr>
            <w:tcW w:w="4410" w:type="dxa"/>
            <w:vAlign w:val="bottom"/>
          </w:tcPr>
          <w:p w14:paraId="2074AFB2" w14:textId="77777777" w:rsidR="00A1328C" w:rsidRPr="00F205C4" w:rsidRDefault="00A1328C" w:rsidP="00A13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89" w:type="dxa"/>
            <w:vAlign w:val="bottom"/>
          </w:tcPr>
          <w:p w14:paraId="37850BF1" w14:textId="77777777" w:rsidR="00A1328C" w:rsidRPr="00F205C4" w:rsidRDefault="00A1328C" w:rsidP="00A1328C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627F2F2" w14:textId="77777777" w:rsidR="00A1328C" w:rsidRPr="00F205C4" w:rsidRDefault="00A1328C" w:rsidP="00A13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59FF1F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411CE6C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5A28C23A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AFFF5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42E479E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224D0E8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696F2D2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923CE9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DBA45A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0E479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4DC7F3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83F" w:rsidRPr="00F205C4" w14:paraId="52BE15EC" w14:textId="77777777" w:rsidTr="00724C71">
        <w:trPr>
          <w:cantSplit/>
        </w:trPr>
        <w:tc>
          <w:tcPr>
            <w:tcW w:w="4410" w:type="dxa"/>
            <w:vAlign w:val="bottom"/>
          </w:tcPr>
          <w:p w14:paraId="3734F744" w14:textId="7273C054" w:rsidR="0084683F" w:rsidRPr="00F205C4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89" w:type="dxa"/>
            <w:vAlign w:val="bottom"/>
          </w:tcPr>
          <w:p w14:paraId="05FEBEF4" w14:textId="0E2470F4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281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178" w:type="dxa"/>
            <w:vAlign w:val="bottom"/>
          </w:tcPr>
          <w:p w14:paraId="18F0428D" w14:textId="77777777" w:rsidR="0084683F" w:rsidRPr="0084683F" w:rsidRDefault="0084683F" w:rsidP="008468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435DFA2" w14:textId="5DF34DB7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78" w:type="dxa"/>
            <w:vAlign w:val="bottom"/>
          </w:tcPr>
          <w:p w14:paraId="31D11D79" w14:textId="77777777" w:rsidR="0084683F" w:rsidRPr="0084683F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3E6479B5" w14:textId="5128C4DD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78" w:type="dxa"/>
            <w:vAlign w:val="bottom"/>
          </w:tcPr>
          <w:p w14:paraId="2F9DEAEC" w14:textId="77777777" w:rsidR="0084683F" w:rsidRPr="0084683F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584A353A" w14:textId="755C4582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178" w:type="dxa"/>
            <w:vAlign w:val="bottom"/>
          </w:tcPr>
          <w:p w14:paraId="31E8D594" w14:textId="77777777" w:rsidR="0084683F" w:rsidRPr="0084683F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4C564AA2" w14:textId="4C1CD6D2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178" w:type="dxa"/>
            <w:vAlign w:val="bottom"/>
          </w:tcPr>
          <w:p w14:paraId="257A07B6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5586A94F" w14:textId="11AB4A39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180" w:type="dxa"/>
          </w:tcPr>
          <w:p w14:paraId="2A1A0D86" w14:textId="77777777" w:rsidR="0084683F" w:rsidRPr="0084683F" w:rsidRDefault="0084683F" w:rsidP="0084683F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240" w:lineRule="auto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44858EA4" w14:textId="43A942CB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764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84683F" w:rsidRPr="00F205C4" w14:paraId="00AF454E" w14:textId="77777777" w:rsidTr="00A70303">
        <w:trPr>
          <w:cantSplit/>
        </w:trPr>
        <w:tc>
          <w:tcPr>
            <w:tcW w:w="4410" w:type="dxa"/>
            <w:vAlign w:val="bottom"/>
          </w:tcPr>
          <w:p w14:paraId="615BF199" w14:textId="77777777" w:rsidR="0084683F" w:rsidRPr="00F205C4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9" w:type="dxa"/>
          </w:tcPr>
          <w:p w14:paraId="1F5065E2" w14:textId="46D6DF2A" w:rsidR="0084683F" w:rsidRPr="00F205C4" w:rsidRDefault="0084683F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6A6146C5" w14:textId="77777777" w:rsidR="0084683F" w:rsidRPr="00F205C4" w:rsidRDefault="0084683F" w:rsidP="008468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0E4F232" w14:textId="2F474EE1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567</w:t>
            </w:r>
          </w:p>
        </w:tc>
        <w:tc>
          <w:tcPr>
            <w:tcW w:w="178" w:type="dxa"/>
          </w:tcPr>
          <w:p w14:paraId="5A2C40F4" w14:textId="77777777" w:rsidR="0084683F" w:rsidRPr="00F205C4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EC4B3D8" w14:textId="307C10AC" w:rsidR="0084683F" w:rsidRPr="00723E51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4683F" w:rsidRPr="00723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178" w:type="dxa"/>
            <w:vAlign w:val="bottom"/>
          </w:tcPr>
          <w:p w14:paraId="0B345231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7141EADA" w14:textId="39168B81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  <w:r w:rsidR="0084683F"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439</w:t>
            </w:r>
          </w:p>
        </w:tc>
        <w:tc>
          <w:tcPr>
            <w:tcW w:w="178" w:type="dxa"/>
            <w:vAlign w:val="bottom"/>
          </w:tcPr>
          <w:p w14:paraId="08DBB139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6F2A8D47" w14:textId="3A7E2244" w:rsidR="0084683F" w:rsidRPr="00F205C4" w:rsidRDefault="00ED3ABA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</w:t>
            </w:r>
            <w:r w:rsidR="0084683F"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525</w:t>
            </w:r>
          </w:p>
        </w:tc>
        <w:tc>
          <w:tcPr>
            <w:tcW w:w="178" w:type="dxa"/>
          </w:tcPr>
          <w:p w14:paraId="4E7AD820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9C21CDD" w14:textId="46CBC96E" w:rsidR="0084683F" w:rsidRPr="00F205C4" w:rsidRDefault="00ED3ABA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66</w:t>
            </w:r>
            <w:r w:rsidR="0084683F"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711</w:t>
            </w:r>
          </w:p>
        </w:tc>
        <w:tc>
          <w:tcPr>
            <w:tcW w:w="180" w:type="dxa"/>
            <w:vAlign w:val="bottom"/>
          </w:tcPr>
          <w:p w14:paraId="06DA30F1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7B943B2E" w14:textId="3A8AACA5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110</w:t>
            </w:r>
            <w:r w:rsidR="0084683F"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010</w:t>
            </w:r>
          </w:p>
        </w:tc>
      </w:tr>
      <w:tr w:rsidR="0084683F" w:rsidRPr="00F205C4" w14:paraId="45C4D420" w14:textId="77777777" w:rsidTr="00A70303">
        <w:trPr>
          <w:cantSplit/>
        </w:trPr>
        <w:tc>
          <w:tcPr>
            <w:tcW w:w="4410" w:type="dxa"/>
            <w:vAlign w:val="bottom"/>
          </w:tcPr>
          <w:p w14:paraId="5F0282E6" w14:textId="77777777" w:rsidR="0084683F" w:rsidRPr="00F205C4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89" w:type="dxa"/>
          </w:tcPr>
          <w:p w14:paraId="7E6488EB" w14:textId="65F3A71C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84683F"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269</w:t>
            </w:r>
          </w:p>
        </w:tc>
        <w:tc>
          <w:tcPr>
            <w:tcW w:w="178" w:type="dxa"/>
          </w:tcPr>
          <w:p w14:paraId="71E5A318" w14:textId="77777777" w:rsidR="0084683F" w:rsidRPr="00F205C4" w:rsidRDefault="0084683F" w:rsidP="008468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1AEB626" w14:textId="4DE8D263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74</w:t>
            </w:r>
            <w:r w:rsidR="0084683F"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216</w:t>
            </w:r>
          </w:p>
        </w:tc>
        <w:tc>
          <w:tcPr>
            <w:tcW w:w="178" w:type="dxa"/>
          </w:tcPr>
          <w:p w14:paraId="768E8EF7" w14:textId="77777777" w:rsidR="0084683F" w:rsidRPr="00F205C4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60F9EA7" w14:textId="3E22D9D3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84683F"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012</w:t>
            </w:r>
          </w:p>
        </w:tc>
        <w:tc>
          <w:tcPr>
            <w:tcW w:w="178" w:type="dxa"/>
            <w:vAlign w:val="bottom"/>
          </w:tcPr>
          <w:p w14:paraId="30464F80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1464AB62" w14:textId="6B8C43F1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114</w:t>
            </w:r>
          </w:p>
        </w:tc>
        <w:tc>
          <w:tcPr>
            <w:tcW w:w="178" w:type="dxa"/>
            <w:vAlign w:val="bottom"/>
          </w:tcPr>
          <w:p w14:paraId="750F85D2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6F8DC478" w14:textId="11E6A43D" w:rsidR="0084683F" w:rsidRPr="00F205C4" w:rsidRDefault="0084683F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2CB7211D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087E1035" w14:textId="4D2CA0FC" w:rsidR="0084683F" w:rsidRPr="00F205C4" w:rsidRDefault="0084683F" w:rsidP="0084683F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80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611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407D58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0158CBC" w14:textId="79746268" w:rsidR="0084683F" w:rsidRPr="00F205C4" w:rsidRDefault="0084683F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84683F" w:rsidRPr="00F205C4" w14:paraId="4E353791" w14:textId="77777777" w:rsidTr="00724C71">
        <w:trPr>
          <w:cantSplit/>
          <w:trHeight w:val="360"/>
        </w:trPr>
        <w:tc>
          <w:tcPr>
            <w:tcW w:w="4410" w:type="dxa"/>
            <w:vAlign w:val="bottom"/>
          </w:tcPr>
          <w:p w14:paraId="2B0AA292" w14:textId="77777777" w:rsidR="0084683F" w:rsidRPr="00F205C4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B97CD" w14:textId="1993068A" w:rsidR="0084683F" w:rsidRPr="00F205C4" w:rsidRDefault="0084683F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CB685E" w14:textId="77777777" w:rsidR="0084683F" w:rsidRPr="00F205C4" w:rsidRDefault="0084683F" w:rsidP="0084683F">
            <w:pPr>
              <w:tabs>
                <w:tab w:val="clear" w:pos="227"/>
                <w:tab w:val="decimal" w:pos="96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FB046" w14:textId="672E1161" w:rsidR="0084683F" w:rsidRPr="00F205C4" w:rsidRDefault="0084683F" w:rsidP="0049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3ECA23E7" w14:textId="77777777" w:rsidR="0084683F" w:rsidRPr="00F205C4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BD030C7" w14:textId="7E696F49" w:rsidR="0084683F" w:rsidRPr="00F205C4" w:rsidRDefault="0084683F" w:rsidP="00FD1F25">
            <w:pPr>
              <w:pStyle w:val="acctfourfigures"/>
              <w:tabs>
                <w:tab w:val="clear" w:pos="765"/>
                <w:tab w:val="decimal" w:pos="447"/>
                <w:tab w:val="decimal" w:pos="91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CEC36A8" w14:textId="77777777" w:rsidR="0084683F" w:rsidRPr="00F205C4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7CF9A850" w14:textId="4FB746BA" w:rsidR="0084683F" w:rsidRPr="00F205C4" w:rsidRDefault="0084683F" w:rsidP="0049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372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10BB0ABD" w14:textId="77777777" w:rsidR="0084683F" w:rsidRPr="00F205C4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297A9EE" w14:textId="68C14E80" w:rsidR="0084683F" w:rsidRPr="00F205C4" w:rsidRDefault="0084683F" w:rsidP="0049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170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3F5F1549" w14:textId="77777777" w:rsidR="0084683F" w:rsidRPr="00F205C4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DC054E1" w14:textId="272544FF" w:rsidR="0084683F" w:rsidRPr="00F205C4" w:rsidRDefault="0084683F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68520E5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176"/>
                <w:tab w:val="decimal" w:pos="1371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C4BACEA" w14:textId="0032592C" w:rsidR="0084683F" w:rsidRPr="00F205C4" w:rsidRDefault="0084683F" w:rsidP="0049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916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84683F" w:rsidRPr="00F205C4" w14:paraId="570374CE" w14:textId="77777777" w:rsidTr="00724C71">
        <w:trPr>
          <w:cantSplit/>
        </w:trPr>
        <w:tc>
          <w:tcPr>
            <w:tcW w:w="4410" w:type="dxa"/>
            <w:vAlign w:val="bottom"/>
          </w:tcPr>
          <w:p w14:paraId="6AA1961B" w14:textId="1B13157A" w:rsidR="0084683F" w:rsidRPr="00F205C4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8813E" w14:textId="54307987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283</w:t>
            </w:r>
            <w:r w:rsidR="0084683F"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5315E4" w14:textId="77777777" w:rsidR="0084683F" w:rsidRPr="00F205C4" w:rsidRDefault="0084683F" w:rsidP="008468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BBB06" w14:textId="468BB473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433</w:t>
            </w:r>
            <w:r w:rsidR="0084683F"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751</w:t>
            </w:r>
          </w:p>
        </w:tc>
        <w:tc>
          <w:tcPr>
            <w:tcW w:w="178" w:type="dxa"/>
            <w:vAlign w:val="bottom"/>
          </w:tcPr>
          <w:p w14:paraId="08C29DF0" w14:textId="77777777" w:rsidR="0084683F" w:rsidRPr="00F205C4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D31C1FA" w14:textId="3EA50101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36</w:t>
            </w:r>
            <w:r w:rsidR="0084683F"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746</w:t>
            </w:r>
          </w:p>
        </w:tc>
        <w:tc>
          <w:tcPr>
            <w:tcW w:w="178" w:type="dxa"/>
            <w:vAlign w:val="bottom"/>
          </w:tcPr>
          <w:p w14:paraId="68EB59BA" w14:textId="77777777" w:rsidR="0084683F" w:rsidRPr="00F205C4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27DE2078" w14:textId="05AE2101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56</w:t>
            </w:r>
            <w:r w:rsidR="0084683F"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916</w:t>
            </w:r>
          </w:p>
        </w:tc>
        <w:tc>
          <w:tcPr>
            <w:tcW w:w="178" w:type="dxa"/>
            <w:vAlign w:val="bottom"/>
          </w:tcPr>
          <w:p w14:paraId="0F9064A7" w14:textId="77777777" w:rsidR="0084683F" w:rsidRPr="00F205C4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17211F7" w14:textId="4E1D80B1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53</w:t>
            </w:r>
            <w:r w:rsidR="0084683F"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334</w:t>
            </w:r>
          </w:p>
        </w:tc>
        <w:tc>
          <w:tcPr>
            <w:tcW w:w="178" w:type="dxa"/>
            <w:vAlign w:val="bottom"/>
          </w:tcPr>
          <w:p w14:paraId="00280C86" w14:textId="77777777" w:rsidR="0084683F" w:rsidRPr="00F205C4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B75115A" w14:textId="1B917727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84683F"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671</w:t>
            </w:r>
          </w:p>
        </w:tc>
        <w:tc>
          <w:tcPr>
            <w:tcW w:w="180" w:type="dxa"/>
          </w:tcPr>
          <w:p w14:paraId="752764AA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34DB41D" w14:textId="03FBC604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865</w:t>
            </w:r>
            <w:r w:rsidR="0084683F"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684</w:t>
            </w:r>
          </w:p>
        </w:tc>
      </w:tr>
      <w:tr w:rsidR="0084683F" w:rsidRPr="00F205C4" w14:paraId="32A66F46" w14:textId="77777777" w:rsidTr="00E745A7">
        <w:trPr>
          <w:cantSplit/>
        </w:trPr>
        <w:tc>
          <w:tcPr>
            <w:tcW w:w="4410" w:type="dxa"/>
            <w:vAlign w:val="bottom"/>
          </w:tcPr>
          <w:p w14:paraId="3AA4EC7D" w14:textId="77777777" w:rsidR="0084683F" w:rsidRPr="00F205C4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9" w:type="dxa"/>
          </w:tcPr>
          <w:p w14:paraId="6411463C" w14:textId="7E8FD81B" w:rsidR="0084683F" w:rsidRPr="00F205C4" w:rsidRDefault="00972088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5C048F0" w14:textId="77777777" w:rsidR="0084683F" w:rsidRPr="00F205C4" w:rsidRDefault="0084683F" w:rsidP="008468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CBACA32" w14:textId="3DF35F5C" w:rsidR="0084683F" w:rsidRPr="00F205C4" w:rsidRDefault="00326755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4EBC40B" w14:textId="77777777" w:rsidR="0084683F" w:rsidRPr="00F205C4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3CCB8B5" w14:textId="741DC634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4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178" w:type="dxa"/>
            <w:vAlign w:val="bottom"/>
          </w:tcPr>
          <w:p w14:paraId="1FD6C203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0CDDA0CB" w14:textId="049748C0" w:rsidR="0084683F" w:rsidRPr="00F205C4" w:rsidRDefault="00972088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1,364</w:t>
            </w:r>
          </w:p>
        </w:tc>
        <w:tc>
          <w:tcPr>
            <w:tcW w:w="178" w:type="dxa"/>
            <w:vAlign w:val="bottom"/>
          </w:tcPr>
          <w:p w14:paraId="2D6E4BF6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7B64E964" w14:textId="010AB7AA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74B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78" w:type="dxa"/>
          </w:tcPr>
          <w:p w14:paraId="695A970A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3614242" w14:textId="67E4636C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71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180" w:type="dxa"/>
            <w:vAlign w:val="bottom"/>
          </w:tcPr>
          <w:p w14:paraId="5537BFD5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6C730C2" w14:textId="54053050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2358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84683F" w:rsidRPr="00F205C4" w14:paraId="389AE519" w14:textId="77777777" w:rsidTr="00E745A7">
        <w:trPr>
          <w:cantSplit/>
        </w:trPr>
        <w:tc>
          <w:tcPr>
            <w:tcW w:w="4410" w:type="dxa"/>
            <w:vAlign w:val="bottom"/>
          </w:tcPr>
          <w:p w14:paraId="3607A061" w14:textId="77777777" w:rsidR="0084683F" w:rsidRPr="00F205C4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89" w:type="dxa"/>
            <w:shd w:val="clear" w:color="auto" w:fill="auto"/>
          </w:tcPr>
          <w:p w14:paraId="5DA07BCF" w14:textId="6BC3FDCE" w:rsidR="0084683F" w:rsidRPr="00F205C4" w:rsidRDefault="00326755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BA947B" w14:textId="77777777" w:rsidR="0084683F" w:rsidRPr="00F205C4" w:rsidRDefault="0084683F" w:rsidP="008468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40DF1C2F" w14:textId="1950CC81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136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78" w:type="dxa"/>
          </w:tcPr>
          <w:p w14:paraId="4A490752" w14:textId="77777777" w:rsidR="0084683F" w:rsidRPr="00F205C4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EAAC33B" w14:textId="4069F8C5" w:rsidR="0084683F" w:rsidRPr="00F205C4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126</w:t>
            </w:r>
          </w:p>
        </w:tc>
        <w:tc>
          <w:tcPr>
            <w:tcW w:w="178" w:type="dxa"/>
            <w:vAlign w:val="bottom"/>
          </w:tcPr>
          <w:p w14:paraId="2810A499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2187464B" w14:textId="1BD75A20" w:rsidR="0084683F" w:rsidRPr="00F205C4" w:rsidRDefault="00326755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DA07460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6F9D6B80" w14:textId="37AF9A3C" w:rsidR="0084683F" w:rsidRPr="00F205C4" w:rsidRDefault="00326755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5320B89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6BF127F6" w14:textId="5B547005" w:rsidR="0084683F" w:rsidRPr="00F205C4" w:rsidRDefault="00D671CE" w:rsidP="00D671CE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D96F41E" w14:textId="77777777" w:rsidR="0084683F" w:rsidRPr="00F205C4" w:rsidRDefault="0084683F" w:rsidP="0084683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431FDE2B" w14:textId="3ECA7420" w:rsidR="0084683F" w:rsidRPr="00F205C4" w:rsidRDefault="00326755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36C4" w:rsidRPr="00F205C4" w14:paraId="46CF1C05" w14:textId="77777777" w:rsidTr="00E745A7">
        <w:trPr>
          <w:cantSplit/>
        </w:trPr>
        <w:tc>
          <w:tcPr>
            <w:tcW w:w="4410" w:type="dxa"/>
            <w:vAlign w:val="bottom"/>
          </w:tcPr>
          <w:p w14:paraId="33075BD2" w14:textId="12B9C5BB" w:rsidR="00F136C4" w:rsidRPr="00F205C4" w:rsidRDefault="00F136C4" w:rsidP="00F1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89" w:type="dxa"/>
            <w:shd w:val="clear" w:color="auto" w:fill="auto"/>
          </w:tcPr>
          <w:p w14:paraId="3C5A482D" w14:textId="328F7DFC" w:rsidR="00F136C4" w:rsidRDefault="00F136C4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E8FCBB9" w14:textId="77777777" w:rsidR="00F136C4" w:rsidRPr="00F205C4" w:rsidRDefault="00F136C4" w:rsidP="00F136C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1D876F32" w14:textId="35AE1669" w:rsidR="00F136C4" w:rsidRDefault="00FD1F25" w:rsidP="00FD1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FC195B9" w14:textId="77777777" w:rsidR="00F136C4" w:rsidRPr="00F205C4" w:rsidRDefault="00F136C4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099BBC3" w14:textId="6F7D5B37" w:rsidR="00F136C4" w:rsidRDefault="00FD1F25" w:rsidP="00FD1F25">
            <w:pPr>
              <w:pStyle w:val="acctfourfigures"/>
              <w:tabs>
                <w:tab w:val="clear" w:pos="765"/>
                <w:tab w:val="decimal" w:pos="447"/>
                <w:tab w:val="decimal" w:pos="91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4C514DC" w14:textId="77777777" w:rsidR="00F136C4" w:rsidRPr="00F205C4" w:rsidRDefault="00F136C4" w:rsidP="00F136C4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27BE20DA" w14:textId="3E79293B" w:rsidR="00F136C4" w:rsidRDefault="00613EA3" w:rsidP="00613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3FF185F" w14:textId="77777777" w:rsidR="00F136C4" w:rsidRPr="00F205C4" w:rsidRDefault="00F136C4" w:rsidP="00F136C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2C56D1CD" w14:textId="49D26F2A" w:rsidR="00F136C4" w:rsidRDefault="00974B86" w:rsidP="0097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9BB5E6C" w14:textId="77777777" w:rsidR="00F136C4" w:rsidRPr="00F205C4" w:rsidRDefault="00F136C4" w:rsidP="00F136C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44220A82" w14:textId="023B9B2B" w:rsidR="00F136C4" w:rsidRDefault="00F136C4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F9FCAF" w14:textId="77777777" w:rsidR="00F136C4" w:rsidRPr="00F205C4" w:rsidRDefault="00F136C4" w:rsidP="00F136C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95FAF26" w14:textId="414A1233" w:rsidR="00F136C4" w:rsidRDefault="002358EE" w:rsidP="00235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36C4" w:rsidRPr="00F205C4" w14:paraId="61218955" w14:textId="77777777" w:rsidTr="00724C71">
        <w:trPr>
          <w:cantSplit/>
          <w:trHeight w:val="360"/>
        </w:trPr>
        <w:tc>
          <w:tcPr>
            <w:tcW w:w="4410" w:type="dxa"/>
            <w:vAlign w:val="bottom"/>
          </w:tcPr>
          <w:p w14:paraId="2953C2E1" w14:textId="50C73354" w:rsidR="00F136C4" w:rsidRPr="00F205C4" w:rsidRDefault="00F136C4" w:rsidP="00F1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D680091" w14:textId="58ECB887" w:rsidR="00F136C4" w:rsidRPr="00F205C4" w:rsidRDefault="00F136C4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EA7172" w14:textId="77777777" w:rsidR="00F136C4" w:rsidRPr="00F205C4" w:rsidRDefault="00F136C4" w:rsidP="00F136C4">
            <w:pPr>
              <w:tabs>
                <w:tab w:val="clear" w:pos="227"/>
                <w:tab w:val="decimal" w:pos="96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620F1A26" w14:textId="69BAFF41" w:rsidR="00F136C4" w:rsidRPr="00F205C4" w:rsidRDefault="00ED3ABA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1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178" w:type="dxa"/>
            <w:vAlign w:val="bottom"/>
          </w:tcPr>
          <w:p w14:paraId="786B07AE" w14:textId="77777777" w:rsidR="00F136C4" w:rsidRPr="00F205C4" w:rsidRDefault="00F136C4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3D12A349" w14:textId="23BA98CF" w:rsidR="00F136C4" w:rsidRPr="00F205C4" w:rsidRDefault="00FD1F25" w:rsidP="00FD1F25">
            <w:pPr>
              <w:pStyle w:val="acctfourfigures"/>
              <w:tabs>
                <w:tab w:val="clear" w:pos="765"/>
                <w:tab w:val="decimal" w:pos="447"/>
                <w:tab w:val="decimal" w:pos="91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F0EF1C7" w14:textId="77777777" w:rsidR="00F136C4" w:rsidRPr="00F205C4" w:rsidRDefault="00F136C4" w:rsidP="00F1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4B5E12FE" w14:textId="2FA93479" w:rsidR="00F136C4" w:rsidRPr="00F205C4" w:rsidRDefault="00F136C4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30B80D9" w14:textId="77777777" w:rsidR="00F136C4" w:rsidRPr="00F205C4" w:rsidRDefault="00F136C4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1B5AF839" w14:textId="66BCB687" w:rsidR="00F136C4" w:rsidRPr="00F205C4" w:rsidRDefault="00F136C4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BF1720F" w14:textId="77777777" w:rsidR="00F136C4" w:rsidRPr="00F205C4" w:rsidRDefault="00F136C4" w:rsidP="00F1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48B16AA3" w14:textId="2944BA6C" w:rsidR="00F136C4" w:rsidRPr="00F205C4" w:rsidRDefault="00F136C4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54CA1A" w14:textId="77777777" w:rsidR="00F136C4" w:rsidRPr="00F205C4" w:rsidRDefault="00F136C4" w:rsidP="00F136C4">
            <w:pPr>
              <w:pStyle w:val="acctfourfigures"/>
              <w:tabs>
                <w:tab w:val="clear" w:pos="765"/>
                <w:tab w:val="decimal" w:pos="1176"/>
                <w:tab w:val="decimal" w:pos="1371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24DA2DF3" w14:textId="77D5BB4D" w:rsidR="00F136C4" w:rsidRPr="00F205C4" w:rsidRDefault="00F136C4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36C4" w:rsidRPr="00F205C4" w14:paraId="04CC4729" w14:textId="77777777" w:rsidTr="00724C71">
        <w:trPr>
          <w:cantSplit/>
        </w:trPr>
        <w:tc>
          <w:tcPr>
            <w:tcW w:w="4410" w:type="dxa"/>
            <w:vAlign w:val="bottom"/>
          </w:tcPr>
          <w:p w14:paraId="5E9E7BB6" w14:textId="6093D37D" w:rsidR="00F136C4" w:rsidRPr="00F205C4" w:rsidRDefault="00F136C4" w:rsidP="00F1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CDC4C" w14:textId="6D837819" w:rsidR="00F136C4" w:rsidRPr="00F205C4" w:rsidRDefault="00ED3ABA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283</w:t>
            </w:r>
            <w:r w:rsidR="00F136C4"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97208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266</w:t>
            </w:r>
          </w:p>
        </w:tc>
        <w:tc>
          <w:tcPr>
            <w:tcW w:w="178" w:type="dxa"/>
            <w:vAlign w:val="bottom"/>
          </w:tcPr>
          <w:p w14:paraId="7F9C07A7" w14:textId="77777777" w:rsidR="00F136C4" w:rsidRPr="00F205C4" w:rsidRDefault="00F136C4" w:rsidP="00F136C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E8CC7" w14:textId="3FAAE3DD" w:rsidR="00F136C4" w:rsidRPr="00F205C4" w:rsidRDefault="00ED3ABA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 w:rsidR="00FD1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178" w:type="dxa"/>
            <w:vAlign w:val="bottom"/>
          </w:tcPr>
          <w:p w14:paraId="37CB7E18" w14:textId="77777777" w:rsidR="00F136C4" w:rsidRPr="00F205C4" w:rsidRDefault="00F136C4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1235B" w14:textId="4F98D629" w:rsidR="00F136C4" w:rsidRPr="00F205C4" w:rsidRDefault="00ED3ABA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FD1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178" w:type="dxa"/>
            <w:vAlign w:val="bottom"/>
          </w:tcPr>
          <w:p w14:paraId="6AA61C38" w14:textId="77777777" w:rsidR="00F136C4" w:rsidRPr="00F205C4" w:rsidRDefault="00F136C4" w:rsidP="00F1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57919" w14:textId="42237EE8" w:rsidR="00F136C4" w:rsidRPr="00F205C4" w:rsidRDefault="00972088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57,375</w:t>
            </w:r>
          </w:p>
        </w:tc>
        <w:tc>
          <w:tcPr>
            <w:tcW w:w="178" w:type="dxa"/>
            <w:vAlign w:val="bottom"/>
          </w:tcPr>
          <w:p w14:paraId="5E536502" w14:textId="77777777" w:rsidR="00F136C4" w:rsidRPr="00F205C4" w:rsidRDefault="00F136C4" w:rsidP="00F1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6EF05" w14:textId="340B7C47" w:rsidR="00F136C4" w:rsidRPr="00F205C4" w:rsidRDefault="00ED3ABA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974B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78" w:type="dxa"/>
            <w:vAlign w:val="bottom"/>
          </w:tcPr>
          <w:p w14:paraId="621C6A55" w14:textId="77777777" w:rsidR="00F136C4" w:rsidRPr="00F205C4" w:rsidRDefault="00F136C4" w:rsidP="00F13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81EB6" w14:textId="4875F86C" w:rsidR="00F136C4" w:rsidRPr="00F205C4" w:rsidRDefault="00ED3ABA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67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80" w:type="dxa"/>
          </w:tcPr>
          <w:p w14:paraId="592F122B" w14:textId="77777777" w:rsidR="00F136C4" w:rsidRPr="00F205C4" w:rsidRDefault="00F136C4" w:rsidP="00F136C4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D8E4BE" w14:textId="4A925197" w:rsidR="00F136C4" w:rsidRPr="00F205C4" w:rsidRDefault="00ED3ABA" w:rsidP="00F1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  <w:r w:rsidR="00235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</w:tbl>
    <w:p w14:paraId="2BD2A65E" w14:textId="77777777" w:rsidR="00B90C8B" w:rsidRPr="00F205C4" w:rsidRDefault="00B90C8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B90C8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5038" w:type="dxa"/>
        <w:tblInd w:w="529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31"/>
        <w:gridCol w:w="1170"/>
        <w:gridCol w:w="180"/>
        <w:gridCol w:w="1371"/>
        <w:gridCol w:w="180"/>
        <w:gridCol w:w="1579"/>
        <w:gridCol w:w="180"/>
        <w:gridCol w:w="1419"/>
        <w:gridCol w:w="180"/>
        <w:gridCol w:w="1251"/>
        <w:gridCol w:w="184"/>
        <w:gridCol w:w="1464"/>
        <w:gridCol w:w="178"/>
        <w:gridCol w:w="1371"/>
      </w:tblGrid>
      <w:tr w:rsidR="000D202D" w:rsidRPr="0084683F" w14:paraId="60262C91" w14:textId="77777777" w:rsidTr="00173D16">
        <w:trPr>
          <w:cantSplit/>
        </w:trPr>
        <w:tc>
          <w:tcPr>
            <w:tcW w:w="4331" w:type="dxa"/>
            <w:vAlign w:val="bottom"/>
          </w:tcPr>
          <w:p w14:paraId="4B454003" w14:textId="77777777" w:rsidR="000D202D" w:rsidRPr="0084683F" w:rsidRDefault="000D202D" w:rsidP="0084683F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07" w:type="dxa"/>
            <w:gridSpan w:val="13"/>
            <w:vAlign w:val="bottom"/>
          </w:tcPr>
          <w:p w14:paraId="3AB58117" w14:textId="77777777" w:rsidR="000D202D" w:rsidRPr="0084683F" w:rsidRDefault="000D202D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3D16" w:rsidRPr="0084683F" w14:paraId="431D8ED6" w14:textId="77777777" w:rsidTr="00173D16">
        <w:trPr>
          <w:cantSplit/>
        </w:trPr>
        <w:tc>
          <w:tcPr>
            <w:tcW w:w="4331" w:type="dxa"/>
            <w:vAlign w:val="bottom"/>
          </w:tcPr>
          <w:p w14:paraId="33888F04" w14:textId="77777777" w:rsidR="00173D16" w:rsidRPr="0084683F" w:rsidRDefault="00173D16" w:rsidP="0084683F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A762F1" w14:textId="77777777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225D1405" w14:textId="77777777" w:rsidR="00173D16" w:rsidRDefault="00173D16" w:rsidP="0084683F">
            <w:pPr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  <w:p w14:paraId="1394EA20" w14:textId="21C875D4" w:rsidR="00173D16" w:rsidRPr="0084683F" w:rsidRDefault="00173D16" w:rsidP="0084683F">
            <w:pPr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2E69315" w14:textId="714B7235" w:rsidR="00173D16" w:rsidRPr="0084683F" w:rsidRDefault="00173D16" w:rsidP="0084683F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vAlign w:val="bottom"/>
          </w:tcPr>
          <w:p w14:paraId="72A57514" w14:textId="380D4CE3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089620C" w14:textId="0F7786AC" w:rsidR="00173D16" w:rsidRPr="0084683F" w:rsidRDefault="00173D16" w:rsidP="0084683F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vAlign w:val="bottom"/>
          </w:tcPr>
          <w:p w14:paraId="418341D9" w14:textId="24E20F73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6B6E0E12" w14:textId="3CAB2213" w:rsidR="00173D16" w:rsidRPr="0084683F" w:rsidRDefault="00173D16" w:rsidP="0084683F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9" w:type="dxa"/>
            <w:vAlign w:val="bottom"/>
          </w:tcPr>
          <w:p w14:paraId="471CF363" w14:textId="77777777" w:rsidR="00173D16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</w:t>
            </w:r>
          </w:p>
          <w:p w14:paraId="0B61B584" w14:textId="2A3B7C51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6991DF1B" w14:textId="0CB933E5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14:paraId="3E7D390F" w14:textId="769D336D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" w:type="dxa"/>
            <w:vAlign w:val="bottom"/>
          </w:tcPr>
          <w:p w14:paraId="6502BF73" w14:textId="77777777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577982A" w14:textId="77777777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78" w:type="dxa"/>
          </w:tcPr>
          <w:p w14:paraId="481540A0" w14:textId="77777777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725D0AE5" w14:textId="77777777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77EC0C" w14:textId="77777777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A7881C" w14:textId="77777777" w:rsidR="00173D16" w:rsidRPr="0084683F" w:rsidRDefault="00173D16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202D" w:rsidRPr="0084683F" w14:paraId="75DA6A23" w14:textId="77777777" w:rsidTr="00173D16">
        <w:trPr>
          <w:cantSplit/>
        </w:trPr>
        <w:tc>
          <w:tcPr>
            <w:tcW w:w="4331" w:type="dxa"/>
            <w:vAlign w:val="bottom"/>
          </w:tcPr>
          <w:p w14:paraId="5FFD7A89" w14:textId="77777777" w:rsidR="000D202D" w:rsidRPr="0084683F" w:rsidRDefault="000D202D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07" w:type="dxa"/>
            <w:gridSpan w:val="13"/>
            <w:vAlign w:val="bottom"/>
          </w:tcPr>
          <w:p w14:paraId="1A52CEF6" w14:textId="77777777" w:rsidR="000D202D" w:rsidRPr="0084683F" w:rsidRDefault="000D202D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02D" w:rsidRPr="0084683F" w14:paraId="38F5867C" w14:textId="77777777" w:rsidTr="00173D16">
        <w:trPr>
          <w:cantSplit/>
        </w:trPr>
        <w:tc>
          <w:tcPr>
            <w:tcW w:w="4331" w:type="dxa"/>
            <w:vAlign w:val="bottom"/>
          </w:tcPr>
          <w:p w14:paraId="5726B873" w14:textId="548F426F" w:rsidR="000D202D" w:rsidRPr="0084683F" w:rsidRDefault="000D202D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707" w:type="dxa"/>
            <w:gridSpan w:val="13"/>
            <w:vAlign w:val="bottom"/>
          </w:tcPr>
          <w:p w14:paraId="037EF7D0" w14:textId="77777777" w:rsidR="000D202D" w:rsidRPr="0084683F" w:rsidRDefault="000D202D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3D16" w:rsidRPr="0084683F" w14:paraId="79F96C31" w14:textId="77777777" w:rsidTr="00173D16">
        <w:trPr>
          <w:cantSplit/>
        </w:trPr>
        <w:tc>
          <w:tcPr>
            <w:tcW w:w="4331" w:type="dxa"/>
            <w:vAlign w:val="bottom"/>
          </w:tcPr>
          <w:p w14:paraId="3E35050F" w14:textId="3499F796" w:rsidR="0084683F" w:rsidRPr="0084683F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68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130FEB44" w14:textId="3B42FB71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  <w:vAlign w:val="bottom"/>
          </w:tcPr>
          <w:p w14:paraId="64C148DF" w14:textId="77777777" w:rsidR="0084683F" w:rsidRPr="0084683F" w:rsidRDefault="0084683F" w:rsidP="008468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6615838D" w14:textId="68D47437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80" w:type="dxa"/>
            <w:vAlign w:val="bottom"/>
          </w:tcPr>
          <w:p w14:paraId="6264B1AE" w14:textId="77777777" w:rsidR="0084683F" w:rsidRPr="0084683F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4C014AE9" w14:textId="5EDBEA67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180" w:type="dxa"/>
            <w:vAlign w:val="bottom"/>
          </w:tcPr>
          <w:p w14:paraId="68A3994B" w14:textId="77777777" w:rsidR="0084683F" w:rsidRPr="0084683F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vAlign w:val="bottom"/>
          </w:tcPr>
          <w:p w14:paraId="673CCB7A" w14:textId="68AB61D0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180" w:type="dxa"/>
            <w:vAlign w:val="bottom"/>
          </w:tcPr>
          <w:p w14:paraId="2257037B" w14:textId="77777777" w:rsidR="0084683F" w:rsidRPr="0084683F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7F2D3855" w14:textId="4A591A71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  <w:tc>
          <w:tcPr>
            <w:tcW w:w="184" w:type="dxa"/>
            <w:vAlign w:val="bottom"/>
          </w:tcPr>
          <w:p w14:paraId="04D70CFE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91A2658" w14:textId="4054EB85" w:rsidR="0084683F" w:rsidRPr="0084683F" w:rsidRDefault="0084683F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0B3DCF0B" w14:textId="77777777" w:rsidR="0084683F" w:rsidRPr="0084683F" w:rsidRDefault="0084683F" w:rsidP="0084683F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240" w:lineRule="auto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1" w:type="dxa"/>
          </w:tcPr>
          <w:p w14:paraId="5D3CA100" w14:textId="1233D831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173D16" w:rsidRPr="0084683F" w14:paraId="6F37FFF4" w14:textId="77777777" w:rsidTr="00173D16">
        <w:trPr>
          <w:cantSplit/>
        </w:trPr>
        <w:tc>
          <w:tcPr>
            <w:tcW w:w="4331" w:type="dxa"/>
            <w:vAlign w:val="bottom"/>
          </w:tcPr>
          <w:p w14:paraId="70B882EB" w14:textId="77777777" w:rsidR="0084683F" w:rsidRPr="0084683F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1835998" w14:textId="1CE5AD8F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" w:type="dxa"/>
            <w:vAlign w:val="bottom"/>
          </w:tcPr>
          <w:p w14:paraId="57110F88" w14:textId="77777777" w:rsidR="0084683F" w:rsidRPr="0084683F" w:rsidRDefault="0084683F" w:rsidP="008468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48DC33A" w14:textId="6CC1668D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180" w:type="dxa"/>
            <w:vAlign w:val="bottom"/>
          </w:tcPr>
          <w:p w14:paraId="0D87545A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1BBBB0BA" w14:textId="4D623C6A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80" w:type="dxa"/>
            <w:vAlign w:val="bottom"/>
          </w:tcPr>
          <w:p w14:paraId="0A77939C" w14:textId="77777777" w:rsidR="0084683F" w:rsidRPr="0084683F" w:rsidRDefault="0084683F" w:rsidP="008468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28667874" w14:textId="443BB760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80" w:type="dxa"/>
            <w:vAlign w:val="bottom"/>
          </w:tcPr>
          <w:p w14:paraId="7E27B721" w14:textId="77777777" w:rsidR="0084683F" w:rsidRPr="0084683F" w:rsidRDefault="0084683F" w:rsidP="008468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4A967A5" w14:textId="59B03AD6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84" w:type="dxa"/>
            <w:vAlign w:val="bottom"/>
          </w:tcPr>
          <w:p w14:paraId="01FA0C1F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0AFB94E" w14:textId="7AD8E956" w:rsidR="0084683F" w:rsidRPr="0084683F" w:rsidRDefault="0084683F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2064E073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903509A" w14:textId="20BEF5B1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4683F"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173D16" w:rsidRPr="0084683F" w14:paraId="4D6DBD51" w14:textId="77777777" w:rsidTr="00173D16">
        <w:trPr>
          <w:cantSplit/>
          <w:trHeight w:val="360"/>
        </w:trPr>
        <w:tc>
          <w:tcPr>
            <w:tcW w:w="4331" w:type="dxa"/>
            <w:vAlign w:val="bottom"/>
          </w:tcPr>
          <w:p w14:paraId="526335F1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93398" w14:textId="6227E150" w:rsidR="0084683F" w:rsidRPr="0084683F" w:rsidRDefault="0084683F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D2E47" w14:textId="77777777" w:rsidR="0084683F" w:rsidRPr="0084683F" w:rsidRDefault="0084683F" w:rsidP="008468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2E64" w14:textId="2B10CC9B" w:rsidR="0084683F" w:rsidRPr="0084683F" w:rsidRDefault="0084683F" w:rsidP="0049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31116894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03E5BCBA" w14:textId="74D608A6" w:rsidR="0084683F" w:rsidRPr="0084683F" w:rsidRDefault="0084683F" w:rsidP="0049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85DF93" w14:textId="77777777" w:rsidR="0084683F" w:rsidRPr="0084683F" w:rsidRDefault="0084683F" w:rsidP="008468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DDEC020" w14:textId="5339C762" w:rsidR="0084683F" w:rsidRPr="0084683F" w:rsidRDefault="0084683F" w:rsidP="0049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57D6E89" w14:textId="77777777" w:rsidR="0084683F" w:rsidRPr="0084683F" w:rsidRDefault="0084683F" w:rsidP="008468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8062842" w14:textId="446D43DE" w:rsidR="0084683F" w:rsidRPr="0084683F" w:rsidRDefault="0084683F" w:rsidP="0049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6F431F13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D0C1775" w14:textId="3FEE85D0" w:rsidR="0084683F" w:rsidRPr="0084683F" w:rsidRDefault="0084683F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53ECD193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F30C7CC" w14:textId="319691C8" w:rsidR="0084683F" w:rsidRPr="0084683F" w:rsidRDefault="0084683F" w:rsidP="0049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46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73D16" w:rsidRPr="0084683F" w14:paraId="0138BD48" w14:textId="77777777" w:rsidTr="00173D16">
        <w:trPr>
          <w:cantSplit/>
        </w:trPr>
        <w:tc>
          <w:tcPr>
            <w:tcW w:w="4331" w:type="dxa"/>
            <w:vAlign w:val="bottom"/>
          </w:tcPr>
          <w:p w14:paraId="0604AEF6" w14:textId="44E1C9CA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C15F" w14:textId="497895E4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F4795" w14:textId="77777777" w:rsidR="0084683F" w:rsidRPr="0084683F" w:rsidRDefault="0084683F" w:rsidP="008468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9F286" w14:textId="61235408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84683F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180" w:type="dxa"/>
            <w:vAlign w:val="bottom"/>
          </w:tcPr>
          <w:p w14:paraId="3469DEE3" w14:textId="77777777" w:rsidR="0084683F" w:rsidRPr="0084683F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5C988CFE" w14:textId="403045BF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84683F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180" w:type="dxa"/>
            <w:vAlign w:val="bottom"/>
          </w:tcPr>
          <w:p w14:paraId="6365E701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75BFF6F" w14:textId="11D832F7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4683F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180" w:type="dxa"/>
            <w:vAlign w:val="bottom"/>
          </w:tcPr>
          <w:p w14:paraId="7F6318A4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7B54B2F" w14:textId="7FEFF601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84683F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84" w:type="dxa"/>
            <w:vAlign w:val="bottom"/>
          </w:tcPr>
          <w:p w14:paraId="21120A71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4C2745A6" w14:textId="7F1AFB9F" w:rsidR="0084683F" w:rsidRPr="0084683F" w:rsidRDefault="0084683F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19A7DEC7" w14:textId="77777777" w:rsidR="0084683F" w:rsidRPr="0084683F" w:rsidRDefault="0084683F" w:rsidP="0084683F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81A3A3B" w14:textId="242A6DCC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="0084683F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</w:tr>
      <w:tr w:rsidR="00173D16" w:rsidRPr="0084683F" w14:paraId="35255B6F" w14:textId="77777777" w:rsidTr="00173D16">
        <w:trPr>
          <w:cantSplit/>
        </w:trPr>
        <w:tc>
          <w:tcPr>
            <w:tcW w:w="4331" w:type="dxa"/>
            <w:vAlign w:val="bottom"/>
          </w:tcPr>
          <w:p w14:paraId="78C23072" w14:textId="77777777" w:rsidR="0084683F" w:rsidRPr="0084683F" w:rsidRDefault="0084683F" w:rsidP="0084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4CC97595" w14:textId="59DE930D" w:rsidR="0084683F" w:rsidRPr="0084683F" w:rsidRDefault="00972088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67B0B75C" w14:textId="77777777" w:rsidR="0084683F" w:rsidRPr="0084683F" w:rsidRDefault="0084683F" w:rsidP="008468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01772349" w14:textId="0962771D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91A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80" w:type="dxa"/>
            <w:vAlign w:val="bottom"/>
          </w:tcPr>
          <w:p w14:paraId="52915959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2D1D7D28" w14:textId="21043954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1A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80" w:type="dxa"/>
            <w:vAlign w:val="bottom"/>
          </w:tcPr>
          <w:p w14:paraId="5F5733F5" w14:textId="77777777" w:rsidR="0084683F" w:rsidRPr="0084683F" w:rsidRDefault="0084683F" w:rsidP="008468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2F712256" w14:textId="6D8D3687" w:rsidR="0084683F" w:rsidRPr="0084683F" w:rsidRDefault="00972088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6,050</w:t>
            </w:r>
          </w:p>
        </w:tc>
        <w:tc>
          <w:tcPr>
            <w:tcW w:w="180" w:type="dxa"/>
            <w:vAlign w:val="bottom"/>
          </w:tcPr>
          <w:p w14:paraId="223EF90A" w14:textId="77777777" w:rsidR="0084683F" w:rsidRPr="0084683F" w:rsidRDefault="0084683F" w:rsidP="008468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4E4A629" w14:textId="121E7B0A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141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84" w:type="dxa"/>
            <w:vAlign w:val="bottom"/>
          </w:tcPr>
          <w:p w14:paraId="32C74F35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33675B4" w14:textId="7497EF05" w:rsidR="0084683F" w:rsidRPr="0084683F" w:rsidRDefault="00326755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B4E3EDF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3CEF1F8" w14:textId="0BED8DD0" w:rsidR="0084683F" w:rsidRPr="0084683F" w:rsidRDefault="00ED3ABA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5F24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173D16" w:rsidRPr="0084683F" w14:paraId="3F36BE5C" w14:textId="77777777" w:rsidTr="00173D16">
        <w:trPr>
          <w:cantSplit/>
        </w:trPr>
        <w:tc>
          <w:tcPr>
            <w:tcW w:w="4331" w:type="dxa"/>
            <w:vAlign w:val="bottom"/>
          </w:tcPr>
          <w:p w14:paraId="75318ED5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9417599" w14:textId="647FCC78" w:rsidR="0084683F" w:rsidRPr="0084683F" w:rsidRDefault="00326755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491792" w14:textId="77777777" w:rsidR="0084683F" w:rsidRPr="0084683F" w:rsidRDefault="0084683F" w:rsidP="008468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2219FD3B" w14:textId="6DB33EAC" w:rsidR="0084683F" w:rsidRPr="0084683F" w:rsidRDefault="00F91AB5" w:rsidP="00F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A1474F5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5DD7C181" w14:textId="0357BDBB" w:rsidR="0084683F" w:rsidRPr="0084683F" w:rsidRDefault="00F91AB5" w:rsidP="00F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9275E49" w14:textId="77777777" w:rsidR="0084683F" w:rsidRPr="0084683F" w:rsidRDefault="0084683F" w:rsidP="008468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3658E9FE" w14:textId="7225AD7A" w:rsidR="0084683F" w:rsidRPr="0084683F" w:rsidRDefault="005F14B1" w:rsidP="005F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703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C157617" w14:textId="77777777" w:rsidR="0084683F" w:rsidRPr="0084683F" w:rsidRDefault="0084683F" w:rsidP="008468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2E600867" w14:textId="1CCC8B65" w:rsidR="0084683F" w:rsidRPr="0084683F" w:rsidRDefault="00314167" w:rsidP="00314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667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352F2C2A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DBE0B71" w14:textId="03B97C18" w:rsidR="0084683F" w:rsidRPr="0084683F" w:rsidRDefault="00326755" w:rsidP="0085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C9D321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FB5742E" w14:textId="45508B70" w:rsidR="0084683F" w:rsidRPr="0084683F" w:rsidRDefault="005F246A" w:rsidP="005F2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773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2534" w:rsidRPr="0084683F" w14:paraId="3DAB727B" w14:textId="77777777" w:rsidTr="00173D16">
        <w:trPr>
          <w:cantSplit/>
        </w:trPr>
        <w:tc>
          <w:tcPr>
            <w:tcW w:w="4331" w:type="dxa"/>
            <w:vAlign w:val="bottom"/>
          </w:tcPr>
          <w:p w14:paraId="471A9DAF" w14:textId="3DD9010F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170" w:type="dxa"/>
            <w:vAlign w:val="bottom"/>
          </w:tcPr>
          <w:p w14:paraId="63202BEC" w14:textId="6A39EF39" w:rsidR="00602534" w:rsidRDefault="00602534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41E568" w14:textId="77777777" w:rsidR="00602534" w:rsidRPr="0084683F" w:rsidRDefault="00602534" w:rsidP="006025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F0ABD78" w14:textId="0AD8E9DD" w:rsidR="00602534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80" w:type="dxa"/>
            <w:vAlign w:val="bottom"/>
          </w:tcPr>
          <w:p w14:paraId="6A1373A4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07484C9F" w14:textId="45B8F911" w:rsidR="00602534" w:rsidRDefault="00F91AB5" w:rsidP="00F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BB034C4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31E54E92" w14:textId="541AC80B" w:rsidR="00602534" w:rsidRDefault="00602534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5040B2F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72DE33D" w14:textId="227923A4" w:rsidR="00602534" w:rsidRDefault="00602534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6737AD8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573C8895" w14:textId="1C5915A9" w:rsidR="00602534" w:rsidRDefault="00602534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850AD58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A16F46A" w14:textId="20A0A806" w:rsidR="00602534" w:rsidRDefault="00602534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2534" w:rsidRPr="0084683F" w14:paraId="5A3CD3E5" w14:textId="77777777" w:rsidTr="00173D16">
        <w:trPr>
          <w:cantSplit/>
        </w:trPr>
        <w:tc>
          <w:tcPr>
            <w:tcW w:w="4331" w:type="dxa"/>
            <w:vAlign w:val="bottom"/>
          </w:tcPr>
          <w:p w14:paraId="3231AB5C" w14:textId="68ADEE63" w:rsidR="00602534" w:rsidRPr="0084683F" w:rsidRDefault="00602534" w:rsidP="006025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4683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7BD64" w14:textId="24886BD0" w:rsidR="00602534" w:rsidRPr="0084683F" w:rsidRDefault="00972088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80" w:type="dxa"/>
            <w:vAlign w:val="bottom"/>
          </w:tcPr>
          <w:p w14:paraId="10797E6C" w14:textId="77777777" w:rsidR="00602534" w:rsidRPr="0084683F" w:rsidRDefault="00602534" w:rsidP="006025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3A797" w14:textId="6ABF4AF2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="00F91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80" w:type="dxa"/>
            <w:vAlign w:val="bottom"/>
          </w:tcPr>
          <w:p w14:paraId="617101BA" w14:textId="77777777" w:rsidR="00602534" w:rsidRPr="0084683F" w:rsidRDefault="00602534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C2D6A" w14:textId="70B07FAD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F91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180" w:type="dxa"/>
            <w:vAlign w:val="bottom"/>
          </w:tcPr>
          <w:p w14:paraId="3647041D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5A6BF" w14:textId="0DADF65E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5F1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720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80" w:type="dxa"/>
            <w:vAlign w:val="bottom"/>
          </w:tcPr>
          <w:p w14:paraId="058AE1E7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91FB4" w14:textId="47F13D78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314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184" w:type="dxa"/>
            <w:vAlign w:val="bottom"/>
          </w:tcPr>
          <w:p w14:paraId="45120C7D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</w:tcPr>
          <w:p w14:paraId="6075F7EB" w14:textId="6C438025" w:rsidR="00602534" w:rsidRPr="0084683F" w:rsidRDefault="00602534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8B4CA6A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3AC60865" w14:textId="6F6F033B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  <w:r w:rsidR="005F24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</w:tr>
      <w:tr w:rsidR="00602534" w:rsidRPr="0084683F" w14:paraId="70D6C8CB" w14:textId="77777777" w:rsidTr="00173D16">
        <w:trPr>
          <w:cantSplit/>
        </w:trPr>
        <w:tc>
          <w:tcPr>
            <w:tcW w:w="4331" w:type="dxa"/>
            <w:vAlign w:val="bottom"/>
          </w:tcPr>
          <w:p w14:paraId="6A99E3C9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C48FEE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BD2653F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2182D5D0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35161AF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579" w:type="dxa"/>
            <w:tcBorders>
              <w:top w:val="double" w:sz="4" w:space="0" w:color="auto"/>
            </w:tcBorders>
            <w:vAlign w:val="bottom"/>
          </w:tcPr>
          <w:p w14:paraId="541D373D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FDCEFA1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  <w:lang w:val="en-GB" w:bidi="ar-SA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14:paraId="59E1F6D6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CC7599E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14:paraId="16C5CF21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4" w:type="dxa"/>
            <w:vAlign w:val="bottom"/>
          </w:tcPr>
          <w:p w14:paraId="3DA7D877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14:paraId="6B281EE6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78" w:type="dxa"/>
          </w:tcPr>
          <w:p w14:paraId="7D365D4E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</w:tcPr>
          <w:p w14:paraId="29A66E00" w14:textId="77777777" w:rsidR="00602534" w:rsidRPr="00CF464C" w:rsidRDefault="00602534" w:rsidP="00602534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</w:tr>
      <w:tr w:rsidR="00602534" w:rsidRPr="0084683F" w14:paraId="7FF1DE09" w14:textId="77777777" w:rsidTr="00173D16">
        <w:trPr>
          <w:cantSplit/>
        </w:trPr>
        <w:tc>
          <w:tcPr>
            <w:tcW w:w="4331" w:type="dxa"/>
            <w:vAlign w:val="bottom"/>
          </w:tcPr>
          <w:p w14:paraId="7AE208EE" w14:textId="77777777" w:rsidR="00602534" w:rsidRPr="0084683F" w:rsidRDefault="00602534" w:rsidP="006025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C7D95F6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EECFD1" w14:textId="77777777" w:rsidR="00602534" w:rsidRPr="0084683F" w:rsidRDefault="00602534" w:rsidP="006025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CA74969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B81BBC" w14:textId="77777777" w:rsidR="00602534" w:rsidRPr="0084683F" w:rsidRDefault="00602534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5A0CC5ED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11EBA4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vAlign w:val="bottom"/>
          </w:tcPr>
          <w:p w14:paraId="4589C48D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9" w:firstLine="27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46241F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0AE49D5F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F75EC65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9FAE94E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9D55709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</w:tcPr>
          <w:p w14:paraId="6878DE37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02534" w:rsidRPr="0084683F" w14:paraId="2C9E65D4" w14:textId="77777777" w:rsidTr="00173D16">
        <w:trPr>
          <w:cantSplit/>
        </w:trPr>
        <w:tc>
          <w:tcPr>
            <w:tcW w:w="4331" w:type="dxa"/>
            <w:vAlign w:val="bottom"/>
          </w:tcPr>
          <w:p w14:paraId="594875A9" w14:textId="03D17674" w:rsidR="00602534" w:rsidRPr="0084683F" w:rsidRDefault="00602534" w:rsidP="006025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D6B5F3" w14:textId="31844167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  <w:r w:rsidR="00602534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80" w:type="dxa"/>
            <w:vAlign w:val="bottom"/>
          </w:tcPr>
          <w:p w14:paraId="070F1827" w14:textId="77777777" w:rsidR="00602534" w:rsidRPr="0084683F" w:rsidRDefault="00602534" w:rsidP="006025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  <w:vAlign w:val="bottom"/>
          </w:tcPr>
          <w:p w14:paraId="691E40B8" w14:textId="439B9F7F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  <w:r w:rsidR="00602534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180" w:type="dxa"/>
            <w:vAlign w:val="bottom"/>
          </w:tcPr>
          <w:p w14:paraId="48A5C7A8" w14:textId="77777777" w:rsidR="00602534" w:rsidRPr="0084683F" w:rsidRDefault="00602534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79" w:type="dxa"/>
            <w:tcBorders>
              <w:bottom w:val="double" w:sz="4" w:space="0" w:color="auto"/>
            </w:tcBorders>
            <w:vAlign w:val="bottom"/>
          </w:tcPr>
          <w:p w14:paraId="1AE958B1" w14:textId="3725E19C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602534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180" w:type="dxa"/>
            <w:vAlign w:val="bottom"/>
          </w:tcPr>
          <w:p w14:paraId="04FC3DEB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14:paraId="5BE01C03" w14:textId="27B469EE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602534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80" w:type="dxa"/>
            <w:vAlign w:val="bottom"/>
          </w:tcPr>
          <w:p w14:paraId="3F9F8F68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674D6D55" w14:textId="633F8EDE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602534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184" w:type="dxa"/>
            <w:vAlign w:val="bottom"/>
          </w:tcPr>
          <w:p w14:paraId="20684CF1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14:paraId="5C5C8514" w14:textId="776D6B8B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02534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178" w:type="dxa"/>
          </w:tcPr>
          <w:p w14:paraId="646A2DB3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</w:tcPr>
          <w:p w14:paraId="58681946" w14:textId="5EE0663C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</w:t>
            </w:r>
            <w:r w:rsidR="00602534"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</w:tr>
      <w:tr w:rsidR="00602534" w:rsidRPr="0084683F" w14:paraId="5F8814F3" w14:textId="77777777" w:rsidTr="00173D16">
        <w:trPr>
          <w:cantSplit/>
        </w:trPr>
        <w:tc>
          <w:tcPr>
            <w:tcW w:w="4331" w:type="dxa"/>
            <w:vAlign w:val="bottom"/>
          </w:tcPr>
          <w:p w14:paraId="53B52FDC" w14:textId="29ADDE3B" w:rsidR="00602534" w:rsidRPr="0084683F" w:rsidRDefault="00602534" w:rsidP="006025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F9ED73" w14:textId="22666F25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  <w:r w:rsidR="005C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720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180" w:type="dxa"/>
            <w:vAlign w:val="bottom"/>
          </w:tcPr>
          <w:p w14:paraId="57174F82" w14:textId="77777777" w:rsidR="00602534" w:rsidRPr="0084683F" w:rsidRDefault="00602534" w:rsidP="006025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521C4C" w14:textId="7ECB0416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5C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180" w:type="dxa"/>
            <w:vAlign w:val="bottom"/>
          </w:tcPr>
          <w:p w14:paraId="4D1462EE" w14:textId="77777777" w:rsidR="00602534" w:rsidRPr="0084683F" w:rsidRDefault="00602534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241DB4" w14:textId="49A3DB0E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5C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80" w:type="dxa"/>
            <w:vAlign w:val="bottom"/>
          </w:tcPr>
          <w:p w14:paraId="5E9442AD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CEE134" w14:textId="7CF88437" w:rsidR="00602534" w:rsidRPr="0084683F" w:rsidRDefault="00972088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21,660</w:t>
            </w:r>
          </w:p>
        </w:tc>
        <w:tc>
          <w:tcPr>
            <w:tcW w:w="180" w:type="dxa"/>
            <w:vAlign w:val="bottom"/>
          </w:tcPr>
          <w:p w14:paraId="33A2797C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1B4B9B" w14:textId="77286598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5C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184" w:type="dxa"/>
            <w:vAlign w:val="bottom"/>
          </w:tcPr>
          <w:p w14:paraId="61307709" w14:textId="77777777" w:rsidR="00602534" w:rsidRPr="0084683F" w:rsidRDefault="00602534" w:rsidP="0060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38CAF" w14:textId="02228218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C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78" w:type="dxa"/>
          </w:tcPr>
          <w:p w14:paraId="6F48C514" w14:textId="77777777" w:rsidR="00602534" w:rsidRPr="0084683F" w:rsidRDefault="00602534" w:rsidP="00602534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</w:tcPr>
          <w:p w14:paraId="55BD703F" w14:textId="7E23B750" w:rsidR="00602534" w:rsidRPr="0084683F" w:rsidRDefault="00ED3ABA" w:rsidP="0060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  <w:r w:rsidR="005C6BBE" w:rsidRPr="00CA4A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</w:t>
            </w:r>
          </w:p>
        </w:tc>
      </w:tr>
    </w:tbl>
    <w:p w14:paraId="515A1834" w14:textId="5C238260" w:rsidR="00782903" w:rsidRPr="00CF464C" w:rsidRDefault="00782903" w:rsidP="00FA4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85"/>
        </w:tabs>
        <w:rPr>
          <w:rFonts w:asciiTheme="majorBidi" w:hAnsiTheme="majorBidi" w:cstheme="majorBidi"/>
        </w:rPr>
      </w:pPr>
    </w:p>
    <w:p w14:paraId="78C01563" w14:textId="186E7176" w:rsidR="00FA4C5C" w:rsidRPr="00F205C4" w:rsidRDefault="00FA4C5C" w:rsidP="00971E98">
      <w:pPr>
        <w:tabs>
          <w:tab w:val="clear" w:pos="227"/>
          <w:tab w:val="clear" w:pos="454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ราคาทรัพย์สินของกลุ่มบริษัทก่อนหักค่าเสื่อมราคาสะสมของอุปกรณ์ ซึ่งได้คิดค่าเสื่อมราคาเต็มจำนวนแล้ว แต่ยังคงใช้งานจนถึง ณ 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31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B11F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88</w:t>
      </w:r>
      <w:r w:rsidR="00B11FCF">
        <w:rPr>
          <w:rFonts w:asciiTheme="majorBidi" w:hAnsiTheme="majorBidi" w:cstheme="majorBidi"/>
          <w:sz w:val="30"/>
          <w:szCs w:val="30"/>
        </w:rPr>
        <w:t>.</w:t>
      </w:r>
      <w:r w:rsidR="00ED3ABA" w:rsidRPr="00ED3ABA">
        <w:rPr>
          <w:rFonts w:asciiTheme="majorBidi" w:hAnsiTheme="majorBidi" w:cstheme="majorBidi"/>
          <w:sz w:val="30"/>
          <w:szCs w:val="30"/>
        </w:rPr>
        <w:t>94</w:t>
      </w:r>
      <w:r w:rsidRPr="00F205C4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78</w:t>
      </w:r>
      <w:r w:rsidR="0084683F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07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085F60B4" w14:textId="77777777" w:rsidR="000D202D" w:rsidRPr="00F205C4" w:rsidRDefault="000D202D" w:rsidP="00782903">
      <w:pPr>
        <w:rPr>
          <w:rFonts w:asciiTheme="majorBidi" w:hAnsiTheme="majorBidi" w:cstheme="majorBidi"/>
          <w:sz w:val="30"/>
          <w:szCs w:val="30"/>
          <w:cs/>
        </w:rPr>
        <w:sectPr w:rsidR="000D202D" w:rsidRPr="00F205C4" w:rsidSect="00B90C8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169BDFF" w14:textId="77777777" w:rsidR="00AB256E" w:rsidRPr="00F205C4" w:rsidRDefault="00AB256E" w:rsidP="00AB256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30AAD700" w14:textId="77777777" w:rsidR="00E2708F" w:rsidRPr="00CA4A86" w:rsidRDefault="00E2708F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06DC0A" w14:textId="013D58D7" w:rsidR="00AB256E" w:rsidRPr="00F205C4" w:rsidRDefault="00AB256E" w:rsidP="00AB256E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A86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ED3ABA" w:rsidRPr="00ED3ABA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5B651E" w:rsidRPr="00CA4A8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B651E" w:rsidRPr="00CA4A86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ED3ABA" w:rsidRPr="00ED3ABA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265CDD" w:rsidRPr="00CA4A8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A4A86">
        <w:rPr>
          <w:rFonts w:asciiTheme="majorBidi" w:hAnsiTheme="majorBidi" w:cstheme="majorBidi"/>
          <w:spacing w:val="-2"/>
          <w:sz w:val="30"/>
          <w:szCs w:val="30"/>
          <w:cs/>
        </w:rPr>
        <w:t>ทรัพย์สินของกลุ่มบริษัทมูลค่าตามบัญชีจำ</w:t>
      </w:r>
      <w:r w:rsidR="0013512D" w:rsidRPr="00CA4A86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นวน </w:t>
      </w:r>
      <w:r w:rsidR="00ED3ABA" w:rsidRPr="00ED3ABA">
        <w:rPr>
          <w:rFonts w:asciiTheme="majorBidi" w:hAnsiTheme="majorBidi" w:cs="Angsana New"/>
          <w:spacing w:val="-2"/>
          <w:sz w:val="30"/>
          <w:szCs w:val="30"/>
        </w:rPr>
        <w:t>502</w:t>
      </w:r>
      <w:r w:rsidR="00953EBF" w:rsidRPr="00CA4A86">
        <w:rPr>
          <w:rFonts w:asciiTheme="majorBidi" w:hAnsiTheme="majorBidi" w:cs="Angsana New"/>
          <w:spacing w:val="-2"/>
          <w:sz w:val="30"/>
          <w:szCs w:val="30"/>
        </w:rPr>
        <w:t>.</w:t>
      </w:r>
      <w:r w:rsidR="00ED3ABA" w:rsidRPr="00ED3ABA">
        <w:rPr>
          <w:rFonts w:asciiTheme="majorBidi" w:hAnsiTheme="majorBidi" w:cs="Angsana New"/>
          <w:spacing w:val="-2"/>
          <w:sz w:val="30"/>
          <w:szCs w:val="30"/>
        </w:rPr>
        <w:t>21</w:t>
      </w:r>
      <w:r w:rsidR="00953EBF" w:rsidRPr="00CA4A86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A4A86">
        <w:rPr>
          <w:rFonts w:asciiTheme="majorBidi" w:hAnsiTheme="majorBidi" w:cstheme="majorBidi"/>
          <w:spacing w:val="-2"/>
          <w:sz w:val="30"/>
          <w:szCs w:val="30"/>
          <w:cs/>
        </w:rPr>
        <w:t>ล้านบาท (</w:t>
      </w:r>
      <w:r w:rsidR="00ED3ABA" w:rsidRPr="00ED3ABA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Pr="00CA4A8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ED3ABA" w:rsidRPr="00ED3ABA">
        <w:rPr>
          <w:rFonts w:asciiTheme="majorBidi" w:hAnsiTheme="majorBidi" w:cstheme="majorBidi"/>
          <w:i/>
          <w:iCs/>
          <w:spacing w:val="-2"/>
          <w:sz w:val="30"/>
          <w:szCs w:val="30"/>
        </w:rPr>
        <w:t>509</w:t>
      </w:r>
      <w:r w:rsidR="0084683F" w:rsidRPr="00CA4A8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i/>
          <w:iCs/>
          <w:spacing w:val="-2"/>
          <w:sz w:val="30"/>
          <w:szCs w:val="30"/>
        </w:rPr>
        <w:t>83</w:t>
      </w:r>
      <w:r w:rsidR="00197540" w:rsidRPr="00CA4A8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CA4A8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CA4A86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ได้จด</w:t>
      </w:r>
      <w:r w:rsidR="00CA0689" w:rsidRPr="00F205C4">
        <w:rPr>
          <w:rFonts w:asciiTheme="majorBidi" w:hAnsiTheme="majorBidi" w:cstheme="majorBidi"/>
          <w:sz w:val="30"/>
          <w:szCs w:val="30"/>
          <w:cs/>
        </w:rPr>
        <w:t>จำนองไว้เป็นหลักประกันเงินเกินบัญชี</w:t>
      </w:r>
      <w:r w:rsidR="00DF3A01" w:rsidRPr="00F205C4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CA0689" w:rsidRPr="00F205C4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141423" w:rsidRPr="00F205C4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ED3ABA" w:rsidRPr="00ED3ABA">
        <w:rPr>
          <w:rFonts w:asciiTheme="majorBidi" w:hAnsiTheme="majorBidi" w:cstheme="majorBidi"/>
          <w:sz w:val="30"/>
          <w:szCs w:val="30"/>
        </w:rPr>
        <w:t>13</w:t>
      </w:r>
      <w:r w:rsidRPr="00F205C4">
        <w:rPr>
          <w:rFonts w:asciiTheme="majorBidi" w:hAnsiTheme="majorBidi" w:cstheme="majorBidi"/>
          <w:sz w:val="30"/>
          <w:szCs w:val="30"/>
          <w:cs/>
        </w:rPr>
        <w:t>)</w:t>
      </w:r>
    </w:p>
    <w:p w14:paraId="13343896" w14:textId="77777777" w:rsidR="00A573B1" w:rsidRPr="00CA4A86" w:rsidRDefault="00A573B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6B9ADF" w14:textId="56BC29A9" w:rsidR="004E18B5" w:rsidRDefault="0001125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01125B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สัญญาเช่า</w:t>
      </w:r>
    </w:p>
    <w:p w14:paraId="4EAB0324" w14:textId="27A25F93" w:rsidR="0001125B" w:rsidRPr="00CA4A86" w:rsidRDefault="0001125B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80"/>
        <w:gridCol w:w="1530"/>
      </w:tblGrid>
      <w:tr w:rsidR="00F27806" w:rsidRPr="00F27806" w14:paraId="6860F492" w14:textId="77777777" w:rsidTr="00BC50B2">
        <w:trPr>
          <w:cantSplit/>
          <w:tblHeader/>
        </w:trPr>
        <w:tc>
          <w:tcPr>
            <w:tcW w:w="6030" w:type="dxa"/>
            <w:vAlign w:val="bottom"/>
            <w:hideMark/>
          </w:tcPr>
          <w:p w14:paraId="64239EAF" w14:textId="4295EC4A" w:rsidR="00F27806" w:rsidRPr="00F27806" w:rsidRDefault="00F27806" w:rsidP="004A0C80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458B8986" w14:textId="77777777" w:rsidR="00F27806" w:rsidRPr="00F27806" w:rsidRDefault="00F27806" w:rsidP="004A0C8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527AD61" w14:textId="6E7728F1" w:rsidR="00F27806" w:rsidRPr="00F27806" w:rsidRDefault="00F27806" w:rsidP="004A0C8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E331198" w14:textId="77777777" w:rsidR="00F27806" w:rsidRPr="00F27806" w:rsidRDefault="00F27806" w:rsidP="004A0C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7836C643" w14:textId="69966605" w:rsidR="00F27806" w:rsidRPr="00F27806" w:rsidRDefault="00F27806" w:rsidP="004A0C8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27806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      </w:t>
            </w:r>
            <w:r w:rsidRPr="00F278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27806" w:rsidRPr="00F27806" w14:paraId="2E8FE75A" w14:textId="77777777" w:rsidTr="00BC50B2">
        <w:trPr>
          <w:cantSplit/>
          <w:tblHeader/>
        </w:trPr>
        <w:tc>
          <w:tcPr>
            <w:tcW w:w="6030" w:type="dxa"/>
          </w:tcPr>
          <w:p w14:paraId="6A93652B" w14:textId="77777777" w:rsidR="00F27806" w:rsidRPr="00F27806" w:rsidRDefault="00F27806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339D248C" w14:textId="77777777" w:rsidR="00F27806" w:rsidRPr="00F27806" w:rsidRDefault="00F27806" w:rsidP="004A0C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7806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278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27806" w:rsidRPr="00F27806" w14:paraId="2CF8E225" w14:textId="77777777" w:rsidTr="00BC50B2">
        <w:trPr>
          <w:cantSplit/>
        </w:trPr>
        <w:tc>
          <w:tcPr>
            <w:tcW w:w="6030" w:type="dxa"/>
            <w:hideMark/>
          </w:tcPr>
          <w:p w14:paraId="61AB2F06" w14:textId="77777777" w:rsidR="00F27806" w:rsidRPr="00F27806" w:rsidRDefault="00F27806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7F37F662" w14:textId="77777777" w:rsidR="00F27806" w:rsidRPr="00F27806" w:rsidRDefault="00F27806" w:rsidP="004A0C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0F3FB73" w14:textId="77777777" w:rsidR="00F27806" w:rsidRPr="00F27806" w:rsidRDefault="00F27806" w:rsidP="004A0C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022958" w14:textId="77777777" w:rsidR="00F27806" w:rsidRPr="00F27806" w:rsidRDefault="00F27806" w:rsidP="004A0C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7806" w:rsidRPr="00F27806" w14:paraId="6360E373" w14:textId="77777777" w:rsidTr="00BC50B2">
        <w:trPr>
          <w:cantSplit/>
        </w:trPr>
        <w:tc>
          <w:tcPr>
            <w:tcW w:w="6030" w:type="dxa"/>
          </w:tcPr>
          <w:p w14:paraId="630882BA" w14:textId="5190FE14" w:rsidR="00F27806" w:rsidRPr="00F27806" w:rsidRDefault="00F27806" w:rsidP="004A0C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588BF8E1" w14:textId="09C959C4" w:rsidR="00F27806" w:rsidRPr="00F27806" w:rsidRDefault="00ED3ABA" w:rsidP="004A0C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B476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180" w:type="dxa"/>
          </w:tcPr>
          <w:p w14:paraId="0CD7AB61" w14:textId="77777777" w:rsidR="00F27806" w:rsidRPr="00F27806" w:rsidRDefault="00F27806" w:rsidP="004A0C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D66155" w14:textId="3D9C20E3" w:rsidR="00F27806" w:rsidRPr="00F27806" w:rsidRDefault="00B47648" w:rsidP="004A0C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27806" w:rsidRPr="00F27806" w14:paraId="22075097" w14:textId="77777777" w:rsidTr="00BC50B2">
        <w:trPr>
          <w:cantSplit/>
        </w:trPr>
        <w:tc>
          <w:tcPr>
            <w:tcW w:w="6030" w:type="dxa"/>
            <w:hideMark/>
          </w:tcPr>
          <w:p w14:paraId="207B31E6" w14:textId="77777777" w:rsidR="00F27806" w:rsidRPr="00F27806" w:rsidRDefault="00F27806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60E83" w14:textId="7304659B" w:rsidR="00F27806" w:rsidRPr="00B47648" w:rsidRDefault="00ED3ABA" w:rsidP="004A0C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 w:rsidR="00B47648" w:rsidRPr="00B4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</w:t>
            </w:r>
          </w:p>
        </w:tc>
        <w:tc>
          <w:tcPr>
            <w:tcW w:w="180" w:type="dxa"/>
          </w:tcPr>
          <w:p w14:paraId="01D775C9" w14:textId="77777777" w:rsidR="00F27806" w:rsidRPr="00B47648" w:rsidRDefault="00F27806" w:rsidP="004A0C8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E4A5B" w14:textId="675A4520" w:rsidR="00F27806" w:rsidRPr="00F27806" w:rsidRDefault="00B47648" w:rsidP="004A0C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1F5AC6FC" w14:textId="78906AB7" w:rsidR="00F27806" w:rsidRPr="00CA4A86" w:rsidRDefault="00F2780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75ADF06" w14:textId="7E6F3AB2" w:rsidR="00F27806" w:rsidRPr="00033891" w:rsidRDefault="00033891" w:rsidP="00033891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033891">
        <w:rPr>
          <w:rFonts w:asciiTheme="majorBidi" w:hAnsiTheme="majorBidi" w:cs="Angsana New" w:hint="cs"/>
          <w:sz w:val="30"/>
          <w:szCs w:val="30"/>
          <w:cs/>
          <w:lang w:val="th-TH"/>
        </w:rPr>
        <w:t>ในปี</w:t>
      </w:r>
      <w:r w:rsidRPr="00033891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2563</w:t>
      </w:r>
      <w:r w:rsidRPr="00033891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033891">
        <w:rPr>
          <w:rFonts w:asciiTheme="majorBidi" w:hAnsiTheme="majorBidi" w:cs="Angsana New" w:hint="cs"/>
          <w:sz w:val="30"/>
          <w:szCs w:val="30"/>
          <w:cs/>
          <w:lang w:val="th-TH"/>
        </w:rPr>
        <w:t>สินทรัพย์สิทธิการใช้ของกลุ่มบริษัทเพิ่มขึ้นเป็นจำนวน</w:t>
      </w:r>
      <w:r w:rsidRPr="00033891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ED3ABA" w:rsidRPr="00ED3ABA">
        <w:rPr>
          <w:rFonts w:asciiTheme="majorBidi" w:hAnsiTheme="majorBidi" w:cs="Angsana New" w:hint="cs"/>
          <w:sz w:val="30"/>
          <w:szCs w:val="30"/>
        </w:rPr>
        <w:t>106</w:t>
      </w:r>
      <w:r w:rsidR="005010D7">
        <w:rPr>
          <w:rFonts w:asciiTheme="majorBidi" w:hAnsiTheme="majorBidi" w:cs="Angsana New" w:hint="cs"/>
          <w:sz w:val="30"/>
          <w:szCs w:val="30"/>
          <w:cs/>
          <w:lang w:val="th-TH"/>
        </w:rPr>
        <w:t>.</w:t>
      </w:r>
      <w:r w:rsidR="00ED3ABA" w:rsidRPr="00ED3ABA">
        <w:rPr>
          <w:rFonts w:asciiTheme="majorBidi" w:hAnsiTheme="majorBidi" w:cs="Angsana New" w:hint="cs"/>
          <w:sz w:val="30"/>
          <w:szCs w:val="30"/>
        </w:rPr>
        <w:t>21</w:t>
      </w:r>
      <w:r w:rsidRPr="00033891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033891">
        <w:rPr>
          <w:rFonts w:asciiTheme="majorBidi" w:hAnsiTheme="majorBidi" w:cs="Angsana New" w:hint="cs"/>
          <w:sz w:val="30"/>
          <w:szCs w:val="30"/>
          <w:cs/>
          <w:lang w:val="th-TH"/>
        </w:rPr>
        <w:t>ล้านบาท</w:t>
      </w:r>
    </w:p>
    <w:p w14:paraId="74E1B1C8" w14:textId="4099887D" w:rsidR="00033891" w:rsidRPr="00CA4A86" w:rsidRDefault="0003389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160604" w14:textId="0537BD1F" w:rsidR="00AE2F47" w:rsidRDefault="00AE2F47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กลุ่มบริษัทเช่า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>ที่ดิน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หลายแห่งเป็นระยะเวลา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6</w:t>
      </w:r>
      <w:r w:rsidR="00945FA6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945FA6">
        <w:rPr>
          <w:rFonts w:asciiTheme="majorBidi" w:hAnsiTheme="majorBidi" w:cs="Angsana New"/>
          <w:sz w:val="30"/>
          <w:szCs w:val="30"/>
          <w:cs/>
        </w:rPr>
        <w:t>-</w:t>
      </w:r>
      <w:r w:rsidR="00945FA6" w:rsidRPr="00945FA6">
        <w:rPr>
          <w:rFonts w:asciiTheme="majorBidi" w:hAnsiTheme="majorBidi" w:cs="Angsana New"/>
          <w:sz w:val="30"/>
          <w:szCs w:val="30"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33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ปี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2875BBA0" w14:textId="47ABA49E" w:rsidR="00AE2F47" w:rsidRPr="00CA4A86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ED723C8" w14:textId="2C5F6D79" w:rsidR="00AE2F47" w:rsidRPr="00AE2F47" w:rsidRDefault="00AE2F47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AE2F47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สิทธิเลือกในการขยายอายุสัญญาเช่า</w:t>
      </w:r>
    </w:p>
    <w:p w14:paraId="3F5525D7" w14:textId="63F780DD" w:rsidR="00AE2F47" w:rsidRPr="00CA4A86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9178A2F" w14:textId="2E82BACB" w:rsidR="00AE2F47" w:rsidRDefault="00AE2F47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สัญญาเช่า</w:t>
      </w:r>
      <w:r w:rsidR="00036E70">
        <w:rPr>
          <w:rFonts w:asciiTheme="majorBidi" w:hAnsiTheme="majorBidi" w:cs="Angsana New" w:hint="cs"/>
          <w:sz w:val="30"/>
          <w:szCs w:val="30"/>
          <w:cs/>
          <w:lang w:val="th-TH"/>
        </w:rPr>
        <w:t>ที่ดิน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บางสัญญาให้สิทธิกลุ่มบริษัทในการเลือกขยายอายุสัญญาเช่าภายใน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ED3ABA" w:rsidRPr="00ED3ABA">
        <w:rPr>
          <w:rFonts w:asciiTheme="majorBidi" w:hAnsiTheme="majorBidi" w:cs="Angsana New" w:hint="cs"/>
          <w:sz w:val="30"/>
          <w:szCs w:val="30"/>
        </w:rPr>
        <w:t>30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วันก่อน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สิ้นสุดระยะเวลาเช่าที่บอกเลิกไม่ได้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สิทธิเลือกในการขยายอายุสัญญาเช่าเป็นสิทธิที่ให้กลุ่ม</w:t>
      </w:r>
      <w:r w:rsidRPr="00D83AA3">
        <w:rPr>
          <w:rFonts w:asciiTheme="majorBidi" w:hAnsiTheme="majorBidi" w:cs="Angsana New" w:hint="cs"/>
          <w:sz w:val="30"/>
          <w:szCs w:val="30"/>
          <w:cs/>
          <w:lang w:val="th-TH"/>
        </w:rPr>
        <w:t>บริษัทเป็น</w:t>
      </w:r>
      <w:r w:rsidR="00CA4A86">
        <w:rPr>
          <w:rFonts w:asciiTheme="majorBidi" w:hAnsiTheme="majorBidi" w:cs="Angsana New"/>
          <w:sz w:val="30"/>
          <w:szCs w:val="30"/>
          <w:cs/>
          <w:lang w:val="th-TH"/>
        </w:rPr>
        <w:br/>
      </w:r>
      <w:r w:rsidRPr="00D83AA3">
        <w:rPr>
          <w:rFonts w:asciiTheme="majorBidi" w:hAnsiTheme="majorBidi" w:cs="Angsana New" w:hint="cs"/>
          <w:sz w:val="30"/>
          <w:szCs w:val="30"/>
          <w:cs/>
          <w:lang w:val="th-TH"/>
        </w:rPr>
        <w:t>ผู้มีสิทธิเลือกโดยผู้ให้เช่าไม่มีสิทธิดังกล่าว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5E58CFCE" w14:textId="1028FD70" w:rsidR="00CA4A86" w:rsidRDefault="00CA4A86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0F8F5EDF" w14:textId="77777777" w:rsidR="00CA4A86" w:rsidRPr="00AE2F47" w:rsidRDefault="00CA4A86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065A19" w:rsidRPr="00065A19" w14:paraId="3E99E1E3" w14:textId="77777777" w:rsidTr="004A0C80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C369528" w14:textId="77777777" w:rsidR="00065A19" w:rsidRPr="00065A19" w:rsidRDefault="00065A19" w:rsidP="004A0C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50504FC" w14:textId="3358AB75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9D0F24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5A9884" w14:textId="606B313E" w:rsidR="00065A19" w:rsidRPr="00065A19" w:rsidRDefault="00065A19" w:rsidP="004A0C80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5A19" w:rsidRPr="00065A19" w14:paraId="0E87E209" w14:textId="77777777" w:rsidTr="004A0C80">
        <w:trPr>
          <w:cantSplit/>
          <w:tblHeader/>
        </w:trPr>
        <w:tc>
          <w:tcPr>
            <w:tcW w:w="4050" w:type="dxa"/>
          </w:tcPr>
          <w:p w14:paraId="307B8474" w14:textId="14CFAB06" w:rsidR="00065A19" w:rsidRPr="00065A19" w:rsidRDefault="00065A19" w:rsidP="004A0C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D951875" w14:textId="452EA8B4" w:rsidR="00065A19" w:rsidRPr="00065A19" w:rsidRDefault="00ED3ABA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BD7EA77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4AA648" w14:textId="7E2D10BB" w:rsidR="00065A19" w:rsidRPr="00065A19" w:rsidRDefault="00ED3ABA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6BD9E3D5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64DC1" w14:textId="55487776" w:rsidR="00065A19" w:rsidRPr="00065A19" w:rsidRDefault="00ED3ABA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9E1A3D5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6D721" w14:textId="3AD3F813" w:rsidR="00065A19" w:rsidRPr="00065A19" w:rsidRDefault="00ED3ABA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065A19" w:rsidRPr="00065A19" w14:paraId="28D250C4" w14:textId="77777777" w:rsidTr="004A0C80">
        <w:trPr>
          <w:cantSplit/>
          <w:tblHeader/>
        </w:trPr>
        <w:tc>
          <w:tcPr>
            <w:tcW w:w="4050" w:type="dxa"/>
          </w:tcPr>
          <w:p w14:paraId="0DF72CF8" w14:textId="1FD839CB" w:rsidR="00065A19" w:rsidRPr="00065A19" w:rsidRDefault="00065A19" w:rsidP="004A0C8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E84D453" w14:textId="3E5C1F24" w:rsidR="00065A19" w:rsidRPr="00065A19" w:rsidRDefault="00065A19" w:rsidP="004A0C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65A19" w:rsidRPr="00065A19" w14:paraId="104BC74B" w14:textId="77777777" w:rsidTr="004A0C80">
        <w:trPr>
          <w:cantSplit/>
        </w:trPr>
        <w:tc>
          <w:tcPr>
            <w:tcW w:w="4050" w:type="dxa"/>
          </w:tcPr>
          <w:p w14:paraId="27713629" w14:textId="77777777" w:rsidR="00065A19" w:rsidRPr="00065A19" w:rsidRDefault="00065A19" w:rsidP="004A0C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D379D42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98C911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64DB9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C05CB2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0CBC4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85F366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757AF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A19" w:rsidRPr="00065A19" w14:paraId="55F31F43" w14:textId="77777777" w:rsidTr="004A0C80">
        <w:trPr>
          <w:cantSplit/>
        </w:trPr>
        <w:tc>
          <w:tcPr>
            <w:tcW w:w="4050" w:type="dxa"/>
          </w:tcPr>
          <w:p w14:paraId="38408433" w14:textId="77777777" w:rsidR="00065A19" w:rsidRPr="00065A19" w:rsidRDefault="00065A19" w:rsidP="004A0C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E1C57EB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659F79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A3BB47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5544FDC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88862F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909C0D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F9CE7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5A19" w:rsidRPr="00065A19" w14:paraId="6BDF10F0" w14:textId="77777777" w:rsidTr="004A0C80">
        <w:trPr>
          <w:cantSplit/>
        </w:trPr>
        <w:tc>
          <w:tcPr>
            <w:tcW w:w="4050" w:type="dxa"/>
          </w:tcPr>
          <w:p w14:paraId="6B0322E8" w14:textId="4C698906" w:rsidR="00065A19" w:rsidRPr="00065A19" w:rsidRDefault="00065A19" w:rsidP="00065A19">
            <w:pPr>
              <w:pStyle w:val="ListParagraph"/>
              <w:numPr>
                <w:ilvl w:val="0"/>
                <w:numId w:val="4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25F08C0" w14:textId="0447798C" w:rsidR="00065A19" w:rsidRPr="00065A19" w:rsidRDefault="00ED3ABA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34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  <w:tc>
          <w:tcPr>
            <w:tcW w:w="180" w:type="dxa"/>
            <w:vAlign w:val="bottom"/>
          </w:tcPr>
          <w:p w14:paraId="42DFB24C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C7F3E4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E422FC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1ED704" w14:textId="59A7B75C" w:rsidR="00065A19" w:rsidRPr="00065A19" w:rsidRDefault="00B3458D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42B9A81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32FD7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65A19" w:rsidRPr="00065A19" w14:paraId="074C9356" w14:textId="77777777" w:rsidTr="004A0C80">
        <w:trPr>
          <w:cantSplit/>
        </w:trPr>
        <w:tc>
          <w:tcPr>
            <w:tcW w:w="4050" w:type="dxa"/>
          </w:tcPr>
          <w:p w14:paraId="11252440" w14:textId="77777777" w:rsidR="00065A19" w:rsidRPr="00065A19" w:rsidRDefault="00065A19" w:rsidP="004A0C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8EC6EE9" w14:textId="6AE3D5E0" w:rsidR="00065A19" w:rsidRPr="00065A19" w:rsidRDefault="00ED3ABA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3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180" w:type="dxa"/>
            <w:vAlign w:val="bottom"/>
          </w:tcPr>
          <w:p w14:paraId="0167BB50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89974D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7E1108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03DC1" w14:textId="2A3265D2" w:rsidR="00065A19" w:rsidRPr="00065A19" w:rsidRDefault="00B3458D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2DC12B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588755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65A19" w:rsidRPr="00065A19" w14:paraId="31953B43" w14:textId="77777777" w:rsidTr="004A0C80">
        <w:trPr>
          <w:cantSplit/>
        </w:trPr>
        <w:tc>
          <w:tcPr>
            <w:tcW w:w="4050" w:type="dxa"/>
          </w:tcPr>
          <w:p w14:paraId="405E5E45" w14:textId="77777777" w:rsidR="00065A19" w:rsidRPr="00065A19" w:rsidRDefault="00065A19" w:rsidP="004A0C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7F53467E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C45047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487B0C" w14:textId="0FDA83EB" w:rsidR="00065A19" w:rsidRPr="00065A19" w:rsidRDefault="00ED3ABA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345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180" w:type="dxa"/>
            <w:vAlign w:val="bottom"/>
          </w:tcPr>
          <w:p w14:paraId="1DA57199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03C62F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D6DD7A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B7A73" w14:textId="664BC7C7" w:rsidR="00065A19" w:rsidRPr="00065A19" w:rsidRDefault="00B3458D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D1B2DA5" w14:textId="7581B556" w:rsidR="00AE2F47" w:rsidRPr="00DC6193" w:rsidRDefault="00AE2F47" w:rsidP="00011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0C16A7F8" w14:textId="6DE849D7" w:rsidR="00065A19" w:rsidRPr="00065A19" w:rsidRDefault="00065A19" w:rsidP="00065A1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65A19">
        <w:rPr>
          <w:rFonts w:asciiTheme="majorBidi" w:hAnsiTheme="majorBidi" w:cs="Angsana New" w:hint="cs"/>
          <w:sz w:val="30"/>
          <w:szCs w:val="30"/>
          <w:cs/>
          <w:lang w:val="th-TH"/>
        </w:rPr>
        <w:t>ในปี</w:t>
      </w:r>
      <w:r w:rsidRPr="00065A1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2563</w:t>
      </w:r>
      <w:r w:rsidRPr="00065A1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065A19">
        <w:rPr>
          <w:rFonts w:asciiTheme="majorBidi" w:hAnsiTheme="majorBidi" w:cs="Angsana New" w:hint="cs"/>
          <w:sz w:val="30"/>
          <w:szCs w:val="30"/>
          <w:cs/>
          <w:lang w:val="th-TH"/>
        </w:rPr>
        <w:t>กระแสเงินสดจ่ายทั้งหมดของสัญญาเช่าของกลุ่มบริษัทมีจำนวน</w:t>
      </w:r>
      <w:r w:rsidRPr="00065A1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ED3ABA" w:rsidRPr="00ED3ABA">
        <w:rPr>
          <w:rFonts w:asciiTheme="majorBidi" w:hAnsiTheme="majorBidi" w:cs="Angsana New" w:hint="cs"/>
          <w:sz w:val="30"/>
          <w:szCs w:val="30"/>
        </w:rPr>
        <w:t>5</w:t>
      </w:r>
      <w:r w:rsidR="00173FB5">
        <w:rPr>
          <w:rFonts w:asciiTheme="majorBidi" w:hAnsiTheme="majorBidi" w:cs="Angsana New" w:hint="cs"/>
          <w:sz w:val="30"/>
          <w:szCs w:val="30"/>
          <w:cs/>
          <w:lang w:val="th-TH"/>
        </w:rPr>
        <w:t>.</w:t>
      </w:r>
      <w:r w:rsidR="00ED3ABA" w:rsidRPr="00ED3ABA">
        <w:rPr>
          <w:rFonts w:asciiTheme="majorBidi" w:hAnsiTheme="majorBidi" w:cs="Angsana New" w:hint="cs"/>
          <w:sz w:val="30"/>
          <w:szCs w:val="30"/>
        </w:rPr>
        <w:t>08</w:t>
      </w:r>
      <w:r w:rsidRPr="00065A1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065A19">
        <w:rPr>
          <w:rFonts w:asciiTheme="majorBidi" w:hAnsiTheme="majorBidi" w:cs="Angsana New" w:hint="cs"/>
          <w:sz w:val="30"/>
          <w:szCs w:val="30"/>
          <w:cs/>
          <w:lang w:val="th-TH"/>
        </w:rPr>
        <w:t>ล้านบาท</w:t>
      </w:r>
    </w:p>
    <w:p w14:paraId="4E5E1BF6" w14:textId="77777777" w:rsidR="00033891" w:rsidRPr="00DC6193" w:rsidRDefault="00033891" w:rsidP="00011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38E8F4BA" w14:textId="5975E85D" w:rsidR="0001125B" w:rsidRPr="0001125B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C2148B0" w14:textId="4248B890" w:rsidR="00262719" w:rsidRPr="00DC6193" w:rsidRDefault="00262719" w:rsidP="0026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955"/>
        <w:gridCol w:w="1082"/>
        <w:gridCol w:w="267"/>
        <w:gridCol w:w="1078"/>
        <w:gridCol w:w="240"/>
        <w:gridCol w:w="13"/>
        <w:gridCol w:w="1095"/>
        <w:gridCol w:w="242"/>
        <w:gridCol w:w="1107"/>
      </w:tblGrid>
      <w:tr w:rsidR="0017415E" w:rsidRPr="00DF3A01" w14:paraId="6E347B2E" w14:textId="77777777" w:rsidTr="00DC6193">
        <w:trPr>
          <w:tblHeader/>
        </w:trPr>
        <w:tc>
          <w:tcPr>
            <w:tcW w:w="1836" w:type="pct"/>
          </w:tcPr>
          <w:p w14:paraId="35F8356D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0E2664E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pct"/>
            <w:gridSpan w:val="3"/>
          </w:tcPr>
          <w:p w14:paraId="71F99E46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039D1A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4"/>
          </w:tcPr>
          <w:p w14:paraId="152CAEA4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83F" w:rsidRPr="00DF3A01" w14:paraId="2FAC814D" w14:textId="77777777" w:rsidTr="00DC6193">
        <w:trPr>
          <w:tblHeader/>
        </w:trPr>
        <w:tc>
          <w:tcPr>
            <w:tcW w:w="1836" w:type="pct"/>
            <w:vAlign w:val="bottom"/>
          </w:tcPr>
          <w:p w14:paraId="6E6676FD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14:paraId="6BEFBBAC" w14:textId="2A24298A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66FFA7BF" w14:textId="098ADE99" w:rsidR="0084683F" w:rsidRPr="0084683F" w:rsidRDefault="00ED3ABA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78D34ABC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CE71444" w14:textId="64AA1514" w:rsidR="0084683F" w:rsidRPr="0084683F" w:rsidRDefault="00ED3ABA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  <w:gridSpan w:val="2"/>
          </w:tcPr>
          <w:p w14:paraId="28016C37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9A148F4" w14:textId="1438DFC3" w:rsidR="0084683F" w:rsidRPr="0084683F" w:rsidRDefault="00ED3ABA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1B78A3B7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E2D6C9B" w14:textId="72AB30D1" w:rsidR="0084683F" w:rsidRPr="0084683F" w:rsidRDefault="00ED3ABA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4683F" w:rsidRPr="00DF3A01" w14:paraId="077539FD" w14:textId="77777777" w:rsidTr="00DC6193">
        <w:trPr>
          <w:trHeight w:val="362"/>
          <w:tblHeader/>
        </w:trPr>
        <w:tc>
          <w:tcPr>
            <w:tcW w:w="1836" w:type="pct"/>
            <w:vAlign w:val="bottom"/>
          </w:tcPr>
          <w:p w14:paraId="07E93EB8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14:paraId="1A17C0DC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7" w:type="pct"/>
            <w:gridSpan w:val="8"/>
          </w:tcPr>
          <w:p w14:paraId="1C4E6B40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83F" w:rsidRPr="00DF3A01" w14:paraId="635F42E3" w14:textId="77777777" w:rsidTr="00D56C7F">
        <w:tc>
          <w:tcPr>
            <w:tcW w:w="1836" w:type="pct"/>
            <w:vAlign w:val="bottom"/>
          </w:tcPr>
          <w:p w14:paraId="373E5A2E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97" w:type="pct"/>
          </w:tcPr>
          <w:p w14:paraId="6E16642F" w14:textId="77777777" w:rsidR="0084683F" w:rsidRPr="00DF3A01" w:rsidRDefault="0084683F" w:rsidP="0084683F">
            <w:pPr>
              <w:ind w:left="-54" w:right="-8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3" w:type="pct"/>
          </w:tcPr>
          <w:p w14:paraId="6C0E583B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9" w:type="pct"/>
          </w:tcPr>
          <w:p w14:paraId="7D5BC4B1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1" w:type="pct"/>
          </w:tcPr>
          <w:p w14:paraId="4495C4D8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40AD66C3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4C2DF1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208B4DFF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B3BE224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B2F4C" w:rsidRPr="00DF3A01" w14:paraId="31890392" w14:textId="77777777" w:rsidTr="00F27806">
        <w:tc>
          <w:tcPr>
            <w:tcW w:w="1836" w:type="pct"/>
            <w:vAlign w:val="bottom"/>
          </w:tcPr>
          <w:p w14:paraId="5895E710" w14:textId="77777777" w:rsidR="00AB2F4C" w:rsidRPr="00DF3A01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  <w:p w14:paraId="09CE4089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97" w:type="pct"/>
          </w:tcPr>
          <w:p w14:paraId="488E7494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</w:tcPr>
          <w:p w14:paraId="08D38DA3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370412" w14:textId="3B6341E4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9" w:type="pct"/>
          </w:tcPr>
          <w:p w14:paraId="74A3F9C8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</w:tcPr>
          <w:p w14:paraId="0586518D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40B0FCE" w14:textId="0469E3D0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2" w:type="pct"/>
            <w:gridSpan w:val="2"/>
          </w:tcPr>
          <w:p w14:paraId="776A3364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D023801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FD72B85" w14:textId="192B45B3" w:rsidR="00AB2F4C" w:rsidRPr="00DF3A01" w:rsidRDefault="00AB2F4C" w:rsidP="00AB2F4C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-</w:t>
            </w:r>
          </w:p>
        </w:tc>
        <w:tc>
          <w:tcPr>
            <w:tcW w:w="126" w:type="pct"/>
          </w:tcPr>
          <w:p w14:paraId="0CAD62BD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B430BDD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3C0ABBC" w14:textId="162AE5D2" w:rsidR="00AB2F4C" w:rsidRPr="00DF3A01" w:rsidRDefault="00AB2F4C" w:rsidP="00AB2F4C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-</w:t>
            </w:r>
          </w:p>
        </w:tc>
      </w:tr>
      <w:tr w:rsidR="00AB2F4C" w:rsidRPr="00DF3A01" w14:paraId="2BA4724C" w14:textId="77777777" w:rsidTr="00F27806">
        <w:tc>
          <w:tcPr>
            <w:tcW w:w="1836" w:type="pct"/>
            <w:vAlign w:val="bottom"/>
          </w:tcPr>
          <w:p w14:paraId="705ABB52" w14:textId="77777777" w:rsidR="00AB2F4C" w:rsidRPr="00DF3A01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63D13D56" w14:textId="77777777" w:rsidR="00AB2F4C" w:rsidRPr="00DF3A01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97" w:type="pct"/>
          </w:tcPr>
          <w:p w14:paraId="6D2AF284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</w:tcPr>
          <w:p w14:paraId="4DC14881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B45E36" w14:textId="13CBCC48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320</w:t>
            </w:r>
            <w:r w:rsidR="00AB2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9" w:type="pct"/>
          </w:tcPr>
          <w:p w14:paraId="3E8F23AC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</w:tcPr>
          <w:p w14:paraId="3168A7A8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89FC4EB" w14:textId="3D0EABAC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670</w:t>
            </w:r>
            <w:r w:rsidR="00AB2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2" w:type="pct"/>
            <w:gridSpan w:val="2"/>
          </w:tcPr>
          <w:p w14:paraId="445229F0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C1D9482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B13213" w14:textId="05D706B6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54DABBD9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559A841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A68E0D" w14:textId="0B98B064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B2F4C" w:rsidRPr="00DF3A01" w14:paraId="650405ED" w14:textId="77777777" w:rsidTr="00D56C7F">
        <w:tc>
          <w:tcPr>
            <w:tcW w:w="1836" w:type="pct"/>
            <w:vAlign w:val="bottom"/>
          </w:tcPr>
          <w:p w14:paraId="5EC1A4D3" w14:textId="77777777" w:rsidR="00AB2F4C" w:rsidRPr="00BF06FE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06F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เงินเบิกเกินบัญชีและ</w:t>
            </w:r>
            <w:r w:rsidRPr="00BF06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  <w:r w:rsidRPr="00BF06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F06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497" w:type="pct"/>
          </w:tcPr>
          <w:p w14:paraId="45DD1CFA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31D59D3D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2161BF" w14:textId="22483FA2" w:rsidR="00AB2F4C" w:rsidRPr="009B00CA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320</w:t>
            </w:r>
            <w:r w:rsidR="00AB2F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9" w:type="pct"/>
          </w:tcPr>
          <w:p w14:paraId="6EAFD6AB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2DD5CA14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3B28D26" w14:textId="0D1D8AE8" w:rsidR="00AB2F4C" w:rsidRPr="009B00CA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670</w:t>
            </w:r>
            <w:r w:rsidR="00AB2F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32" w:type="pct"/>
            <w:gridSpan w:val="2"/>
          </w:tcPr>
          <w:p w14:paraId="43DDA27A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25293289" w14:textId="77777777" w:rsidR="00AB2F4C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BD02548" w14:textId="38847103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5B331E5C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341ABE1D" w14:textId="77777777" w:rsidR="00AB2F4C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513006C" w14:textId="00FC3096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B2F4C" w:rsidRPr="00DF3A01" w14:paraId="1B562C78" w14:textId="77777777" w:rsidTr="00D56C7F">
        <w:tc>
          <w:tcPr>
            <w:tcW w:w="1836" w:type="pct"/>
            <w:vAlign w:val="bottom"/>
          </w:tcPr>
          <w:p w14:paraId="66643501" w14:textId="77777777" w:rsidR="00AB2F4C" w:rsidRPr="00420488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97" w:type="pct"/>
          </w:tcPr>
          <w:p w14:paraId="2D525463" w14:textId="77777777" w:rsidR="00AB2F4C" w:rsidRPr="00420488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A7C1874" w14:textId="77777777" w:rsidR="00AB2F4C" w:rsidRPr="00420488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9" w:type="pct"/>
          </w:tcPr>
          <w:p w14:paraId="15C306B7" w14:textId="77777777" w:rsidR="00AB2F4C" w:rsidRPr="00420488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75E55585" w14:textId="77777777" w:rsidR="00AB2F4C" w:rsidRPr="00420488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  <w:gridSpan w:val="2"/>
          </w:tcPr>
          <w:p w14:paraId="7A0ED49C" w14:textId="77777777" w:rsidR="00AB2F4C" w:rsidRPr="00420488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5FF6A45" w14:textId="77777777" w:rsidR="00AB2F4C" w:rsidRPr="00420488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14:paraId="529CADCF" w14:textId="77777777" w:rsidR="00AB2F4C" w:rsidRPr="00420488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FC4C8BF" w14:textId="77777777" w:rsidR="00AB2F4C" w:rsidRPr="00420488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B2F4C" w:rsidRPr="00DF3A01" w14:paraId="1E17DB90" w14:textId="77777777" w:rsidTr="00DC6193">
        <w:tc>
          <w:tcPr>
            <w:tcW w:w="1836" w:type="pct"/>
            <w:vAlign w:val="bottom"/>
          </w:tcPr>
          <w:p w14:paraId="45CD3F7B" w14:textId="77777777" w:rsidR="00AB2F4C" w:rsidRPr="00DF3A01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97" w:type="pct"/>
          </w:tcPr>
          <w:p w14:paraId="6E0939C2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</w:tcPr>
          <w:p w14:paraId="72F9ACC7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</w:tcPr>
          <w:p w14:paraId="6F663E4F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</w:tcPr>
          <w:p w14:paraId="40714BD1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  <w:gridSpan w:val="2"/>
          </w:tcPr>
          <w:p w14:paraId="55767926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D129A0B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DAC7FC6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DAE985C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F4C" w:rsidRPr="00DF3A01" w14:paraId="1F1E7DCD" w14:textId="77777777" w:rsidTr="00DC6193">
        <w:tc>
          <w:tcPr>
            <w:tcW w:w="1836" w:type="pct"/>
            <w:vAlign w:val="bottom"/>
          </w:tcPr>
          <w:p w14:paraId="144EEA7F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  <w:p w14:paraId="3286D30B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97" w:type="pct"/>
          </w:tcPr>
          <w:p w14:paraId="795B1CB7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</w:tcPr>
          <w:p w14:paraId="5DCD9BA7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A9A31BB" w14:textId="7141AFB0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AB2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39" w:type="pct"/>
          </w:tcPr>
          <w:p w14:paraId="3872C247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</w:tcPr>
          <w:p w14:paraId="1874D9B9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1718F5" w14:textId="3708EF61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AB2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2" w:type="pct"/>
            <w:gridSpan w:val="2"/>
          </w:tcPr>
          <w:p w14:paraId="692535A9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4BF03F41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A05275" w14:textId="5AB77F2C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28833E9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480AB9E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C1CEE" w14:textId="0744CBDB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B2F4C" w:rsidRPr="00DF3A01" w14:paraId="1B1CBD2F" w14:textId="77777777" w:rsidTr="00DC6193">
        <w:tc>
          <w:tcPr>
            <w:tcW w:w="1836" w:type="pct"/>
            <w:vAlign w:val="bottom"/>
          </w:tcPr>
          <w:p w14:paraId="3943A10B" w14:textId="77777777" w:rsidR="00AB2F4C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</w:t>
            </w:r>
          </w:p>
          <w:p w14:paraId="6B7837BF" w14:textId="43301508" w:rsidR="00AB2F4C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</w:t>
            </w: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497" w:type="pct"/>
          </w:tcPr>
          <w:p w14:paraId="7DFF98B6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1AE4C84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9287E9" w14:textId="6F54179D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B2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515</w:t>
            </w:r>
          </w:p>
        </w:tc>
        <w:tc>
          <w:tcPr>
            <w:tcW w:w="139" w:type="pct"/>
          </w:tcPr>
          <w:p w14:paraId="7D74D0FB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6BD4FDC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5821723" w14:textId="07AD867D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2" w:type="pct"/>
            <w:gridSpan w:val="2"/>
          </w:tcPr>
          <w:p w14:paraId="6ABE4732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F6AAFFA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0BE2CD2" w14:textId="2AEDCB02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3ACA3E18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369BDC8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BBCF555" w14:textId="4AA26DA2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B2F4C" w:rsidRPr="00DF3A01" w14:paraId="54A90908" w14:textId="77777777" w:rsidTr="00D56C7F">
        <w:tc>
          <w:tcPr>
            <w:tcW w:w="1836" w:type="pct"/>
            <w:vAlign w:val="bottom"/>
          </w:tcPr>
          <w:p w14:paraId="37898370" w14:textId="77777777" w:rsidR="00AB2F4C" w:rsidRPr="00DF3A01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97" w:type="pct"/>
          </w:tcPr>
          <w:p w14:paraId="318443A5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A23D042" w14:textId="16806E24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</w:t>
            </w:r>
            <w:r w:rsidR="00AB2F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39" w:type="pct"/>
          </w:tcPr>
          <w:p w14:paraId="0AF93A1D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6371E9D" w14:textId="5A2A1071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700</w:t>
            </w:r>
            <w:r w:rsidR="00AB2F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32" w:type="pct"/>
            <w:gridSpan w:val="2"/>
          </w:tcPr>
          <w:p w14:paraId="5B9E29BA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DB3A35A" w14:textId="717113BF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4F8EAB48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F4DBF1A" w14:textId="0BF705C0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C6193" w:rsidRPr="00DF3A01" w14:paraId="604DDADD" w14:textId="77777777" w:rsidTr="00DC6193">
        <w:tc>
          <w:tcPr>
            <w:tcW w:w="1836" w:type="pct"/>
            <w:vAlign w:val="bottom"/>
          </w:tcPr>
          <w:p w14:paraId="0EA63143" w14:textId="5199C070" w:rsidR="00DC6193" w:rsidRDefault="00DC6193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278586A" w14:textId="77777777" w:rsidR="006A2491" w:rsidRDefault="006A2491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21F3C22" w14:textId="25D244CD" w:rsidR="00DC6193" w:rsidRPr="00DF3A01" w:rsidRDefault="00DC6193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14:paraId="1352C46A" w14:textId="77777777" w:rsidR="00DC6193" w:rsidRPr="00DF3A01" w:rsidRDefault="00DC6193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</w:tcPr>
          <w:p w14:paraId="6945C4BD" w14:textId="77777777" w:rsidR="00DC6193" w:rsidRPr="009D4E6E" w:rsidRDefault="00DC6193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34996346" w14:textId="77777777" w:rsidR="00DC6193" w:rsidRPr="00DF3A01" w:rsidRDefault="00DC6193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</w:tcPr>
          <w:p w14:paraId="7B823B62" w14:textId="77777777" w:rsidR="00DC6193" w:rsidRPr="003C1566" w:rsidRDefault="00DC6193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gridSpan w:val="2"/>
          </w:tcPr>
          <w:p w14:paraId="4E2D1F54" w14:textId="77777777" w:rsidR="00DC6193" w:rsidRPr="00DF3A01" w:rsidRDefault="00DC6193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417B5C1" w14:textId="77777777" w:rsidR="00DC6193" w:rsidRPr="00DF3A01" w:rsidRDefault="00DC6193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0CA47798" w14:textId="77777777" w:rsidR="00DC6193" w:rsidRPr="00DF3A01" w:rsidRDefault="00DC6193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C8CCAD4" w14:textId="77777777" w:rsidR="00DC6193" w:rsidRPr="00DF3A01" w:rsidRDefault="00DC6193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20488" w:rsidRPr="00DF3A01" w14:paraId="06C836BD" w14:textId="77777777" w:rsidTr="00F27806">
        <w:tc>
          <w:tcPr>
            <w:tcW w:w="1836" w:type="pct"/>
            <w:vAlign w:val="bottom"/>
          </w:tcPr>
          <w:p w14:paraId="41C5DC32" w14:textId="77777777" w:rsidR="00420488" w:rsidRPr="00DF3A01" w:rsidRDefault="00420488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497" w:type="pct"/>
          </w:tcPr>
          <w:p w14:paraId="5E9D5323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548B51E9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FD23C92" w14:textId="77777777" w:rsidR="00420488" w:rsidRPr="00DF3A01" w:rsidRDefault="00420488" w:rsidP="00D56C7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F6AA094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89F2B33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0D4930C7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BE0EF79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F4FE31B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F4C" w:rsidRPr="00DF3A01" w14:paraId="42B8A9DC" w14:textId="77777777" w:rsidTr="00F27806">
        <w:tc>
          <w:tcPr>
            <w:tcW w:w="1836" w:type="pct"/>
            <w:vAlign w:val="bottom"/>
          </w:tcPr>
          <w:p w14:paraId="49E89F6A" w14:textId="77777777" w:rsidR="00AB2F4C" w:rsidRPr="00DF3A01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  <w:p w14:paraId="7C388C88" w14:textId="77777777" w:rsidR="00AB2F4C" w:rsidRPr="00DF3A01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497" w:type="pct"/>
          </w:tcPr>
          <w:p w14:paraId="2074343F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</w:tcPr>
          <w:p w14:paraId="25B79A0A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9D23C4" w14:textId="1BBA1682" w:rsidR="005C1E92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5C1E9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39" w:type="pct"/>
          </w:tcPr>
          <w:p w14:paraId="2071FA16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</w:tcPr>
          <w:p w14:paraId="36556CD0" w14:textId="77777777" w:rsidR="00AB2F4C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59291DB" w14:textId="64A96189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AB2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2" w:type="pct"/>
            <w:gridSpan w:val="2"/>
          </w:tcPr>
          <w:p w14:paraId="12F27EFD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51394AC3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260864" w14:textId="1DF608D6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2D1CD1F3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48FEAED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80AEA4" w14:textId="7034439C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B2F4C" w:rsidRPr="00DF3A01" w14:paraId="52984CB2" w14:textId="77777777" w:rsidTr="00F27806">
        <w:tc>
          <w:tcPr>
            <w:tcW w:w="1836" w:type="pct"/>
            <w:vAlign w:val="bottom"/>
          </w:tcPr>
          <w:p w14:paraId="4A5CEF63" w14:textId="56FD2334" w:rsidR="00AB2F4C" w:rsidRPr="00DF3A01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97" w:type="pct"/>
          </w:tcPr>
          <w:p w14:paraId="6A588067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042EEA5" w14:textId="7E055493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  <w:r w:rsidR="005C1E9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39" w:type="pct"/>
          </w:tcPr>
          <w:p w14:paraId="02CA1A1E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E58B323" w14:textId="6447F89A" w:rsidR="00AB2F4C" w:rsidRDefault="005C1E92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2" w:type="pct"/>
            <w:gridSpan w:val="2"/>
          </w:tcPr>
          <w:p w14:paraId="4BDD0F12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A980FB6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69FA1B8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50BD933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F4C" w:rsidRPr="00DF3A01" w14:paraId="52D86217" w14:textId="77777777" w:rsidTr="00D56C7F">
        <w:tc>
          <w:tcPr>
            <w:tcW w:w="1836" w:type="pct"/>
            <w:vAlign w:val="bottom"/>
          </w:tcPr>
          <w:p w14:paraId="4159467F" w14:textId="77777777" w:rsidR="00AB2F4C" w:rsidRPr="00DF3A01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DF3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497" w:type="pct"/>
          </w:tcPr>
          <w:p w14:paraId="18F24D5B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228E6005" w14:textId="358DDCE7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</w:t>
            </w:r>
            <w:r w:rsidR="005C1E9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139" w:type="pct"/>
          </w:tcPr>
          <w:p w14:paraId="4B066FFD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51032463" w14:textId="041AE147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AB2F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32" w:type="pct"/>
            <w:gridSpan w:val="2"/>
          </w:tcPr>
          <w:p w14:paraId="0097BDE4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585C71B9" w14:textId="02BDC619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D83B241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705A4A11" w14:textId="09DFB5A5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B2F4C" w:rsidRPr="00DF3A01" w14:paraId="2FBD6B2B" w14:textId="77777777" w:rsidTr="00D56C7F">
        <w:tc>
          <w:tcPr>
            <w:tcW w:w="1836" w:type="pct"/>
            <w:vAlign w:val="bottom"/>
          </w:tcPr>
          <w:p w14:paraId="5237E632" w14:textId="77777777" w:rsidR="00AB2F4C" w:rsidRPr="00420488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497" w:type="pct"/>
          </w:tcPr>
          <w:p w14:paraId="4586DDD6" w14:textId="77777777" w:rsidR="00AB2F4C" w:rsidRPr="00420488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61F93421" w14:textId="77777777" w:rsidR="00AB2F4C" w:rsidRPr="00420488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pct"/>
          </w:tcPr>
          <w:p w14:paraId="3051CA94" w14:textId="77777777" w:rsidR="00AB2F4C" w:rsidRPr="00420488" w:rsidRDefault="00AB2F4C" w:rsidP="00AB2F4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4CD55B85" w14:textId="77777777" w:rsidR="00AB2F4C" w:rsidRPr="00420488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pct"/>
            <w:gridSpan w:val="2"/>
          </w:tcPr>
          <w:p w14:paraId="3024C94C" w14:textId="77777777" w:rsidR="00AB2F4C" w:rsidRPr="00420488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E4B2322" w14:textId="77777777" w:rsidR="00AB2F4C" w:rsidRPr="00420488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pct"/>
          </w:tcPr>
          <w:p w14:paraId="738F7D81" w14:textId="77777777" w:rsidR="00AB2F4C" w:rsidRPr="00420488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2CEB9DE" w14:textId="77777777" w:rsidR="00AB2F4C" w:rsidRPr="00420488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</w:rPr>
            </w:pPr>
          </w:p>
        </w:tc>
      </w:tr>
      <w:tr w:rsidR="00AB2F4C" w:rsidRPr="00DF3A01" w14:paraId="4722F16F" w14:textId="77777777" w:rsidTr="00D56C7F">
        <w:tc>
          <w:tcPr>
            <w:tcW w:w="1836" w:type="pct"/>
            <w:vAlign w:val="bottom"/>
          </w:tcPr>
          <w:p w14:paraId="10C50B38" w14:textId="77777777" w:rsidR="00AB2F4C" w:rsidRPr="00DF3A01" w:rsidRDefault="00AB2F4C" w:rsidP="00AB2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7" w:type="pct"/>
          </w:tcPr>
          <w:p w14:paraId="724C1877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6C53851D" w14:textId="02FFCDEF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518</w:t>
            </w:r>
            <w:r w:rsidR="005C1E9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39" w:type="pct"/>
          </w:tcPr>
          <w:p w14:paraId="5B269B5A" w14:textId="77777777" w:rsidR="00AB2F4C" w:rsidRPr="00DF3A01" w:rsidRDefault="00AB2F4C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7322A23C" w14:textId="31072AC8" w:rsidR="00AB2F4C" w:rsidRPr="00DF3A01" w:rsidRDefault="00ED3ABA" w:rsidP="00AB2F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712</w:t>
            </w:r>
            <w:r w:rsidR="00AB2F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132" w:type="pct"/>
            <w:gridSpan w:val="2"/>
          </w:tcPr>
          <w:p w14:paraId="12B6D023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0A5B7768" w14:textId="45656414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2007618" w14:textId="7777777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6BF6218" w14:textId="7A323027" w:rsidR="00AB2F4C" w:rsidRPr="00DF3A01" w:rsidRDefault="00AB2F4C" w:rsidP="00AB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033141F" w14:textId="77777777" w:rsidR="00420488" w:rsidRPr="00DC6193" w:rsidRDefault="00420488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3194F4A4" w14:textId="52023927" w:rsidR="00670B21" w:rsidRPr="0084683F" w:rsidRDefault="00670B21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ED3ABA" w:rsidRPr="00ED3ABA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F205C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ED3ABA" w:rsidRPr="00ED3ABA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 กลุ่มบริษัทมีเงินกู้ยืมระยะสั้นกับสถาบันการเงินในประเทศหลายแห่งเป็นจำนวนเงินรวม </w:t>
      </w:r>
      <w:r w:rsidRPr="00F205C4">
        <w:rPr>
          <w:rFonts w:asciiTheme="majorBidi" w:hAnsiTheme="majorBidi" w:cstheme="majorBidi"/>
          <w:spacing w:val="-8"/>
          <w:sz w:val="30"/>
          <w:szCs w:val="30"/>
        </w:rPr>
        <w:br/>
      </w:r>
      <w:r w:rsidR="00ED3ABA" w:rsidRPr="00ED3ABA">
        <w:rPr>
          <w:rFonts w:asciiTheme="majorBidi" w:hAnsiTheme="majorBidi" w:cs="Angsana New"/>
          <w:spacing w:val="-8"/>
          <w:sz w:val="30"/>
          <w:szCs w:val="30"/>
        </w:rPr>
        <w:t>320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670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07D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C07D5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07D55">
        <w:rPr>
          <w:rFonts w:asciiTheme="majorBidi" w:hAnsiTheme="majorBidi" w:cstheme="majorBidi"/>
          <w:spacing w:val="-8"/>
          <w:sz w:val="30"/>
          <w:szCs w:val="30"/>
          <w:cs/>
        </w:rPr>
        <w:t>โดย</w:t>
      </w:r>
      <w:r w:rsidR="00C07D55" w:rsidRPr="00C07D55">
        <w:rPr>
          <w:rFonts w:asciiTheme="majorBidi" w:hAnsiTheme="majorBidi" w:cstheme="majorBidi" w:hint="cs"/>
          <w:spacing w:val="-8"/>
          <w:sz w:val="30"/>
          <w:szCs w:val="30"/>
          <w:cs/>
        </w:rPr>
        <w:t>มีดอกเบี้ยใน</w:t>
      </w:r>
      <w:r w:rsidRPr="00C07D55">
        <w:rPr>
          <w:rFonts w:asciiTheme="majorBidi" w:hAnsiTheme="majorBidi" w:cstheme="majorBidi"/>
          <w:spacing w:val="-8"/>
          <w:sz w:val="30"/>
          <w:szCs w:val="30"/>
          <w:cs/>
        </w:rPr>
        <w:t xml:space="preserve">อัตราคงที่ร้อยละ </w:t>
      </w:r>
      <w:r w:rsidR="00ED3ABA" w:rsidRPr="00ED3ABA">
        <w:rPr>
          <w:rFonts w:asciiTheme="majorBidi" w:hAnsiTheme="majorBidi" w:cs="Angsana New"/>
          <w:spacing w:val="-8"/>
          <w:sz w:val="30"/>
          <w:szCs w:val="30"/>
        </w:rPr>
        <w:t>3</w:t>
      </w:r>
      <w:r w:rsidR="00C07D55" w:rsidRPr="00C07D55">
        <w:rPr>
          <w:rFonts w:asciiTheme="majorBidi" w:hAnsiTheme="majorBidi" w:cs="Angsana New"/>
          <w:spacing w:val="-8"/>
          <w:sz w:val="30"/>
          <w:szCs w:val="30"/>
          <w:cs/>
          <w:lang w:val="en-GB"/>
        </w:rPr>
        <w:t>.</w:t>
      </w:r>
      <w:r w:rsidR="00ED3ABA" w:rsidRPr="00ED3ABA">
        <w:rPr>
          <w:rFonts w:asciiTheme="majorBidi" w:hAnsiTheme="majorBidi" w:cs="Angsana New"/>
          <w:spacing w:val="-8"/>
          <w:sz w:val="30"/>
          <w:szCs w:val="30"/>
        </w:rPr>
        <w:t>5</w:t>
      </w:r>
      <w:r w:rsidRPr="00C07D55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ต่อปี </w:t>
      </w:r>
      <w:r w:rsidRPr="00C07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C07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C07D5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อัตรา</w:t>
      </w:r>
      <w:r w:rsidR="0084683F" w:rsidRPr="00C07D5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ดอกเบี้ยในอัตราดอกเบี้ยเงินกู้ยืมขั้นต่ำ (</w:t>
      </w:r>
      <w:r w:rsidR="0084683F" w:rsidRPr="00C07D55">
        <w:rPr>
          <w:rFonts w:asciiTheme="majorBidi" w:hAnsiTheme="majorBidi" w:cstheme="majorBidi"/>
          <w:i/>
          <w:iCs/>
          <w:spacing w:val="-8"/>
          <w:sz w:val="30"/>
          <w:szCs w:val="30"/>
        </w:rPr>
        <w:t>MLR</w:t>
      </w:r>
      <w:r w:rsidR="0084683F" w:rsidRPr="00C07D5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) ลบร้อยละ </w:t>
      </w:r>
      <w:r w:rsidR="00ED3ABA" w:rsidRPr="00ED3ABA">
        <w:rPr>
          <w:rFonts w:asciiTheme="majorBidi" w:hAnsiTheme="majorBidi" w:cstheme="majorBidi"/>
          <w:i/>
          <w:iCs/>
          <w:spacing w:val="-8"/>
          <w:sz w:val="30"/>
          <w:szCs w:val="30"/>
        </w:rPr>
        <w:t>2</w:t>
      </w:r>
      <w:r w:rsidR="0084683F" w:rsidRPr="00C07D5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ต่อปี และอัตราคงที่ร้อยละ </w:t>
      </w:r>
      <w:r w:rsidR="00ED3ABA" w:rsidRPr="00ED3ABA">
        <w:rPr>
          <w:rFonts w:asciiTheme="majorBidi" w:hAnsiTheme="majorBidi" w:cstheme="majorBidi"/>
          <w:i/>
          <w:iCs/>
          <w:spacing w:val="-8"/>
          <w:sz w:val="30"/>
          <w:szCs w:val="30"/>
        </w:rPr>
        <w:t>3</w:t>
      </w:r>
      <w:r w:rsidR="0084683F" w:rsidRPr="00C07D55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GB"/>
        </w:rPr>
        <w:t>.</w:t>
      </w:r>
      <w:r w:rsidR="00ED3ABA" w:rsidRPr="00ED3ABA">
        <w:rPr>
          <w:rFonts w:asciiTheme="majorBidi" w:hAnsiTheme="majorBidi" w:cstheme="majorBidi"/>
          <w:i/>
          <w:iCs/>
          <w:spacing w:val="-8"/>
          <w:sz w:val="30"/>
          <w:szCs w:val="30"/>
        </w:rPr>
        <w:t>95</w:t>
      </w:r>
      <w:r w:rsidR="0084683F" w:rsidRPr="00C07D5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ต่อปี</w:t>
      </w:r>
      <w:r w:rsidRPr="00C07D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DF0524E" w14:textId="77777777" w:rsidR="00670B21" w:rsidRPr="00DC6193" w:rsidRDefault="00670B21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3A79F6AB" w14:textId="453FF319" w:rsidR="00670B21" w:rsidRDefault="00670B21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ED3ABA" w:rsidRPr="00ED3ABA">
        <w:rPr>
          <w:rFonts w:asciiTheme="majorBidi" w:hAnsiTheme="majorBidi" w:cstheme="majorBidi"/>
          <w:spacing w:val="-8"/>
          <w:sz w:val="30"/>
          <w:szCs w:val="30"/>
        </w:rPr>
        <w:t>22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กรกฎาคม </w:t>
      </w:r>
      <w:r w:rsidR="00ED3ABA" w:rsidRPr="00ED3ABA">
        <w:rPr>
          <w:rFonts w:asciiTheme="majorBidi" w:hAnsiTheme="majorBidi" w:cstheme="majorBidi"/>
          <w:spacing w:val="-8"/>
          <w:sz w:val="30"/>
          <w:szCs w:val="30"/>
        </w:rPr>
        <w:t>2558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บริษัทย่อยแห่งหนึ่งได้ทำสัญญาเงินกู้ยืมระยะยาวกับธนาคารในประเทศแห่งหนึ่งเป็นจำนวนเงิน </w:t>
      </w:r>
      <w:r w:rsidR="00ED3ABA" w:rsidRPr="00ED3ABA">
        <w:rPr>
          <w:rFonts w:asciiTheme="majorBidi" w:hAnsiTheme="majorBidi" w:cstheme="majorBidi"/>
          <w:spacing w:val="-8"/>
          <w:sz w:val="30"/>
          <w:szCs w:val="30"/>
        </w:rPr>
        <w:t>150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 เงินกู้ยืมนี้มีอัตราดอกเบี้ย </w:t>
      </w:r>
      <w:r w:rsidRPr="00F205C4">
        <w:rPr>
          <w:rFonts w:asciiTheme="majorBidi" w:hAnsiTheme="majorBidi" w:cstheme="majorBidi"/>
          <w:spacing w:val="-8"/>
          <w:sz w:val="30"/>
          <w:szCs w:val="30"/>
        </w:rPr>
        <w:t xml:space="preserve">THBFIX 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บวกร้อยละ </w:t>
      </w:r>
      <w:r w:rsidR="00ED3ABA" w:rsidRPr="00ED3ABA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spacing w:val="-8"/>
          <w:sz w:val="30"/>
          <w:szCs w:val="30"/>
        </w:rPr>
        <w:t>62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ต่อปี และมีการกำหนดชำระคืนทุกๆ</w:t>
      </w:r>
      <w:r w:rsidR="003A6592" w:rsidRPr="00F205C4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เดือนเริ่มตั้งแต่เดือนมิถุนายน </w:t>
      </w:r>
      <w:r w:rsidR="00ED3ABA" w:rsidRPr="00ED3ABA">
        <w:rPr>
          <w:rFonts w:asciiTheme="majorBidi" w:hAnsiTheme="majorBidi" w:cstheme="majorBidi"/>
          <w:spacing w:val="-8"/>
          <w:sz w:val="30"/>
          <w:szCs w:val="30"/>
        </w:rPr>
        <w:t>2559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สัญญาเงินกู้ยืมระยะยาวดังกล่าวมีอายุ </w:t>
      </w:r>
      <w:r w:rsidR="00ED3ABA" w:rsidRPr="00ED3ABA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ปี </w:t>
      </w:r>
      <w:r w:rsidR="00ED3ABA" w:rsidRPr="00ED3ABA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เดือน ซึ่งจะครบกำหนดชำระในเดือนพฤษภาคม </w:t>
      </w:r>
      <w:r w:rsidR="00ED3ABA" w:rsidRPr="00ED3ABA">
        <w:rPr>
          <w:rFonts w:asciiTheme="majorBidi" w:hAnsiTheme="majorBidi" w:cstheme="majorBidi"/>
          <w:spacing w:val="-8"/>
          <w:sz w:val="30"/>
          <w:szCs w:val="30"/>
        </w:rPr>
        <w:t>2564</w:t>
      </w:r>
      <w:r w:rsidR="003A6592" w:rsidRPr="00F205C4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>บริษัทย่อยดังกล่าวต้องปฏิบัติตามเงื่อนไขบางประการเกี่ยวกับการรักษาอัตราส่วนทางการเงินต่างๆ และเงื่อนไขอื่นตามระบุไว้ในสัญญา</w:t>
      </w:r>
    </w:p>
    <w:p w14:paraId="01DEB59D" w14:textId="77777777" w:rsidR="007E11DB" w:rsidRPr="00DC6193" w:rsidRDefault="007E11DB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6571AAA4" w14:textId="39265A96" w:rsidR="007E11DB" w:rsidRPr="00AD324D" w:rsidRDefault="007E11DB" w:rsidP="007E1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บริษัทย่อยแห่งหนึ่งได้ทำสัญญาเงินกู้ยืมระยะยาวกับธ</w:t>
      </w:r>
      <w:r w:rsidRPr="00AD324D">
        <w:rPr>
          <w:rFonts w:asciiTheme="majorBidi" w:hAnsiTheme="majorBidi" w:cstheme="majorBidi"/>
          <w:sz w:val="30"/>
          <w:szCs w:val="30"/>
          <w:cs/>
        </w:rPr>
        <w:t>นาคารในประเทศแห่งหนึ่ง</w:t>
      </w:r>
      <w:r w:rsidRPr="005E65A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ED3ABA" w:rsidRPr="00ED3ABA">
        <w:rPr>
          <w:rFonts w:asciiTheme="majorBidi" w:hAnsiTheme="majorBidi" w:cs="Angsana New"/>
          <w:sz w:val="30"/>
          <w:szCs w:val="30"/>
        </w:rPr>
        <w:t>80</w:t>
      </w:r>
      <w:r w:rsidRPr="005E65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65A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บริษัทย่อยได้รับเงินกู้ดังกล่าวในวันที่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52206">
        <w:rPr>
          <w:rFonts w:asciiTheme="majorBidi" w:hAnsiTheme="majorBidi" w:cstheme="majorBidi"/>
          <w:sz w:val="30"/>
          <w:szCs w:val="30"/>
          <w:cs/>
        </w:rPr>
        <w:t>โดยมีดอกเบี้ยในอัตรา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MLR </w:t>
      </w:r>
      <w:r>
        <w:rPr>
          <w:rFonts w:asciiTheme="majorBidi" w:hAnsiTheme="majorBidi" w:cstheme="majorBidi" w:hint="cs"/>
          <w:sz w:val="30"/>
          <w:szCs w:val="30"/>
          <w:cs/>
        </w:rPr>
        <w:t>ลบร้อยละ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ต่อปี สัญญากู้ยืมเงินดังกล่าวมีอายุ </w:t>
      </w:r>
      <w:r w:rsidR="00ED3ABA" w:rsidRPr="00ED3ABA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ปี ซึ่งมีกำหนดชำระคืนเงินต้นเป็นงวดเดือนรวม </w:t>
      </w:r>
      <w:r w:rsidR="00ED3ABA" w:rsidRPr="00ED3ABA">
        <w:rPr>
          <w:rFonts w:asciiTheme="majorBidi" w:hAnsiTheme="majorBidi" w:cstheme="majorBidi"/>
          <w:sz w:val="30"/>
          <w:szCs w:val="30"/>
        </w:rPr>
        <w:t>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งวด เริ่มตั้งแต่</w:t>
      </w:r>
      <w:r w:rsidRPr="001B0C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เดือนตุลาคม </w:t>
      </w:r>
      <w:r w:rsidR="00ED3ABA" w:rsidRPr="00ED3ABA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1B0C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B0CD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</w:t>
      </w:r>
      <w:r w:rsidRPr="001B0CD7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ย่อยดังกล่าว</w:t>
      </w:r>
      <w:r w:rsidRPr="001B0CD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ต้องปฏิบัติตามเงื่อนไขบางประการเกี่ยวกับการรักษาอัตราส่วนทางการเงินต่างๆ </w:t>
      </w:r>
      <w:r w:rsidRPr="00AD324D">
        <w:rPr>
          <w:rFonts w:asciiTheme="majorBidi" w:hAnsiTheme="majorBidi" w:cstheme="majorBidi"/>
          <w:sz w:val="30"/>
          <w:szCs w:val="30"/>
          <w:cs/>
          <w:lang w:val="en-GB"/>
        </w:rPr>
        <w:t>และเงื่อนไขอื่นตามที่ระบุไว้ในสัญญา</w:t>
      </w:r>
    </w:p>
    <w:p w14:paraId="353E04C8" w14:textId="2CF59C15" w:rsidR="00971E98" w:rsidRDefault="00971E98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>
        <w:rPr>
          <w:rFonts w:asciiTheme="majorBidi" w:hAnsiTheme="majorBidi" w:cs="Angsana New"/>
          <w:spacing w:val="-8"/>
          <w:sz w:val="30"/>
          <w:szCs w:val="30"/>
          <w:cs/>
        </w:rPr>
        <w:br w:type="page"/>
      </w:r>
    </w:p>
    <w:p w14:paraId="1F288F32" w14:textId="54AF93B9" w:rsidR="00985C59" w:rsidRDefault="00985C59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F205C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ED3ABA" w:rsidRPr="00ED3ABA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F205C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="00ED3ABA" w:rsidRPr="00ED3ABA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F205C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ถูกค้ำประกันโดยกรรมการ การจดจำนองที่ดิน สิ่งปลูกสร้างของกลุ่มบริษัท 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ED3ABA" w:rsidRPr="00ED3ABA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 ถูกค้ำประกันโดยกรรมการ การจดจำนองที่ดินสิ่งปลูกสร้างและเงินฝากประจำที่มีข้อจำกัดในการเบิกใช้ของกลุ่มบริษัท)</w:t>
      </w:r>
    </w:p>
    <w:p w14:paraId="79BB8999" w14:textId="77777777" w:rsidR="00420488" w:rsidRPr="00DC6193" w:rsidRDefault="00420488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670B21" w:rsidRPr="00F205C4" w14:paraId="08295AB9" w14:textId="77777777" w:rsidTr="007C546A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6C7642A2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FE72662" w14:textId="2B3EE7E2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205C4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31B835E0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02F795AA" w14:textId="2D99D173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355294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6BADDDF8" w14:textId="17D87993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1D0" w:rsidRPr="00F205C4" w14:paraId="41467B78" w14:textId="77777777" w:rsidTr="007C546A">
        <w:trPr>
          <w:tblHeader/>
        </w:trPr>
        <w:tc>
          <w:tcPr>
            <w:tcW w:w="3420" w:type="dxa"/>
            <w:vMerge/>
          </w:tcPr>
          <w:p w14:paraId="358A26C7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FFE6348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D338378" w14:textId="48EB50F0" w:rsidR="00C851D0" w:rsidRPr="00C851D0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C4762EB" w14:textId="77777777" w:rsidR="00C851D0" w:rsidRPr="00C851D0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9AAA06C" w14:textId="64262C49" w:rsidR="00C851D0" w:rsidRPr="00C851D0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1D91AEA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0EA4804" w14:textId="2026BDF9" w:rsidR="00C851D0" w:rsidRPr="00F205C4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D9A674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6D3AAA6" w14:textId="4810ECD6" w:rsidR="00C851D0" w:rsidRPr="00F205C4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C851D0" w:rsidRPr="00F205C4" w14:paraId="1A4AF996" w14:textId="77777777" w:rsidTr="006B74AB">
        <w:trPr>
          <w:tblHeader/>
        </w:trPr>
        <w:tc>
          <w:tcPr>
            <w:tcW w:w="3420" w:type="dxa"/>
          </w:tcPr>
          <w:p w14:paraId="47FB8A47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7F49DE9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1E5ABE80" w14:textId="0D4178AF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1E92" w:rsidRPr="00F205C4" w14:paraId="4BE5A904" w14:textId="77777777" w:rsidTr="007C546A">
        <w:tc>
          <w:tcPr>
            <w:tcW w:w="3420" w:type="dxa"/>
          </w:tcPr>
          <w:p w14:paraId="1F541AB5" w14:textId="156D3D27" w:rsidR="005C1E92" w:rsidRPr="00F205C4" w:rsidRDefault="005C1E92" w:rsidP="005C1E9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7891618D" w14:textId="47F8EEA0" w:rsidR="005C1E92" w:rsidRPr="00F205C4" w:rsidRDefault="00ED3ABA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009" w:type="dxa"/>
          </w:tcPr>
          <w:p w14:paraId="7C584938" w14:textId="4B5AA221" w:rsidR="005C1E92" w:rsidRPr="00F205C4" w:rsidRDefault="00ED3ABA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B47648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69" w:type="dxa"/>
          </w:tcPr>
          <w:p w14:paraId="61FDD1DE" w14:textId="77777777" w:rsidR="005C1E92" w:rsidRPr="00F205C4" w:rsidRDefault="005C1E92" w:rsidP="005C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61691A79" w14:textId="08BBEE58" w:rsidR="005C1E92" w:rsidRPr="00F205C4" w:rsidRDefault="00ED3ABA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5C1E92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18297238" w14:textId="77777777" w:rsidR="005C1E92" w:rsidRPr="00F205C4" w:rsidRDefault="005C1E92" w:rsidP="005C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0F9528" w14:textId="6DF8A5DB" w:rsidR="005C1E92" w:rsidRPr="00F205C4" w:rsidRDefault="005C1E92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D9C599" w14:textId="77777777" w:rsidR="005C1E92" w:rsidRPr="00F205C4" w:rsidRDefault="005C1E92" w:rsidP="005C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7E7E3C8B" w14:textId="1E21693F" w:rsidR="005C1E92" w:rsidRPr="00F205C4" w:rsidRDefault="005C1E92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C1E92" w:rsidRPr="00F205C4" w14:paraId="1468B07B" w14:textId="77777777" w:rsidTr="007C546A">
        <w:tc>
          <w:tcPr>
            <w:tcW w:w="3420" w:type="dxa"/>
          </w:tcPr>
          <w:p w14:paraId="148A3E17" w14:textId="56C3ECB7" w:rsidR="005C1E92" w:rsidRPr="00F205C4" w:rsidRDefault="005C1E92" w:rsidP="005C1E9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02" w:type="dxa"/>
          </w:tcPr>
          <w:p w14:paraId="167CB2F4" w14:textId="377FC6B3" w:rsidR="005C1E92" w:rsidRPr="00F205C4" w:rsidRDefault="00ED3ABA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D3AB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11</w:t>
            </w:r>
          </w:p>
        </w:tc>
        <w:tc>
          <w:tcPr>
            <w:tcW w:w="1009" w:type="dxa"/>
          </w:tcPr>
          <w:p w14:paraId="48E9EFC4" w14:textId="44EE2646" w:rsidR="005C1E92" w:rsidRPr="00F205C4" w:rsidRDefault="00ED3ABA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 w:rsidR="00211EB9" w:rsidRPr="00211E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269" w:type="dxa"/>
          </w:tcPr>
          <w:p w14:paraId="51A003B9" w14:textId="77777777" w:rsidR="005C1E92" w:rsidRPr="00F205C4" w:rsidRDefault="005C1E92" w:rsidP="005C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BBC207" w14:textId="49A64F6E" w:rsidR="005C1E92" w:rsidRPr="00F205C4" w:rsidRDefault="00ED3ABA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</w:t>
            </w:r>
            <w:r w:rsidR="005C1E92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</w:tcPr>
          <w:p w14:paraId="780F36A5" w14:textId="77777777" w:rsidR="005C1E92" w:rsidRPr="00F205C4" w:rsidRDefault="005C1E92" w:rsidP="005C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AB0494F" w14:textId="76FFA3AA" w:rsidR="005C1E92" w:rsidRPr="00F205C4" w:rsidRDefault="005C1E92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F945B9" w14:textId="77777777" w:rsidR="005C1E92" w:rsidRPr="00F205C4" w:rsidRDefault="005C1E92" w:rsidP="005C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10F4A4F3" w14:textId="04AA1DD5" w:rsidR="005C1E92" w:rsidRPr="00F205C4" w:rsidRDefault="005C1E92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C1E92" w:rsidRPr="00F205C4" w14:paraId="037D7CE5" w14:textId="77777777" w:rsidTr="007C546A">
        <w:tc>
          <w:tcPr>
            <w:tcW w:w="3420" w:type="dxa"/>
          </w:tcPr>
          <w:p w14:paraId="0F472CFD" w14:textId="77777777" w:rsidR="005C1E92" w:rsidRPr="00F205C4" w:rsidRDefault="005C1E92" w:rsidP="005C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38959245" w14:textId="77777777" w:rsidR="005C1E92" w:rsidRPr="00F205C4" w:rsidRDefault="005C1E92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D1928EC" w14:textId="20D478B8" w:rsidR="005C1E92" w:rsidRPr="00F205C4" w:rsidRDefault="00ED3ABA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525</w:t>
            </w:r>
            <w:r w:rsidR="00211EB9" w:rsidRPr="00211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69" w:type="dxa"/>
          </w:tcPr>
          <w:p w14:paraId="2943C6FE" w14:textId="77777777" w:rsidR="005C1E92" w:rsidRPr="00F205C4" w:rsidRDefault="005C1E92" w:rsidP="005C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835CF46" w14:textId="1EF03E59" w:rsidR="005C1E92" w:rsidRPr="00F205C4" w:rsidRDefault="00ED3ABA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533</w:t>
            </w:r>
            <w:r w:rsidR="005C1E92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477</w:t>
            </w:r>
          </w:p>
        </w:tc>
        <w:tc>
          <w:tcPr>
            <w:tcW w:w="270" w:type="dxa"/>
          </w:tcPr>
          <w:p w14:paraId="335D7178" w14:textId="77777777" w:rsidR="005C1E92" w:rsidRPr="00F205C4" w:rsidRDefault="005C1E92" w:rsidP="005C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2D6D58C" w14:textId="48369A2F" w:rsidR="005C1E92" w:rsidRPr="00F205C4" w:rsidRDefault="005C1E92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6CB243E" w14:textId="77777777" w:rsidR="005C1E92" w:rsidRPr="00F205C4" w:rsidRDefault="005C1E92" w:rsidP="005C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A3A23D5" w14:textId="13E15285" w:rsidR="005C1E92" w:rsidRPr="00F205C4" w:rsidRDefault="005C1E92" w:rsidP="005C1E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4B96DD9" w14:textId="77777777" w:rsidR="00E576DE" w:rsidRPr="00DC6193" w:rsidRDefault="00E576DE" w:rsidP="00AA31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08B82156" w14:textId="20DEA690" w:rsidR="00AA31BB" w:rsidRPr="00DC6193" w:rsidRDefault="00AA31BB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29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61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31</w:t>
      </w:r>
      <w:r w:rsidR="005B651E" w:rsidRPr="00DC6193">
        <w:rPr>
          <w:rFonts w:asciiTheme="majorBidi" w:hAnsiTheme="majorBidi" w:cstheme="majorBidi"/>
          <w:sz w:val="30"/>
          <w:szCs w:val="30"/>
        </w:rPr>
        <w:t xml:space="preserve"> </w:t>
      </w:r>
      <w:r w:rsidR="005B651E" w:rsidRPr="00DC619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3ABA" w:rsidRPr="00ED3ABA">
        <w:rPr>
          <w:rFonts w:asciiTheme="majorBidi" w:hAnsiTheme="majorBidi" w:cstheme="majorBidi"/>
          <w:sz w:val="30"/>
          <w:szCs w:val="30"/>
        </w:rPr>
        <w:t>2563</w:t>
      </w:r>
      <w:r w:rsidRPr="00DC6193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</w:t>
      </w:r>
      <w:r w:rsidR="00527C72" w:rsidRPr="00DC6193">
        <w:rPr>
          <w:rFonts w:asciiTheme="majorBidi" w:hAnsiTheme="majorBidi" w:cstheme="majorBidi"/>
          <w:sz w:val="30"/>
          <w:szCs w:val="30"/>
          <w:cs/>
        </w:rPr>
        <w:t xml:space="preserve">งยังมิได้เบิกใช้เป็นจำนวนเงินรวม </w:t>
      </w:r>
      <w:r w:rsidR="00ED3ABA" w:rsidRPr="00ED3ABA">
        <w:rPr>
          <w:rFonts w:asciiTheme="majorBidi" w:hAnsiTheme="majorBidi" w:cs="Angsana New"/>
          <w:sz w:val="30"/>
          <w:szCs w:val="30"/>
        </w:rPr>
        <w:t>871</w:t>
      </w:r>
      <w:r w:rsidR="009715AB" w:rsidRPr="00DC61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19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66585" w:rsidRPr="00DC61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19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DC6193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2C65DD" w:rsidRPr="00DC61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i/>
          <w:iCs/>
          <w:sz w:val="30"/>
          <w:szCs w:val="30"/>
        </w:rPr>
        <w:t>601</w:t>
      </w:r>
      <w:r w:rsidR="00F936A0" w:rsidRPr="00DC61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C6193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DC6193" w:rsidRPr="00DC6193"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  <w:r w:rsidRPr="00DC6193">
        <w:rPr>
          <w:rFonts w:asciiTheme="majorBidi" w:hAnsiTheme="majorBidi" w:cstheme="majorBidi"/>
          <w:i/>
          <w:iCs/>
          <w:sz w:val="30"/>
          <w:szCs w:val="30"/>
          <w:cs/>
        </w:rPr>
        <w:t>าท)</w:t>
      </w:r>
    </w:p>
    <w:p w14:paraId="1AE38B54" w14:textId="500566D4" w:rsidR="00F57705" w:rsidRPr="00DC6193" w:rsidRDefault="00F57705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39820B55" w14:textId="2A9A9CAF" w:rsidR="00D54D8E" w:rsidRPr="00F205C4" w:rsidRDefault="00D54D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ทุนเรือนหุ้น</w:t>
      </w:r>
    </w:p>
    <w:p w14:paraId="4CF98828" w14:textId="77777777" w:rsidR="00D54D8E" w:rsidRPr="00DC6193" w:rsidRDefault="00D54D8E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tbl>
      <w:tblPr>
        <w:tblW w:w="9528" w:type="dxa"/>
        <w:tblInd w:w="450" w:type="dxa"/>
        <w:tblLook w:val="01E0" w:firstRow="1" w:lastRow="1" w:firstColumn="1" w:lastColumn="1" w:noHBand="0" w:noVBand="0"/>
      </w:tblPr>
      <w:tblGrid>
        <w:gridCol w:w="3475"/>
        <w:gridCol w:w="850"/>
        <w:gridCol w:w="284"/>
        <w:gridCol w:w="1041"/>
        <w:gridCol w:w="270"/>
        <w:gridCol w:w="1009"/>
        <w:gridCol w:w="270"/>
        <w:gridCol w:w="1054"/>
        <w:gridCol w:w="270"/>
        <w:gridCol w:w="1005"/>
      </w:tblGrid>
      <w:tr w:rsidR="00C0086B" w:rsidRPr="00F205C4" w14:paraId="7187FA6A" w14:textId="77777777" w:rsidTr="00654977">
        <w:trPr>
          <w:trHeight w:val="344"/>
          <w:tblHeader/>
        </w:trPr>
        <w:tc>
          <w:tcPr>
            <w:tcW w:w="3475" w:type="dxa"/>
          </w:tcPr>
          <w:p w14:paraId="1BE93CED" w14:textId="6CE13AC3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14:paraId="5DD31422" w14:textId="4A4BD2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4" w:type="dxa"/>
          </w:tcPr>
          <w:p w14:paraId="05B8337F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9C4C22" w14:textId="7CEBEB95" w:rsidR="00C0086B" w:rsidRPr="00F205C4" w:rsidRDefault="00ED3ABA" w:rsidP="00C008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5216249" w14:textId="77777777" w:rsidR="00C0086B" w:rsidRPr="00F205C4" w:rsidRDefault="00C0086B" w:rsidP="00C008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C44B42" w14:textId="4DCDE248" w:rsidR="00C0086B" w:rsidRPr="00F205C4" w:rsidRDefault="00ED3ABA" w:rsidP="00C008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C0086B" w:rsidRPr="00F205C4" w14:paraId="3B703F6E" w14:textId="77777777" w:rsidTr="00654977">
        <w:trPr>
          <w:tblHeader/>
        </w:trPr>
        <w:tc>
          <w:tcPr>
            <w:tcW w:w="3475" w:type="dxa"/>
          </w:tcPr>
          <w:p w14:paraId="089EB3BD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14:paraId="4B621D9F" w14:textId="0156727D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4" w:type="dxa"/>
          </w:tcPr>
          <w:p w14:paraId="0E172CF0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14:paraId="2A23B44D" w14:textId="077990DF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</w:tcBorders>
          </w:tcPr>
          <w:p w14:paraId="36C8C1E5" w14:textId="77777777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4EC33273" w14:textId="5DB77B4C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17351D3" w14:textId="77777777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016E2A5" w14:textId="63020CF7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01A95B" w14:textId="77777777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FCB0AF5" w14:textId="60B85152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C0086B" w:rsidRPr="00F205C4" w14:paraId="49A3BB48" w14:textId="77777777" w:rsidTr="00654977">
        <w:trPr>
          <w:tblHeader/>
        </w:trPr>
        <w:tc>
          <w:tcPr>
            <w:tcW w:w="3475" w:type="dxa"/>
          </w:tcPr>
          <w:p w14:paraId="75D46C27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14:paraId="714613B1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</w:tcPr>
          <w:p w14:paraId="286E7380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19" w:type="dxa"/>
            <w:gridSpan w:val="7"/>
          </w:tcPr>
          <w:p w14:paraId="3051B544" w14:textId="77777777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77DF" w:rsidRPr="00F205C4" w14:paraId="0D2A9E65" w14:textId="77777777" w:rsidTr="004B75BA">
        <w:tc>
          <w:tcPr>
            <w:tcW w:w="3475" w:type="dxa"/>
          </w:tcPr>
          <w:p w14:paraId="223CBEE5" w14:textId="59EDDA62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0" w:type="dxa"/>
            <w:vAlign w:val="center"/>
          </w:tcPr>
          <w:p w14:paraId="0F7416A9" w14:textId="2F49B60D" w:rsidR="00BF77DF" w:rsidRPr="00F205C4" w:rsidRDefault="00ED3ABA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C867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395FF19" w14:textId="77777777" w:rsidR="00BF77DF" w:rsidRPr="00F205C4" w:rsidRDefault="00BF77DF" w:rsidP="00B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5C685AA4" w14:textId="2961E97A" w:rsidR="00BF77DF" w:rsidRPr="00F205C4" w:rsidRDefault="00ED3ABA" w:rsidP="00BF77DF">
            <w:pPr>
              <w:pStyle w:val="NoSpacing"/>
              <w:tabs>
                <w:tab w:val="clear" w:pos="680"/>
                <w:tab w:val="clear" w:pos="907"/>
                <w:tab w:val="left" w:pos="510"/>
              </w:tabs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A6A2976" w14:textId="77777777" w:rsidR="00BF77DF" w:rsidRPr="00F205C4" w:rsidRDefault="00BF77DF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45C54C37" w14:textId="6806BA20" w:rsidR="00BF77DF" w:rsidRPr="00F205C4" w:rsidRDefault="00ED3ABA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D09A43C" w14:textId="77777777" w:rsidR="00BF77DF" w:rsidRPr="00F205C4" w:rsidRDefault="00BF77DF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35EE6BDD" w14:textId="30B55431" w:rsidR="00BF77DF" w:rsidRPr="00F205C4" w:rsidRDefault="00ED3ABA" w:rsidP="00BF77DF">
            <w:pPr>
              <w:pStyle w:val="NoSpacing"/>
              <w:tabs>
                <w:tab w:val="clear" w:pos="680"/>
                <w:tab w:val="clear" w:pos="907"/>
                <w:tab w:val="left" w:pos="510"/>
              </w:tabs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6ACBD80" w14:textId="77777777" w:rsidR="00BF77DF" w:rsidRPr="00F205C4" w:rsidRDefault="00BF77DF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7BEEA486" w14:textId="79E77EAA" w:rsidR="00BF77DF" w:rsidRPr="00F205C4" w:rsidRDefault="00ED3ABA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BF77DF" w:rsidRPr="00F205C4" w14:paraId="5DEB48F4" w14:textId="77777777" w:rsidTr="007B2BC6">
        <w:tc>
          <w:tcPr>
            <w:tcW w:w="3475" w:type="dxa"/>
          </w:tcPr>
          <w:p w14:paraId="2EB56E22" w14:textId="77777777" w:rsidR="00BF77DF" w:rsidRPr="007C546A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center"/>
          </w:tcPr>
          <w:p w14:paraId="014ED9CF" w14:textId="77777777" w:rsidR="00BF77DF" w:rsidRPr="007C546A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068A4E" w14:textId="77777777" w:rsidR="00BF77DF" w:rsidRPr="007C546A" w:rsidRDefault="00BF77DF" w:rsidP="00B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1AF49D58" w14:textId="77777777" w:rsidR="00BF77DF" w:rsidRPr="007C546A" w:rsidRDefault="00BF77DF" w:rsidP="00BF77DF">
            <w:pPr>
              <w:pStyle w:val="NoSpacing"/>
              <w:tabs>
                <w:tab w:val="clear" w:pos="680"/>
                <w:tab w:val="clear" w:pos="907"/>
                <w:tab w:val="left" w:pos="510"/>
              </w:tabs>
              <w:ind w:right="3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544F117" w14:textId="77777777" w:rsidR="00BF77DF" w:rsidRPr="007C546A" w:rsidRDefault="00BF77DF" w:rsidP="00BF77D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30E1DB12" w14:textId="77777777" w:rsidR="00BF77DF" w:rsidRPr="007C546A" w:rsidRDefault="00BF77DF" w:rsidP="00BF77D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center"/>
          </w:tcPr>
          <w:p w14:paraId="639E019A" w14:textId="77777777" w:rsidR="00BF77DF" w:rsidRPr="007C546A" w:rsidRDefault="00BF77DF" w:rsidP="00BF77D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</w:tcPr>
          <w:p w14:paraId="3FB05666" w14:textId="77777777" w:rsidR="00BF77DF" w:rsidRPr="007C546A" w:rsidRDefault="00BF77DF" w:rsidP="00BF77DF">
            <w:pPr>
              <w:pStyle w:val="NoSpacing"/>
              <w:tabs>
                <w:tab w:val="clear" w:pos="680"/>
                <w:tab w:val="clear" w:pos="907"/>
                <w:tab w:val="left" w:pos="510"/>
              </w:tabs>
              <w:ind w:right="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AEF5EA5" w14:textId="77777777" w:rsidR="00BF77DF" w:rsidRPr="007C546A" w:rsidRDefault="00BF77DF" w:rsidP="00BF77D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7C0EC6BD" w14:textId="77777777" w:rsidR="00BF77DF" w:rsidRPr="007C546A" w:rsidRDefault="00BF77DF" w:rsidP="00BF77D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F77DF" w:rsidRPr="00F205C4" w14:paraId="00745089" w14:textId="77777777" w:rsidTr="00654977">
        <w:tc>
          <w:tcPr>
            <w:tcW w:w="3475" w:type="dxa"/>
          </w:tcPr>
          <w:p w14:paraId="040B5B2C" w14:textId="0B66FBDC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0" w:type="dxa"/>
          </w:tcPr>
          <w:p w14:paraId="42B56A92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C636BC" w14:textId="77777777" w:rsidR="00BF77DF" w:rsidRPr="00F205C4" w:rsidRDefault="00BF77DF" w:rsidP="00B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032EA005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BD8B80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389D835F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C5A423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72369746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5639FD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0DFB6592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F77DF" w:rsidRPr="00F205C4" w14:paraId="316B45A5" w14:textId="77777777" w:rsidTr="00654977">
        <w:tc>
          <w:tcPr>
            <w:tcW w:w="3475" w:type="dxa"/>
          </w:tcPr>
          <w:p w14:paraId="0942379E" w14:textId="52193BE2" w:rsidR="00BF77DF" w:rsidRPr="00F205C4" w:rsidRDefault="00BF77DF" w:rsidP="00B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50" w:type="dxa"/>
          </w:tcPr>
          <w:p w14:paraId="4C5C6371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5FD07D" w14:textId="77777777" w:rsidR="00BF77DF" w:rsidRPr="00F205C4" w:rsidRDefault="00BF77DF" w:rsidP="00B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69CE12E4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B7999C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1B8CB4EA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05342D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62AF5A8B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31692D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0E9CD385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F77DF" w:rsidRPr="00F205C4" w14:paraId="5AC8A000" w14:textId="77777777" w:rsidTr="00D906D0">
        <w:tc>
          <w:tcPr>
            <w:tcW w:w="3475" w:type="dxa"/>
          </w:tcPr>
          <w:p w14:paraId="30B92DAA" w14:textId="4FBC87D0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</w:tcPr>
          <w:p w14:paraId="4B1993A5" w14:textId="74BB4E01" w:rsidR="00BF77DF" w:rsidRPr="00F205C4" w:rsidRDefault="00ED3ABA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F77DF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2F420652" w14:textId="77777777" w:rsidR="00BF77DF" w:rsidRPr="00F205C4" w:rsidRDefault="00BF77DF" w:rsidP="00B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12F9486A" w14:textId="37050A34" w:rsidR="00BF77DF" w:rsidRPr="00BF77DF" w:rsidRDefault="00ED3ABA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BF77DF" w:rsidRPr="00BF77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05BCF12" w14:textId="77777777" w:rsidR="00BF77DF" w:rsidRPr="00BF77DF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5D23A0BB" w14:textId="50A71E25" w:rsidR="00BF77DF" w:rsidRPr="00BF77DF" w:rsidRDefault="00ED3ABA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BF77DF" w:rsidRPr="00BF77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ADA12CE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5B104E23" w14:textId="49305A5E" w:rsidR="00BF77DF" w:rsidRPr="00F205C4" w:rsidRDefault="00ED3ABA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BF77DF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B9284BC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5EFAE8FA" w14:textId="0E0AFB3C" w:rsidR="00BF77DF" w:rsidRPr="00F205C4" w:rsidRDefault="00ED3ABA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 w:rsidR="00BF77DF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F77DF" w:rsidRPr="00F205C4" w14:paraId="411FBAC8" w14:textId="77777777" w:rsidTr="00D906D0">
        <w:tc>
          <w:tcPr>
            <w:tcW w:w="3475" w:type="dxa"/>
          </w:tcPr>
          <w:p w14:paraId="3A871610" w14:textId="721315A4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0" w:type="dxa"/>
          </w:tcPr>
          <w:p w14:paraId="6B66328F" w14:textId="01BB34E1" w:rsidR="00BF77DF" w:rsidRPr="00F205C4" w:rsidRDefault="00ED3ABA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F77DF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AAE947B" w14:textId="77777777" w:rsidR="00BF77DF" w:rsidRPr="00F205C4" w:rsidRDefault="00BF77DF" w:rsidP="00B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26830854" w14:textId="5449615F" w:rsidR="00BF77DF" w:rsidRPr="00F205C4" w:rsidRDefault="00BF77DF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E34999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298B2636" w14:textId="172DDCE2" w:rsidR="00BF77DF" w:rsidRPr="00F205C4" w:rsidRDefault="00BF77DF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459EDC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3BEC556F" w14:textId="627CCF6F" w:rsidR="00BF77DF" w:rsidRPr="00F205C4" w:rsidRDefault="00ED3ABA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BF77DF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496524C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45E018AF" w14:textId="1A3BCD61" w:rsidR="00BF77DF" w:rsidRPr="00F205C4" w:rsidRDefault="00ED3ABA" w:rsidP="00BF77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BF77DF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F77DF" w:rsidRPr="00F205C4" w14:paraId="60939D86" w14:textId="77777777" w:rsidTr="00654977">
        <w:tc>
          <w:tcPr>
            <w:tcW w:w="3475" w:type="dxa"/>
          </w:tcPr>
          <w:p w14:paraId="5EE3F8A0" w14:textId="40690E9E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0" w:type="dxa"/>
          </w:tcPr>
          <w:p w14:paraId="6AC5EFC8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8CCDCE" w14:textId="77777777" w:rsidR="00BF77DF" w:rsidRPr="00F205C4" w:rsidRDefault="00BF77DF" w:rsidP="00B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2C0454F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2FA9A3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508BA60F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6E711B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5FF5E29D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0377A6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5B121A9B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F77DF" w:rsidRPr="00F205C4" w14:paraId="08770259" w14:textId="77777777" w:rsidTr="00654977">
        <w:tc>
          <w:tcPr>
            <w:tcW w:w="3475" w:type="dxa"/>
          </w:tcPr>
          <w:p w14:paraId="4BBB9E13" w14:textId="77777777" w:rsidR="00BF77DF" w:rsidRPr="00F205C4" w:rsidRDefault="00BF77DF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</w:tcPr>
          <w:p w14:paraId="77AC257A" w14:textId="0645377C" w:rsidR="00BF77DF" w:rsidRPr="00F205C4" w:rsidRDefault="00ED3ABA" w:rsidP="00B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BF77DF"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2226ACB6" w14:textId="77777777" w:rsidR="00BF77DF" w:rsidRPr="00F205C4" w:rsidRDefault="00BF77DF" w:rsidP="00B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40BC9177" w14:textId="3FE2E5D8" w:rsidR="00BF77DF" w:rsidRPr="00F205C4" w:rsidRDefault="00ED3ABA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3AB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600</w:t>
            </w:r>
            <w:r w:rsidR="00BF77DF"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,</w:t>
            </w:r>
            <w:r w:rsidRPr="00ED3AB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D2569C9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3F57F88B" w14:textId="73E704FB" w:rsidR="00BF77DF" w:rsidRPr="00F205C4" w:rsidRDefault="00ED3ABA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3AB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300</w:t>
            </w:r>
            <w:r w:rsidR="00BF77DF"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,</w:t>
            </w:r>
            <w:r w:rsidRPr="00ED3AB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CE6D300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2E396D0F" w14:textId="35CDE73D" w:rsidR="00BF77DF" w:rsidRPr="00F205C4" w:rsidRDefault="00ED3ABA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C19ABEB" w14:textId="77777777" w:rsidR="00BF77DF" w:rsidRPr="00F205C4" w:rsidRDefault="00BF77DF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2FE53D8C" w14:textId="08488A21" w:rsidR="00BF77DF" w:rsidRPr="00F205C4" w:rsidRDefault="00ED3ABA" w:rsidP="00BF77D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BF77DF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5B9FD54C" w14:textId="77777777" w:rsidR="006B74AB" w:rsidRPr="00DC6193" w:rsidRDefault="006B74AB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5CB54D5D" w14:textId="77777777" w:rsidR="00DC6193" w:rsidRDefault="00DC6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33516EA" w14:textId="777849D4" w:rsidR="00C7276C" w:rsidRPr="00F205C4" w:rsidRDefault="00C7276C" w:rsidP="0077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การเสนอขายหุ้นใหม่ต่อประชาชนทั่วไปเป็นครั้งแรก</w:t>
      </w:r>
    </w:p>
    <w:p w14:paraId="06BD02A0" w14:textId="77777777" w:rsidR="00C7276C" w:rsidRPr="00DC6193" w:rsidRDefault="00C7276C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1C1A7205" w14:textId="5F522FDF" w:rsidR="00C7276C" w:rsidRPr="00F205C4" w:rsidRDefault="00C7276C" w:rsidP="0077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D3ABA" w:rsidRPr="00ED3ABA">
        <w:rPr>
          <w:rFonts w:asciiTheme="majorBidi" w:hAnsiTheme="majorBidi" w:cstheme="majorBidi"/>
          <w:sz w:val="30"/>
          <w:szCs w:val="30"/>
        </w:rPr>
        <w:t>27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ED3ABA" w:rsidRPr="00ED3ABA">
        <w:rPr>
          <w:rFonts w:asciiTheme="majorBidi" w:hAnsiTheme="majorBidi" w:cstheme="majorBidi"/>
          <w:sz w:val="30"/>
          <w:szCs w:val="30"/>
        </w:rPr>
        <w:t>2562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บริษัทได้เสนอขายหุ้นต่อประชาชนเป็นครั้งแรก จำนวน </w:t>
      </w:r>
      <w:r w:rsidR="00ED3ABA" w:rsidRPr="00ED3ABA">
        <w:rPr>
          <w:rFonts w:asciiTheme="majorBidi" w:hAnsiTheme="majorBidi" w:cstheme="majorBidi"/>
          <w:sz w:val="30"/>
          <w:szCs w:val="30"/>
        </w:rPr>
        <w:t>156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ล้านหุ้น ในตลาดหลักทรัพย์ เอ็ม เอ ไอ ด้วยราคาเสนอขาย </w:t>
      </w:r>
      <w:r w:rsidR="00ED3ABA" w:rsidRPr="00ED3ABA">
        <w:rPr>
          <w:rFonts w:asciiTheme="majorBidi" w:hAnsiTheme="majorBidi" w:cstheme="majorBidi"/>
          <w:sz w:val="30"/>
          <w:szCs w:val="30"/>
        </w:rPr>
        <w:t>1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sz w:val="30"/>
          <w:szCs w:val="30"/>
        </w:rPr>
        <w:t>44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บาทต่อหุ้น (ราคาตามมูลค่า </w:t>
      </w:r>
      <w:r w:rsidR="00ED3ABA" w:rsidRPr="00ED3ABA">
        <w:rPr>
          <w:rFonts w:asciiTheme="majorBidi" w:hAnsiTheme="majorBidi" w:cstheme="majorBidi"/>
          <w:sz w:val="30"/>
          <w:szCs w:val="30"/>
        </w:rPr>
        <w:t>0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sz w:val="30"/>
          <w:szCs w:val="30"/>
        </w:rPr>
        <w:t>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บาทและส่วนเกินมูลค่าหุ้น </w:t>
      </w:r>
      <w:r w:rsidR="00ED3ABA" w:rsidRPr="00ED3ABA">
        <w:rPr>
          <w:rFonts w:asciiTheme="majorBidi" w:hAnsiTheme="majorBidi" w:cstheme="majorBidi"/>
          <w:sz w:val="30"/>
          <w:szCs w:val="30"/>
        </w:rPr>
        <w:t>137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sz w:val="30"/>
          <w:szCs w:val="30"/>
        </w:rPr>
        <w:t>11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บาท) เป็นจำนวนเงิน </w:t>
      </w:r>
      <w:r w:rsidR="00ED3ABA" w:rsidRPr="00ED3ABA">
        <w:rPr>
          <w:rFonts w:asciiTheme="majorBidi" w:hAnsiTheme="majorBidi" w:cstheme="majorBidi"/>
          <w:sz w:val="30"/>
          <w:szCs w:val="30"/>
        </w:rPr>
        <w:t>224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sz w:val="30"/>
          <w:szCs w:val="30"/>
        </w:rPr>
        <w:t>64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โดยมีค่าใช้จ่ายที่เกี่ยวข้องโดยตรงกับการเสนอขายหุ้นจำนวนเงิน </w:t>
      </w:r>
      <w:r w:rsidR="00ED3ABA" w:rsidRPr="00ED3ABA">
        <w:rPr>
          <w:rFonts w:asciiTheme="majorBidi" w:hAnsiTheme="majorBidi" w:cstheme="majorBidi"/>
          <w:sz w:val="30"/>
          <w:szCs w:val="30"/>
        </w:rPr>
        <w:t>9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sz w:val="30"/>
          <w:szCs w:val="30"/>
        </w:rPr>
        <w:t>53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 </w:t>
      </w:r>
    </w:p>
    <w:p w14:paraId="7F784356" w14:textId="552BF7D9" w:rsidR="00751FB4" w:rsidRPr="00DC6193" w:rsidRDefault="00751FB4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109C395D" w14:textId="77777777" w:rsidR="009C7E5F" w:rsidRPr="00F205C4" w:rsidRDefault="009C7E5F" w:rsidP="009C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45168D2" w14:textId="77777777" w:rsidR="009C7E5F" w:rsidRPr="00DC6193" w:rsidRDefault="009C7E5F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522F176E" w14:textId="1ACE4851" w:rsidR="009C7E5F" w:rsidRPr="00F205C4" w:rsidRDefault="009C7E5F" w:rsidP="009C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ED3ABA" w:rsidRPr="00ED3ABA">
        <w:rPr>
          <w:rFonts w:asciiTheme="majorBidi" w:hAnsiTheme="majorBidi" w:cstheme="majorBidi"/>
          <w:sz w:val="30"/>
          <w:szCs w:val="30"/>
        </w:rPr>
        <w:t>2535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ED3ABA" w:rsidRPr="00ED3ABA">
        <w:rPr>
          <w:rFonts w:asciiTheme="majorBidi" w:hAnsiTheme="majorBidi" w:cstheme="majorBidi"/>
          <w:sz w:val="30"/>
          <w:szCs w:val="30"/>
        </w:rPr>
        <w:t>51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205C4">
        <w:rPr>
          <w:rFonts w:asciiTheme="majorBidi" w:hAnsiTheme="majorBidi" w:cs="Angsana New"/>
          <w:sz w:val="30"/>
          <w:szCs w:val="30"/>
          <w:cs/>
        </w:rPr>
        <w:t>“</w:t>
      </w:r>
      <w:r w:rsidRPr="00F205C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F205C4">
        <w:rPr>
          <w:rFonts w:asciiTheme="majorBidi" w:hAnsiTheme="majorBidi" w:cs="Angsana New"/>
          <w:sz w:val="30"/>
          <w:szCs w:val="30"/>
          <w:cs/>
        </w:rPr>
        <w:t>”</w:t>
      </w:r>
      <w:r w:rsidRPr="00F205C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BCC04BB" w14:textId="77777777" w:rsidR="009C7E5F" w:rsidRPr="00DC6193" w:rsidRDefault="009C7E5F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6DAA0D00" w14:textId="77777777" w:rsidR="00D54D8E" w:rsidRPr="00F205C4" w:rsidRDefault="00D54D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ส่วนเกินทุนและสำรอง</w:t>
      </w:r>
    </w:p>
    <w:p w14:paraId="4FC12535" w14:textId="1DC69F20" w:rsidR="00B91698" w:rsidRPr="00DC6193" w:rsidRDefault="00B91698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345863BE" w14:textId="77777777" w:rsidR="00D54D8E" w:rsidRPr="00F205C4" w:rsidRDefault="00D54D8E" w:rsidP="00D54D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ส่วนเกินทุนจากการจัดโครงสร้างธุรกิจภายใต้การควบคุมเดียวกัน</w:t>
      </w:r>
    </w:p>
    <w:p w14:paraId="3DF751E1" w14:textId="77777777" w:rsidR="00D54D8E" w:rsidRPr="00DC6193" w:rsidRDefault="00D54D8E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540D071E" w14:textId="77777777" w:rsidR="00D54D8E" w:rsidRPr="00F205C4" w:rsidRDefault="00D54D8E" w:rsidP="00F12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52279CEB" w14:textId="77777777" w:rsidR="00B91854" w:rsidRPr="00DC6193" w:rsidRDefault="00B91854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5BC2DA9C" w14:textId="03E3B872" w:rsidR="00D54D8E" w:rsidRPr="00F205C4" w:rsidRDefault="00D54D8E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5D498B9B" w14:textId="77777777" w:rsidR="00D54D8E" w:rsidRPr="00DC6193" w:rsidRDefault="00D54D8E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425CABBB" w14:textId="282302D5" w:rsidR="00F65568" w:rsidRPr="00F205C4" w:rsidRDefault="00F65568" w:rsidP="00F6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ED3ABA" w:rsidRPr="00ED3ABA">
        <w:rPr>
          <w:rFonts w:asciiTheme="majorBidi" w:hAnsiTheme="majorBidi" w:cstheme="majorBidi"/>
          <w:sz w:val="30"/>
          <w:szCs w:val="30"/>
        </w:rPr>
        <w:t>2535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ED3ABA" w:rsidRPr="00ED3ABA">
        <w:rPr>
          <w:rFonts w:asciiTheme="majorBidi" w:hAnsiTheme="majorBidi" w:cstheme="majorBidi"/>
          <w:sz w:val="30"/>
          <w:szCs w:val="30"/>
        </w:rPr>
        <w:t>116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205C4">
        <w:rPr>
          <w:rFonts w:asciiTheme="majorBidi" w:hAnsiTheme="majorBidi" w:cs="Angsana New"/>
          <w:sz w:val="30"/>
          <w:szCs w:val="30"/>
          <w:cs/>
        </w:rPr>
        <w:t>“</w:t>
      </w:r>
      <w:r w:rsidRPr="00F205C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205C4">
        <w:rPr>
          <w:rFonts w:asciiTheme="majorBidi" w:hAnsiTheme="majorBidi" w:cs="Angsana New"/>
          <w:sz w:val="30"/>
          <w:szCs w:val="30"/>
          <w:cs/>
        </w:rPr>
        <w:t>”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ED3ABA" w:rsidRPr="00ED3ABA">
        <w:rPr>
          <w:rFonts w:asciiTheme="majorBidi" w:hAnsiTheme="majorBidi" w:cstheme="majorBidi"/>
          <w:sz w:val="30"/>
          <w:szCs w:val="30"/>
        </w:rPr>
        <w:t>5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D3ABA" w:rsidRPr="00ED3ABA">
        <w:rPr>
          <w:rFonts w:asciiTheme="majorBidi" w:hAnsiTheme="majorBidi" w:cstheme="majorBidi"/>
          <w:sz w:val="30"/>
          <w:szCs w:val="30"/>
        </w:rPr>
        <w:t>10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314BA60" w14:textId="77777777" w:rsidR="00C7276C" w:rsidRPr="006B74AB" w:rsidRDefault="00C7276C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9A55B7" w14:textId="77777777" w:rsidR="00420488" w:rsidRDefault="00420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127A1F5C" w14:textId="3D1C4BF2" w:rsidR="00262719" w:rsidRPr="00F205C4" w:rsidRDefault="00262719" w:rsidP="00F5770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42D9F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7211B64E" w14:textId="77777777" w:rsidR="00262719" w:rsidRPr="00DC6193" w:rsidRDefault="00262719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2C8BBCC8" w14:textId="7E47CA56" w:rsidR="00262719" w:rsidRPr="00F205C4" w:rsidRDefault="003C3961" w:rsidP="00F129C2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2</w:t>
      </w:r>
      <w:r w:rsidR="0062310B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ที่มีสินค้าและการบริการที่แตกต่างกัน และมีการบริหารจัดการแยกต่างหาก 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ของ</w:t>
      </w:r>
      <w:r w:rsidR="001B0CD7">
        <w:rPr>
          <w:rFonts w:asciiTheme="majorBidi" w:hAnsiTheme="majorBidi" w:cstheme="majorBidi"/>
          <w:sz w:val="30"/>
          <w:szCs w:val="30"/>
        </w:rPr>
        <w:br/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657D4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โดยสรุปมี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7D6149C" w14:textId="77777777" w:rsidR="00262719" w:rsidRPr="00DC6193" w:rsidRDefault="00262719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cs/>
        </w:rPr>
      </w:pPr>
    </w:p>
    <w:p w14:paraId="3AE150E1" w14:textId="08CCEC11" w:rsidR="00FB3B6E" w:rsidRPr="00F205C4" w:rsidRDefault="00262719" w:rsidP="00DF5C8C">
      <w:pPr>
        <w:pStyle w:val="ListParagraph"/>
        <w:numPr>
          <w:ilvl w:val="0"/>
          <w:numId w:val="23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ED3ABA" w:rsidRPr="00ED3ABA">
        <w:rPr>
          <w:rFonts w:asciiTheme="majorBidi" w:hAnsiTheme="majorBidi" w:cstheme="majorBidi"/>
          <w:sz w:val="30"/>
          <w:szCs w:val="30"/>
        </w:rPr>
        <w:t>1</w:t>
      </w:r>
      <w:r w:rsidR="0062310B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</w:rPr>
        <w:tab/>
      </w:r>
      <w:r w:rsidRPr="00F205C4">
        <w:rPr>
          <w:rFonts w:asciiTheme="majorBidi" w:hAnsiTheme="majorBidi" w:cstheme="majorBidi"/>
          <w:sz w:val="30"/>
          <w:szCs w:val="30"/>
          <w:cs/>
        </w:rPr>
        <w:t>ส่วนงานจำหน่ายรถยนต์และอุปกรณ์ตกแต่ง</w:t>
      </w:r>
    </w:p>
    <w:p w14:paraId="70E8A805" w14:textId="25559394" w:rsidR="00262719" w:rsidRDefault="00262719" w:rsidP="00DF5C8C">
      <w:pPr>
        <w:pStyle w:val="ListParagraph"/>
        <w:numPr>
          <w:ilvl w:val="0"/>
          <w:numId w:val="23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ED3ABA" w:rsidRPr="00ED3ABA">
        <w:rPr>
          <w:rFonts w:asciiTheme="majorBidi" w:hAnsiTheme="majorBidi" w:cstheme="majorBidi"/>
          <w:sz w:val="30"/>
          <w:szCs w:val="30"/>
        </w:rPr>
        <w:t>2</w:t>
      </w:r>
      <w:r w:rsidR="00FB3B6E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FB3B6E" w:rsidRPr="00F205C4">
        <w:rPr>
          <w:rFonts w:asciiTheme="majorBidi" w:hAnsiTheme="majorBidi" w:cstheme="majorBidi"/>
          <w:sz w:val="30"/>
          <w:szCs w:val="30"/>
        </w:rPr>
        <w:tab/>
      </w:r>
      <w:r w:rsidRPr="00F205C4">
        <w:rPr>
          <w:rFonts w:asciiTheme="majorBidi" w:hAnsiTheme="majorBidi" w:cstheme="majorBidi"/>
          <w:sz w:val="30"/>
          <w:szCs w:val="30"/>
          <w:cs/>
        </w:rPr>
        <w:t>ส่วนงานบริการซ่อมบำรุงและจำหน่ายอะไหล่</w:t>
      </w:r>
    </w:p>
    <w:p w14:paraId="6F4AC00F" w14:textId="77777777" w:rsidR="004B75BA" w:rsidRPr="00DC6193" w:rsidRDefault="004B75BA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38D940AD" w14:textId="68CD4FA6" w:rsidR="00262719" w:rsidRPr="00F205C4" w:rsidRDefault="00262719" w:rsidP="0026271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ผลการดำเนินงานของแต่ละส่วนงานวัดโดยใช้กำไรก่อนหัก</w:t>
      </w:r>
      <w:r w:rsidR="00F72C5D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ภาษีเงินได้  ค่าเสื่อมราคาและ</w:t>
      </w:r>
      <w:r w:rsidR="00DC6193">
        <w:rPr>
          <w:rFonts w:asciiTheme="majorBidi" w:hAnsiTheme="majorBidi" w:cstheme="majorBidi"/>
          <w:sz w:val="30"/>
          <w:szCs w:val="30"/>
          <w:cs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="00DC6193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ภาษีเงินได้  ค่าเสื่อมราคาและ</w:t>
      </w:r>
      <w:r w:rsidR="002160CB">
        <w:rPr>
          <w:rFonts w:asciiTheme="majorBidi" w:hAnsiTheme="majorBidi" w:cstheme="majorBidi"/>
          <w:sz w:val="30"/>
          <w:szCs w:val="30"/>
          <w:cs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205C4"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  <w:t xml:space="preserve"> </w:t>
      </w:r>
      <w:r w:rsidR="00B66A10" w:rsidRPr="00F205C4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</w:t>
      </w:r>
      <w:r w:rsidR="00C169A8">
        <w:rPr>
          <w:rFonts w:asciiTheme="majorBidi" w:hAnsiTheme="majorBidi" w:cstheme="majorBidi"/>
          <w:sz w:val="30"/>
          <w:szCs w:val="30"/>
          <w:cs/>
        </w:rPr>
        <w:br/>
      </w:r>
      <w:r w:rsidR="00B66A10" w:rsidRPr="00F205C4">
        <w:rPr>
          <w:rFonts w:asciiTheme="majorBidi" w:hAnsiTheme="majorBidi" w:cstheme="majorBidi"/>
          <w:sz w:val="30"/>
          <w:szCs w:val="30"/>
          <w:cs/>
        </w:rPr>
        <w:t>ไปตามการซื้อขายตามปกติธุรกิจ</w:t>
      </w:r>
    </w:p>
    <w:p w14:paraId="7DCB1E42" w14:textId="2CDD8FB1" w:rsidR="00B91698" w:rsidRDefault="00B91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</w:pPr>
      <w:r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  <w:br w:type="page"/>
      </w:r>
    </w:p>
    <w:tbl>
      <w:tblPr>
        <w:tblW w:w="9648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2502"/>
        <w:gridCol w:w="990"/>
        <w:gridCol w:w="275"/>
        <w:gridCol w:w="985"/>
        <w:gridCol w:w="270"/>
        <w:gridCol w:w="900"/>
        <w:gridCol w:w="275"/>
        <w:gridCol w:w="913"/>
        <w:gridCol w:w="236"/>
        <w:gridCol w:w="1032"/>
        <w:gridCol w:w="236"/>
        <w:gridCol w:w="1034"/>
      </w:tblGrid>
      <w:tr w:rsidR="003C594C" w:rsidRPr="00F205C4" w14:paraId="59D4C86A" w14:textId="77777777" w:rsidTr="00EC59B3">
        <w:trPr>
          <w:trHeight w:val="425"/>
          <w:tblHeader/>
        </w:trPr>
        <w:tc>
          <w:tcPr>
            <w:tcW w:w="2502" w:type="dxa"/>
            <w:noWrap/>
            <w:vAlign w:val="bottom"/>
          </w:tcPr>
          <w:p w14:paraId="305BFAEB" w14:textId="77777777" w:rsidR="003C594C" w:rsidRPr="006B4097" w:rsidRDefault="003C594C" w:rsidP="00861F28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146" w:type="dxa"/>
            <w:gridSpan w:val="11"/>
            <w:vAlign w:val="bottom"/>
          </w:tcPr>
          <w:p w14:paraId="23F71B08" w14:textId="33FD4418" w:rsidR="003C594C" w:rsidRPr="006B4097" w:rsidRDefault="003C594C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62719" w:rsidRPr="00F205C4" w14:paraId="2326E845" w14:textId="77777777" w:rsidTr="0083269F">
        <w:trPr>
          <w:trHeight w:val="227"/>
          <w:tblHeader/>
        </w:trPr>
        <w:tc>
          <w:tcPr>
            <w:tcW w:w="2502" w:type="dxa"/>
            <w:noWrap/>
            <w:vAlign w:val="bottom"/>
          </w:tcPr>
          <w:p w14:paraId="7454B4F9" w14:textId="77777777" w:rsidR="00262719" w:rsidRPr="006B4097" w:rsidRDefault="00262719" w:rsidP="00861F28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557BFD7" w14:textId="77777777" w:rsidR="00812C5A" w:rsidRDefault="00262719" w:rsidP="00812C5A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ส่วนงานจำหน่ายรถยนต์</w:t>
            </w:r>
          </w:p>
          <w:p w14:paraId="56B50839" w14:textId="6267460A" w:rsidR="00262719" w:rsidRPr="00812C5A" w:rsidRDefault="00262719" w:rsidP="00812C5A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และอุปกรณ์ตกแต่ง</w:t>
            </w:r>
          </w:p>
        </w:tc>
        <w:tc>
          <w:tcPr>
            <w:tcW w:w="270" w:type="dxa"/>
            <w:vAlign w:val="bottom"/>
          </w:tcPr>
          <w:p w14:paraId="7A0953D0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vAlign w:val="bottom"/>
            <w:hideMark/>
          </w:tcPr>
          <w:p w14:paraId="637A5DDF" w14:textId="4CC51953" w:rsidR="00262719" w:rsidRPr="00812C5A" w:rsidRDefault="00262719" w:rsidP="009F028F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870"/>
              </w:tabs>
              <w:spacing w:line="240" w:lineRule="auto"/>
              <w:ind w:left="-115" w:firstLine="25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ส่วนงานบริการซ่อมบำรุงและจำหน่ายอะไหล่</w:t>
            </w:r>
          </w:p>
        </w:tc>
        <w:tc>
          <w:tcPr>
            <w:tcW w:w="236" w:type="dxa"/>
            <w:vAlign w:val="bottom"/>
          </w:tcPr>
          <w:p w14:paraId="687025AD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2" w:type="dxa"/>
            <w:gridSpan w:val="3"/>
            <w:vAlign w:val="bottom"/>
            <w:hideMark/>
          </w:tcPr>
          <w:p w14:paraId="31624CBE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eastAsia="MS Mincho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851D0" w:rsidRPr="00F205C4" w14:paraId="55EB9116" w14:textId="77777777" w:rsidTr="00C851D0">
        <w:trPr>
          <w:trHeight w:val="218"/>
          <w:tblHeader/>
        </w:trPr>
        <w:tc>
          <w:tcPr>
            <w:tcW w:w="2502" w:type="dxa"/>
            <w:noWrap/>
            <w:vAlign w:val="bottom"/>
          </w:tcPr>
          <w:p w14:paraId="26A97157" w14:textId="0D878940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6DDB04" w14:textId="7729148F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5" w:type="dxa"/>
            <w:vAlign w:val="bottom"/>
          </w:tcPr>
          <w:p w14:paraId="0A77FC14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80E33A7" w14:textId="612CBC81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13E063D7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62DE3D" w14:textId="54AC10A5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5" w:type="dxa"/>
            <w:vAlign w:val="bottom"/>
          </w:tcPr>
          <w:p w14:paraId="45F4874D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50F77734" w14:textId="026E5496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40A4E4C0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10E871F2" w14:textId="3742D4AB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4067FC5F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049AFD6" w14:textId="11131B17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C851D0" w:rsidRPr="00F205C4" w14:paraId="5AA85260" w14:textId="77777777" w:rsidTr="006B4097">
        <w:trPr>
          <w:trHeight w:val="218"/>
          <w:tblHeader/>
        </w:trPr>
        <w:tc>
          <w:tcPr>
            <w:tcW w:w="2502" w:type="dxa"/>
            <w:noWrap/>
            <w:vAlign w:val="bottom"/>
          </w:tcPr>
          <w:p w14:paraId="4929EC02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146" w:type="dxa"/>
            <w:gridSpan w:val="11"/>
            <w:vAlign w:val="bottom"/>
            <w:hideMark/>
          </w:tcPr>
          <w:p w14:paraId="684FDB98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eastAsia="MS Mincho" w:hAnsiTheme="majorBidi" w:cstheme="majorBidi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6B4097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851D0" w:rsidRPr="00F205C4" w14:paraId="1EEEFDEC" w14:textId="77777777" w:rsidTr="006B4097">
        <w:trPr>
          <w:trHeight w:val="218"/>
          <w:tblHeader/>
        </w:trPr>
        <w:tc>
          <w:tcPr>
            <w:tcW w:w="2502" w:type="dxa"/>
            <w:noWrap/>
            <w:vAlign w:val="bottom"/>
          </w:tcPr>
          <w:p w14:paraId="024540FB" w14:textId="1D02E3BE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right="-9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</w:t>
            </w:r>
            <w:r w:rsidRPr="006B4097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น</w:t>
            </w:r>
            <w:r w:rsidRPr="006B4097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7146" w:type="dxa"/>
            <w:gridSpan w:val="11"/>
            <w:vAlign w:val="bottom"/>
          </w:tcPr>
          <w:p w14:paraId="35DA9E13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C851D0" w:rsidRPr="00F205C4" w14:paraId="2B0A67CD" w14:textId="77777777" w:rsidTr="006B4097">
        <w:trPr>
          <w:trHeight w:val="420"/>
        </w:trPr>
        <w:tc>
          <w:tcPr>
            <w:tcW w:w="2502" w:type="dxa"/>
            <w:vAlign w:val="bottom"/>
            <w:hideMark/>
          </w:tcPr>
          <w:p w14:paraId="066D05E5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1F87CD94" w14:textId="4E45661A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1</w:t>
            </w:r>
            <w:r w:rsidR="00B663FE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604</w:t>
            </w:r>
            <w:r w:rsidR="00947B91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275" w:type="dxa"/>
            <w:vAlign w:val="bottom"/>
          </w:tcPr>
          <w:p w14:paraId="37E660C3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1C1AE2F2" w14:textId="370A5E6D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</w:t>
            </w:r>
            <w:r w:rsidR="00C851D0" w:rsidRPr="006B4097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650</w:t>
            </w:r>
            <w:r w:rsidR="00C851D0" w:rsidRPr="006B4097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70" w:type="dxa"/>
            <w:vAlign w:val="bottom"/>
          </w:tcPr>
          <w:p w14:paraId="4E812A0A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36B074" w14:textId="714D9556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393</w:t>
            </w:r>
            <w:r w:rsidR="00B663FE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275" w:type="dxa"/>
            <w:vAlign w:val="bottom"/>
          </w:tcPr>
          <w:p w14:paraId="691C1E6A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76C7C543" w14:textId="0EA654BC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377</w:t>
            </w:r>
            <w:r w:rsidR="00C851D0" w:rsidRPr="006B4097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771</w:t>
            </w:r>
          </w:p>
        </w:tc>
        <w:tc>
          <w:tcPr>
            <w:tcW w:w="236" w:type="dxa"/>
            <w:vAlign w:val="bottom"/>
          </w:tcPr>
          <w:p w14:paraId="68E785BC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15027ACE" w14:textId="1C5EE3F1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663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997</w:t>
            </w:r>
            <w:r w:rsidR="00B663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466</w:t>
            </w:r>
          </w:p>
        </w:tc>
        <w:tc>
          <w:tcPr>
            <w:tcW w:w="236" w:type="dxa"/>
            <w:vAlign w:val="bottom"/>
          </w:tcPr>
          <w:p w14:paraId="1B2DEDD5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4C09B24F" w14:textId="345B5B76" w:rsidR="00C851D0" w:rsidRPr="006B4097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C851D0"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027</w:t>
            </w:r>
            <w:r w:rsidR="00C851D0"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873</w:t>
            </w:r>
          </w:p>
        </w:tc>
      </w:tr>
      <w:tr w:rsidR="00B663FE" w:rsidRPr="00F205C4" w14:paraId="1B11C8E7" w14:textId="77777777" w:rsidTr="00191C75">
        <w:trPr>
          <w:trHeight w:val="82"/>
        </w:trPr>
        <w:tc>
          <w:tcPr>
            <w:tcW w:w="2502" w:type="dxa"/>
            <w:vAlign w:val="bottom"/>
            <w:hideMark/>
          </w:tcPr>
          <w:p w14:paraId="493CFAEA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2BBDF" w14:textId="53E041B6" w:rsidR="00B663FE" w:rsidRPr="00B663FE" w:rsidRDefault="00ED3ABA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663FE" w:rsidRPr="00B663FE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604</w:t>
            </w:r>
            <w:r w:rsidR="00947B91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261</w:t>
            </w:r>
          </w:p>
        </w:tc>
        <w:tc>
          <w:tcPr>
            <w:tcW w:w="275" w:type="dxa"/>
            <w:vAlign w:val="bottom"/>
          </w:tcPr>
          <w:p w14:paraId="239E4430" w14:textId="77777777" w:rsidR="00B663FE" w:rsidRPr="00B663FE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AA7AE" w14:textId="5A1DD5C4" w:rsidR="00B663FE" w:rsidRPr="00B663FE" w:rsidRDefault="00ED3ABA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B663FE" w:rsidRPr="00B663FE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650</w:t>
            </w:r>
            <w:r w:rsidR="00B663FE" w:rsidRPr="00B663FE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70" w:type="dxa"/>
            <w:vAlign w:val="bottom"/>
          </w:tcPr>
          <w:p w14:paraId="72EF6133" w14:textId="77777777" w:rsidR="00B663FE" w:rsidRPr="00B663FE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0DB0F" w14:textId="6CB31D08" w:rsidR="00B663FE" w:rsidRPr="00B663FE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393</w:t>
            </w:r>
            <w:r w:rsidR="00B663FE" w:rsidRPr="00B663FE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205</w:t>
            </w:r>
          </w:p>
        </w:tc>
        <w:tc>
          <w:tcPr>
            <w:tcW w:w="275" w:type="dxa"/>
            <w:vAlign w:val="bottom"/>
          </w:tcPr>
          <w:p w14:paraId="5890C044" w14:textId="77777777" w:rsidR="00B663FE" w:rsidRPr="00B663FE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2CC72C" w14:textId="5B839780" w:rsidR="00B663FE" w:rsidRPr="00B663FE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3AB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377</w:t>
            </w:r>
            <w:r w:rsidR="00B663FE" w:rsidRPr="00B663FE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771</w:t>
            </w:r>
          </w:p>
        </w:tc>
        <w:tc>
          <w:tcPr>
            <w:tcW w:w="236" w:type="dxa"/>
            <w:vAlign w:val="bottom"/>
          </w:tcPr>
          <w:p w14:paraId="04E1ADFE" w14:textId="77777777" w:rsidR="00B663FE" w:rsidRPr="00B663FE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DC95EE" w14:textId="0F740FF0" w:rsidR="00B663FE" w:rsidRPr="00B663FE" w:rsidRDefault="00ED3ABA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663FE" w:rsidRPr="00B66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997</w:t>
            </w:r>
            <w:r w:rsidR="00B663FE" w:rsidRPr="00B66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466</w:t>
            </w:r>
          </w:p>
        </w:tc>
        <w:tc>
          <w:tcPr>
            <w:tcW w:w="236" w:type="dxa"/>
            <w:vAlign w:val="bottom"/>
          </w:tcPr>
          <w:p w14:paraId="0970AF32" w14:textId="77777777" w:rsidR="00B663FE" w:rsidRPr="00B663FE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DBB93" w14:textId="6C8D4F23" w:rsidR="00B663FE" w:rsidRPr="00B663FE" w:rsidRDefault="00ED3ABA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B663FE" w:rsidRPr="00B66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027</w:t>
            </w:r>
            <w:r w:rsidR="00B663FE" w:rsidRPr="00B66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873</w:t>
            </w:r>
          </w:p>
        </w:tc>
      </w:tr>
      <w:tr w:rsidR="00B663FE" w:rsidRPr="00F205C4" w14:paraId="6B5A062C" w14:textId="77777777" w:rsidTr="006B4097">
        <w:trPr>
          <w:trHeight w:val="170"/>
        </w:trPr>
        <w:tc>
          <w:tcPr>
            <w:tcW w:w="2502" w:type="dxa"/>
            <w:noWrap/>
            <w:vAlign w:val="bottom"/>
          </w:tcPr>
          <w:p w14:paraId="1454F8DF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DC4A45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5" w:type="dxa"/>
            <w:vAlign w:val="bottom"/>
          </w:tcPr>
          <w:p w14:paraId="101A08F1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D5D127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2C5A993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072F2A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5" w:type="dxa"/>
            <w:vAlign w:val="bottom"/>
          </w:tcPr>
          <w:p w14:paraId="62A93207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F1133C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2E7B8C5C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C47BAA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0C90539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DA14BB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B663FE" w:rsidRPr="00F205C4" w14:paraId="13F5AC36" w14:textId="77777777" w:rsidTr="00191C75">
        <w:trPr>
          <w:trHeight w:val="54"/>
        </w:trPr>
        <w:tc>
          <w:tcPr>
            <w:tcW w:w="2502" w:type="dxa"/>
            <w:noWrap/>
            <w:vAlign w:val="bottom"/>
          </w:tcPr>
          <w:p w14:paraId="77ABC7AF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EBITDA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186E9A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857BE53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left="-106" w:right="7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292D285B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71F95C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781124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036804D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15E4C4DF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6149A6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23532658" w14:textId="25A3B230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214</w:t>
            </w:r>
            <w:r w:rsidR="00F500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236" w:type="dxa"/>
            <w:vAlign w:val="bottom"/>
          </w:tcPr>
          <w:p w14:paraId="47F2CAEC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left="-104" w:right="7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485F881D" w14:textId="3EB965EF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235</w:t>
            </w:r>
            <w:r w:rsidR="00B663FE"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375</w:t>
            </w:r>
          </w:p>
        </w:tc>
      </w:tr>
      <w:tr w:rsidR="00B663FE" w:rsidRPr="00F205C4" w14:paraId="38022679" w14:textId="77777777" w:rsidTr="00191C75">
        <w:trPr>
          <w:trHeight w:val="74"/>
        </w:trPr>
        <w:tc>
          <w:tcPr>
            <w:tcW w:w="2502" w:type="dxa"/>
            <w:noWrap/>
            <w:vAlign w:val="bottom"/>
          </w:tcPr>
          <w:p w14:paraId="52DC47C4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ค่าเสื่อมราคาและ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BA1439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8A6CFBB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627C30E4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6C939D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67C061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04C3AFB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277F7EAF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2BCEB2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68A57BAC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865CBD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50A07DAD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63FE" w:rsidRPr="00F205C4" w14:paraId="0F604ED9" w14:textId="77777777" w:rsidTr="00191C75">
        <w:trPr>
          <w:trHeight w:val="101"/>
        </w:trPr>
        <w:tc>
          <w:tcPr>
            <w:tcW w:w="2502" w:type="dxa"/>
            <w:noWrap/>
            <w:vAlign w:val="bottom"/>
          </w:tcPr>
          <w:p w14:paraId="458AB484" w14:textId="6A13D909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3C0D82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BDF211A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5A059313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E81553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86C753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999A182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35D5B059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DB220B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2EB5E66D" w14:textId="3A874ECC" w:rsidR="00B663FE" w:rsidRPr="006B4097" w:rsidRDefault="00F50078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355A2B1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574F1187" w14:textId="153F15F6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241</w:t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663FE" w:rsidRPr="00F205C4" w14:paraId="4B12C1BB" w14:textId="77777777" w:rsidTr="00191C75">
        <w:trPr>
          <w:trHeight w:val="54"/>
        </w:trPr>
        <w:tc>
          <w:tcPr>
            <w:tcW w:w="2502" w:type="dxa"/>
            <w:noWrap/>
            <w:vAlign w:val="bottom"/>
          </w:tcPr>
          <w:p w14:paraId="7CBD9666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3FB068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65F483D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406350C9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1EF5FA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CF522F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790B12A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24E954CD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670D52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5A76DC41" w14:textId="1B521742" w:rsidR="00B663FE" w:rsidRPr="006B4097" w:rsidRDefault="00F50078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CEC7ECF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37C992D5" w14:textId="08CF4868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820</w:t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663FE" w:rsidRPr="00F205C4" w14:paraId="3862BD33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299F004C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B2386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8EEA333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15F79500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BE0B0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87A8EA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D67DED8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34DCC309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32FD73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0331DBB4" w14:textId="0DBC4FC6" w:rsidR="00B663FE" w:rsidRPr="006B4097" w:rsidRDefault="00F50078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AC64156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12C55BE3" w14:textId="1BEDCD7D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735</w:t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663FE" w:rsidRPr="00F205C4" w14:paraId="3A7538DC" w14:textId="77777777" w:rsidTr="00191C75">
        <w:trPr>
          <w:trHeight w:val="101"/>
        </w:trPr>
        <w:tc>
          <w:tcPr>
            <w:tcW w:w="2502" w:type="dxa"/>
            <w:noWrap/>
            <w:vAlign w:val="bottom"/>
          </w:tcPr>
          <w:p w14:paraId="3F012E09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ค่าใช้จ่ายดำเนินงานอื่น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4FE750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3369ABF3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77F6527B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C72448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C7B1B3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8F90E2B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35A18846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F5BA8D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3E0273E3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249BEF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3A7F232D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63FE" w:rsidRPr="00F205C4" w14:paraId="06B61EBA" w14:textId="77777777" w:rsidTr="00191C75">
        <w:trPr>
          <w:trHeight w:val="54"/>
        </w:trPr>
        <w:tc>
          <w:tcPr>
            <w:tcW w:w="2502" w:type="dxa"/>
            <w:noWrap/>
            <w:vAlign w:val="bottom"/>
          </w:tcPr>
          <w:p w14:paraId="3E131CA6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ที่ไม่ได้ปันส่วน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3EE624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4E0FEB1D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53BB9113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B96210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F3E9B0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4758D1AA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35704099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6AFF41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59CF3A00" w14:textId="563CD6E0" w:rsidR="00B663FE" w:rsidRPr="006B4097" w:rsidRDefault="00F50078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DF10696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22969A9C" w14:textId="4FEFFB9C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062</w:t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663FE" w:rsidRPr="00F205C4" w14:paraId="19FA6A13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13C58710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กำไรสำหรับปี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DB1ADA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3FA1CCDA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3D3C8EC1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3D477F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ECB49E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7D9F74C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2FF12003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65E12A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7BEC6F" w14:textId="0B058AC2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</w:t>
            </w:r>
            <w:r w:rsidR="00F500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168</w:t>
            </w:r>
          </w:p>
        </w:tc>
        <w:tc>
          <w:tcPr>
            <w:tcW w:w="236" w:type="dxa"/>
            <w:vAlign w:val="bottom"/>
          </w:tcPr>
          <w:p w14:paraId="002A58E9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9C69" w14:textId="146979B2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</w:t>
            </w:r>
            <w:r w:rsidR="00B663FE"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517</w:t>
            </w:r>
          </w:p>
        </w:tc>
      </w:tr>
      <w:tr w:rsidR="00B663FE" w:rsidRPr="00F205C4" w14:paraId="72561B22" w14:textId="77777777" w:rsidTr="007C546A">
        <w:trPr>
          <w:trHeight w:val="188"/>
        </w:trPr>
        <w:tc>
          <w:tcPr>
            <w:tcW w:w="2502" w:type="dxa"/>
            <w:noWrap/>
            <w:vAlign w:val="bottom"/>
          </w:tcPr>
          <w:p w14:paraId="36C41B6B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5C9A69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5" w:type="dxa"/>
            <w:vAlign w:val="bottom"/>
          </w:tcPr>
          <w:p w14:paraId="279C6D03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370ECEC7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4E1F7518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DBFA87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5" w:type="dxa"/>
            <w:vAlign w:val="bottom"/>
          </w:tcPr>
          <w:p w14:paraId="3D26DA98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169CD2FC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956D841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2ECC3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231C2B0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6CF92" w14:textId="77777777" w:rsidR="00B663FE" w:rsidRPr="007C546A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B663FE" w:rsidRPr="00F205C4" w14:paraId="517AAD27" w14:textId="77777777" w:rsidTr="00191C75">
        <w:trPr>
          <w:trHeight w:val="254"/>
        </w:trPr>
        <w:tc>
          <w:tcPr>
            <w:tcW w:w="2502" w:type="dxa"/>
            <w:noWrap/>
            <w:vAlign w:val="bottom"/>
          </w:tcPr>
          <w:p w14:paraId="4AE3BDF0" w14:textId="221BB7A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สินทรัพย์ส่วนงาน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br/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FA8293" w14:textId="29FD447D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802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BF57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275" w:type="dxa"/>
            <w:vAlign w:val="bottom"/>
          </w:tcPr>
          <w:p w14:paraId="2E6FF87A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189C2735" w14:textId="52380AE4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802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582</w:t>
            </w:r>
            <w:r w:rsidR="00B663FE"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270" w:type="dxa"/>
            <w:vAlign w:val="bottom"/>
          </w:tcPr>
          <w:p w14:paraId="3998C949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6ED5BA" w14:textId="2E4DF384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</w:t>
            </w:r>
            <w:r w:rsidR="004C2D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275" w:type="dxa"/>
            <w:vAlign w:val="bottom"/>
          </w:tcPr>
          <w:p w14:paraId="780A2319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37F170D1" w14:textId="3ECDDA9E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364</w:t>
            </w:r>
            <w:r w:rsidR="00B663FE"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996</w:t>
            </w:r>
          </w:p>
        </w:tc>
        <w:tc>
          <w:tcPr>
            <w:tcW w:w="236" w:type="dxa"/>
            <w:vAlign w:val="bottom"/>
          </w:tcPr>
          <w:p w14:paraId="4481C9C8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4226DEEA" w14:textId="535326B1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865</w:t>
            </w:r>
            <w:r w:rsidR="004C2D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479</w:t>
            </w:r>
          </w:p>
        </w:tc>
        <w:tc>
          <w:tcPr>
            <w:tcW w:w="236" w:type="dxa"/>
            <w:vAlign w:val="bottom"/>
          </w:tcPr>
          <w:p w14:paraId="68428801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5B6875C3" w14:textId="728F3BF6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947</w:t>
            </w:r>
            <w:r w:rsidR="00B663FE"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693</w:t>
            </w:r>
          </w:p>
        </w:tc>
      </w:tr>
      <w:tr w:rsidR="00B663FE" w:rsidRPr="00F205C4" w14:paraId="23E6DB95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6A519FE9" w14:textId="2A4177BA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br/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8709951" w14:textId="5FBBAC90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414</w:t>
            </w:r>
            <w:r w:rsidR="004C2D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275" w:type="dxa"/>
            <w:vAlign w:val="bottom"/>
          </w:tcPr>
          <w:p w14:paraId="72B692F0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612FEB36" w14:textId="208C1CD7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810</w:t>
            </w:r>
            <w:r w:rsidR="00B663FE"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270" w:type="dxa"/>
            <w:vAlign w:val="bottom"/>
          </w:tcPr>
          <w:p w14:paraId="065F515C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C0E8A1" w14:textId="0B0C9DE3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  <w:r w:rsidR="004C2D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275" w:type="dxa"/>
            <w:vAlign w:val="bottom"/>
          </w:tcPr>
          <w:p w14:paraId="30A9106D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60E7F851" w14:textId="64847B3B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  <w:r w:rsidR="00B663FE"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236" w:type="dxa"/>
            <w:vAlign w:val="bottom"/>
          </w:tcPr>
          <w:p w14:paraId="3E2E29A5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0C008034" w14:textId="1799BFA8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502</w:t>
            </w:r>
            <w:r w:rsidR="004C2D7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236" w:type="dxa"/>
            <w:vAlign w:val="bottom"/>
          </w:tcPr>
          <w:p w14:paraId="0A42F587" w14:textId="77777777" w:rsidR="00B663FE" w:rsidRPr="006B4097" w:rsidRDefault="00B663FE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45D1FD15" w14:textId="35B11946" w:rsidR="00B663FE" w:rsidRPr="006B4097" w:rsidRDefault="00ED3ABA" w:rsidP="00B663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881</w:t>
            </w:r>
            <w:r w:rsidR="00B663FE" w:rsidRPr="006B409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817</w:t>
            </w:r>
          </w:p>
        </w:tc>
      </w:tr>
    </w:tbl>
    <w:p w14:paraId="263AB65A" w14:textId="77777777" w:rsidR="007C546A" w:rsidRPr="00DC6193" w:rsidRDefault="007C546A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E9DB26" w14:textId="3E190647" w:rsidR="006B4097" w:rsidRDefault="003C594C" w:rsidP="003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B5037">
        <w:rPr>
          <w:rFonts w:asciiTheme="majorBidi" w:hAnsiTheme="majorBidi" w:cstheme="majorBidi" w:hint="cs"/>
          <w:sz w:val="30"/>
          <w:szCs w:val="30"/>
          <w:cs/>
        </w:rPr>
        <w:t xml:space="preserve">ดำเนินธุรกิจเฉพาะในประเทศเท่านั้น </w:t>
      </w:r>
      <w:r>
        <w:rPr>
          <w:rFonts w:asciiTheme="majorBidi" w:hAnsiTheme="majorBidi" w:cstheme="majorBidi" w:hint="cs"/>
          <w:sz w:val="30"/>
          <w:szCs w:val="30"/>
          <w:cs/>
        </w:rPr>
        <w:t>รายได้ดังกล่าว</w:t>
      </w:r>
      <w:r w:rsidR="00041F76" w:rsidRPr="00F205C4">
        <w:rPr>
          <w:rFonts w:asciiTheme="majorBidi" w:hAnsiTheme="majorBidi" w:cstheme="majorBidi"/>
          <w:sz w:val="30"/>
          <w:szCs w:val="30"/>
          <w:cs/>
        </w:rPr>
        <w:t>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37ECBC52" w14:textId="77777777" w:rsidR="006B4097" w:rsidRPr="007C546A" w:rsidRDefault="006B4097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0F14380" w14:textId="77777777" w:rsidR="003C594C" w:rsidRDefault="003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1FA85E6" w14:textId="258EC390" w:rsidR="00D54D8E" w:rsidRPr="00F205C4" w:rsidRDefault="00D54D8E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p w14:paraId="72EFA311" w14:textId="77777777" w:rsidR="00383FD6" w:rsidRPr="00DC6193" w:rsidRDefault="00383FD6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441"/>
        <w:gridCol w:w="1259"/>
        <w:gridCol w:w="270"/>
        <w:gridCol w:w="1170"/>
      </w:tblGrid>
      <w:tr w:rsidR="00D54D8E" w:rsidRPr="00F205C4" w14:paraId="54C2353D" w14:textId="77777777" w:rsidTr="00420488">
        <w:trPr>
          <w:tblHeader/>
        </w:trPr>
        <w:tc>
          <w:tcPr>
            <w:tcW w:w="2745" w:type="pct"/>
          </w:tcPr>
          <w:p w14:paraId="6E4FAD32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01B45845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EAB0157" w14:textId="6128AD2B" w:rsidR="00D54D8E" w:rsidRPr="00C851D0" w:rsidRDefault="00ED3ABA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15F623E" w14:textId="77777777" w:rsidR="00D54D8E" w:rsidRPr="00C851D0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348A3D7" w14:textId="3435FA28" w:rsidR="00D54D8E" w:rsidRPr="00C851D0" w:rsidRDefault="00ED3ABA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54D8E" w:rsidRPr="00F205C4" w14:paraId="6EE9E73E" w14:textId="77777777" w:rsidTr="00420488">
        <w:trPr>
          <w:tblHeader/>
        </w:trPr>
        <w:tc>
          <w:tcPr>
            <w:tcW w:w="2745" w:type="pct"/>
          </w:tcPr>
          <w:p w14:paraId="39814B10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30297FDA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pct"/>
            <w:gridSpan w:val="3"/>
          </w:tcPr>
          <w:p w14:paraId="431A9C45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23F7" w:rsidRPr="00F205C4" w14:paraId="01E09017" w14:textId="77777777" w:rsidTr="00420488">
        <w:tc>
          <w:tcPr>
            <w:tcW w:w="2745" w:type="pct"/>
          </w:tcPr>
          <w:p w14:paraId="1E59301C" w14:textId="77777777" w:rsidR="006023F7" w:rsidRPr="00F205C4" w:rsidRDefault="006023F7" w:rsidP="0009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5E975BF1" w14:textId="77777777" w:rsidR="006023F7" w:rsidRPr="00F205C4" w:rsidRDefault="006023F7" w:rsidP="00A74C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6" w:type="pct"/>
          </w:tcPr>
          <w:p w14:paraId="6FAF081C" w14:textId="77777777" w:rsidR="006023F7" w:rsidRPr="00F205C4" w:rsidRDefault="006023F7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D71907" w14:textId="77777777" w:rsidR="006023F7" w:rsidRPr="00F205C4" w:rsidRDefault="006023F7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EE7E8F3" w14:textId="77777777" w:rsidR="006023F7" w:rsidRPr="00F205C4" w:rsidRDefault="006023F7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C2D73" w:rsidRPr="00F205C4" w14:paraId="6FFF0D9C" w14:textId="77777777" w:rsidTr="00420488">
        <w:tc>
          <w:tcPr>
            <w:tcW w:w="2745" w:type="pct"/>
          </w:tcPr>
          <w:p w14:paraId="1F0485B8" w14:textId="77777777" w:rsidR="004C2D73" w:rsidRPr="00F205C4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8AA2A4" w14:textId="77777777" w:rsidR="004C2D73" w:rsidRPr="00F205C4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608E19EF" w14:textId="22389FC3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865</w:t>
            </w:r>
            <w:r w:rsidR="004C2D73"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479</w:t>
            </w:r>
          </w:p>
        </w:tc>
        <w:tc>
          <w:tcPr>
            <w:tcW w:w="147" w:type="pct"/>
          </w:tcPr>
          <w:p w14:paraId="4685D40B" w14:textId="77777777" w:rsidR="004C2D73" w:rsidRPr="004C2D73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17248B41" w14:textId="2073B460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</w:t>
            </w:r>
            <w:r w:rsidR="004C2D73"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693</w:t>
            </w:r>
          </w:p>
        </w:tc>
      </w:tr>
      <w:tr w:rsidR="004C2D73" w:rsidRPr="00F205C4" w14:paraId="3CADE759" w14:textId="77777777" w:rsidTr="00420488">
        <w:tc>
          <w:tcPr>
            <w:tcW w:w="2745" w:type="pct"/>
          </w:tcPr>
          <w:p w14:paraId="26BA0113" w14:textId="77777777" w:rsidR="004C2D73" w:rsidRPr="00F205C4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48C802DA" w14:textId="77777777" w:rsidR="004C2D73" w:rsidRPr="00F205C4" w:rsidRDefault="004C2D73" w:rsidP="004C2D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3C2253F1" w14:textId="66B49878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457</w:t>
            </w:r>
            <w:r w:rsidR="004C2D73"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087</w:t>
            </w:r>
          </w:p>
        </w:tc>
        <w:tc>
          <w:tcPr>
            <w:tcW w:w="147" w:type="pct"/>
          </w:tcPr>
          <w:p w14:paraId="0BFB09DD" w14:textId="77777777" w:rsidR="004C2D73" w:rsidRPr="004C2D73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38B61770" w14:textId="69F2017C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621</w:t>
            </w:r>
            <w:r w:rsidR="004C2D73"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378</w:t>
            </w:r>
          </w:p>
        </w:tc>
      </w:tr>
      <w:tr w:rsidR="004C2D73" w:rsidRPr="00F205C4" w14:paraId="753F9CE9" w14:textId="77777777" w:rsidTr="00420488">
        <w:tc>
          <w:tcPr>
            <w:tcW w:w="2745" w:type="pct"/>
          </w:tcPr>
          <w:p w14:paraId="76911BFE" w14:textId="77777777" w:rsidR="004C2D73" w:rsidRPr="00F205C4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37EBD73C" w14:textId="77777777" w:rsidR="004C2D73" w:rsidRPr="00F205C4" w:rsidRDefault="004C2D73" w:rsidP="004C2D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6DACEB4A" w14:textId="0889B774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307D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322</w:t>
            </w:r>
            <w:r w:rsidR="00307D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566</w:t>
            </w:r>
          </w:p>
        </w:tc>
        <w:tc>
          <w:tcPr>
            <w:tcW w:w="147" w:type="pct"/>
          </w:tcPr>
          <w:p w14:paraId="1DCB7590" w14:textId="77777777" w:rsidR="004C2D73" w:rsidRPr="004C2D73" w:rsidRDefault="004C2D73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169DC92" w14:textId="2D3951A0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4C2D73" w:rsidRPr="004C2D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569</w:t>
            </w:r>
            <w:r w:rsidR="004C2D73" w:rsidRPr="004C2D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071</w:t>
            </w:r>
          </w:p>
        </w:tc>
      </w:tr>
      <w:tr w:rsidR="004C2D73" w:rsidRPr="00E518C6" w14:paraId="6A5F270B" w14:textId="77777777" w:rsidTr="00420488">
        <w:tc>
          <w:tcPr>
            <w:tcW w:w="2745" w:type="pct"/>
          </w:tcPr>
          <w:p w14:paraId="2473889D" w14:textId="77777777" w:rsidR="004C2D73" w:rsidRPr="00E518C6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5" w:type="pct"/>
          </w:tcPr>
          <w:p w14:paraId="7F4CAD26" w14:textId="77777777" w:rsidR="004C2D73" w:rsidRPr="00E518C6" w:rsidRDefault="004C2D73" w:rsidP="004C2D7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3B9B7AE6" w14:textId="77777777" w:rsidR="004C2D73" w:rsidRPr="00E518C6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  <w:tc>
          <w:tcPr>
            <w:tcW w:w="147" w:type="pct"/>
          </w:tcPr>
          <w:p w14:paraId="56C69934" w14:textId="77777777" w:rsidR="004C2D73" w:rsidRPr="00E518C6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BF03CF4" w14:textId="77777777" w:rsidR="004C2D73" w:rsidRPr="00E518C6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</w:tr>
      <w:tr w:rsidR="004C2D73" w:rsidRPr="00F205C4" w14:paraId="0F247E39" w14:textId="77777777" w:rsidTr="00420488">
        <w:tc>
          <w:tcPr>
            <w:tcW w:w="2745" w:type="pct"/>
          </w:tcPr>
          <w:p w14:paraId="5F69B8FF" w14:textId="77777777" w:rsidR="004C2D73" w:rsidRPr="00F205C4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75EAECF8" w14:textId="77777777" w:rsidR="004C2D73" w:rsidRPr="00F205C4" w:rsidRDefault="004C2D73" w:rsidP="004C2D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5091DA3B" w14:textId="77777777" w:rsidR="004C2D73" w:rsidRPr="004C2D73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066DF842" w14:textId="77777777" w:rsidR="004C2D73" w:rsidRPr="004C2D73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43D9A1E4" w14:textId="77777777" w:rsidR="004C2D73" w:rsidRPr="004C2D73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4C2D73" w:rsidRPr="00F205C4" w14:paraId="306ACE7E" w14:textId="77777777" w:rsidTr="00264E9A">
        <w:tc>
          <w:tcPr>
            <w:tcW w:w="2745" w:type="pct"/>
          </w:tcPr>
          <w:p w14:paraId="060B14BF" w14:textId="77777777" w:rsidR="004C2D73" w:rsidRPr="00F205C4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7227942A" w14:textId="77777777" w:rsidR="004C2D73" w:rsidRPr="00F205C4" w:rsidRDefault="004C2D73" w:rsidP="004C2D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736BF29C" w14:textId="2F36A67A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502</w:t>
            </w:r>
            <w:r w:rsidR="004C2D73" w:rsidRPr="004C2D7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194</w:t>
            </w:r>
          </w:p>
        </w:tc>
        <w:tc>
          <w:tcPr>
            <w:tcW w:w="147" w:type="pct"/>
          </w:tcPr>
          <w:p w14:paraId="0F47457C" w14:textId="77777777" w:rsidR="004C2D73" w:rsidRPr="004C2D73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3C414E6F" w14:textId="7E1BA6AA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881</w:t>
            </w:r>
            <w:r w:rsidR="004C2D73" w:rsidRPr="004C2D7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817</w:t>
            </w:r>
          </w:p>
        </w:tc>
      </w:tr>
      <w:tr w:rsidR="004C2D73" w:rsidRPr="00F205C4" w14:paraId="49DCE6C7" w14:textId="77777777" w:rsidTr="00420488">
        <w:tc>
          <w:tcPr>
            <w:tcW w:w="2745" w:type="pct"/>
          </w:tcPr>
          <w:p w14:paraId="0C808D45" w14:textId="77777777" w:rsidR="004C2D73" w:rsidRPr="00F205C4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3AB84D35" w14:textId="77777777" w:rsidR="004C2D73" w:rsidRPr="00F205C4" w:rsidRDefault="004C2D73" w:rsidP="004C2D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4B76CC7C" w14:textId="14EBD70D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</w:t>
            </w:r>
            <w:r w:rsidR="004C2D73"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516</w:t>
            </w:r>
          </w:p>
        </w:tc>
        <w:tc>
          <w:tcPr>
            <w:tcW w:w="147" w:type="pct"/>
            <w:vAlign w:val="bottom"/>
          </w:tcPr>
          <w:p w14:paraId="278F8FE8" w14:textId="77777777" w:rsidR="004C2D73" w:rsidRPr="004C2D73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9908F79" w14:textId="753536CE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 w:rsidR="004C2D73"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155</w:t>
            </w:r>
          </w:p>
        </w:tc>
      </w:tr>
      <w:tr w:rsidR="004C2D73" w:rsidRPr="00F205C4" w14:paraId="01023389" w14:textId="77777777" w:rsidTr="00420488">
        <w:tc>
          <w:tcPr>
            <w:tcW w:w="2745" w:type="pct"/>
          </w:tcPr>
          <w:p w14:paraId="3A8E479F" w14:textId="77777777" w:rsidR="004C2D73" w:rsidRPr="00F205C4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7F5E64BE" w14:textId="77777777" w:rsidR="004C2D73" w:rsidRPr="00F205C4" w:rsidRDefault="004C2D73" w:rsidP="004C2D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BBFE3" w14:textId="541C1DA9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659</w:t>
            </w:r>
            <w:r w:rsidR="00307D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710</w:t>
            </w:r>
          </w:p>
        </w:tc>
        <w:tc>
          <w:tcPr>
            <w:tcW w:w="147" w:type="pct"/>
            <w:vAlign w:val="bottom"/>
          </w:tcPr>
          <w:p w14:paraId="6C0D52D6" w14:textId="77777777" w:rsidR="004C2D73" w:rsidRPr="004C2D73" w:rsidRDefault="004C2D73" w:rsidP="004C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FC0BF" w14:textId="3E2D90D1" w:rsidR="004C2D73" w:rsidRPr="004C2D73" w:rsidRDefault="00ED3ABA" w:rsidP="004C2D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915</w:t>
            </w:r>
            <w:r w:rsidR="004C2D73" w:rsidRPr="004C2D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972</w:t>
            </w:r>
          </w:p>
        </w:tc>
      </w:tr>
    </w:tbl>
    <w:p w14:paraId="4C7FC192" w14:textId="77777777" w:rsidR="00496926" w:rsidRPr="00DC6193" w:rsidRDefault="00496926" w:rsidP="004969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2"/>
        </w:rPr>
      </w:pPr>
    </w:p>
    <w:p w14:paraId="4131F993" w14:textId="10016C56" w:rsidR="008118AA" w:rsidRPr="00F205C4" w:rsidRDefault="008118AA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ค่าใช้จ่ายผลประโยชน์ของพนักงาน </w:t>
      </w:r>
    </w:p>
    <w:p w14:paraId="35405126" w14:textId="77777777" w:rsidR="008118AA" w:rsidRPr="00DC6193" w:rsidRDefault="008118AA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2"/>
        </w:rPr>
      </w:pPr>
    </w:p>
    <w:tbl>
      <w:tblPr>
        <w:tblW w:w="9252" w:type="dxa"/>
        <w:tblInd w:w="468" w:type="dxa"/>
        <w:tblLook w:val="01E0" w:firstRow="1" w:lastRow="1" w:firstColumn="1" w:lastColumn="1" w:noHBand="0" w:noVBand="0"/>
      </w:tblPr>
      <w:tblGrid>
        <w:gridCol w:w="3402"/>
        <w:gridCol w:w="1260"/>
        <w:gridCol w:w="236"/>
        <w:gridCol w:w="1248"/>
        <w:gridCol w:w="261"/>
        <w:gridCol w:w="1268"/>
        <w:gridCol w:w="261"/>
        <w:gridCol w:w="1316"/>
      </w:tblGrid>
      <w:tr w:rsidR="00F860FA" w:rsidRPr="00F205C4" w14:paraId="7881F8A7" w14:textId="77777777" w:rsidTr="00F860FA">
        <w:tc>
          <w:tcPr>
            <w:tcW w:w="3402" w:type="dxa"/>
            <w:shd w:val="clear" w:color="auto" w:fill="auto"/>
          </w:tcPr>
          <w:p w14:paraId="7F75E2FC" w14:textId="77777777" w:rsidR="00F860FA" w:rsidRPr="00F205C4" w:rsidRDefault="00F860FA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44" w:type="dxa"/>
            <w:gridSpan w:val="3"/>
          </w:tcPr>
          <w:p w14:paraId="6891E8FC" w14:textId="77777777" w:rsidR="00F860FA" w:rsidRPr="00F205C4" w:rsidRDefault="00F860FA" w:rsidP="0081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0A40D19" w14:textId="77777777" w:rsidR="00F860FA" w:rsidRPr="00F205C4" w:rsidRDefault="00F860FA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45" w:type="dxa"/>
            <w:gridSpan w:val="3"/>
          </w:tcPr>
          <w:p w14:paraId="70975417" w14:textId="77777777" w:rsidR="00F860FA" w:rsidRPr="00F205C4" w:rsidRDefault="00F860FA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63C1B82D" w14:textId="77777777" w:rsidTr="00265CDD">
        <w:tc>
          <w:tcPr>
            <w:tcW w:w="3402" w:type="dxa"/>
          </w:tcPr>
          <w:p w14:paraId="2D2D1A1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64E2B09" w14:textId="1BBEA45D" w:rsidR="00A70303" w:rsidRPr="00F205C4" w:rsidRDefault="00ED3AB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D5D3D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792C6ADE" w14:textId="5005C57B" w:rsidR="00A70303" w:rsidRPr="00F205C4" w:rsidRDefault="00ED3AB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</w:tcPr>
          <w:p w14:paraId="380CB46B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A724AC1" w14:textId="2B468571" w:rsidR="00A70303" w:rsidRPr="00F205C4" w:rsidRDefault="00ED3AB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DAABEC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4A66C5DE" w14:textId="229CBB67" w:rsidR="00A70303" w:rsidRPr="00F205C4" w:rsidRDefault="00ED3AB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70303" w:rsidRPr="00F205C4" w14:paraId="18AAA891" w14:textId="77777777" w:rsidTr="00F860FA">
        <w:tc>
          <w:tcPr>
            <w:tcW w:w="3402" w:type="dxa"/>
          </w:tcPr>
          <w:p w14:paraId="19C39115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7EA19A55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111" w:rsidRPr="00F205C4" w14:paraId="645ECC91" w14:textId="77777777" w:rsidTr="001C4111">
        <w:tc>
          <w:tcPr>
            <w:tcW w:w="3402" w:type="dxa"/>
          </w:tcPr>
          <w:p w14:paraId="6611758D" w14:textId="77777777" w:rsidR="001C4111" w:rsidRPr="00F205C4" w:rsidRDefault="001C4111" w:rsidP="001C411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60" w:type="dxa"/>
            <w:vAlign w:val="bottom"/>
          </w:tcPr>
          <w:p w14:paraId="46D788E0" w14:textId="74AFE22F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1C4111" w:rsidRPr="001C4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236" w:type="dxa"/>
          </w:tcPr>
          <w:p w14:paraId="55AACD5E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</w:tcPr>
          <w:p w14:paraId="149580BE" w14:textId="2924BA20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1C4111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261" w:type="dxa"/>
          </w:tcPr>
          <w:p w14:paraId="4678BA96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209AE3DC" w14:textId="0E205B5C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1C4111" w:rsidRPr="001C4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261" w:type="dxa"/>
          </w:tcPr>
          <w:p w14:paraId="712440D1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16D78039" w14:textId="6FE14686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1C4111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</w:p>
        </w:tc>
      </w:tr>
      <w:tr w:rsidR="001C4111" w:rsidRPr="00F205C4" w14:paraId="23041550" w14:textId="77777777" w:rsidTr="001C4111">
        <w:tc>
          <w:tcPr>
            <w:tcW w:w="3402" w:type="dxa"/>
          </w:tcPr>
          <w:p w14:paraId="23DAC9EB" w14:textId="77777777" w:rsidR="001C4111" w:rsidRPr="00F205C4" w:rsidRDefault="001C4111" w:rsidP="001C41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เงินสมทบประกันสังคม</w:t>
            </w:r>
          </w:p>
        </w:tc>
        <w:tc>
          <w:tcPr>
            <w:tcW w:w="1260" w:type="dxa"/>
            <w:vAlign w:val="bottom"/>
          </w:tcPr>
          <w:p w14:paraId="1B80FDC9" w14:textId="415CEDFD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C4111" w:rsidRPr="001C4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6" w:type="dxa"/>
          </w:tcPr>
          <w:p w14:paraId="3E94D173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</w:tcPr>
          <w:p w14:paraId="6E3402EA" w14:textId="7304EDBB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C4111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261" w:type="dxa"/>
          </w:tcPr>
          <w:p w14:paraId="5C60B88D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594E8A5" w14:textId="5606D683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</w:p>
        </w:tc>
        <w:tc>
          <w:tcPr>
            <w:tcW w:w="261" w:type="dxa"/>
          </w:tcPr>
          <w:p w14:paraId="3CADB93D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6FA834F2" w14:textId="49CC6988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</w:tr>
      <w:tr w:rsidR="001C4111" w:rsidRPr="00F205C4" w14:paraId="7850C700" w14:textId="77777777" w:rsidTr="001C4111">
        <w:tc>
          <w:tcPr>
            <w:tcW w:w="3402" w:type="dxa"/>
          </w:tcPr>
          <w:p w14:paraId="6943F382" w14:textId="7CDED63B" w:rsidR="001C4111" w:rsidRPr="00F205C4" w:rsidRDefault="001C4111" w:rsidP="001C41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C7F">
              <w:rPr>
                <w:rFonts w:asciiTheme="majorBidi" w:hAnsiTheme="majorBidi" w:cs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60" w:type="dxa"/>
            <w:vAlign w:val="bottom"/>
          </w:tcPr>
          <w:p w14:paraId="6EE1B025" w14:textId="4339BD6B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236" w:type="dxa"/>
          </w:tcPr>
          <w:p w14:paraId="632F6730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</w:tcPr>
          <w:p w14:paraId="2C967E12" w14:textId="27A69299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C41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61" w:type="dxa"/>
          </w:tcPr>
          <w:p w14:paraId="246F4604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BDDDA3F" w14:textId="4D4067F8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61" w:type="dxa"/>
          </w:tcPr>
          <w:p w14:paraId="690A9813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5678EE0A" w14:textId="3D5415EB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</w:p>
        </w:tc>
      </w:tr>
      <w:tr w:rsidR="001C4111" w:rsidRPr="00F205C4" w14:paraId="0305AF55" w14:textId="77777777" w:rsidTr="001C4111">
        <w:tc>
          <w:tcPr>
            <w:tcW w:w="3402" w:type="dxa"/>
          </w:tcPr>
          <w:p w14:paraId="6EB25907" w14:textId="77777777" w:rsidR="001C4111" w:rsidRPr="00F205C4" w:rsidRDefault="001C4111" w:rsidP="001C41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60" w:type="dxa"/>
            <w:vAlign w:val="bottom"/>
          </w:tcPr>
          <w:p w14:paraId="4B0E5FDF" w14:textId="4AF4CA8F" w:rsidR="001C4111" w:rsidRPr="001C4111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4111" w:rsidRPr="001C4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36" w:type="dxa"/>
          </w:tcPr>
          <w:p w14:paraId="0180D172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</w:tcPr>
          <w:p w14:paraId="45EFB750" w14:textId="4160D905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C4111"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61" w:type="dxa"/>
          </w:tcPr>
          <w:p w14:paraId="18585B0C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10A99847" w14:textId="27E292DF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61" w:type="dxa"/>
          </w:tcPr>
          <w:p w14:paraId="5543A91E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1FBBCF20" w14:textId="59A3E254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</w:p>
        </w:tc>
      </w:tr>
      <w:tr w:rsidR="001C4111" w:rsidRPr="00F205C4" w14:paraId="2ED8AC17" w14:textId="77777777" w:rsidTr="001C4111">
        <w:tc>
          <w:tcPr>
            <w:tcW w:w="3402" w:type="dxa"/>
          </w:tcPr>
          <w:p w14:paraId="0C2405E8" w14:textId="77777777" w:rsidR="001C4111" w:rsidRPr="00F205C4" w:rsidRDefault="001C4111" w:rsidP="001C411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034756" w14:textId="31A9E215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C4111" w:rsidRPr="001C4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36" w:type="dxa"/>
          </w:tcPr>
          <w:p w14:paraId="61D48599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116278F" w14:textId="03519666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C4111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</w:p>
        </w:tc>
        <w:tc>
          <w:tcPr>
            <w:tcW w:w="261" w:type="dxa"/>
          </w:tcPr>
          <w:p w14:paraId="39F85EC8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8590397" w14:textId="5A0261CA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  <w:tc>
          <w:tcPr>
            <w:tcW w:w="261" w:type="dxa"/>
          </w:tcPr>
          <w:p w14:paraId="59EB5EAB" w14:textId="77777777" w:rsidR="001C4111" w:rsidRPr="00F205C4" w:rsidRDefault="001C4111" w:rsidP="001C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59BA368" w14:textId="39DD1B72" w:rsidR="001C4111" w:rsidRPr="00F205C4" w:rsidRDefault="00ED3ABA" w:rsidP="001C41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</w:p>
        </w:tc>
      </w:tr>
      <w:tr w:rsidR="00C851D0" w:rsidRPr="00F205C4" w14:paraId="39FEA9ED" w14:textId="77777777" w:rsidTr="0096218B">
        <w:trPr>
          <w:trHeight w:val="50"/>
        </w:trPr>
        <w:tc>
          <w:tcPr>
            <w:tcW w:w="3402" w:type="dxa"/>
          </w:tcPr>
          <w:p w14:paraId="494EC9FE" w14:textId="77777777" w:rsidR="00C851D0" w:rsidRPr="00F205C4" w:rsidRDefault="00C851D0" w:rsidP="00C851D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A7F4BB" w14:textId="33170208" w:rsidR="00C851D0" w:rsidRPr="001C4111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1C4111" w:rsidRPr="001C4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</w:t>
            </w:r>
          </w:p>
        </w:tc>
        <w:tc>
          <w:tcPr>
            <w:tcW w:w="236" w:type="dxa"/>
          </w:tcPr>
          <w:p w14:paraId="3C649382" w14:textId="77777777" w:rsidR="00C851D0" w:rsidRPr="001C411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797BB984" w14:textId="2DB51893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C851D0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</w:p>
        </w:tc>
        <w:tc>
          <w:tcPr>
            <w:tcW w:w="261" w:type="dxa"/>
          </w:tcPr>
          <w:p w14:paraId="1A88EE3F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228B2F1" w14:textId="1D7C54B7" w:rsidR="00C851D0" w:rsidRPr="001C4111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1C4111" w:rsidRPr="001C4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695</w:t>
            </w:r>
          </w:p>
        </w:tc>
        <w:tc>
          <w:tcPr>
            <w:tcW w:w="261" w:type="dxa"/>
          </w:tcPr>
          <w:p w14:paraId="3E65890A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58471508" w14:textId="0C45658E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C851D0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</w:t>
            </w:r>
          </w:p>
        </w:tc>
      </w:tr>
    </w:tbl>
    <w:p w14:paraId="79C9B0A7" w14:textId="77777777" w:rsidR="00D0451F" w:rsidRPr="00DC6193" w:rsidRDefault="00D0451F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2"/>
        </w:rPr>
      </w:pPr>
    </w:p>
    <w:p w14:paraId="498AE26A" w14:textId="77777777" w:rsidR="00676734" w:rsidRPr="00F205C4" w:rsidRDefault="00676734" w:rsidP="00676734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701CDE23" w14:textId="77777777" w:rsidR="00676734" w:rsidRPr="00DC6193" w:rsidRDefault="00676734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2"/>
        </w:rPr>
      </w:pPr>
    </w:p>
    <w:p w14:paraId="1E82D88E" w14:textId="5879BCD1" w:rsidR="00676734" w:rsidRPr="00F205C4" w:rsidRDefault="00383FD6" w:rsidP="00E23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D3ABA" w:rsidRPr="00ED3ABA">
        <w:rPr>
          <w:rFonts w:asciiTheme="majorBidi" w:hAnsiTheme="majorBidi" w:cstheme="majorBidi"/>
          <w:sz w:val="30"/>
          <w:szCs w:val="30"/>
        </w:rPr>
        <w:t>3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ED3ABA" w:rsidRPr="00ED3ABA">
        <w:rPr>
          <w:rFonts w:asciiTheme="majorBidi" w:hAnsiTheme="majorBidi" w:cstheme="majorBidi"/>
          <w:sz w:val="30"/>
          <w:szCs w:val="30"/>
        </w:rPr>
        <w:t>7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ED3ABA" w:rsidRPr="00ED3ABA">
        <w:rPr>
          <w:rFonts w:asciiTheme="majorBidi" w:hAnsiTheme="majorBidi" w:cstheme="majorBidi"/>
          <w:sz w:val="30"/>
          <w:szCs w:val="30"/>
        </w:rPr>
        <w:t>3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ED3ABA" w:rsidRPr="00ED3ABA">
        <w:rPr>
          <w:rFonts w:asciiTheme="majorBidi" w:hAnsiTheme="majorBidi" w:cstheme="majorBidi"/>
          <w:sz w:val="30"/>
          <w:szCs w:val="30"/>
        </w:rPr>
        <w:t>7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CBA9289" w14:textId="3AB510DC" w:rsidR="008118AA" w:rsidRPr="00F205C4" w:rsidRDefault="00CB3D36" w:rsidP="00E239B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5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8118AA" w:rsidRPr="00F205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3C94482B" w14:textId="77777777" w:rsidR="008118AA" w:rsidRPr="00DC6193" w:rsidRDefault="008118AA" w:rsidP="00E23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68" w:type="dxa"/>
        <w:tblLook w:val="01E0" w:firstRow="1" w:lastRow="1" w:firstColumn="1" w:lastColumn="1" w:noHBand="0" w:noVBand="0"/>
      </w:tblPr>
      <w:tblGrid>
        <w:gridCol w:w="3132"/>
        <w:gridCol w:w="900"/>
        <w:gridCol w:w="1170"/>
        <w:gridCol w:w="236"/>
        <w:gridCol w:w="1114"/>
        <w:gridCol w:w="261"/>
        <w:gridCol w:w="1089"/>
        <w:gridCol w:w="261"/>
        <w:gridCol w:w="1089"/>
      </w:tblGrid>
      <w:tr w:rsidR="00496009" w:rsidRPr="00F205C4" w14:paraId="395E8485" w14:textId="77777777" w:rsidTr="00627141">
        <w:tc>
          <w:tcPr>
            <w:tcW w:w="3132" w:type="dxa"/>
            <w:shd w:val="clear" w:color="auto" w:fill="auto"/>
          </w:tcPr>
          <w:p w14:paraId="62B905BD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4F279B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F1DFF85" w14:textId="6EC6CA63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6CE085AD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7C75417E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009" w:rsidRPr="00F205C4" w14:paraId="1CCAC5E0" w14:textId="77777777" w:rsidTr="00627141">
        <w:tc>
          <w:tcPr>
            <w:tcW w:w="3132" w:type="dxa"/>
          </w:tcPr>
          <w:p w14:paraId="7A0EC4FE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FD0BB8B" w14:textId="50805670" w:rsidR="00496009" w:rsidRPr="00F205C4" w:rsidRDefault="00997CF5" w:rsidP="0099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23A84CF2" w14:textId="7A08F15B" w:rsidR="00496009" w:rsidRPr="00F205C4" w:rsidRDefault="00ED3ABA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A9C9F62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359B204F" w14:textId="217DF0F3" w:rsidR="00496009" w:rsidRPr="00F205C4" w:rsidRDefault="00ED3ABA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</w:tcPr>
          <w:p w14:paraId="1B3348E6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19805D00" w14:textId="1E40C131" w:rsidR="00496009" w:rsidRPr="00F205C4" w:rsidRDefault="00ED3ABA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6C7C7A60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7E6FA99C" w14:textId="79A0BA19" w:rsidR="00496009" w:rsidRPr="00F205C4" w:rsidRDefault="00ED3ABA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96009" w:rsidRPr="00F205C4" w14:paraId="56A082DD" w14:textId="77777777" w:rsidTr="00627141">
        <w:tc>
          <w:tcPr>
            <w:tcW w:w="3132" w:type="dxa"/>
          </w:tcPr>
          <w:p w14:paraId="2A15F420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C392AA8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743299F" w14:textId="55B78369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B6C" w:rsidRPr="00F205C4" w14:paraId="71619E08" w14:textId="77777777" w:rsidTr="00627141">
        <w:tc>
          <w:tcPr>
            <w:tcW w:w="3132" w:type="dxa"/>
          </w:tcPr>
          <w:p w14:paraId="66C94AC6" w14:textId="77777777" w:rsidR="00276B6C" w:rsidRPr="00F205C4" w:rsidRDefault="00276B6C" w:rsidP="00276B6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900" w:type="dxa"/>
          </w:tcPr>
          <w:p w14:paraId="366C1833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3467CBF" w14:textId="3C602058" w:rsidR="00276B6C" w:rsidRPr="008E3EAC" w:rsidRDefault="00ED3ABA" w:rsidP="001D3F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="00276B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36" w:type="dxa"/>
          </w:tcPr>
          <w:p w14:paraId="522C9E07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4B748F0" w14:textId="1F2172F4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1" w:type="dxa"/>
          </w:tcPr>
          <w:p w14:paraId="5675E339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9AD8DA" w14:textId="3D159399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667DE02F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0E65BC" w14:textId="4B044981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76B6C" w:rsidRPr="00F205C4" w14:paraId="59D6EBB2" w14:textId="77777777" w:rsidTr="00627141">
        <w:tc>
          <w:tcPr>
            <w:tcW w:w="3132" w:type="dxa"/>
          </w:tcPr>
          <w:p w14:paraId="48F896B6" w14:textId="77777777" w:rsidR="00276B6C" w:rsidRPr="00F205C4" w:rsidRDefault="00276B6C" w:rsidP="00276B6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ซื้อสินค้าคงเหลือ</w:t>
            </w:r>
          </w:p>
        </w:tc>
        <w:tc>
          <w:tcPr>
            <w:tcW w:w="900" w:type="dxa"/>
          </w:tcPr>
          <w:p w14:paraId="6A67C1E2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BA9D10" w14:textId="25491F00" w:rsidR="00276B6C" w:rsidRPr="008E3EAC" w:rsidRDefault="00ED3ABA" w:rsidP="001D3F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76B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  <w:r w:rsidR="00276B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236" w:type="dxa"/>
          </w:tcPr>
          <w:p w14:paraId="2928133B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01767C8E" w14:textId="109475ED" w:rsidR="00276B6C" w:rsidRPr="00F205C4" w:rsidRDefault="00ED3ABA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76B6C"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  <w:r w:rsidR="00276B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61" w:type="dxa"/>
          </w:tcPr>
          <w:p w14:paraId="3994F6F4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2D2BE4B" w14:textId="7FCC29C6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09DB0569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6B4F88" w14:textId="44D7A796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76B6C" w:rsidRPr="00F205C4" w14:paraId="5949E946" w14:textId="77777777" w:rsidTr="00627141">
        <w:tc>
          <w:tcPr>
            <w:tcW w:w="3132" w:type="dxa"/>
          </w:tcPr>
          <w:p w14:paraId="251CFCF5" w14:textId="77777777" w:rsidR="00276B6C" w:rsidRPr="00F205C4" w:rsidRDefault="00276B6C" w:rsidP="00276B6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900" w:type="dxa"/>
          </w:tcPr>
          <w:p w14:paraId="10019F4F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4210F0E" w14:textId="0E06ADF9" w:rsidR="00276B6C" w:rsidRPr="008E3EAC" w:rsidRDefault="00ED3ABA" w:rsidP="001D3F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76B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36" w:type="dxa"/>
          </w:tcPr>
          <w:p w14:paraId="634B73EF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60AB8E95" w14:textId="77409831" w:rsidR="00276B6C" w:rsidRPr="00F205C4" w:rsidRDefault="00ED3ABA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276B6C"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61" w:type="dxa"/>
          </w:tcPr>
          <w:p w14:paraId="3089E683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5CF726" w14:textId="566B7EEC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4A823230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CC3CEA" w14:textId="13AD9E6A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851D0" w:rsidRPr="00F205C4" w14:paraId="67FB4390" w14:textId="77777777" w:rsidTr="00627141">
        <w:tc>
          <w:tcPr>
            <w:tcW w:w="3132" w:type="dxa"/>
          </w:tcPr>
          <w:p w14:paraId="0386FD79" w14:textId="5BC19947" w:rsidR="00C851D0" w:rsidRPr="00F205C4" w:rsidRDefault="00C851D0" w:rsidP="00C851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00" w:type="dxa"/>
          </w:tcPr>
          <w:p w14:paraId="7EB1EB88" w14:textId="59119B3F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CB6B2AB" w14:textId="6F203356" w:rsidR="00C851D0" w:rsidRPr="008E3EAC" w:rsidRDefault="00ED3ABA" w:rsidP="001D3F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CD2B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236" w:type="dxa"/>
          </w:tcPr>
          <w:p w14:paraId="37F12E4D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8A1445" w14:textId="636913D5" w:rsidR="00C851D0" w:rsidRPr="000236D1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C851D0"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B50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1" w:type="dxa"/>
          </w:tcPr>
          <w:p w14:paraId="5E385BCE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326C547" w14:textId="2DCCEDE6" w:rsidR="00C851D0" w:rsidRPr="000236D1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261" w:type="dxa"/>
          </w:tcPr>
          <w:p w14:paraId="716B0DA8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F7D035" w14:textId="14CFBAC3" w:rsidR="00C851D0" w:rsidRPr="000236D1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</w:tr>
      <w:tr w:rsidR="00C851D0" w:rsidRPr="00F205C4" w14:paraId="38A5AC02" w14:textId="77777777" w:rsidTr="00627141">
        <w:tc>
          <w:tcPr>
            <w:tcW w:w="3132" w:type="dxa"/>
          </w:tcPr>
          <w:p w14:paraId="2D5BE200" w14:textId="77777777" w:rsidR="00C851D0" w:rsidRPr="00F205C4" w:rsidRDefault="00C851D0" w:rsidP="00C851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00" w:type="dxa"/>
          </w:tcPr>
          <w:p w14:paraId="10F553CA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9E90D" w14:textId="5ADF0EEC" w:rsidR="00C851D0" w:rsidRPr="008E3EAC" w:rsidRDefault="00ED3ABA" w:rsidP="001D3F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CD2B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36" w:type="dxa"/>
          </w:tcPr>
          <w:p w14:paraId="666E6366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E82B6E" w14:textId="7CA0E4E3" w:rsidR="00C851D0" w:rsidRPr="000236D1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C851D0"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61" w:type="dxa"/>
          </w:tcPr>
          <w:p w14:paraId="6CD6D999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966BD18" w14:textId="6EDB7798" w:rsidR="00C851D0" w:rsidRPr="000236D1" w:rsidRDefault="00276B6C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570F498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6451E0" w14:textId="64A370D9" w:rsidR="00C851D0" w:rsidRPr="000236D1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851D0" w:rsidRPr="00F205C4" w14:paraId="6E51D4D9" w14:textId="77777777" w:rsidTr="00627141">
        <w:tc>
          <w:tcPr>
            <w:tcW w:w="3132" w:type="dxa"/>
          </w:tcPr>
          <w:p w14:paraId="46C493F4" w14:textId="36888287" w:rsidR="00C851D0" w:rsidRPr="00F205C4" w:rsidRDefault="00C851D0" w:rsidP="00C851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35D5743A" w14:textId="13CAFE21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ED3AB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</w:tcPr>
          <w:p w14:paraId="7E6CDF90" w14:textId="1F5F4E83" w:rsidR="00C851D0" w:rsidRPr="008E3EAC" w:rsidRDefault="00ED3ABA" w:rsidP="001D3F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="00CD2B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36" w:type="dxa"/>
          </w:tcPr>
          <w:p w14:paraId="31C9950B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67990C" w14:textId="1D046858" w:rsidR="00C851D0" w:rsidRPr="000236D1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C851D0"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61" w:type="dxa"/>
          </w:tcPr>
          <w:p w14:paraId="2A6710DE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EFECE45" w14:textId="7568BF3B" w:rsidR="00C851D0" w:rsidRPr="00276B6C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276B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61" w:type="dxa"/>
          </w:tcPr>
          <w:p w14:paraId="203BFAB2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80D3909" w14:textId="31BB9984" w:rsidR="00C851D0" w:rsidRPr="000236D1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C851D0"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</w:p>
        </w:tc>
      </w:tr>
      <w:tr w:rsidR="00C851D0" w:rsidRPr="00F205C4" w14:paraId="4F1B0BE2" w14:textId="77777777" w:rsidTr="00627141">
        <w:tc>
          <w:tcPr>
            <w:tcW w:w="3132" w:type="dxa"/>
          </w:tcPr>
          <w:p w14:paraId="6DFE9D8A" w14:textId="77777777" w:rsidR="00C851D0" w:rsidRPr="00F205C4" w:rsidRDefault="00C851D0" w:rsidP="00C851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F419831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EE9D55" w14:textId="01067D1A" w:rsidR="00C851D0" w:rsidRPr="008E3EAC" w:rsidRDefault="00ED3ABA" w:rsidP="001D3F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="00CD2B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36" w:type="dxa"/>
          </w:tcPr>
          <w:p w14:paraId="6C16BCCA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F557556" w14:textId="7ECAFAD4" w:rsidR="00C851D0" w:rsidRPr="000236D1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  <w:r w:rsidR="00C85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50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61" w:type="dxa"/>
          </w:tcPr>
          <w:p w14:paraId="4C834A12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3BD689B" w14:textId="22B05831" w:rsidR="00C851D0" w:rsidRPr="000236D1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76B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61" w:type="dxa"/>
          </w:tcPr>
          <w:p w14:paraId="7462FADE" w14:textId="77777777" w:rsidR="00C851D0" w:rsidRPr="000236D1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43EFA75" w14:textId="014BE283" w:rsidR="00C851D0" w:rsidRPr="000236D1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C851D0"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</w:t>
            </w:r>
          </w:p>
        </w:tc>
      </w:tr>
      <w:tr w:rsidR="00276B6C" w:rsidRPr="00F205C4" w14:paraId="55865038" w14:textId="77777777" w:rsidTr="00627141">
        <w:tc>
          <w:tcPr>
            <w:tcW w:w="3132" w:type="dxa"/>
          </w:tcPr>
          <w:p w14:paraId="739D45E9" w14:textId="77777777" w:rsidR="00276B6C" w:rsidRPr="00F205C4" w:rsidRDefault="00276B6C" w:rsidP="00276B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5BA3AB7A" w14:textId="29FB538C" w:rsidR="00276B6C" w:rsidRPr="00F205C4" w:rsidRDefault="00276B6C" w:rsidP="00276B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37F6DF88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A531F3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579FBAF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0F64103" w14:textId="71C2966C" w:rsidR="00276B6C" w:rsidRPr="00F205C4" w:rsidRDefault="00ED3ABA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76B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004</w:t>
            </w:r>
            <w:r w:rsidR="00276B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36" w:type="dxa"/>
          </w:tcPr>
          <w:p w14:paraId="7228D3D3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9BEEB7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421B907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1F8314E" w14:textId="184BD2F9" w:rsidR="00276B6C" w:rsidRPr="00F205C4" w:rsidRDefault="00ED3ABA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76B6C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027</w:t>
            </w:r>
            <w:r w:rsidR="00276B6C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61" w:type="dxa"/>
          </w:tcPr>
          <w:p w14:paraId="1988480B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6F70117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F18F1E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408525" w14:textId="6939E399" w:rsidR="00276B6C" w:rsidRPr="00F205C4" w:rsidRDefault="00ED3ABA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276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086</w:t>
            </w:r>
          </w:p>
        </w:tc>
        <w:tc>
          <w:tcPr>
            <w:tcW w:w="261" w:type="dxa"/>
          </w:tcPr>
          <w:p w14:paraId="7240AA4A" w14:textId="77777777" w:rsidR="00276B6C" w:rsidRPr="00F205C4" w:rsidRDefault="00276B6C" w:rsidP="002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19B1AA7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5A439A" w14:textId="77777777" w:rsidR="00276B6C" w:rsidRPr="00F205C4" w:rsidRDefault="00276B6C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84AA4E" w14:textId="1A9FF210" w:rsidR="00276B6C" w:rsidRPr="00F205C4" w:rsidRDefault="00ED3ABA" w:rsidP="00276B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276B6C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</w:t>
            </w:r>
          </w:p>
        </w:tc>
      </w:tr>
    </w:tbl>
    <w:p w14:paraId="08AEB917" w14:textId="77777777" w:rsidR="00E518C6" w:rsidRPr="00E518C6" w:rsidRDefault="00E518C6" w:rsidP="00E518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5160292" w14:textId="1356EC2A" w:rsidR="00900A8E" w:rsidRPr="00F205C4" w:rsidRDefault="00900A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86D5D33" w14:textId="77777777" w:rsidR="00516707" w:rsidRPr="00DC6193" w:rsidRDefault="00516707" w:rsidP="004969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12" w:type="dxa"/>
        <w:tblInd w:w="450" w:type="dxa"/>
        <w:tblLook w:val="01E0" w:firstRow="1" w:lastRow="1" w:firstColumn="1" w:lastColumn="1" w:noHBand="0" w:noVBand="0"/>
      </w:tblPr>
      <w:tblGrid>
        <w:gridCol w:w="3348"/>
        <w:gridCol w:w="1260"/>
        <w:gridCol w:w="265"/>
        <w:gridCol w:w="1265"/>
        <w:gridCol w:w="265"/>
        <w:gridCol w:w="1337"/>
        <w:gridCol w:w="265"/>
        <w:gridCol w:w="1407"/>
      </w:tblGrid>
      <w:tr w:rsidR="006E3A24" w:rsidRPr="00F205C4" w14:paraId="60534DB7" w14:textId="77777777" w:rsidTr="008D04A8">
        <w:tc>
          <w:tcPr>
            <w:tcW w:w="3348" w:type="dxa"/>
          </w:tcPr>
          <w:p w14:paraId="02175A35" w14:textId="5067FE7A" w:rsidR="006E3A24" w:rsidRPr="00F205C4" w:rsidRDefault="00FA150D" w:rsidP="00FA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0" w:type="dxa"/>
            <w:gridSpan w:val="3"/>
          </w:tcPr>
          <w:p w14:paraId="54EC4AF7" w14:textId="77777777" w:rsidR="006E3A24" w:rsidRPr="00F205C4" w:rsidRDefault="006E3A24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0804C9EA" w14:textId="77777777" w:rsidR="006E3A24" w:rsidRPr="00F205C4" w:rsidRDefault="006E3A24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09" w:type="dxa"/>
            <w:gridSpan w:val="3"/>
          </w:tcPr>
          <w:p w14:paraId="3AC2DADE" w14:textId="77777777" w:rsidR="006E3A24" w:rsidRPr="00F205C4" w:rsidRDefault="006E3A24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1D0" w:rsidRPr="00F205C4" w14:paraId="27F14C1F" w14:textId="77777777" w:rsidTr="008D04A8">
        <w:tc>
          <w:tcPr>
            <w:tcW w:w="3348" w:type="dxa"/>
          </w:tcPr>
          <w:p w14:paraId="76D941DD" w14:textId="77777777" w:rsidR="00C851D0" w:rsidRPr="00F205C4" w:rsidRDefault="00C851D0" w:rsidP="00C8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C0BA11" w14:textId="5371D449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5" w:type="dxa"/>
            <w:shd w:val="clear" w:color="auto" w:fill="auto"/>
          </w:tcPr>
          <w:p w14:paraId="07AEDE8B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A9C2F18" w14:textId="359885D8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5" w:type="dxa"/>
            <w:shd w:val="clear" w:color="auto" w:fill="auto"/>
          </w:tcPr>
          <w:p w14:paraId="34C79931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14:paraId="684CAEBC" w14:textId="18B9650A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5" w:type="dxa"/>
            <w:shd w:val="clear" w:color="auto" w:fill="auto"/>
          </w:tcPr>
          <w:p w14:paraId="60D85C81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  <w:shd w:val="clear" w:color="auto" w:fill="auto"/>
          </w:tcPr>
          <w:p w14:paraId="6761A484" w14:textId="32A44D0A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C851D0" w:rsidRPr="00F205C4" w14:paraId="41103D11" w14:textId="77777777" w:rsidTr="008D04A8">
        <w:tc>
          <w:tcPr>
            <w:tcW w:w="3348" w:type="dxa"/>
          </w:tcPr>
          <w:p w14:paraId="6F0217E0" w14:textId="77777777" w:rsidR="00C851D0" w:rsidRPr="00F205C4" w:rsidRDefault="00C851D0" w:rsidP="00C8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64" w:type="dxa"/>
            <w:gridSpan w:val="7"/>
          </w:tcPr>
          <w:p w14:paraId="3E5AEBAE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1D0" w:rsidRPr="00F205C4" w14:paraId="3E1BB9B4" w14:textId="77777777" w:rsidTr="008D04A8">
        <w:tc>
          <w:tcPr>
            <w:tcW w:w="3348" w:type="dxa"/>
          </w:tcPr>
          <w:p w14:paraId="27037A4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  <w:vAlign w:val="bottom"/>
          </w:tcPr>
          <w:p w14:paraId="4B7621F3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E01374E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FB35E83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F3DA3C0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ABFE69F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EFF54EE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1469E8FC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1D0" w:rsidRPr="00F205C4" w14:paraId="58E274DA" w14:textId="77777777" w:rsidTr="008D04A8">
        <w:tc>
          <w:tcPr>
            <w:tcW w:w="3348" w:type="dxa"/>
          </w:tcPr>
          <w:p w14:paraId="48B00409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260" w:type="dxa"/>
            <w:vAlign w:val="bottom"/>
          </w:tcPr>
          <w:p w14:paraId="2397985A" w14:textId="445ED2EE" w:rsidR="00C851D0" w:rsidRPr="00F205C4" w:rsidRDefault="00ED3ABA" w:rsidP="00C851D0">
            <w:pPr>
              <w:pStyle w:val="acctfourfigures"/>
              <w:tabs>
                <w:tab w:val="clear" w:pos="765"/>
                <w:tab w:val="left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04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</w:p>
        </w:tc>
        <w:tc>
          <w:tcPr>
            <w:tcW w:w="265" w:type="dxa"/>
          </w:tcPr>
          <w:p w14:paraId="09BC685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BFAF166" w14:textId="03A70DC0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C851D0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</w:p>
        </w:tc>
        <w:tc>
          <w:tcPr>
            <w:tcW w:w="265" w:type="dxa"/>
          </w:tcPr>
          <w:p w14:paraId="050BA735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B1A44DE" w14:textId="3C6E72AE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65" w:type="dxa"/>
          </w:tcPr>
          <w:p w14:paraId="29D0BD5C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47FD3B8D" w14:textId="5FE3C0F4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851D0" w:rsidRPr="00F205C4" w14:paraId="168CE90F" w14:textId="77777777" w:rsidTr="008D04A8">
        <w:tc>
          <w:tcPr>
            <w:tcW w:w="3348" w:type="dxa"/>
          </w:tcPr>
          <w:p w14:paraId="5D3F0183" w14:textId="77777777" w:rsidR="00C851D0" w:rsidRPr="00FE6B3A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9F50D" w14:textId="0D8AE91D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B04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</w:t>
            </w:r>
          </w:p>
        </w:tc>
        <w:tc>
          <w:tcPr>
            <w:tcW w:w="265" w:type="dxa"/>
          </w:tcPr>
          <w:p w14:paraId="45AAD43B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CB379" w14:textId="040A4D56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C851D0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265" w:type="dxa"/>
          </w:tcPr>
          <w:p w14:paraId="279E1335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3A175" w14:textId="489BD268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65" w:type="dxa"/>
          </w:tcPr>
          <w:p w14:paraId="0165F11B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F45FE" w14:textId="03E9F99F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851D0" w:rsidRPr="00F205C4" w14:paraId="48A70254" w14:textId="77777777" w:rsidTr="008D04A8">
        <w:tc>
          <w:tcPr>
            <w:tcW w:w="3348" w:type="dxa"/>
            <w:shd w:val="clear" w:color="auto" w:fill="auto"/>
          </w:tcPr>
          <w:p w14:paraId="36D5A3D7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205C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B3C35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D41939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72B79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EDB75DC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53589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4E23C6F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2D9F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1D0" w:rsidRPr="00F205C4" w14:paraId="5DC576C5" w14:textId="77777777" w:rsidTr="00A70303">
        <w:tc>
          <w:tcPr>
            <w:tcW w:w="3348" w:type="dxa"/>
            <w:shd w:val="clear" w:color="auto" w:fill="auto"/>
          </w:tcPr>
          <w:p w14:paraId="4A113AFD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0DA06" w14:textId="784821C7" w:rsidR="00C851D0" w:rsidRPr="00F205C4" w:rsidRDefault="00B04D3F" w:rsidP="00993086">
            <w:pPr>
              <w:pStyle w:val="acctfourfigures"/>
              <w:tabs>
                <w:tab w:val="clear" w:pos="765"/>
                <w:tab w:val="left" w:pos="768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2B88D10D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8B464" w14:textId="2449535A" w:rsidR="00C851D0" w:rsidRPr="00F205C4" w:rsidRDefault="00ED3ABA" w:rsidP="008D134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265" w:type="dxa"/>
            <w:shd w:val="clear" w:color="auto" w:fill="auto"/>
          </w:tcPr>
          <w:p w14:paraId="40BD43E8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37E3047B" w14:textId="748EC0F5" w:rsidR="00C851D0" w:rsidRPr="00F205C4" w:rsidRDefault="00B04D3F" w:rsidP="00C851D0">
            <w:pPr>
              <w:pStyle w:val="acctfourfigures"/>
              <w:tabs>
                <w:tab w:val="clear" w:pos="765"/>
                <w:tab w:val="left" w:pos="1038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B2FBD6D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1182B0CE" w14:textId="7E87187C" w:rsidR="00C851D0" w:rsidRPr="00F205C4" w:rsidRDefault="00C851D0" w:rsidP="000342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51D0" w:rsidRPr="00F205C4" w14:paraId="4B3A34AE" w14:textId="77777777" w:rsidTr="00A70303">
        <w:tc>
          <w:tcPr>
            <w:tcW w:w="3348" w:type="dxa"/>
            <w:shd w:val="clear" w:color="auto" w:fill="auto"/>
          </w:tcPr>
          <w:p w14:paraId="7B6A5CA6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13A86" w14:textId="66AC57D5" w:rsidR="00C851D0" w:rsidRPr="00F205C4" w:rsidRDefault="00B04D3F" w:rsidP="00993086">
            <w:pPr>
              <w:pStyle w:val="acctfourfigures"/>
              <w:tabs>
                <w:tab w:val="clear" w:pos="765"/>
                <w:tab w:val="left" w:pos="768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24DF080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3330F" w14:textId="67DC140F" w:rsidR="00C851D0" w:rsidRPr="00F205C4" w:rsidRDefault="00ED3ABA" w:rsidP="008D134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</w:t>
            </w:r>
          </w:p>
        </w:tc>
        <w:tc>
          <w:tcPr>
            <w:tcW w:w="265" w:type="dxa"/>
            <w:shd w:val="clear" w:color="auto" w:fill="auto"/>
          </w:tcPr>
          <w:p w14:paraId="7C0A835D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E7A7A" w14:textId="637CD618" w:rsidR="00C851D0" w:rsidRPr="00F205C4" w:rsidRDefault="00B04D3F" w:rsidP="00C851D0">
            <w:pPr>
              <w:pStyle w:val="acctfourfigures"/>
              <w:tabs>
                <w:tab w:val="clear" w:pos="765"/>
                <w:tab w:val="left" w:pos="1038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58D5F2E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93EC7" w14:textId="2004BE31" w:rsidR="00C851D0" w:rsidRPr="00F205C4" w:rsidRDefault="00C851D0" w:rsidP="000342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51D0" w:rsidRPr="00E518C6" w14:paraId="0D742785" w14:textId="77777777" w:rsidTr="00A70303">
        <w:tc>
          <w:tcPr>
            <w:tcW w:w="3348" w:type="dxa"/>
            <w:shd w:val="clear" w:color="auto" w:fill="auto"/>
          </w:tcPr>
          <w:p w14:paraId="1303CFA1" w14:textId="77777777" w:rsidR="00C851D0" w:rsidRPr="00E518C6" w:rsidRDefault="00C851D0" w:rsidP="00DC61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113DB" w14:textId="77777777" w:rsidR="00C851D0" w:rsidRPr="00E518C6" w:rsidRDefault="00C851D0" w:rsidP="00DC61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FA36D29" w14:textId="77777777" w:rsidR="00C851D0" w:rsidRPr="00E518C6" w:rsidRDefault="00C851D0" w:rsidP="00DC61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F8500" w14:textId="77777777" w:rsidR="00C851D0" w:rsidRPr="00E518C6" w:rsidRDefault="00C851D0" w:rsidP="00DC61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1BE394E" w14:textId="77777777" w:rsidR="00C851D0" w:rsidRPr="00E518C6" w:rsidRDefault="00C851D0" w:rsidP="00DC61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49A912D1" w14:textId="77777777" w:rsidR="00C851D0" w:rsidRPr="00E518C6" w:rsidRDefault="00C851D0" w:rsidP="00DC61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7643BF94" w14:textId="77777777" w:rsidR="00C851D0" w:rsidRPr="00E518C6" w:rsidRDefault="00C851D0" w:rsidP="00DC61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201980F0" w14:textId="77777777" w:rsidR="00C851D0" w:rsidRPr="00E518C6" w:rsidRDefault="00C851D0" w:rsidP="00DC61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1D0" w:rsidRPr="00F205C4" w14:paraId="0C8B653D" w14:textId="77777777" w:rsidTr="00A70303">
        <w:tc>
          <w:tcPr>
            <w:tcW w:w="3348" w:type="dxa"/>
            <w:shd w:val="clear" w:color="auto" w:fill="auto"/>
          </w:tcPr>
          <w:p w14:paraId="3C1CD2DD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D22EF1" w14:textId="2CD412C7" w:rsidR="00C851D0" w:rsidRPr="00DC6193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C355E2" w:rsidRPr="00DC6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939</w:t>
            </w:r>
          </w:p>
        </w:tc>
        <w:tc>
          <w:tcPr>
            <w:tcW w:w="265" w:type="dxa"/>
            <w:shd w:val="clear" w:color="auto" w:fill="auto"/>
          </w:tcPr>
          <w:p w14:paraId="725FB867" w14:textId="77777777" w:rsidR="00C851D0" w:rsidRPr="00DC6193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233FD" w14:textId="6612E8EB" w:rsidR="00C851D0" w:rsidRPr="00F205C4" w:rsidRDefault="00ED3ABA" w:rsidP="008D134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C851D0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</w:t>
            </w:r>
          </w:p>
        </w:tc>
        <w:tc>
          <w:tcPr>
            <w:tcW w:w="265" w:type="dxa"/>
            <w:shd w:val="clear" w:color="auto" w:fill="auto"/>
          </w:tcPr>
          <w:p w14:paraId="6A015264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shd w:val="clear" w:color="auto" w:fill="auto"/>
          </w:tcPr>
          <w:p w14:paraId="4FC2AC3B" w14:textId="10204344" w:rsidR="00C851D0" w:rsidRPr="00F205C4" w:rsidRDefault="00ED3ABA" w:rsidP="00A72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</w:t>
            </w:r>
          </w:p>
        </w:tc>
        <w:tc>
          <w:tcPr>
            <w:tcW w:w="265" w:type="dxa"/>
            <w:shd w:val="clear" w:color="auto" w:fill="auto"/>
          </w:tcPr>
          <w:p w14:paraId="7A562E78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  <w:tcBorders>
              <w:bottom w:val="double" w:sz="4" w:space="0" w:color="auto"/>
            </w:tcBorders>
            <w:shd w:val="clear" w:color="auto" w:fill="auto"/>
          </w:tcPr>
          <w:p w14:paraId="5741A608" w14:textId="7FB015FD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5AB790F4" w14:textId="3DCC63B6" w:rsidR="00E55CA4" w:rsidRPr="00DC6193" w:rsidRDefault="00E55CA4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7C9E410" w14:textId="77777777" w:rsidR="00E518C6" w:rsidRDefault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F40B888" w14:textId="73DEDCCF" w:rsidR="00900A8E" w:rsidRPr="00F205C4" w:rsidRDefault="00900A8E" w:rsidP="0004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00F415B9" w14:textId="77777777" w:rsidR="00E55CA4" w:rsidRPr="00DC6193" w:rsidRDefault="00E55CA4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F205C4" w14:paraId="47BE3606" w14:textId="77777777" w:rsidTr="0064024A">
        <w:tc>
          <w:tcPr>
            <w:tcW w:w="4050" w:type="dxa"/>
            <w:shd w:val="clear" w:color="auto" w:fill="auto"/>
          </w:tcPr>
          <w:p w14:paraId="2EF2054B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15C1D2BC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0A8E" w:rsidRPr="00F205C4" w14:paraId="15539C6A" w14:textId="77777777" w:rsidTr="0064024A">
        <w:tc>
          <w:tcPr>
            <w:tcW w:w="4050" w:type="dxa"/>
            <w:shd w:val="clear" w:color="auto" w:fill="auto"/>
          </w:tcPr>
          <w:p w14:paraId="672B5D74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5AD286D" w14:textId="517534F5" w:rsidR="00900A8E" w:rsidRPr="00C851D0" w:rsidRDefault="00ED3ABA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EF485AF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65B96B3B" w14:textId="21F51D41" w:rsidR="00900A8E" w:rsidRPr="00F205C4" w:rsidRDefault="00ED3ABA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900A8E" w:rsidRPr="00F205C4" w14:paraId="718AA61E" w14:textId="77777777" w:rsidTr="0064024A">
        <w:tc>
          <w:tcPr>
            <w:tcW w:w="4050" w:type="dxa"/>
            <w:shd w:val="clear" w:color="auto" w:fill="auto"/>
          </w:tcPr>
          <w:p w14:paraId="43A44A27" w14:textId="77777777" w:rsidR="00900A8E" w:rsidRPr="00F205C4" w:rsidRDefault="00900A8E" w:rsidP="0060621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BD8420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1827DD1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218BA0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FF644A8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B4981B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3C0AB1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72FBB2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2EBBDF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EA3C8A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082174DE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8D3082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1D0" w:rsidRPr="00F205C4" w14:paraId="7DE932B5" w14:textId="77777777" w:rsidTr="0064024A">
        <w:tc>
          <w:tcPr>
            <w:tcW w:w="4050" w:type="dxa"/>
            <w:shd w:val="clear" w:color="auto" w:fill="auto"/>
          </w:tcPr>
          <w:p w14:paraId="6F13C442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45CFF73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EC0D922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6DEF2" w14:textId="504DFCFF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B04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B3AB7A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9C63EAF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55FB7D5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1C54AC" w14:textId="79FD93A2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C851D0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C851D0" w:rsidRPr="00F205C4" w14:paraId="22B2075C" w14:textId="77777777" w:rsidTr="007B07B1">
        <w:tc>
          <w:tcPr>
            <w:tcW w:w="4050" w:type="dxa"/>
            <w:shd w:val="clear" w:color="auto" w:fill="auto"/>
          </w:tcPr>
          <w:p w14:paraId="764B3D11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F72A3FF" w14:textId="780BA63D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B04D3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C0A39FD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F7C46" w14:textId="74B20470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04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021</w:t>
            </w:r>
          </w:p>
        </w:tc>
        <w:tc>
          <w:tcPr>
            <w:tcW w:w="270" w:type="dxa"/>
            <w:shd w:val="clear" w:color="auto" w:fill="auto"/>
          </w:tcPr>
          <w:p w14:paraId="2D2F4958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A1D8C7D" w14:textId="778EB3B8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C851D0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AA350E2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62ADCA" w14:textId="7CD40369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851D0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</w:tr>
      <w:tr w:rsidR="00C851D0" w:rsidRPr="00F205C4" w14:paraId="22A98FE9" w14:textId="77777777" w:rsidTr="0064024A">
        <w:tc>
          <w:tcPr>
            <w:tcW w:w="4050" w:type="dxa"/>
            <w:shd w:val="clear" w:color="auto" w:fill="auto"/>
          </w:tcPr>
          <w:p w14:paraId="22D11A42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ค่าใช้จ่ายที่หักได้เพิ่มขึ้น</w:t>
            </w:r>
          </w:p>
        </w:tc>
        <w:tc>
          <w:tcPr>
            <w:tcW w:w="990" w:type="dxa"/>
            <w:shd w:val="clear" w:color="auto" w:fill="auto"/>
          </w:tcPr>
          <w:p w14:paraId="4AE9148B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C5E5AC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508D4C5" w14:textId="3F70B0D2" w:rsidR="00C851D0" w:rsidRPr="00F205C4" w:rsidRDefault="00B04D3F" w:rsidP="00432238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D768F2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E214E2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47FD71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8D29BA3" w14:textId="7D22DA75" w:rsidR="00C851D0" w:rsidRPr="00F205C4" w:rsidRDefault="00C851D0" w:rsidP="004322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  <w:r w:rsidRPr="00F20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51D0" w:rsidRPr="00F205C4" w14:paraId="6AB76A87" w14:textId="77777777" w:rsidTr="0064024A">
        <w:tc>
          <w:tcPr>
            <w:tcW w:w="4050" w:type="dxa"/>
            <w:shd w:val="clear" w:color="auto" w:fill="auto"/>
          </w:tcPr>
          <w:p w14:paraId="5E02B35C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8A7C8D5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D0693F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6275DF" w14:textId="2410C3A6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11B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  <w:tc>
          <w:tcPr>
            <w:tcW w:w="270" w:type="dxa"/>
            <w:shd w:val="clear" w:color="auto" w:fill="auto"/>
          </w:tcPr>
          <w:p w14:paraId="5950B9A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8EE82F3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26ADC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06A57CE" w14:textId="34D44BAF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851D0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C851D0" w:rsidRPr="00F205C4" w14:paraId="7AB9AA2D" w14:textId="77777777" w:rsidTr="0064024A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51BDAD6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7126B" w14:textId="586182DC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611B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7A6211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12626" w14:textId="16D6C04B" w:rsidR="00C851D0" w:rsidRPr="00DC6193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B04D3F" w:rsidRPr="00DC6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F1894C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D0E70" w14:textId="1C969C55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C851D0"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8FB2D5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C6E8B" w14:textId="6E8AD10F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C851D0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</w:t>
            </w:r>
          </w:p>
        </w:tc>
      </w:tr>
    </w:tbl>
    <w:p w14:paraId="496B61E7" w14:textId="68E58C39" w:rsidR="00E161CF" w:rsidRDefault="00E161CF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F205C4" w14:paraId="4DC3B1B1" w14:textId="77777777" w:rsidTr="0064024A">
        <w:tc>
          <w:tcPr>
            <w:tcW w:w="4050" w:type="dxa"/>
            <w:shd w:val="clear" w:color="auto" w:fill="auto"/>
          </w:tcPr>
          <w:p w14:paraId="238855DF" w14:textId="7D05250D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40531119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3780EFC0" w14:textId="77777777" w:rsidTr="0064024A">
        <w:tc>
          <w:tcPr>
            <w:tcW w:w="4050" w:type="dxa"/>
            <w:shd w:val="clear" w:color="auto" w:fill="auto"/>
          </w:tcPr>
          <w:p w14:paraId="6784A352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67A80B1" w14:textId="45F68C18" w:rsidR="00A70303" w:rsidRPr="00F205C4" w:rsidRDefault="00ED3AB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4A7E277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37A7B2BE" w14:textId="4A8163E7" w:rsidR="00A70303" w:rsidRPr="00F205C4" w:rsidRDefault="00ED3AB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ED3ABA"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  <w:r w:rsidRPr="00ED3ABA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A70303" w:rsidRPr="00F205C4" w14:paraId="3BD297F4" w14:textId="77777777" w:rsidTr="0064024A">
        <w:tc>
          <w:tcPr>
            <w:tcW w:w="4050" w:type="dxa"/>
            <w:shd w:val="clear" w:color="auto" w:fill="auto"/>
          </w:tcPr>
          <w:p w14:paraId="687A7296" w14:textId="77777777" w:rsidR="00A70303" w:rsidRPr="00F205C4" w:rsidRDefault="00A70303" w:rsidP="00A703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8ADC87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3B006F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08C708D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6C69CF9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80EECC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955E92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DDEC89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C8112B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94790CF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798B4E81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4FADFC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1D0" w:rsidRPr="00F205C4" w14:paraId="6716E8B4" w14:textId="77777777" w:rsidTr="0064024A">
        <w:tc>
          <w:tcPr>
            <w:tcW w:w="4050" w:type="dxa"/>
            <w:shd w:val="clear" w:color="auto" w:fill="auto"/>
          </w:tcPr>
          <w:p w14:paraId="191C4BC7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D93C67D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2A84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76E001D" w14:textId="296A305A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B04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22070FFC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FCF9E9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0C1E70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AF86A68" w14:textId="6771EA24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851D0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</w:tr>
      <w:tr w:rsidR="00C851D0" w:rsidRPr="00F205C4" w14:paraId="6EDE0AEA" w14:textId="77777777" w:rsidTr="0064024A">
        <w:tc>
          <w:tcPr>
            <w:tcW w:w="4050" w:type="dxa"/>
            <w:shd w:val="clear" w:color="auto" w:fill="auto"/>
          </w:tcPr>
          <w:p w14:paraId="74EA21D2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5206CB9" w14:textId="5513F778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B04D3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7F7E3BA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5BE82D56" w14:textId="0F765AB1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B04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021</w:t>
            </w:r>
          </w:p>
        </w:tc>
        <w:tc>
          <w:tcPr>
            <w:tcW w:w="270" w:type="dxa"/>
            <w:shd w:val="clear" w:color="auto" w:fill="auto"/>
          </w:tcPr>
          <w:p w14:paraId="7520231E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F01ECC" w14:textId="2B45D8B8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C851D0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2DA5D56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1E3B955E" w14:textId="5656B797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</w:tr>
      <w:tr w:rsidR="00C851D0" w:rsidRPr="00F205C4" w14:paraId="590F1C63" w14:textId="77777777" w:rsidTr="0064024A">
        <w:tc>
          <w:tcPr>
            <w:tcW w:w="4050" w:type="dxa"/>
            <w:shd w:val="clear" w:color="auto" w:fill="auto"/>
          </w:tcPr>
          <w:p w14:paraId="5755B60E" w14:textId="0E2E7C5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ค่าใช้จ่ายที่หักได้เพิ่มขึ้น</w:t>
            </w:r>
          </w:p>
        </w:tc>
        <w:tc>
          <w:tcPr>
            <w:tcW w:w="990" w:type="dxa"/>
            <w:shd w:val="clear" w:color="auto" w:fill="auto"/>
          </w:tcPr>
          <w:p w14:paraId="0E362B74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2DB7FD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7F83D41" w14:textId="60C5A554" w:rsidR="00C851D0" w:rsidRPr="00F205C4" w:rsidRDefault="00B04D3F" w:rsidP="00C851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52A001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D14BCF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563160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6B0D603" w14:textId="169F636F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51D0" w:rsidRPr="00F205C4" w14:paraId="64BDF587" w14:textId="77777777" w:rsidTr="0064024A">
        <w:tc>
          <w:tcPr>
            <w:tcW w:w="4050" w:type="dxa"/>
            <w:shd w:val="clear" w:color="auto" w:fill="auto"/>
          </w:tcPr>
          <w:p w14:paraId="33C0E000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95E3845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A1617D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02601FB" w14:textId="31B54A9A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1D26C08B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B55D79" w14:textId="77777777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CFE80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D049B12" w14:textId="1F75DA90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</w:tr>
      <w:tr w:rsidR="00C851D0" w:rsidRPr="00F205C4" w14:paraId="5A839DEB" w14:textId="77777777" w:rsidTr="0064024A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6811CC6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9C4E1" w14:textId="42EE1112" w:rsidR="00C851D0" w:rsidRPr="00F205C4" w:rsidRDefault="00ED3ABA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262D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42A342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E0BAD" w14:textId="613405A1" w:rsidR="00C851D0" w:rsidRPr="00F205C4" w:rsidRDefault="00ED3ABA" w:rsidP="00993C3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92973A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92CB" w14:textId="6A14E065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CC4B6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50668" w14:textId="3E5292CA" w:rsidR="00C851D0" w:rsidRPr="00F205C4" w:rsidRDefault="00C851D0" w:rsidP="00C851D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0B85A16A" w14:textId="5A05740A" w:rsidR="00066585" w:rsidRPr="00DC6193" w:rsidRDefault="00066585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CE06D8F" w14:textId="77777777" w:rsidR="00E518C6" w:rsidRDefault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0445948" w14:textId="683DFB59" w:rsidR="0019063D" w:rsidRPr="00F205C4" w:rsidRDefault="0019063D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ขั้นพื้นฐาน</w:t>
      </w:r>
    </w:p>
    <w:p w14:paraId="73A0BF37" w14:textId="77777777" w:rsidR="008D04A8" w:rsidRPr="00DC6193" w:rsidRDefault="008D04A8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3"/>
        <w:gridCol w:w="1171"/>
        <w:gridCol w:w="270"/>
        <w:gridCol w:w="1442"/>
        <w:gridCol w:w="248"/>
        <w:gridCol w:w="22"/>
        <w:gridCol w:w="1070"/>
        <w:gridCol w:w="274"/>
        <w:gridCol w:w="1153"/>
        <w:gridCol w:w="24"/>
      </w:tblGrid>
      <w:tr w:rsidR="008D04A8" w:rsidRPr="00F205C4" w14:paraId="5DF82F1C" w14:textId="77777777" w:rsidTr="002414E1">
        <w:trPr>
          <w:gridAfter w:val="1"/>
          <w:wAfter w:w="13" w:type="pct"/>
        </w:trPr>
        <w:tc>
          <w:tcPr>
            <w:tcW w:w="1935" w:type="pct"/>
          </w:tcPr>
          <w:p w14:paraId="78D4848F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pct"/>
            <w:gridSpan w:val="3"/>
          </w:tcPr>
          <w:p w14:paraId="0BEE58DD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51D3D3F3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4"/>
          </w:tcPr>
          <w:p w14:paraId="4676FDEC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1D0" w:rsidRPr="00F205C4" w14:paraId="1FBF78AF" w14:textId="77777777" w:rsidTr="002414E1">
        <w:tc>
          <w:tcPr>
            <w:tcW w:w="1935" w:type="pct"/>
            <w:vAlign w:val="bottom"/>
          </w:tcPr>
          <w:p w14:paraId="15341FFD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BBE615" w14:textId="6C9F9F7B" w:rsidR="00C851D0" w:rsidRPr="00F205C4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2767DCF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79" w:type="pct"/>
          </w:tcPr>
          <w:p w14:paraId="56C5414B" w14:textId="62B3027D" w:rsidR="00C851D0" w:rsidRPr="00F205C4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</w:tcPr>
          <w:p w14:paraId="6866C4F1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9E4491" w14:textId="4D4C1E0C" w:rsidR="00C851D0" w:rsidRPr="00F205C4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7B9418C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9146DA6" w14:textId="61F426B0" w:rsidR="00C851D0" w:rsidRPr="00F205C4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851D0" w:rsidRPr="00F205C4" w14:paraId="25B6B8E9" w14:textId="77777777" w:rsidTr="002414E1">
        <w:tc>
          <w:tcPr>
            <w:tcW w:w="1935" w:type="pct"/>
            <w:vAlign w:val="bottom"/>
          </w:tcPr>
          <w:p w14:paraId="0F85A35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5" w:type="pct"/>
            <w:gridSpan w:val="9"/>
          </w:tcPr>
          <w:p w14:paraId="14D76126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C851D0" w:rsidRPr="00F205C4" w14:paraId="40CEB3B9" w14:textId="77777777" w:rsidTr="002414E1">
        <w:tc>
          <w:tcPr>
            <w:tcW w:w="1935" w:type="pct"/>
            <w:vAlign w:val="bottom"/>
          </w:tcPr>
          <w:p w14:paraId="2F42B00B" w14:textId="648A38C5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2796C188" w14:textId="05BAAC80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065" w:type="pct"/>
            <w:gridSpan w:val="9"/>
          </w:tcPr>
          <w:p w14:paraId="5D8B3720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51D0" w:rsidRPr="00F205C4" w14:paraId="4295735F" w14:textId="77777777" w:rsidTr="00D779B1">
        <w:tc>
          <w:tcPr>
            <w:tcW w:w="1935" w:type="pct"/>
            <w:vAlign w:val="bottom"/>
          </w:tcPr>
          <w:p w14:paraId="6DE08EC5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 (ขั้นพื้นฐาน)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center"/>
          </w:tcPr>
          <w:p w14:paraId="5BD29FDB" w14:textId="77777777" w:rsidR="00C851D0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AD20A62" w14:textId="6D2C57CE" w:rsidR="00611108" w:rsidRPr="00F205C4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 w:rsidR="006111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826</w:t>
            </w:r>
          </w:p>
        </w:tc>
        <w:tc>
          <w:tcPr>
            <w:tcW w:w="146" w:type="pct"/>
          </w:tcPr>
          <w:p w14:paraId="46E54451" w14:textId="77777777" w:rsidR="00C851D0" w:rsidRPr="00F205C4" w:rsidRDefault="00C851D0" w:rsidP="00C851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double" w:sz="4" w:space="0" w:color="auto"/>
            </w:tcBorders>
            <w:vAlign w:val="center"/>
          </w:tcPr>
          <w:p w14:paraId="7CEB791C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276694C" w14:textId="40D97CC6" w:rsidR="00C851D0" w:rsidRPr="00F205C4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</w:t>
            </w:r>
            <w:r w:rsidR="00C851D0"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146" w:type="pct"/>
            <w:gridSpan w:val="2"/>
          </w:tcPr>
          <w:p w14:paraId="23B26021" w14:textId="77777777" w:rsidR="00C851D0" w:rsidRPr="00F205C4" w:rsidRDefault="00C851D0" w:rsidP="00C851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vAlign w:val="center"/>
          </w:tcPr>
          <w:p w14:paraId="51E6611F" w14:textId="77777777" w:rsidR="00C851D0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D1E8B76" w14:textId="57C7FE89" w:rsidR="00611108" w:rsidRPr="00F205C4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</w:t>
            </w:r>
            <w:r w:rsidR="006111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777</w:t>
            </w:r>
          </w:p>
        </w:tc>
        <w:tc>
          <w:tcPr>
            <w:tcW w:w="148" w:type="pct"/>
          </w:tcPr>
          <w:p w14:paraId="67D8ED8E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center"/>
          </w:tcPr>
          <w:p w14:paraId="7F68F134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CF8DF26" w14:textId="545D5AA0" w:rsidR="00C851D0" w:rsidRPr="00F205C4" w:rsidRDefault="00ED3AB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C851D0"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366</w:t>
            </w:r>
          </w:p>
        </w:tc>
      </w:tr>
      <w:tr w:rsidR="00C851D0" w:rsidRPr="00F205C4" w14:paraId="563BF659" w14:textId="77777777" w:rsidTr="00D779B1">
        <w:tc>
          <w:tcPr>
            <w:tcW w:w="1935" w:type="pct"/>
            <w:vAlign w:val="bottom"/>
          </w:tcPr>
          <w:p w14:paraId="7A77D0AF" w14:textId="77777777" w:rsidR="00C851D0" w:rsidRPr="00812C5A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center"/>
          </w:tcPr>
          <w:p w14:paraId="618DCD39" w14:textId="77777777" w:rsidR="00C851D0" w:rsidRPr="00812C5A" w:rsidRDefault="00C851D0" w:rsidP="00C851D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1806E318" w14:textId="77777777" w:rsidR="00C851D0" w:rsidRPr="00812C5A" w:rsidRDefault="00C851D0" w:rsidP="00C851D0">
            <w:pPr>
              <w:ind w:right="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pct"/>
            <w:vAlign w:val="center"/>
          </w:tcPr>
          <w:p w14:paraId="5B42CBF6" w14:textId="77777777" w:rsidR="00C851D0" w:rsidRPr="00812C5A" w:rsidRDefault="00C851D0" w:rsidP="00C851D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2C9777B5" w14:textId="77777777" w:rsidR="00C851D0" w:rsidRPr="00812C5A" w:rsidRDefault="00C851D0" w:rsidP="00C851D0">
            <w:pPr>
              <w:ind w:right="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vAlign w:val="center"/>
          </w:tcPr>
          <w:p w14:paraId="49D81E57" w14:textId="77777777" w:rsidR="00C851D0" w:rsidRPr="00812C5A" w:rsidRDefault="00C851D0" w:rsidP="00C851D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" w:type="pct"/>
          </w:tcPr>
          <w:p w14:paraId="0310C34E" w14:textId="77777777" w:rsidR="00C851D0" w:rsidRPr="00812C5A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352136B1" w14:textId="77777777" w:rsidR="00C851D0" w:rsidRPr="00812C5A" w:rsidRDefault="00C851D0" w:rsidP="00C851D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B4263" w:rsidRPr="00F205C4" w14:paraId="2638FD7C" w14:textId="77777777" w:rsidTr="00DE2A14">
        <w:tc>
          <w:tcPr>
            <w:tcW w:w="1935" w:type="pct"/>
            <w:vAlign w:val="center"/>
          </w:tcPr>
          <w:p w14:paraId="5566A134" w14:textId="42720DE3" w:rsidR="00AB4263" w:rsidRPr="00F205C4" w:rsidRDefault="00AB4263" w:rsidP="00AB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จำนวนหุ้นสามัญที่ออก ณ </w:t>
            </w:r>
            <w:r w:rsidR="00ED3ABA"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32" w:type="pct"/>
            <w:vAlign w:val="center"/>
          </w:tcPr>
          <w:p w14:paraId="5D431ECE" w14:textId="3E9F1B06" w:rsidR="00AB4263" w:rsidRPr="00F205C4" w:rsidRDefault="00ED3ABA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="00AB42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7301B9A5" w14:textId="77777777" w:rsidR="00AB4263" w:rsidRPr="00F205C4" w:rsidRDefault="00AB4263" w:rsidP="00AB4263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vAlign w:val="center"/>
          </w:tcPr>
          <w:p w14:paraId="243BF5F7" w14:textId="6A81BCE8" w:rsidR="00AB4263" w:rsidRPr="00F205C4" w:rsidRDefault="00ED3ABA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444</w:t>
            </w:r>
            <w:r w:rsidR="00AB4263"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6" w:type="pct"/>
            <w:gridSpan w:val="2"/>
          </w:tcPr>
          <w:p w14:paraId="2B57C47F" w14:textId="77777777" w:rsidR="00AB4263" w:rsidRPr="00F205C4" w:rsidRDefault="00AB4263" w:rsidP="00AB4263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11A05B7" w14:textId="3DBB6345" w:rsidR="00AB4263" w:rsidRPr="00F205C4" w:rsidRDefault="00ED3ABA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="00AB42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3E5A258E" w14:textId="77777777" w:rsidR="00AB4263" w:rsidRPr="00F205C4" w:rsidRDefault="00AB4263" w:rsidP="00AB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235F9DE4" w14:textId="598F256C" w:rsidR="00AB4263" w:rsidRPr="00F205C4" w:rsidRDefault="00ED3ABA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444</w:t>
            </w:r>
            <w:r w:rsidR="00AB4263"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AB4263" w:rsidRPr="00F205C4" w14:paraId="23B7058C" w14:textId="77777777" w:rsidTr="0083269F">
        <w:trPr>
          <w:trHeight w:val="128"/>
        </w:trPr>
        <w:tc>
          <w:tcPr>
            <w:tcW w:w="1935" w:type="pct"/>
            <w:vAlign w:val="center"/>
          </w:tcPr>
          <w:p w14:paraId="736146B9" w14:textId="77777777" w:rsidR="00AB4263" w:rsidRPr="00F205C4" w:rsidRDefault="00AB4263" w:rsidP="00AB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ผลกระทบจากหุ้นที่ออกจำหน่ายใน</w:t>
            </w:r>
          </w:p>
        </w:tc>
        <w:tc>
          <w:tcPr>
            <w:tcW w:w="632" w:type="pct"/>
            <w:vAlign w:val="center"/>
          </w:tcPr>
          <w:p w14:paraId="75E32EC0" w14:textId="77777777" w:rsidR="00AB4263" w:rsidRPr="00F205C4" w:rsidRDefault="00AB4263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7856C38" w14:textId="77777777" w:rsidR="00AB4263" w:rsidRPr="00F205C4" w:rsidRDefault="00AB4263" w:rsidP="00AB4263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vAlign w:val="center"/>
          </w:tcPr>
          <w:p w14:paraId="44956C8C" w14:textId="77777777" w:rsidR="00AB4263" w:rsidRPr="00F205C4" w:rsidRDefault="00AB4263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3720649" w14:textId="77777777" w:rsidR="00AB4263" w:rsidRPr="00F205C4" w:rsidRDefault="00AB4263" w:rsidP="00AB4263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867E6AD" w14:textId="77777777" w:rsidR="00AB4263" w:rsidRPr="00F205C4" w:rsidRDefault="00AB4263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0509519E" w14:textId="77777777" w:rsidR="00AB4263" w:rsidRPr="00F205C4" w:rsidRDefault="00AB4263" w:rsidP="00AB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518CDAE9" w14:textId="77777777" w:rsidR="00AB4263" w:rsidRPr="00F205C4" w:rsidRDefault="00AB4263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B4263" w:rsidRPr="00F205C4" w14:paraId="78B5DAC7" w14:textId="77777777" w:rsidTr="00DE2A14">
        <w:tc>
          <w:tcPr>
            <w:tcW w:w="1935" w:type="pct"/>
            <w:vAlign w:val="center"/>
          </w:tcPr>
          <w:p w14:paraId="3F5C8AB9" w14:textId="629AD794" w:rsidR="00AB4263" w:rsidRPr="00F205C4" w:rsidRDefault="00AB4263" w:rsidP="00AB426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   </w:t>
            </w: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5C42C441" w14:textId="2E3D4577" w:rsidR="00AB4263" w:rsidRPr="00F205C4" w:rsidRDefault="00AB4263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86FE4C8" w14:textId="77777777" w:rsidR="00AB4263" w:rsidRPr="00F205C4" w:rsidRDefault="00AB4263" w:rsidP="00AB4263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vAlign w:val="center"/>
          </w:tcPr>
          <w:p w14:paraId="47A8871A" w14:textId="03670D1C" w:rsidR="00AB4263" w:rsidRPr="00F205C4" w:rsidRDefault="00ED3ABA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  <w:r w:rsidR="00AB4263"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351</w:t>
            </w:r>
          </w:p>
        </w:tc>
        <w:tc>
          <w:tcPr>
            <w:tcW w:w="146" w:type="pct"/>
            <w:gridSpan w:val="2"/>
          </w:tcPr>
          <w:p w14:paraId="2753BDFF" w14:textId="77777777" w:rsidR="00AB4263" w:rsidRPr="00F205C4" w:rsidRDefault="00AB4263" w:rsidP="00AB4263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52ACB966" w14:textId="6314A423" w:rsidR="00AB4263" w:rsidRPr="00F205C4" w:rsidRDefault="00AB4263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47516F1F" w14:textId="77777777" w:rsidR="00AB4263" w:rsidRPr="00F205C4" w:rsidRDefault="00AB4263" w:rsidP="00AB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vAlign w:val="center"/>
          </w:tcPr>
          <w:p w14:paraId="1A20D5C6" w14:textId="65533D47" w:rsidR="00AB4263" w:rsidRPr="00F205C4" w:rsidRDefault="00ED3ABA" w:rsidP="00AB426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  <w:r w:rsidR="00AB4263"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351</w:t>
            </w:r>
          </w:p>
        </w:tc>
      </w:tr>
      <w:tr w:rsidR="00AB4263" w:rsidRPr="00F205C4" w14:paraId="15E28F16" w14:textId="77777777" w:rsidTr="0083269F">
        <w:trPr>
          <w:trHeight w:val="577"/>
        </w:trPr>
        <w:tc>
          <w:tcPr>
            <w:tcW w:w="1935" w:type="pct"/>
            <w:vAlign w:val="center"/>
          </w:tcPr>
          <w:p w14:paraId="7396F9ED" w14:textId="77777777" w:rsidR="00AB4263" w:rsidRPr="00F205C4" w:rsidRDefault="00AB4263" w:rsidP="00AB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F5265A" w14:textId="77777777" w:rsidR="00AB4263" w:rsidRDefault="00AB4263" w:rsidP="00AB42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01FF0033" w14:textId="0E645E71" w:rsidR="00AB4263" w:rsidRPr="00F205C4" w:rsidRDefault="00ED3ABA" w:rsidP="00AB42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600</w:t>
            </w:r>
            <w:r w:rsidR="00AB426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2EB744D3" w14:textId="77777777" w:rsidR="00AB4263" w:rsidRPr="00F205C4" w:rsidRDefault="00AB4263" w:rsidP="00AB4263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9FD5E" w14:textId="77777777" w:rsidR="00AB4263" w:rsidRPr="00F205C4" w:rsidRDefault="00AB4263" w:rsidP="00AB42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7D81125" w14:textId="1713DE64" w:rsidR="00AB4263" w:rsidRPr="00F205C4" w:rsidRDefault="00ED3ABA" w:rsidP="00AB42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524</w:t>
            </w:r>
            <w:r w:rsidR="00AB4263"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351</w:t>
            </w:r>
          </w:p>
        </w:tc>
        <w:tc>
          <w:tcPr>
            <w:tcW w:w="146" w:type="pct"/>
            <w:gridSpan w:val="2"/>
          </w:tcPr>
          <w:p w14:paraId="471695A7" w14:textId="77777777" w:rsidR="00AB4263" w:rsidRPr="00F205C4" w:rsidRDefault="00AB4263" w:rsidP="00AB4263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E9D0D2" w14:textId="77777777" w:rsidR="00AB4263" w:rsidRDefault="00AB4263" w:rsidP="00AB42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8780002" w14:textId="65E7D4E6" w:rsidR="00AB4263" w:rsidRPr="00F205C4" w:rsidRDefault="00ED3ABA" w:rsidP="00AB42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600</w:t>
            </w:r>
            <w:r w:rsidR="00AB426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3EA52C7C" w14:textId="77777777" w:rsidR="00AB4263" w:rsidRPr="00F205C4" w:rsidRDefault="00AB4263" w:rsidP="00AB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0FADDE" w14:textId="77777777" w:rsidR="00AB4263" w:rsidRPr="00F205C4" w:rsidRDefault="00AB4263" w:rsidP="00AB42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1A87021" w14:textId="482709EA" w:rsidR="00AB4263" w:rsidRPr="00F205C4" w:rsidRDefault="00ED3ABA" w:rsidP="00AB42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524</w:t>
            </w:r>
            <w:r w:rsidR="00AB4263"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351</w:t>
            </w:r>
          </w:p>
        </w:tc>
      </w:tr>
      <w:tr w:rsidR="00C851D0" w:rsidRPr="00764658" w14:paraId="04653448" w14:textId="77777777" w:rsidTr="00DE2A14">
        <w:tc>
          <w:tcPr>
            <w:tcW w:w="1935" w:type="pct"/>
            <w:vAlign w:val="bottom"/>
          </w:tcPr>
          <w:p w14:paraId="2F980474" w14:textId="77777777" w:rsidR="00C851D0" w:rsidRPr="00764658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center"/>
          </w:tcPr>
          <w:p w14:paraId="75EF9839" w14:textId="77777777" w:rsidR="00C851D0" w:rsidRPr="00764658" w:rsidRDefault="00C851D0" w:rsidP="00C851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03AFCADB" w14:textId="77777777" w:rsidR="00C851D0" w:rsidRPr="00764658" w:rsidRDefault="00C851D0" w:rsidP="00C851D0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9" w:type="pct"/>
            <w:tcBorders>
              <w:top w:val="double" w:sz="4" w:space="0" w:color="auto"/>
            </w:tcBorders>
            <w:vAlign w:val="center"/>
          </w:tcPr>
          <w:p w14:paraId="0A05E8B0" w14:textId="77777777" w:rsidR="00C851D0" w:rsidRPr="00764658" w:rsidRDefault="00C851D0" w:rsidP="00C851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1FBC5319" w14:textId="77777777" w:rsidR="00C851D0" w:rsidRPr="00764658" w:rsidRDefault="00C851D0" w:rsidP="00C851D0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center"/>
          </w:tcPr>
          <w:p w14:paraId="16CCB18A" w14:textId="77777777" w:rsidR="00C851D0" w:rsidRPr="00764658" w:rsidRDefault="00C851D0" w:rsidP="00C851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</w:tcPr>
          <w:p w14:paraId="45C3AB3D" w14:textId="77777777" w:rsidR="00C851D0" w:rsidRPr="00764658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vAlign w:val="center"/>
          </w:tcPr>
          <w:p w14:paraId="7E8D0E29" w14:textId="77777777" w:rsidR="00C851D0" w:rsidRPr="00764658" w:rsidRDefault="00C851D0" w:rsidP="00C851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851D0" w:rsidRPr="00F205C4" w14:paraId="1D54589F" w14:textId="77777777" w:rsidTr="00D779B1">
        <w:tc>
          <w:tcPr>
            <w:tcW w:w="1935" w:type="pct"/>
            <w:vAlign w:val="bottom"/>
          </w:tcPr>
          <w:p w14:paraId="39936B86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center"/>
          </w:tcPr>
          <w:p w14:paraId="6790C473" w14:textId="5B17B01E" w:rsidR="00C851D0" w:rsidRPr="00F205C4" w:rsidRDefault="00ED3ABA" w:rsidP="00C851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611108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06</w:t>
            </w:r>
          </w:p>
        </w:tc>
        <w:tc>
          <w:tcPr>
            <w:tcW w:w="146" w:type="pct"/>
          </w:tcPr>
          <w:p w14:paraId="37CD68A3" w14:textId="77777777" w:rsidR="00C851D0" w:rsidRPr="00F205C4" w:rsidRDefault="00C851D0" w:rsidP="00C851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double" w:sz="4" w:space="0" w:color="auto"/>
            </w:tcBorders>
            <w:vAlign w:val="center"/>
          </w:tcPr>
          <w:p w14:paraId="5E340E87" w14:textId="286520E2" w:rsidR="00C851D0" w:rsidRPr="00F205C4" w:rsidRDefault="00ED3ABA" w:rsidP="00C851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C851D0"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146" w:type="pct"/>
            <w:gridSpan w:val="2"/>
          </w:tcPr>
          <w:p w14:paraId="0E1E3EAB" w14:textId="77777777" w:rsidR="00C851D0" w:rsidRPr="00F205C4" w:rsidRDefault="00C851D0" w:rsidP="00C851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vAlign w:val="center"/>
          </w:tcPr>
          <w:p w14:paraId="3956CFA2" w14:textId="135D9A52" w:rsidR="00C851D0" w:rsidRPr="00F205C4" w:rsidRDefault="00ED3ABA" w:rsidP="00C851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611108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</w:t>
            </w:r>
          </w:p>
        </w:tc>
        <w:tc>
          <w:tcPr>
            <w:tcW w:w="148" w:type="pct"/>
          </w:tcPr>
          <w:p w14:paraId="52684574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center"/>
          </w:tcPr>
          <w:p w14:paraId="053D578C" w14:textId="73EAC264" w:rsidR="00C851D0" w:rsidRPr="00F205C4" w:rsidRDefault="00ED3ABA" w:rsidP="00C851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C851D0"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003</w:t>
            </w:r>
          </w:p>
        </w:tc>
      </w:tr>
    </w:tbl>
    <w:p w14:paraId="1DEE3C78" w14:textId="77777777" w:rsidR="00E518C6" w:rsidRPr="00E518C6" w:rsidRDefault="00E518C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C6D0117" w14:textId="7B699E63" w:rsidR="008414D4" w:rsidRPr="00F205C4" w:rsidRDefault="008414D4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เงินปันผล </w:t>
      </w:r>
    </w:p>
    <w:p w14:paraId="5CCFC3A5" w14:textId="5B3927B1" w:rsidR="008414D4" w:rsidRPr="00764658" w:rsidRDefault="008414D4" w:rsidP="00FF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AB486B8" w14:textId="446BED70" w:rsidR="00782966" w:rsidRPr="00782966" w:rsidRDefault="00782966" w:rsidP="00782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66">
        <w:rPr>
          <w:rFonts w:asciiTheme="majorBidi" w:hAnsiTheme="majorBidi" w:cstheme="majorBidi" w:hint="cs"/>
          <w:sz w:val="30"/>
          <w:szCs w:val="30"/>
          <w:cs/>
        </w:rPr>
        <w:t>ผู้ถือหุ้นของกลุ่มบริษัทได้อนุมัติเงินปันผลดังต่อไปนี้</w:t>
      </w:r>
    </w:p>
    <w:p w14:paraId="51F0F897" w14:textId="77777777" w:rsidR="00782966" w:rsidRPr="00764658" w:rsidRDefault="00782966" w:rsidP="00FF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40"/>
        <w:gridCol w:w="1620"/>
        <w:gridCol w:w="1278"/>
        <w:gridCol w:w="236"/>
        <w:gridCol w:w="1294"/>
      </w:tblGrid>
      <w:tr w:rsidR="00782966" w:rsidRPr="00782966" w14:paraId="2025F515" w14:textId="77777777" w:rsidTr="00B9616D">
        <w:tc>
          <w:tcPr>
            <w:tcW w:w="3420" w:type="dxa"/>
            <w:vAlign w:val="bottom"/>
          </w:tcPr>
          <w:p w14:paraId="410E07D7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4FA93B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51C2C60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4DF46F4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4B1BD94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1C2C6C8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850D5C7" w14:textId="77777777" w:rsidR="00782966" w:rsidRPr="00782966" w:rsidDel="00D43E7A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82966" w:rsidRPr="00782966" w14:paraId="7C01BEA8" w14:textId="77777777" w:rsidTr="00B9616D">
        <w:tc>
          <w:tcPr>
            <w:tcW w:w="3420" w:type="dxa"/>
          </w:tcPr>
          <w:p w14:paraId="6B37EC89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7A2FA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837C2C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43FA802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91D30A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FE0BEBA" w14:textId="7CC5636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B7F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2966" w:rsidRPr="00782966" w14:paraId="270986CA" w14:textId="77777777" w:rsidTr="00B9616D">
        <w:tc>
          <w:tcPr>
            <w:tcW w:w="3420" w:type="dxa"/>
          </w:tcPr>
          <w:p w14:paraId="69FC321B" w14:textId="565A08F8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ED3ABA" w:rsidRPr="00ED3A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0B1B386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</w:tcPr>
          <w:p w14:paraId="2E4FDEA0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491C68BB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EAA825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24187F6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04D3F" w:rsidRPr="00782966" w14:paraId="773F0B02" w14:textId="77777777" w:rsidTr="006A2491">
        <w:tc>
          <w:tcPr>
            <w:tcW w:w="3420" w:type="dxa"/>
          </w:tcPr>
          <w:p w14:paraId="3384C37C" w14:textId="77777777" w:rsidR="00B04D3F" w:rsidRPr="00782966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074C3D33" w14:textId="30F91362" w:rsidR="00B04D3F" w:rsidRPr="00782966" w:rsidRDefault="00ED3ABA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04D3F" w:rsidRPr="004F77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04D3F" w:rsidRPr="004F77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12D47624" w14:textId="65BEE38B" w:rsidR="00B04D3F" w:rsidRPr="00782966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4F775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พฤษภาคม</w:t>
            </w:r>
            <w:r w:rsidRPr="004F77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BC507C9" w14:textId="5E02B436" w:rsidR="00B04D3F" w:rsidRPr="00782966" w:rsidRDefault="00ED3ABA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04D3F" w:rsidRPr="00B04D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36" w:type="dxa"/>
          </w:tcPr>
          <w:p w14:paraId="50C89983" w14:textId="77777777" w:rsidR="00B04D3F" w:rsidRPr="00782966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AB61B38" w14:textId="28A2D9C1" w:rsidR="00B04D3F" w:rsidRPr="00782966" w:rsidRDefault="00ED3ABA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B04D3F" w:rsidRPr="00B04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53AB5FA" w14:textId="4DEC4D9E" w:rsidR="00066585" w:rsidRPr="00764658" w:rsidRDefault="00066585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B8687C" w14:textId="77777777" w:rsidR="00E518C6" w:rsidRDefault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ADB3127" w14:textId="21BEAB25" w:rsidR="008414D4" w:rsidRPr="00F205C4" w:rsidRDefault="008414D4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="00FF53F2"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5F987C7" w14:textId="77777777" w:rsidR="001E23ED" w:rsidRPr="00907C4A" w:rsidRDefault="001E23ED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ABB6E15" w14:textId="65975CAF" w:rsidR="00A31AF3" w:rsidRPr="001C1951" w:rsidRDefault="00A31AF3" w:rsidP="001C195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195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D16E610" w14:textId="7ACB87F4" w:rsidR="00A31AF3" w:rsidRPr="00907C4A" w:rsidRDefault="00A31AF3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D2B886F" w14:textId="692A9BF8" w:rsidR="00A31AF3" w:rsidRPr="00A31AF3" w:rsidRDefault="00A31AF3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AF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2C0B3FDD" w14:textId="77777777" w:rsidR="00A31AF3" w:rsidRPr="00907C4A" w:rsidRDefault="00A31AF3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0DA9244" w14:textId="737AE7AE" w:rsidR="008414D4" w:rsidRPr="00F205C4" w:rsidRDefault="008414D4" w:rsidP="00F92BF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92BF7">
        <w:rPr>
          <w:rFonts w:asciiTheme="majorBidi" w:hAnsiTheme="majorBidi"/>
          <w:b/>
          <w:bCs/>
          <w:i/>
          <w:iCs/>
          <w:sz w:val="30"/>
          <w:szCs w:val="30"/>
          <w:cs/>
        </w:rPr>
        <w:t>นโยบาย</w:t>
      </w: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6C2A24A6" w14:textId="77777777" w:rsidR="008414D4" w:rsidRPr="00907C4A" w:rsidRDefault="008414D4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9FB6F01" w14:textId="3C0F1D23" w:rsidR="00722B5C" w:rsidRPr="00722B5C" w:rsidRDefault="00722B5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2B5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0D5357C" w14:textId="77777777" w:rsidR="00722B5C" w:rsidRPr="00907C4A" w:rsidRDefault="00722B5C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FF0FB22" w14:textId="35F497CA" w:rsidR="00907C4A" w:rsidRPr="00907C4A" w:rsidRDefault="00907C4A" w:rsidP="00907C4A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907C4A">
        <w:rPr>
          <w:rFonts w:asciiTheme="majorBidi" w:hAnsiTheme="majorBidi" w:cs="Angsana New" w:hint="cs"/>
          <w:sz w:val="30"/>
          <w:szCs w:val="30"/>
        </w:rPr>
        <w:t xml:space="preserve"> 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คณะกรรมการบริษัทจัดตั้งคณะ</w:t>
      </w:r>
      <w:r w:rsidR="00E412B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972088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ADF2550" w14:textId="77777777" w:rsidR="00907C4A" w:rsidRPr="00907C4A" w:rsidRDefault="00907C4A" w:rsidP="0090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DA73F5B" w14:textId="337D6221" w:rsidR="00907C4A" w:rsidRPr="00907C4A" w:rsidRDefault="00907C4A" w:rsidP="00907C4A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07C4A">
        <w:rPr>
          <w:rFonts w:asciiTheme="majorBidi" w:hAnsiTheme="majorBidi" w:cs="Angsana New" w:hint="cs"/>
          <w:sz w:val="30"/>
          <w:szCs w:val="30"/>
        </w:rPr>
        <w:t xml:space="preserve"> 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4368955" w14:textId="77777777" w:rsidR="00907C4A" w:rsidRPr="00907C4A" w:rsidRDefault="00907C4A" w:rsidP="0090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B3F64B5" w14:textId="432D2DDF" w:rsidR="00907C4A" w:rsidRPr="00907C4A" w:rsidRDefault="00907C4A" w:rsidP="00907C4A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Pr="00907C4A">
        <w:rPr>
          <w:rFonts w:asciiTheme="majorBidi" w:hAnsiTheme="majorBidi" w:cs="Angsana New" w:hint="cs"/>
          <w:spacing w:val="-2"/>
          <w:sz w:val="30"/>
          <w:szCs w:val="30"/>
          <w:cs/>
        </w:rPr>
        <w:t>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907C4A">
        <w:rPr>
          <w:rFonts w:asciiTheme="majorBidi" w:hAnsiTheme="majorBidi" w:cs="Angsana New" w:hint="cs"/>
          <w:sz w:val="30"/>
          <w:szCs w:val="30"/>
          <w:cs/>
        </w:rPr>
        <w:t xml:space="preserve"> เผชิญอยู่ คณะกรรมการตรวจสอบของกลุ่มบริษัท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2DFD5ED" w14:textId="77777777" w:rsidR="00E518C6" w:rsidRPr="00907C4A" w:rsidRDefault="00E518C6" w:rsidP="0090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B7ABB6D" w14:textId="03D25531" w:rsidR="006E4C16" w:rsidRPr="00AE484C" w:rsidRDefault="006E4C16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84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</w:t>
      </w:r>
      <w:r w:rsidR="00F92BF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ข</w:t>
      </w:r>
      <w:r w:rsidRPr="00AE484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AE484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) </w:t>
      </w:r>
      <w:r w:rsidRPr="00AE484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E319F74" w14:textId="4587DBA6" w:rsidR="006E4C16" w:rsidRPr="00907C4A" w:rsidRDefault="006E4C16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802543D" w14:textId="57097885" w:rsidR="006E4C16" w:rsidRDefault="006E4C16" w:rsidP="006E4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E4C16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30609D8A" w14:textId="33540080" w:rsidR="006E4C16" w:rsidRPr="00764658" w:rsidRDefault="006E4C16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14E67B9" w14:textId="4C1EC5A2" w:rsidR="006E4C16" w:rsidRDefault="006E4C1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E4C16">
        <w:rPr>
          <w:rFonts w:asciiTheme="majorBidi" w:hAnsiTheme="majorBidi" w:cs="Angsana New"/>
          <w:sz w:val="30"/>
          <w:szCs w:val="30"/>
          <w:cs/>
        </w:rPr>
        <w:lastRenderedPageBreak/>
        <w:t>(</w:t>
      </w:r>
      <w:r w:rsidR="00F13F96">
        <w:rPr>
          <w:rFonts w:asciiTheme="majorBidi" w:hAnsiTheme="majorBidi" w:cs="Angsana New" w:hint="cs"/>
          <w:sz w:val="30"/>
          <w:szCs w:val="30"/>
          <w:cs/>
        </w:rPr>
        <w:t>ข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sz w:val="30"/>
          <w:szCs w:val="30"/>
        </w:rPr>
        <w:t>1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ED3ABA" w:rsidRPr="00ED3ABA">
        <w:rPr>
          <w:rFonts w:asciiTheme="majorBidi" w:hAnsiTheme="majorBidi" w:cstheme="majorBidi"/>
          <w:sz w:val="30"/>
          <w:szCs w:val="30"/>
        </w:rPr>
        <w:t>1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28D6C585" w14:textId="52643916" w:rsidR="006E4C16" w:rsidRPr="00764658" w:rsidRDefault="006E4C1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9EEDC8D" w14:textId="1CFF1538" w:rsidR="006E4C16" w:rsidRDefault="006E4C1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E4C16">
        <w:rPr>
          <w:rFonts w:asciiTheme="majorBidi" w:hAnsiTheme="majorBidi" w:cs="Angsana New" w:hint="cs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ผู้บริหารต้องพิจารณาถึงปัจจัยอื่นๆ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BF083BE" w14:textId="08265225" w:rsidR="006E4C16" w:rsidRPr="00764658" w:rsidRDefault="006E4C1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12A0B3D" w14:textId="5750A849" w:rsidR="00AA4745" w:rsidRPr="00D243A0" w:rsidRDefault="00D243A0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D243A0">
        <w:rPr>
          <w:rFonts w:asciiTheme="majorBidi" w:hAnsiTheme="majorBidi" w:cs="Angsana New"/>
          <w:sz w:val="30"/>
          <w:szCs w:val="30"/>
          <w:cs/>
        </w:rPr>
        <w:t>คณะ</w:t>
      </w:r>
      <w:r w:rsidR="00E412B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D243A0">
        <w:rPr>
          <w:rFonts w:asciiTheme="majorBidi" w:hAnsiTheme="majorBidi" w:cs="Angsana New"/>
          <w:sz w:val="30"/>
          <w:szCs w:val="30"/>
          <w:cs/>
        </w:rPr>
        <w:t>บริหารความเสี่ยง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กลุ่มบริษัทจะทบทวนอันดับความน่าเชื่อถือภายนอก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ข้อมูลของสถาบันจัดอันดับความน่าเชื่อถือ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</w:t>
      </w:r>
    </w:p>
    <w:p w14:paraId="74156387" w14:textId="77777777" w:rsidR="00907C4A" w:rsidRPr="00CC79AD" w:rsidRDefault="00907C4A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2E353FA" w14:textId="263C07EA" w:rsidR="00583D63" w:rsidRPr="00583D63" w:rsidRDefault="00583D6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3D63">
        <w:rPr>
          <w:rFonts w:asciiTheme="majorBidi" w:hAnsiTheme="majorBidi" w:cs="Angsana New" w:hint="cs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583D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60</w:t>
      </w:r>
      <w:r w:rsidRPr="00583D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09E8">
        <w:rPr>
          <w:rFonts w:asciiTheme="majorBidi" w:hAnsiTheme="majorBidi" w:cs="Angsana New" w:hint="cs"/>
          <w:sz w:val="30"/>
          <w:szCs w:val="30"/>
          <w:cs/>
        </w:rPr>
        <w:t>วัน</w:t>
      </w:r>
    </w:p>
    <w:p w14:paraId="76196FA4" w14:textId="77777777" w:rsidR="00583D63" w:rsidRPr="00CC79AD" w:rsidRDefault="00583D6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2865DA6" w14:textId="2694BC72" w:rsidR="00583D63" w:rsidRDefault="00583D6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583D63">
        <w:rPr>
          <w:rFonts w:asciiTheme="majorBidi" w:hAnsiTheme="majorBidi" w:cs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28028319" w14:textId="036C28CF" w:rsidR="00583D63" w:rsidRPr="00CC79AD" w:rsidRDefault="00583D6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28"/>
          <w:szCs w:val="28"/>
        </w:rPr>
      </w:pPr>
    </w:p>
    <w:tbl>
      <w:tblPr>
        <w:tblW w:w="810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440"/>
        <w:gridCol w:w="178"/>
        <w:gridCol w:w="1442"/>
      </w:tblGrid>
      <w:tr w:rsidR="00CC79AD" w:rsidRPr="00583D63" w14:paraId="10BF7651" w14:textId="77777777" w:rsidTr="00CC79AD">
        <w:trPr>
          <w:cantSplit/>
          <w:tblHeader/>
        </w:trPr>
        <w:tc>
          <w:tcPr>
            <w:tcW w:w="5040" w:type="dxa"/>
            <w:vAlign w:val="bottom"/>
            <w:hideMark/>
          </w:tcPr>
          <w:p w14:paraId="561A1D8F" w14:textId="5920DD16" w:rsidR="00CC79AD" w:rsidRPr="00583D63" w:rsidRDefault="00CC79AD" w:rsidP="004A0C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42ECC7F2" w14:textId="5655E46A" w:rsidR="00CC79AD" w:rsidRPr="00583D63" w:rsidRDefault="00CC79AD" w:rsidP="004A0C80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364A" w:rsidRPr="00583D63" w14:paraId="28EF1780" w14:textId="77777777" w:rsidTr="00CC79AD">
        <w:trPr>
          <w:cantSplit/>
          <w:tblHeader/>
        </w:trPr>
        <w:tc>
          <w:tcPr>
            <w:tcW w:w="5040" w:type="dxa"/>
            <w:vAlign w:val="bottom"/>
            <w:hideMark/>
          </w:tcPr>
          <w:p w14:paraId="1C2ACE61" w14:textId="223FD553" w:rsidR="00A7364A" w:rsidRPr="00583D63" w:rsidRDefault="00A7364A" w:rsidP="004A0C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583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83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83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583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13C279F" w14:textId="77777777" w:rsidR="00A7364A" w:rsidRPr="00583D63" w:rsidRDefault="00A7364A" w:rsidP="004A0C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78" w:type="dxa"/>
          </w:tcPr>
          <w:p w14:paraId="1191EF0E" w14:textId="77777777" w:rsidR="00A7364A" w:rsidRPr="00583D63" w:rsidRDefault="00A7364A" w:rsidP="004A0C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  <w:hideMark/>
          </w:tcPr>
          <w:p w14:paraId="4C7A632F" w14:textId="77777777" w:rsidR="00A7364A" w:rsidRPr="00583D63" w:rsidRDefault="00A7364A" w:rsidP="004A0C8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0E3BD88B" w14:textId="77777777" w:rsidR="00A7364A" w:rsidRPr="00583D63" w:rsidRDefault="00A7364A" w:rsidP="004A0C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จากการด้อยค่า</w:t>
            </w:r>
          </w:p>
        </w:tc>
      </w:tr>
      <w:tr w:rsidR="00CC79AD" w:rsidRPr="00583D63" w14:paraId="0CA82336" w14:textId="77777777" w:rsidTr="00CC79AD">
        <w:trPr>
          <w:cantSplit/>
          <w:tblHeader/>
        </w:trPr>
        <w:tc>
          <w:tcPr>
            <w:tcW w:w="5040" w:type="dxa"/>
            <w:vAlign w:val="bottom"/>
            <w:hideMark/>
          </w:tcPr>
          <w:p w14:paraId="77655C84" w14:textId="5903D018" w:rsidR="00CC79AD" w:rsidRPr="00583D63" w:rsidRDefault="00CC79AD" w:rsidP="004A0C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069B3E0D" w14:textId="2CFD90BB" w:rsidR="00CC79AD" w:rsidRPr="00583D63" w:rsidRDefault="00CC79AD" w:rsidP="004A0C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83D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7364A" w:rsidRPr="00583D63" w14:paraId="5581B8AD" w14:textId="77777777" w:rsidTr="00CC79AD">
        <w:trPr>
          <w:cantSplit/>
        </w:trPr>
        <w:tc>
          <w:tcPr>
            <w:tcW w:w="5040" w:type="dxa"/>
            <w:hideMark/>
          </w:tcPr>
          <w:p w14:paraId="295B81B8" w14:textId="77777777" w:rsidR="00A7364A" w:rsidRPr="00583D63" w:rsidRDefault="00A7364A" w:rsidP="001C63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68C450A" w14:textId="46F2A7FF" w:rsidR="00A7364A" w:rsidRPr="00583D63" w:rsidRDefault="00ED3ABA" w:rsidP="001C632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736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178" w:type="dxa"/>
          </w:tcPr>
          <w:p w14:paraId="233CF773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4D5B4B1" w14:textId="43000F6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364A" w:rsidRPr="00583D63" w14:paraId="1C91BDD1" w14:textId="77777777" w:rsidTr="00CC79AD">
        <w:trPr>
          <w:cantSplit/>
        </w:trPr>
        <w:tc>
          <w:tcPr>
            <w:tcW w:w="5040" w:type="dxa"/>
            <w:hideMark/>
          </w:tcPr>
          <w:p w14:paraId="6C969E89" w14:textId="77777777" w:rsidR="00A7364A" w:rsidRPr="00583D63" w:rsidRDefault="00A7364A" w:rsidP="001C63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694CD7DE" w14:textId="77777777" w:rsidR="00A7364A" w:rsidRPr="00583D63" w:rsidRDefault="00A7364A" w:rsidP="001C632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E2FDA7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F243F00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64A" w:rsidRPr="00583D63" w14:paraId="759A679D" w14:textId="77777777" w:rsidTr="00CC79AD">
        <w:trPr>
          <w:cantSplit/>
        </w:trPr>
        <w:tc>
          <w:tcPr>
            <w:tcW w:w="5040" w:type="dxa"/>
            <w:hideMark/>
          </w:tcPr>
          <w:p w14:paraId="1E2BB419" w14:textId="7EF2A261" w:rsidR="00A7364A" w:rsidRPr="00583D63" w:rsidRDefault="00A7364A" w:rsidP="001C632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D6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3D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3D63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83D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0DA8ED44" w14:textId="76E12C87" w:rsidR="00A7364A" w:rsidRPr="00583D63" w:rsidRDefault="00ED3ABA" w:rsidP="001C632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178" w:type="dxa"/>
          </w:tcPr>
          <w:p w14:paraId="754911D4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9845AC1" w14:textId="5EDE7511" w:rsidR="00A7364A" w:rsidRPr="00583D63" w:rsidRDefault="00DE1AAB" w:rsidP="001C632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364A" w:rsidRPr="00583D63" w14:paraId="3E861F79" w14:textId="77777777" w:rsidTr="00CC79AD">
        <w:trPr>
          <w:cantSplit/>
        </w:trPr>
        <w:tc>
          <w:tcPr>
            <w:tcW w:w="5040" w:type="dxa"/>
            <w:hideMark/>
          </w:tcPr>
          <w:p w14:paraId="3F85F981" w14:textId="1FC64FEB" w:rsidR="00A7364A" w:rsidRPr="00583D63" w:rsidRDefault="00A7364A" w:rsidP="001C632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83D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3D6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83D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11C1B34A" w14:textId="06826A7A" w:rsidR="00A7364A" w:rsidRPr="00583D63" w:rsidRDefault="00ED3ABA" w:rsidP="001C632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178" w:type="dxa"/>
          </w:tcPr>
          <w:p w14:paraId="0237384C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A1E7BF4" w14:textId="073F24D7" w:rsidR="00A7364A" w:rsidRPr="00583D63" w:rsidRDefault="00ED3ABA" w:rsidP="001C632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</w:tr>
      <w:tr w:rsidR="00A7364A" w:rsidRPr="00583D63" w14:paraId="20F2B3C5" w14:textId="77777777" w:rsidTr="00CC79AD">
        <w:trPr>
          <w:cantSplit/>
        </w:trPr>
        <w:tc>
          <w:tcPr>
            <w:tcW w:w="5040" w:type="dxa"/>
            <w:hideMark/>
          </w:tcPr>
          <w:p w14:paraId="3A724B03" w14:textId="67497D9E" w:rsidR="00A7364A" w:rsidRPr="00583D63" w:rsidRDefault="00A7364A" w:rsidP="001C632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83D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3D6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="00ED3ABA" w:rsidRPr="00ED3ABA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583D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4DB474B3" w14:textId="28BB22C1" w:rsidR="00A7364A" w:rsidRPr="0028067C" w:rsidRDefault="00ED3ABA" w:rsidP="001C632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6C6C864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3AB629B" w14:textId="2C87121E" w:rsidR="00A7364A" w:rsidRPr="00583D63" w:rsidRDefault="00ED3ABA" w:rsidP="001C632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</w:tr>
      <w:tr w:rsidR="00A7364A" w:rsidRPr="00583D63" w14:paraId="6B8AD4E2" w14:textId="77777777" w:rsidTr="00CC79AD">
        <w:trPr>
          <w:cantSplit/>
        </w:trPr>
        <w:tc>
          <w:tcPr>
            <w:tcW w:w="5040" w:type="dxa"/>
            <w:hideMark/>
          </w:tcPr>
          <w:p w14:paraId="19E74FC8" w14:textId="17AFCAFA" w:rsidR="00A7364A" w:rsidRPr="00583D63" w:rsidRDefault="00A7364A" w:rsidP="001C632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D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83D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C5C82" w14:textId="35EAB929" w:rsidR="00A7364A" w:rsidRPr="00583D63" w:rsidRDefault="00ED3ABA" w:rsidP="001C632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78" w:type="dxa"/>
          </w:tcPr>
          <w:p w14:paraId="4FB4B02B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7AD29" w14:textId="65E65008" w:rsidR="00A7364A" w:rsidRPr="00583D63" w:rsidRDefault="00ED3ABA" w:rsidP="001C632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A7364A" w:rsidRPr="00583D63" w14:paraId="3FE769B4" w14:textId="77777777" w:rsidTr="00CC79AD">
        <w:trPr>
          <w:cantSplit/>
        </w:trPr>
        <w:tc>
          <w:tcPr>
            <w:tcW w:w="5040" w:type="dxa"/>
            <w:hideMark/>
          </w:tcPr>
          <w:p w14:paraId="4815DDE2" w14:textId="77777777" w:rsidR="00A7364A" w:rsidRPr="00583D63" w:rsidRDefault="00A7364A" w:rsidP="001C6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E03A4" w14:textId="6BBFFD08" w:rsidR="00A7364A" w:rsidRPr="00583D63" w:rsidRDefault="00ED3ABA" w:rsidP="001C632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A73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  <w:tc>
          <w:tcPr>
            <w:tcW w:w="178" w:type="dxa"/>
          </w:tcPr>
          <w:p w14:paraId="01EDCF9C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50C58" w14:textId="4F4FCADF" w:rsidR="00A7364A" w:rsidRPr="00583D63" w:rsidRDefault="00ED3ABA" w:rsidP="001C632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</w:p>
        </w:tc>
      </w:tr>
      <w:tr w:rsidR="00A7364A" w:rsidRPr="00583D63" w14:paraId="4F9EE55D" w14:textId="77777777" w:rsidTr="00CC79AD">
        <w:trPr>
          <w:cantSplit/>
          <w:trHeight w:val="71"/>
        </w:trPr>
        <w:tc>
          <w:tcPr>
            <w:tcW w:w="5040" w:type="dxa"/>
            <w:hideMark/>
          </w:tcPr>
          <w:p w14:paraId="2BCF0126" w14:textId="30A114F2" w:rsidR="00A7364A" w:rsidRPr="00583D63" w:rsidRDefault="00A7364A" w:rsidP="001C63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83D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6BD1B7" w14:textId="3B2C9E44" w:rsidR="00A7364A" w:rsidRPr="00583D63" w:rsidRDefault="00A7364A" w:rsidP="00C0056A">
            <w:pPr>
              <w:pStyle w:val="acctfourfigures"/>
              <w:tabs>
                <w:tab w:val="decimal" w:pos="465"/>
              </w:tabs>
              <w:spacing w:line="240" w:lineRule="auto"/>
              <w:ind w:left="-83" w:right="-7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13B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Pr="007413B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6BD0D0C6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5100F7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364A" w14:paraId="28504669" w14:textId="77777777" w:rsidTr="00CC79AD">
        <w:trPr>
          <w:cantSplit/>
        </w:trPr>
        <w:tc>
          <w:tcPr>
            <w:tcW w:w="5040" w:type="dxa"/>
            <w:hideMark/>
          </w:tcPr>
          <w:p w14:paraId="1DD1EE43" w14:textId="77777777" w:rsidR="00A7364A" w:rsidRPr="00583D63" w:rsidRDefault="00A7364A" w:rsidP="001C6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E5323" w14:textId="49BA05AB" w:rsidR="00A7364A" w:rsidRPr="00583D63" w:rsidRDefault="00ED3ABA" w:rsidP="001C632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A736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178" w:type="dxa"/>
          </w:tcPr>
          <w:p w14:paraId="52ED7B70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2766A838" w14:textId="77777777" w:rsidR="00A7364A" w:rsidRPr="00583D63" w:rsidRDefault="00A7364A" w:rsidP="001C632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7662EB1" w14:textId="41714EC2" w:rsidR="00583D63" w:rsidRPr="00CC79AD" w:rsidRDefault="00583D63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28"/>
          <w:szCs w:val="28"/>
        </w:rPr>
      </w:pPr>
    </w:p>
    <w:p w14:paraId="32E743F7" w14:textId="53C43909" w:rsidR="00821B9C" w:rsidRDefault="00821B9C" w:rsidP="00821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21B9C">
        <w:rPr>
          <w:rFonts w:asciiTheme="majorBidi" w:hAnsiTheme="majorBidi" w:cs="Angsana New" w:hint="cs"/>
          <w:sz w:val="30"/>
          <w:szCs w:val="30"/>
          <w:cs/>
        </w:rPr>
        <w:lastRenderedPageBreak/>
        <w:t>อัตราผลขาดทุนคำนวณจากประสบการณ์ของการสูญเสียด้านเครดิตที่เกิดขึ้นจริง</w:t>
      </w:r>
      <w:r w:rsidRPr="00821B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="Angsana New"/>
          <w:sz w:val="30"/>
          <w:szCs w:val="30"/>
        </w:rPr>
        <w:t>3</w:t>
      </w:r>
      <w:r w:rsidRPr="00821B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21B9C">
        <w:rPr>
          <w:rFonts w:asciiTheme="majorBidi" w:hAnsiTheme="majorBidi" w:cs="Angsana New" w:hint="cs"/>
          <w:sz w:val="30"/>
          <w:szCs w:val="30"/>
          <w:cs/>
        </w:rPr>
        <w:t>ปีย้อนหลัง</w:t>
      </w:r>
      <w:r w:rsidRPr="00821B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21B9C">
        <w:rPr>
          <w:rFonts w:asciiTheme="majorBidi" w:hAnsiTheme="majorBidi" w:cs="Angsana New" w:hint="cs"/>
          <w:sz w:val="30"/>
          <w:szCs w:val="30"/>
          <w:cs/>
        </w:rPr>
        <w:t>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</w:t>
      </w:r>
      <w:r w:rsidRPr="00821B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21B9C">
        <w:rPr>
          <w:rFonts w:asciiTheme="majorBidi" w:hAnsiTheme="majorBidi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62DB48D" w14:textId="527475D4" w:rsidR="0053635C" w:rsidRPr="00CC79AD" w:rsidRDefault="0053635C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28"/>
          <w:szCs w:val="28"/>
        </w:rPr>
      </w:pPr>
    </w:p>
    <w:tbl>
      <w:tblPr>
        <w:tblW w:w="846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1352"/>
        <w:gridCol w:w="236"/>
        <w:gridCol w:w="1292"/>
      </w:tblGrid>
      <w:tr w:rsidR="003B7F49" w:rsidRPr="003B7F49" w14:paraId="38C5AC28" w14:textId="77777777" w:rsidTr="003B7F49">
        <w:trPr>
          <w:tblHeader/>
        </w:trPr>
        <w:tc>
          <w:tcPr>
            <w:tcW w:w="4590" w:type="dxa"/>
            <w:vAlign w:val="bottom"/>
            <w:hideMark/>
          </w:tcPr>
          <w:p w14:paraId="002E593F" w14:textId="378FC044" w:rsidR="003B7F49" w:rsidRPr="003B7F49" w:rsidRDefault="003B7F49" w:rsidP="004A0C80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3B7F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990" w:type="dxa"/>
          </w:tcPr>
          <w:p w14:paraId="0D226E8A" w14:textId="77777777" w:rsidR="003B7F49" w:rsidRPr="003B7F49" w:rsidRDefault="003B7F49" w:rsidP="004A0C80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  <w:hideMark/>
          </w:tcPr>
          <w:p w14:paraId="7CF75925" w14:textId="7E786C39" w:rsidR="003B7F49" w:rsidRPr="003B7F49" w:rsidRDefault="003B7F49" w:rsidP="004A0C80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F4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23C912" w14:textId="77777777" w:rsidR="003B7F49" w:rsidRPr="003B7F49" w:rsidRDefault="003B7F49" w:rsidP="004A0C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hideMark/>
          </w:tcPr>
          <w:p w14:paraId="4FE58863" w14:textId="76BAD9C3" w:rsidR="003B7F49" w:rsidRPr="003B7F49" w:rsidRDefault="003B7F49" w:rsidP="004A0C8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F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3AE176E" w14:textId="05B11D39" w:rsidR="003B7F49" w:rsidRPr="003B7F49" w:rsidRDefault="003B7F49" w:rsidP="004A0C80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F4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7F49" w:rsidRPr="003B7F49" w14:paraId="2107F830" w14:textId="77777777" w:rsidTr="003B7F49">
        <w:trPr>
          <w:tblHeader/>
        </w:trPr>
        <w:tc>
          <w:tcPr>
            <w:tcW w:w="4590" w:type="dxa"/>
            <w:hideMark/>
          </w:tcPr>
          <w:p w14:paraId="126A422A" w14:textId="4ED038CF" w:rsidR="003B7F49" w:rsidRPr="003B7F49" w:rsidRDefault="003B7F49" w:rsidP="004A0C8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179119D" w14:textId="4277654B" w:rsidR="003B7F49" w:rsidRPr="003B7F49" w:rsidRDefault="003B7F49" w:rsidP="004A0C80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6CA56B08" w14:textId="66FA43A1" w:rsidR="003B7F49" w:rsidRPr="003B7F49" w:rsidRDefault="003B7F49" w:rsidP="004A0C80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7F4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="000313A1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B7F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B7F49" w:rsidRPr="003B7F49" w14:paraId="1B3FDA30" w14:textId="77777777" w:rsidTr="00802861">
        <w:trPr>
          <w:tblHeader/>
        </w:trPr>
        <w:tc>
          <w:tcPr>
            <w:tcW w:w="4590" w:type="dxa"/>
            <w:hideMark/>
          </w:tcPr>
          <w:p w14:paraId="49C8FAAA" w14:textId="23421110" w:rsidR="003B7F49" w:rsidRPr="003B7F49" w:rsidRDefault="003B7F49" w:rsidP="004A0C8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B7F4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B7F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B7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B7F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90" w:type="dxa"/>
            <w:hideMark/>
          </w:tcPr>
          <w:p w14:paraId="3E45328F" w14:textId="27B76A57" w:rsidR="003B7F49" w:rsidRPr="003B7F49" w:rsidRDefault="003B7F49" w:rsidP="004A0C8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7FB179E0" w14:textId="48EA8D19" w:rsidR="003B7F49" w:rsidRPr="003B7F49" w:rsidRDefault="00ED3ABA" w:rsidP="004A0C8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236" w:type="dxa"/>
          </w:tcPr>
          <w:p w14:paraId="569D9616" w14:textId="77777777" w:rsidR="003B7F49" w:rsidRPr="003B7F49" w:rsidRDefault="003B7F49" w:rsidP="004A0C80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7693B2D0" w14:textId="7975D857" w:rsidR="003B7F49" w:rsidRPr="003B7F49" w:rsidRDefault="00035FFE" w:rsidP="004A0C80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F49" w:rsidRPr="003B7F49" w14:paraId="66BF97B7" w14:textId="77777777" w:rsidTr="00802861">
        <w:trPr>
          <w:tblHeader/>
        </w:trPr>
        <w:tc>
          <w:tcPr>
            <w:tcW w:w="4590" w:type="dxa"/>
            <w:hideMark/>
          </w:tcPr>
          <w:p w14:paraId="7BA22A64" w14:textId="77777777" w:rsidR="003B7F49" w:rsidRPr="003B7F49" w:rsidRDefault="003B7F49" w:rsidP="004A0C8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B7F4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7413F0F" w14:textId="77777777" w:rsidR="003B7F49" w:rsidRPr="003B7F49" w:rsidRDefault="003B7F49" w:rsidP="004A0C8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3D1CD853" w14:textId="273FCF72" w:rsidR="003B7F49" w:rsidRPr="003B7F49" w:rsidRDefault="00ED3ABA" w:rsidP="004A0C80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36" w:type="dxa"/>
            <w:vAlign w:val="center"/>
          </w:tcPr>
          <w:p w14:paraId="16A3B2A2" w14:textId="77777777" w:rsidR="003B7F49" w:rsidRPr="003B7F49" w:rsidRDefault="003B7F49" w:rsidP="004A0C80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2108B976" w14:textId="38F9899A" w:rsidR="003B7F49" w:rsidRPr="003B7F49" w:rsidRDefault="00035FFE" w:rsidP="004A0C80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F49" w:rsidRPr="003B7F49" w14:paraId="7956CB69" w14:textId="77777777" w:rsidTr="00802861">
        <w:trPr>
          <w:tblHeader/>
        </w:trPr>
        <w:tc>
          <w:tcPr>
            <w:tcW w:w="4590" w:type="dxa"/>
            <w:hideMark/>
          </w:tcPr>
          <w:p w14:paraId="01D57C0A" w14:textId="535443EE" w:rsidR="003B7F49" w:rsidRPr="003B7F49" w:rsidRDefault="003B7F49" w:rsidP="004A0C8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B7F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B7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B7F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76043238" w14:textId="77777777" w:rsidR="003B7F49" w:rsidRPr="003B7F49" w:rsidRDefault="003B7F49" w:rsidP="004A0C8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077D18" w14:textId="40ED50DC" w:rsidR="003B7F49" w:rsidRPr="004F4DCD" w:rsidRDefault="00ED3ABA" w:rsidP="004A0C80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236" w:type="dxa"/>
            <w:vAlign w:val="center"/>
          </w:tcPr>
          <w:p w14:paraId="2C56B7BE" w14:textId="77777777" w:rsidR="003B7F49" w:rsidRPr="004F4DCD" w:rsidRDefault="003B7F49" w:rsidP="004A0C80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3CC71" w14:textId="575A7B9F" w:rsidR="003B7F49" w:rsidRPr="004F4DCD" w:rsidRDefault="00035FFE" w:rsidP="004A0C80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D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8D93150" w14:textId="2E4103D8" w:rsidR="003B7F49" w:rsidRDefault="003B7F49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C9A4D" w14:textId="72C50D34" w:rsidR="0053635C" w:rsidRDefault="00B80EAB" w:rsidP="00B80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80EAB">
        <w:rPr>
          <w:rFonts w:asciiTheme="majorBidi" w:hAnsiTheme="majorBidi" w:cs="Angsana New"/>
          <w:sz w:val="30"/>
          <w:szCs w:val="30"/>
          <w:cs/>
        </w:rPr>
        <w:t>(</w:t>
      </w:r>
      <w:r w:rsidR="00C412B9">
        <w:rPr>
          <w:rFonts w:asciiTheme="majorBidi" w:hAnsiTheme="majorBidi" w:cs="Angsana New" w:hint="cs"/>
          <w:sz w:val="30"/>
          <w:szCs w:val="30"/>
          <w:cs/>
        </w:rPr>
        <w:t>ข</w:t>
      </w:r>
      <w:r w:rsidRPr="00B80EAB">
        <w:rPr>
          <w:rFonts w:asciiTheme="majorBidi" w:hAnsiTheme="majorBidi" w:cs="Angsana New"/>
          <w:sz w:val="30"/>
          <w:szCs w:val="30"/>
          <w:cs/>
        </w:rPr>
        <w:t>.</w:t>
      </w:r>
      <w:r w:rsidR="00ED3ABA" w:rsidRPr="00ED3ABA">
        <w:rPr>
          <w:rFonts w:asciiTheme="majorBidi" w:hAnsiTheme="majorBidi" w:cs="Angsana New"/>
          <w:sz w:val="30"/>
          <w:szCs w:val="30"/>
        </w:rPr>
        <w:t>1</w:t>
      </w:r>
      <w:r w:rsidRPr="00B80EAB">
        <w:rPr>
          <w:rFonts w:asciiTheme="majorBidi" w:hAnsiTheme="majorBidi" w:cs="Angsana New"/>
          <w:sz w:val="30"/>
          <w:szCs w:val="30"/>
          <w:cs/>
        </w:rPr>
        <w:t>.</w:t>
      </w:r>
      <w:r w:rsidR="00ED3ABA" w:rsidRPr="00ED3ABA">
        <w:rPr>
          <w:rFonts w:asciiTheme="majorBidi" w:hAnsiTheme="majorBidi" w:cs="Angsana New"/>
          <w:sz w:val="30"/>
          <w:szCs w:val="30"/>
        </w:rPr>
        <w:t>2</w:t>
      </w:r>
      <w:r w:rsidRPr="00B80EA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B80EAB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</w:t>
      </w:r>
    </w:p>
    <w:p w14:paraId="6422409D" w14:textId="77777777" w:rsidR="00B80EAB" w:rsidRPr="00CC79AD" w:rsidRDefault="00B80EAB" w:rsidP="00B80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5F7275" w14:textId="2F45FC87" w:rsidR="0069175D" w:rsidRDefault="00CD1B96" w:rsidP="00623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CD1B96">
        <w:rPr>
          <w:rFonts w:asciiTheme="majorBidi" w:hAnsiTheme="majorBidi" w:cs="Angsana New" w:hint="cs"/>
          <w:sz w:val="30"/>
          <w:szCs w:val="30"/>
          <w:cs/>
        </w:rPr>
        <w:t>ฐานะเปิดต่อความเสี่ยงด้านเครดิตของ</w:t>
      </w:r>
      <w:r w:rsidR="005D00E7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CD1B96">
        <w:rPr>
          <w:rFonts w:asciiTheme="majorBidi" w:hAnsiTheme="majorBidi" w:cs="Angsana New" w:hint="cs"/>
          <w:sz w:val="30"/>
          <w:szCs w:val="30"/>
          <w:cs/>
        </w:rPr>
        <w:t>บริษัทที่เกิดจากเงินสดและรายการเทียบเท่าเงินสดถูกจำกัดเนื่องจากคู่สัญญาเป็นธนาคารและสถาบันการเงิน</w:t>
      </w:r>
      <w:r w:rsidR="009B4EE2">
        <w:rPr>
          <w:rFonts w:asciiTheme="majorBidi" w:hAnsiTheme="majorBidi" w:cs="Angsana New" w:hint="cs"/>
          <w:sz w:val="30"/>
          <w:szCs w:val="30"/>
          <w:cs/>
        </w:rPr>
        <w:t>ที่มีความน่าเชื่อถือ</w:t>
      </w:r>
      <w:r w:rsidRPr="00CD1B9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D1B96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AA6BEC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CD1B96">
        <w:rPr>
          <w:rFonts w:asciiTheme="majorBidi" w:hAnsiTheme="majorBidi" w:cs="Angsana New" w:hint="cs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2AF580E4" w14:textId="77777777" w:rsidR="00427D18" w:rsidRPr="00CC79AD" w:rsidRDefault="00427D18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287622" w14:textId="531BB25D" w:rsidR="00AE484C" w:rsidRPr="00AE484C" w:rsidRDefault="00AE484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84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</w:t>
      </w:r>
      <w:r w:rsidR="00EF006B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ข</w:t>
      </w:r>
      <w:r w:rsidRPr="00AE484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.</w:t>
      </w:r>
      <w:r w:rsidR="00ED3ABA" w:rsidRPr="00ED3ABA">
        <w:rPr>
          <w:rFonts w:asciiTheme="majorBidi" w:hAnsiTheme="majorBidi" w:cs="Angsana New"/>
          <w:b/>
          <w:bCs/>
          <w:i/>
          <w:iCs/>
          <w:sz w:val="30"/>
          <w:szCs w:val="30"/>
        </w:rPr>
        <w:t>2</w:t>
      </w:r>
      <w:r w:rsidRPr="00AE484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) </w:t>
      </w:r>
      <w:r w:rsidRPr="00AE484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6461493" w14:textId="15025DE3" w:rsidR="00AE484C" w:rsidRPr="00CC79AD" w:rsidRDefault="00AE484C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D891CD" w14:textId="28CEC478" w:rsidR="00AE484C" w:rsidRDefault="00AE484C" w:rsidP="00AE4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E484C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AE484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484C">
        <w:rPr>
          <w:rFonts w:asciiTheme="majorBidi" w:hAnsiTheme="majorBidi" w:cs="Angsana New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71B5C87E" w14:textId="304269BD" w:rsidR="00AE484C" w:rsidRPr="00CC79AD" w:rsidRDefault="00AE484C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93DA61" w14:textId="6E1AE754" w:rsidR="00970566" w:rsidRDefault="00970566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970566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ณ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โดยจำนวนเงินเป็นจำนวนขั้นต้นซึ่งไม่ได้คิดลด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46C79EA6" w14:textId="118F5CD4" w:rsidR="00970566" w:rsidRDefault="00970566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E8F221" w14:textId="5A9DAFE8" w:rsidR="00E518C6" w:rsidRDefault="00E518C6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7241E7" w14:textId="77777777" w:rsidR="00E518C6" w:rsidRDefault="00E518C6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0"/>
        <w:gridCol w:w="1080"/>
        <w:gridCol w:w="272"/>
        <w:gridCol w:w="898"/>
        <w:gridCol w:w="236"/>
        <w:gridCol w:w="934"/>
        <w:gridCol w:w="236"/>
        <w:gridCol w:w="844"/>
        <w:gridCol w:w="263"/>
        <w:gridCol w:w="1087"/>
      </w:tblGrid>
      <w:tr w:rsidR="00970566" w:rsidRPr="00970566" w14:paraId="346EA833" w14:textId="77777777" w:rsidTr="00C963D7">
        <w:trPr>
          <w:tblHeader/>
        </w:trPr>
        <w:tc>
          <w:tcPr>
            <w:tcW w:w="2435" w:type="dxa"/>
            <w:hideMark/>
          </w:tcPr>
          <w:p w14:paraId="6A3C0049" w14:textId="6D9F68F3" w:rsidR="00970566" w:rsidRPr="00970566" w:rsidRDefault="00970566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hideMark/>
          </w:tcPr>
          <w:p w14:paraId="1AE3E902" w14:textId="62F224FF" w:rsidR="00970566" w:rsidRPr="00970566" w:rsidRDefault="00970566" w:rsidP="004A0C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0566" w:rsidRPr="00970566" w14:paraId="766F8A7A" w14:textId="77777777" w:rsidTr="00C963D7">
        <w:trPr>
          <w:tblHeader/>
        </w:trPr>
        <w:tc>
          <w:tcPr>
            <w:tcW w:w="2435" w:type="dxa"/>
            <w:hideMark/>
          </w:tcPr>
          <w:p w14:paraId="14378864" w14:textId="3B7AB5DB" w:rsidR="00970566" w:rsidRPr="00970566" w:rsidRDefault="00970566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83254" w14:textId="77777777" w:rsidR="00970566" w:rsidRPr="00970566" w:rsidRDefault="00970566" w:rsidP="004A0C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2F9DB9" w14:textId="77777777" w:rsidR="00970566" w:rsidRPr="00970566" w:rsidRDefault="00970566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1CC2C0EA" w14:textId="77777777" w:rsidR="00970566" w:rsidRPr="00970566" w:rsidRDefault="00970566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70566" w:rsidRPr="00970566" w14:paraId="0D803AC1" w14:textId="77777777" w:rsidTr="00C963D7">
        <w:trPr>
          <w:tblHeader/>
        </w:trPr>
        <w:tc>
          <w:tcPr>
            <w:tcW w:w="2435" w:type="dxa"/>
            <w:vAlign w:val="bottom"/>
            <w:hideMark/>
          </w:tcPr>
          <w:p w14:paraId="30205060" w14:textId="51EC883E" w:rsidR="00970566" w:rsidRPr="00970566" w:rsidRDefault="00970566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97056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7056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7056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62B835A2" w14:textId="77777777" w:rsidR="00970566" w:rsidRPr="00970566" w:rsidRDefault="00970566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4FEE81FC" w14:textId="77777777" w:rsidR="00970566" w:rsidRPr="00970566" w:rsidRDefault="00970566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BFD7D3D" w14:textId="77777777" w:rsidR="00970566" w:rsidRPr="00970566" w:rsidRDefault="00970566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6BA34BA" w14:textId="7663625B" w:rsidR="00970566" w:rsidRPr="00970566" w:rsidRDefault="00970566" w:rsidP="004A0C8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97056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7056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0857374" w14:textId="77777777" w:rsidR="00970566" w:rsidRPr="00970566" w:rsidRDefault="00970566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1AAADF3E" w14:textId="35062D86" w:rsidR="00970566" w:rsidRPr="00970566" w:rsidRDefault="00970566" w:rsidP="004A0C8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ED3ABA" w:rsidRPr="00ED3A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7056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97056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ED3ABA" w:rsidRPr="00ED3AB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7056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843068C" w14:textId="77777777" w:rsidR="00970566" w:rsidRPr="00970566" w:rsidRDefault="00970566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E5EF09B" w14:textId="1F6C9246" w:rsidR="00970566" w:rsidRPr="00970566" w:rsidRDefault="00970566" w:rsidP="004A0C8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ED3ABA" w:rsidRPr="00ED3AB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7056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97056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ED3ABA" w:rsidRPr="00ED3AB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7056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B412DEF" w14:textId="77777777" w:rsidR="00970566" w:rsidRPr="00970566" w:rsidRDefault="00970566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E8BEDD2" w14:textId="2A9E7016" w:rsidR="00970566" w:rsidRPr="00970566" w:rsidRDefault="00970566" w:rsidP="004A0C8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97056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7056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92F7821" w14:textId="77777777" w:rsidR="00970566" w:rsidRPr="00970566" w:rsidRDefault="00970566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6D205C42" w14:textId="77777777" w:rsidR="00970566" w:rsidRPr="00970566" w:rsidRDefault="00970566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0566" w:rsidRPr="00970566" w14:paraId="55418C66" w14:textId="77777777" w:rsidTr="00C963D7">
        <w:trPr>
          <w:tblHeader/>
        </w:trPr>
        <w:tc>
          <w:tcPr>
            <w:tcW w:w="2435" w:type="dxa"/>
          </w:tcPr>
          <w:p w14:paraId="0B5AAB73" w14:textId="77777777" w:rsidR="00970566" w:rsidRPr="00970566" w:rsidRDefault="00970566" w:rsidP="004A0C8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hideMark/>
          </w:tcPr>
          <w:p w14:paraId="30700A22" w14:textId="565544C3" w:rsidR="00970566" w:rsidRPr="00970566" w:rsidRDefault="00970566" w:rsidP="004A0C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70566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97056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70566" w:rsidRPr="00970566" w14:paraId="4F861B18" w14:textId="77777777" w:rsidTr="00C963D7">
        <w:tc>
          <w:tcPr>
            <w:tcW w:w="2435" w:type="dxa"/>
            <w:hideMark/>
          </w:tcPr>
          <w:p w14:paraId="4EB3FAEC" w14:textId="77777777" w:rsidR="00970566" w:rsidRPr="00970566" w:rsidRDefault="00970566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97056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</w:tcPr>
          <w:p w14:paraId="69AE0FB7" w14:textId="77777777" w:rsidR="00970566" w:rsidRPr="00970566" w:rsidRDefault="00970566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9DD378" w14:textId="77777777" w:rsidR="00970566" w:rsidRPr="00970566" w:rsidRDefault="00970566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C68354" w14:textId="77777777" w:rsidR="00970566" w:rsidRPr="00970566" w:rsidRDefault="00970566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4A8F419" w14:textId="77777777" w:rsidR="00970566" w:rsidRPr="00970566" w:rsidRDefault="00970566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50A940F7" w14:textId="77777777" w:rsidR="00970566" w:rsidRPr="00970566" w:rsidRDefault="00970566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82E346D" w14:textId="77777777" w:rsidR="00970566" w:rsidRPr="00970566" w:rsidRDefault="00970566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F9DF444" w14:textId="77777777" w:rsidR="00970566" w:rsidRPr="00970566" w:rsidRDefault="00970566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B0B729" w14:textId="77777777" w:rsidR="00970566" w:rsidRPr="00970566" w:rsidRDefault="00970566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B6F6D72" w14:textId="77777777" w:rsidR="00970566" w:rsidRPr="00970566" w:rsidRDefault="00970566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CC6882D" w14:textId="77777777" w:rsidR="00970566" w:rsidRPr="00970566" w:rsidRDefault="00970566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1763176B" w14:textId="77777777" w:rsidR="00970566" w:rsidRPr="00970566" w:rsidRDefault="00970566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70566" w:rsidRPr="00970566" w14:paraId="105E382F" w14:textId="77777777" w:rsidTr="00E26462">
        <w:tc>
          <w:tcPr>
            <w:tcW w:w="2435" w:type="dxa"/>
            <w:hideMark/>
          </w:tcPr>
          <w:p w14:paraId="66CA3C89" w14:textId="417F1114" w:rsidR="00970566" w:rsidRPr="00970566" w:rsidRDefault="00001575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01575">
              <w:rPr>
                <w:rFonts w:asciiTheme="majorBidi" w:hAnsiTheme="majorBidi" w:hint="cs"/>
                <w:sz w:val="24"/>
                <w:szCs w:val="24"/>
                <w:cs/>
              </w:rPr>
              <w:t>เงินเบิกเกินบัญชีและ</w:t>
            </w:r>
            <w:r>
              <w:rPr>
                <w:rFonts w:asciiTheme="majorBidi" w:hAnsiTheme="majorBidi"/>
                <w:sz w:val="24"/>
                <w:szCs w:val="24"/>
              </w:rPr>
              <w:br/>
            </w:r>
            <w:r w:rsidR="00222182" w:rsidRPr="00222182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</w:t>
            </w:r>
            <w:r w:rsidR="00222182">
              <w:rPr>
                <w:rFonts w:asciiTheme="majorBidi" w:hAnsiTheme="majorBidi"/>
                <w:sz w:val="24"/>
                <w:szCs w:val="24"/>
              </w:rPr>
              <w:br/>
            </w:r>
            <w:r w:rsidR="00222182" w:rsidRPr="00222182">
              <w:rPr>
                <w:rFonts w:asciiTheme="majorBidi" w:hAnsiTheme="majorBidi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FC553B6" w14:textId="42BF0FB2" w:rsid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C9FAED" w14:textId="77777777" w:rsidR="00001575" w:rsidRDefault="00001575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814548" w14:textId="7456A1E2" w:rsidR="00222182" w:rsidRPr="00970566" w:rsidRDefault="00ED3AB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2221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54BE27A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33A6AC2" w14:textId="7DAC3913" w:rsid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168C15" w14:textId="77777777" w:rsidR="00001575" w:rsidRDefault="00001575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3C3DF5" w14:textId="195CA1C6" w:rsidR="00222182" w:rsidRPr="00970566" w:rsidRDefault="00ED3AB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C02451">
              <w:rPr>
                <w:rFonts w:asciiTheme="majorBidi" w:hAnsiTheme="majorBidi" w:cstheme="majorBidi"/>
                <w:sz w:val="24"/>
                <w:szCs w:val="24"/>
              </w:rPr>
              <w:t>1,797</w:t>
            </w:r>
          </w:p>
        </w:tc>
        <w:tc>
          <w:tcPr>
            <w:tcW w:w="272" w:type="dxa"/>
            <w:shd w:val="clear" w:color="auto" w:fill="auto"/>
          </w:tcPr>
          <w:p w14:paraId="1121BF77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5AF15BD" w14:textId="2308D6F9" w:rsidR="00970566" w:rsidRDefault="00970566" w:rsidP="004A0C80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2BE407" w14:textId="77777777" w:rsidR="00001575" w:rsidRDefault="00001575" w:rsidP="004A0C80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BAFB71" w14:textId="08E1D838" w:rsidR="00222182" w:rsidRPr="00970566" w:rsidRDefault="00222182" w:rsidP="004A0C80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4CF544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FAB8CBC" w14:textId="1FD7A4A8" w:rsidR="00970566" w:rsidRDefault="00970566" w:rsidP="004A0C80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D478C7" w14:textId="77777777" w:rsidR="00001575" w:rsidRDefault="00001575" w:rsidP="004A0C80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6A1C07" w14:textId="23430C19" w:rsidR="00222182" w:rsidRPr="00970566" w:rsidRDefault="00222182" w:rsidP="004A0C80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C208B8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D763663" w14:textId="282A4987" w:rsidR="00222182" w:rsidRDefault="00222182" w:rsidP="004A0C80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5394B5" w14:textId="77777777" w:rsidR="00001575" w:rsidRDefault="00001575" w:rsidP="004A0C80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D53BF4" w14:textId="3C176C3E" w:rsidR="00222182" w:rsidRPr="00970566" w:rsidRDefault="00222182" w:rsidP="004A0C80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B69F9EC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454507FF" w14:textId="167CEDB3" w:rsid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B7AEF0" w14:textId="77777777" w:rsidR="00001575" w:rsidRDefault="00001575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A5BD5C" w14:textId="27D06143" w:rsidR="00222182" w:rsidRPr="00970566" w:rsidRDefault="00ED3AB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C02451">
              <w:rPr>
                <w:rFonts w:asciiTheme="majorBidi" w:hAnsiTheme="majorBidi" w:cstheme="majorBidi"/>
                <w:sz w:val="24"/>
                <w:szCs w:val="24"/>
              </w:rPr>
              <w:t>1,797</w:t>
            </w:r>
          </w:p>
        </w:tc>
      </w:tr>
      <w:tr w:rsidR="00970566" w:rsidRPr="00970566" w14:paraId="66591606" w14:textId="77777777" w:rsidTr="00E26462">
        <w:tc>
          <w:tcPr>
            <w:tcW w:w="2435" w:type="dxa"/>
            <w:hideMark/>
          </w:tcPr>
          <w:p w14:paraId="099E1AAD" w14:textId="77777777" w:rsidR="00970566" w:rsidRPr="00970566" w:rsidRDefault="00970566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97056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17209C9" w14:textId="2569D0D3" w:rsidR="00970566" w:rsidRPr="00970566" w:rsidRDefault="00ED3AB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6231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5EEE1A91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7E0F81" w14:textId="41292D8D" w:rsidR="00970566" w:rsidRPr="00970566" w:rsidRDefault="00ED3AB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6231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272" w:type="dxa"/>
            <w:shd w:val="clear" w:color="auto" w:fill="auto"/>
          </w:tcPr>
          <w:p w14:paraId="5225B81B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C14C18C" w14:textId="77BA4675" w:rsidR="00970566" w:rsidRPr="00970566" w:rsidRDefault="00623107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51D441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5488486" w14:textId="402DF61B" w:rsidR="00970566" w:rsidRPr="00970566" w:rsidRDefault="00623107" w:rsidP="004A0C80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10EA64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5FCAC69" w14:textId="3E475089" w:rsidR="00970566" w:rsidRPr="00970566" w:rsidRDefault="00623107" w:rsidP="004A0C80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96F06D3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365757E" w14:textId="245EF9AD" w:rsidR="00970566" w:rsidRPr="00970566" w:rsidRDefault="00ED3AB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6231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</w:tr>
      <w:tr w:rsidR="00970566" w:rsidRPr="00970566" w14:paraId="16E2D9F5" w14:textId="77777777" w:rsidTr="00E26462">
        <w:tc>
          <w:tcPr>
            <w:tcW w:w="2435" w:type="dxa"/>
            <w:hideMark/>
          </w:tcPr>
          <w:p w14:paraId="5A2DEBC6" w14:textId="66A7BC1F" w:rsidR="00970566" w:rsidRPr="00970566" w:rsidRDefault="00970566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="005C4DD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  <w:r w:rsidR="00C431C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61391F2F" w14:textId="77777777" w:rsidR="00775427" w:rsidRDefault="00775427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BAE8D1" w14:textId="3C04567B" w:rsidR="00970566" w:rsidRPr="00970566" w:rsidRDefault="00ED3AB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6231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53826441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8F54290" w14:textId="77777777" w:rsidR="00775427" w:rsidRDefault="00775427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4CF2A5" w14:textId="644A0D5A" w:rsidR="00970566" w:rsidRPr="00970566" w:rsidRDefault="00CD4FEC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31,925</w:t>
            </w:r>
          </w:p>
        </w:tc>
        <w:tc>
          <w:tcPr>
            <w:tcW w:w="272" w:type="dxa"/>
            <w:shd w:val="clear" w:color="auto" w:fill="auto"/>
          </w:tcPr>
          <w:p w14:paraId="3F058666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403C49B" w14:textId="77777777" w:rsidR="00775427" w:rsidRDefault="00775427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01C474" w14:textId="7323F685" w:rsidR="00970566" w:rsidRPr="00970566" w:rsidRDefault="00C02451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17,017</w:t>
            </w:r>
          </w:p>
        </w:tc>
        <w:tc>
          <w:tcPr>
            <w:tcW w:w="236" w:type="dxa"/>
            <w:shd w:val="clear" w:color="auto" w:fill="auto"/>
          </w:tcPr>
          <w:p w14:paraId="28DA8855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10D3A97" w14:textId="77777777" w:rsidR="00775427" w:rsidRDefault="00775427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ACF7D3" w14:textId="0A2E3D01" w:rsidR="00970566" w:rsidRPr="00970566" w:rsidRDefault="00C02451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47,766</w:t>
            </w:r>
          </w:p>
        </w:tc>
        <w:tc>
          <w:tcPr>
            <w:tcW w:w="236" w:type="dxa"/>
            <w:shd w:val="clear" w:color="auto" w:fill="auto"/>
          </w:tcPr>
          <w:p w14:paraId="20AC366A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A8EC0FC" w14:textId="77777777" w:rsidR="00775427" w:rsidRDefault="00775427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B05568" w14:textId="538D9B61" w:rsidR="00970566" w:rsidRPr="00970566" w:rsidRDefault="00623107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CC9228A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2FF72E4" w14:textId="77777777" w:rsidR="00775427" w:rsidRDefault="00775427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3EE4F8" w14:textId="5748AD15" w:rsidR="00970566" w:rsidRPr="00970566" w:rsidRDefault="00CD4FEC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96,708</w:t>
            </w:r>
          </w:p>
        </w:tc>
      </w:tr>
      <w:tr w:rsidR="00970566" w:rsidRPr="00970566" w14:paraId="0E62BC26" w14:textId="77777777" w:rsidTr="00E26462">
        <w:trPr>
          <w:trHeight w:val="119"/>
        </w:trPr>
        <w:tc>
          <w:tcPr>
            <w:tcW w:w="2435" w:type="dxa"/>
            <w:hideMark/>
          </w:tcPr>
          <w:p w14:paraId="17D05A02" w14:textId="77777777" w:rsidR="00970566" w:rsidRPr="00970566" w:rsidRDefault="00970566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97056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19B593" w14:textId="59A73BAC" w:rsidR="00970566" w:rsidRPr="00970566" w:rsidRDefault="00ED3AB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4E62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7A0BF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E78C9" w14:textId="0CD5A1AB" w:rsidR="00970566" w:rsidRPr="00E26462" w:rsidRDefault="00ED3AB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462" w:rsidRPr="00E264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813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A2C6FBE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5C792C1" w14:textId="3F8A8476" w:rsidR="00970566" w:rsidRPr="00E26462" w:rsidRDefault="00ED3AB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26462" w:rsidRPr="00E264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55E1EF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DC97646" w14:textId="2A10C2C1" w:rsidR="00970566" w:rsidRPr="00E26462" w:rsidRDefault="00ED3AB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E26462" w:rsidRPr="00E264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CB3D36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3F81C08" w14:textId="7656E64A" w:rsidR="00970566" w:rsidRPr="00E26462" w:rsidRDefault="00ED3AB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E26462" w:rsidRPr="00E264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0582976" w14:textId="77777777" w:rsidR="00970566" w:rsidRPr="00970566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13B6370" w14:textId="20EC77A5" w:rsidR="00970566" w:rsidRPr="00970566" w:rsidRDefault="00ED3ABA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="00E264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</w:tr>
      <w:tr w:rsidR="00970566" w:rsidRPr="00970566" w14:paraId="72574138" w14:textId="77777777" w:rsidTr="00E26462">
        <w:tc>
          <w:tcPr>
            <w:tcW w:w="2435" w:type="dxa"/>
          </w:tcPr>
          <w:p w14:paraId="54A1E2AE" w14:textId="77777777" w:rsidR="00970566" w:rsidRPr="00970566" w:rsidRDefault="00970566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81FF08" w14:textId="3E170F25" w:rsidR="00970566" w:rsidRPr="004E62BB" w:rsidRDefault="00ED3AB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626</w:t>
            </w:r>
            <w:r w:rsidR="004E62BB" w:rsidRPr="004E62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270" w:type="dxa"/>
            <w:shd w:val="clear" w:color="auto" w:fill="auto"/>
          </w:tcPr>
          <w:p w14:paraId="5321BD3B" w14:textId="77777777" w:rsidR="00970566" w:rsidRPr="00E26462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56CC7" w14:textId="66387678" w:rsidR="00970566" w:rsidRPr="00E26462" w:rsidRDefault="00CD4FEC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466,728</w:t>
            </w:r>
          </w:p>
        </w:tc>
        <w:tc>
          <w:tcPr>
            <w:tcW w:w="272" w:type="dxa"/>
            <w:shd w:val="clear" w:color="auto" w:fill="auto"/>
          </w:tcPr>
          <w:p w14:paraId="5E0B0128" w14:textId="77777777" w:rsidR="00970566" w:rsidRPr="00E26462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846D4" w14:textId="72E69028" w:rsidR="00970566" w:rsidRPr="00E26462" w:rsidRDefault="00C02451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23,023</w:t>
            </w:r>
          </w:p>
        </w:tc>
        <w:tc>
          <w:tcPr>
            <w:tcW w:w="236" w:type="dxa"/>
            <w:shd w:val="clear" w:color="auto" w:fill="auto"/>
          </w:tcPr>
          <w:p w14:paraId="7502110C" w14:textId="77777777" w:rsidR="00970566" w:rsidRPr="00E26462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4F7FC" w14:textId="3078CFA7" w:rsidR="00970566" w:rsidRPr="00E26462" w:rsidRDefault="00C02451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67,448</w:t>
            </w:r>
          </w:p>
        </w:tc>
        <w:tc>
          <w:tcPr>
            <w:tcW w:w="236" w:type="dxa"/>
            <w:shd w:val="clear" w:color="auto" w:fill="auto"/>
          </w:tcPr>
          <w:p w14:paraId="35BA7DDA" w14:textId="77777777" w:rsidR="00970566" w:rsidRPr="00E26462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7ADF0C" w14:textId="32E9C73D" w:rsidR="00970566" w:rsidRPr="00E26462" w:rsidRDefault="00ED3AB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</w:t>
            </w:r>
            <w:r w:rsidR="00E26462" w:rsidRPr="00E264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758</w:t>
            </w:r>
          </w:p>
        </w:tc>
        <w:tc>
          <w:tcPr>
            <w:tcW w:w="263" w:type="dxa"/>
            <w:shd w:val="clear" w:color="auto" w:fill="auto"/>
          </w:tcPr>
          <w:p w14:paraId="5ACBBACE" w14:textId="77777777" w:rsidR="00970566" w:rsidRPr="00E26462" w:rsidRDefault="00970566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CA5CCF" w14:textId="5D1A3D0B" w:rsidR="00970566" w:rsidRPr="00E26462" w:rsidRDefault="00CD4FEC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721,957</w:t>
            </w:r>
          </w:p>
        </w:tc>
      </w:tr>
    </w:tbl>
    <w:p w14:paraId="635FB8A8" w14:textId="305726F7" w:rsidR="00427D18" w:rsidRPr="00E518C6" w:rsidRDefault="00427D18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5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080"/>
        <w:gridCol w:w="236"/>
        <w:gridCol w:w="959"/>
        <w:gridCol w:w="236"/>
        <w:gridCol w:w="1079"/>
        <w:gridCol w:w="236"/>
        <w:gridCol w:w="1024"/>
        <w:gridCol w:w="236"/>
        <w:gridCol w:w="833"/>
      </w:tblGrid>
      <w:tr w:rsidR="00B32D50" w:rsidRPr="00B32D50" w14:paraId="615F823B" w14:textId="77777777" w:rsidTr="004A0C80">
        <w:trPr>
          <w:tblHeader/>
        </w:trPr>
        <w:tc>
          <w:tcPr>
            <w:tcW w:w="3240" w:type="dxa"/>
            <w:hideMark/>
          </w:tcPr>
          <w:p w14:paraId="71C79A56" w14:textId="1EE29019" w:rsidR="00B32D50" w:rsidRPr="00B32D50" w:rsidRDefault="00B32D50" w:rsidP="004A0C8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9" w:type="dxa"/>
            <w:gridSpan w:val="9"/>
            <w:hideMark/>
          </w:tcPr>
          <w:p w14:paraId="1178C663" w14:textId="00ECEE10" w:rsidR="00B32D50" w:rsidRPr="00B32D50" w:rsidRDefault="00B32D50" w:rsidP="004A0C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2D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32D50" w:rsidRPr="00B32D50" w14:paraId="37C82739" w14:textId="77777777" w:rsidTr="004A0C80">
        <w:trPr>
          <w:tblHeader/>
        </w:trPr>
        <w:tc>
          <w:tcPr>
            <w:tcW w:w="3240" w:type="dxa"/>
          </w:tcPr>
          <w:p w14:paraId="2813E91A" w14:textId="77777777" w:rsidR="00B32D50" w:rsidRPr="00B32D50" w:rsidRDefault="00B32D50" w:rsidP="004A0C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E251DB" w14:textId="77777777" w:rsidR="00B32D50" w:rsidRPr="00B32D50" w:rsidRDefault="00B32D50" w:rsidP="004A0C80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B6AF601" w14:textId="77777777" w:rsidR="00B32D50" w:rsidRPr="00B32D50" w:rsidRDefault="00B32D50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4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C6E17" w14:textId="77777777" w:rsidR="00B32D50" w:rsidRPr="00B32D50" w:rsidRDefault="00B32D50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2D50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B32D50" w:rsidRPr="00B32D50" w14:paraId="4158BA8F" w14:textId="77777777" w:rsidTr="004A0C80">
        <w:trPr>
          <w:tblHeader/>
        </w:trPr>
        <w:tc>
          <w:tcPr>
            <w:tcW w:w="3240" w:type="dxa"/>
            <w:vAlign w:val="bottom"/>
            <w:hideMark/>
          </w:tcPr>
          <w:p w14:paraId="14957866" w14:textId="740C3125" w:rsidR="00B32D50" w:rsidRPr="00B32D50" w:rsidRDefault="00B32D50" w:rsidP="004A0C8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2D5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B32D5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32D5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B32D5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080" w:type="dxa"/>
            <w:hideMark/>
          </w:tcPr>
          <w:p w14:paraId="453892F5" w14:textId="77777777" w:rsidR="00B32D50" w:rsidRPr="00B32D50" w:rsidRDefault="00B32D50" w:rsidP="004A0C80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2D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266A99CC" w14:textId="77777777" w:rsidR="00B32D50" w:rsidRPr="00B32D50" w:rsidRDefault="00B32D50" w:rsidP="004A0C80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2D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629AE3F3" w14:textId="77777777" w:rsidR="00B32D50" w:rsidRPr="00B32D50" w:rsidRDefault="00B32D50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  <w:hideMark/>
          </w:tcPr>
          <w:p w14:paraId="6B27CDFF" w14:textId="2DD6300A" w:rsidR="00B32D50" w:rsidRPr="00B32D50" w:rsidRDefault="00B32D50" w:rsidP="004A0C80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2D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ED3ABA" w:rsidRPr="00ED3A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32D5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2D5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1169EFA" w14:textId="77777777" w:rsidR="00B32D50" w:rsidRPr="00B32D50" w:rsidRDefault="00B32D50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0BDDDA07" w14:textId="7D862B61" w:rsidR="00B32D50" w:rsidRPr="00B32D50" w:rsidRDefault="00B32D50" w:rsidP="004A0C80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2D50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หลังจาก</w:t>
            </w:r>
            <w:r w:rsidRPr="00B32D5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D3ABA" w:rsidRPr="00ED3A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32D5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2D5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  <w:p w14:paraId="59020619" w14:textId="2B4704E2" w:rsidR="00B32D50" w:rsidRPr="00B32D50" w:rsidRDefault="00B32D50" w:rsidP="004A0C80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2D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="00ED3ABA" w:rsidRPr="00ED3AB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32D5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2D5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DB0D8D4" w14:textId="77777777" w:rsidR="00B32D50" w:rsidRPr="00B32D50" w:rsidRDefault="00B32D50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447B1E7F" w14:textId="4E181916" w:rsidR="00B32D50" w:rsidRPr="00B32D50" w:rsidRDefault="00B32D50" w:rsidP="004A0C80">
            <w:pPr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2D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="00ED3ABA" w:rsidRPr="00ED3AB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32D5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2D5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24DD40A" w14:textId="77777777" w:rsidR="00B32D50" w:rsidRPr="00B32D50" w:rsidRDefault="00B32D50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  <w:hideMark/>
          </w:tcPr>
          <w:p w14:paraId="3ECC5EAC" w14:textId="77777777" w:rsidR="00B32D50" w:rsidRPr="00B32D50" w:rsidRDefault="00B32D50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2D5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32D50" w:rsidRPr="00B32D50" w14:paraId="06E37B89" w14:textId="77777777" w:rsidTr="004A0C80">
        <w:trPr>
          <w:tblHeader/>
        </w:trPr>
        <w:tc>
          <w:tcPr>
            <w:tcW w:w="3240" w:type="dxa"/>
            <w:hideMark/>
          </w:tcPr>
          <w:p w14:paraId="03F9E422" w14:textId="4BB8E8C4" w:rsidR="00B32D50" w:rsidRPr="00B32D50" w:rsidRDefault="00B32D50" w:rsidP="004A0C8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24B19A36" w14:textId="77777777" w:rsidR="00B32D50" w:rsidRPr="00B32D50" w:rsidRDefault="00B32D50" w:rsidP="004A0C8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2D50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32D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</w:tcPr>
          <w:p w14:paraId="4C75C363" w14:textId="77777777" w:rsidR="00B32D50" w:rsidRPr="00B32D50" w:rsidRDefault="00B32D50" w:rsidP="004A0C8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4603" w:type="dxa"/>
            <w:gridSpan w:val="7"/>
            <w:vAlign w:val="bottom"/>
            <w:hideMark/>
          </w:tcPr>
          <w:p w14:paraId="5CD58887" w14:textId="6127A118" w:rsidR="00B32D50" w:rsidRPr="00B32D50" w:rsidRDefault="00B32D50" w:rsidP="004A0C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2D50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B32D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32D50" w:rsidRPr="00B32D50" w14:paraId="4C34C910" w14:textId="77777777" w:rsidTr="004A0C80">
        <w:tc>
          <w:tcPr>
            <w:tcW w:w="3240" w:type="dxa"/>
            <w:hideMark/>
          </w:tcPr>
          <w:p w14:paraId="7AA9944D" w14:textId="77777777" w:rsidR="00B32D50" w:rsidRPr="00B32D50" w:rsidRDefault="00B32D50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2D5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56AB3DB1" w14:textId="77777777" w:rsidR="00B32D50" w:rsidRPr="00B32D50" w:rsidRDefault="00B32D50" w:rsidP="004A0C8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A828D" w14:textId="77777777" w:rsidR="00B32D50" w:rsidRPr="00B32D50" w:rsidRDefault="00B32D50" w:rsidP="004A0C8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4B1F0721" w14:textId="77777777" w:rsidR="00B32D50" w:rsidRPr="00B32D50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6167C5" w14:textId="77777777" w:rsidR="00B32D50" w:rsidRPr="00B32D50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3D68E77" w14:textId="77777777" w:rsidR="00B32D50" w:rsidRPr="00B32D50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92430EA" w14:textId="77777777" w:rsidR="00B32D50" w:rsidRPr="00B32D50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C756664" w14:textId="77777777" w:rsidR="00B32D50" w:rsidRPr="00B32D50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E5B497" w14:textId="77777777" w:rsidR="00B32D50" w:rsidRPr="00B32D50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</w:tcPr>
          <w:p w14:paraId="1D4DC96B" w14:textId="77777777" w:rsidR="00B32D50" w:rsidRPr="00B32D50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32D50" w:rsidRPr="00B32D50" w14:paraId="40427AA1" w14:textId="77777777" w:rsidTr="00B32D50">
        <w:tc>
          <w:tcPr>
            <w:tcW w:w="3240" w:type="dxa"/>
            <w:hideMark/>
          </w:tcPr>
          <w:p w14:paraId="201257B0" w14:textId="77777777" w:rsidR="00B32D50" w:rsidRPr="00B32D50" w:rsidRDefault="00B32D50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2D5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ABAAB7D" w14:textId="17FA0E47" w:rsidR="00B32D50" w:rsidRPr="00B32D50" w:rsidRDefault="00ED3ABA" w:rsidP="004A0C8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B20F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ED3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6651CF39" w14:textId="77777777" w:rsidR="00B32D50" w:rsidRPr="00B32D50" w:rsidRDefault="00B32D50" w:rsidP="004A0C8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6B879E70" w14:textId="574CACE9" w:rsidR="00B32D50" w:rsidRPr="00CB20F8" w:rsidRDefault="00ED3ABA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="00CB20F8" w:rsidRPr="00CB2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236" w:type="dxa"/>
          </w:tcPr>
          <w:p w14:paraId="4CD61BA2" w14:textId="77777777" w:rsidR="00B32D50" w:rsidRPr="00CB20F8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CEEF3E3" w14:textId="4D20AAFA" w:rsidR="00B32D50" w:rsidRPr="00CB20F8" w:rsidRDefault="00ED3ABA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B20F8" w:rsidRPr="00CB2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060F23BC" w14:textId="77777777" w:rsidR="00B32D50" w:rsidRPr="00CB20F8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DDA95BA" w14:textId="4CBE1474" w:rsidR="00B32D50" w:rsidRPr="00CB20F8" w:rsidRDefault="00CB20F8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20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AEBD6A" w14:textId="77777777" w:rsidR="00B32D50" w:rsidRPr="00CB20F8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</w:tcPr>
          <w:p w14:paraId="6BA551DD" w14:textId="10CB782A" w:rsidR="00B32D50" w:rsidRPr="00CB20F8" w:rsidRDefault="00ED3ABA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CB20F8" w:rsidRPr="00CB2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</w:tr>
      <w:tr w:rsidR="00B32D50" w:rsidRPr="00B32D50" w14:paraId="4BCF58B7" w14:textId="77777777" w:rsidTr="004A0C80">
        <w:tc>
          <w:tcPr>
            <w:tcW w:w="3240" w:type="dxa"/>
            <w:hideMark/>
          </w:tcPr>
          <w:p w14:paraId="47EE62BC" w14:textId="77777777" w:rsidR="00B32D50" w:rsidRPr="00B32D50" w:rsidRDefault="00B32D50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2D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1F4EA96E" w14:textId="77777777" w:rsidR="00B32D50" w:rsidRPr="00B32D50" w:rsidRDefault="00B32D50" w:rsidP="004A0C8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C6A05A" w14:textId="77777777" w:rsidR="00B32D50" w:rsidRPr="00B32D50" w:rsidRDefault="00B32D50" w:rsidP="004A0C8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0269CD" w14:textId="33EE2705" w:rsidR="00B32D50" w:rsidRPr="00B32D50" w:rsidRDefault="00ED3ABA" w:rsidP="004A0C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  <w:r w:rsidR="00CB20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236" w:type="dxa"/>
          </w:tcPr>
          <w:p w14:paraId="19A18D6E" w14:textId="77777777" w:rsidR="00B32D50" w:rsidRPr="00B32D50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BB7207" w14:textId="01AC29A5" w:rsidR="00B32D50" w:rsidRPr="00B32D50" w:rsidRDefault="00ED3ABA" w:rsidP="004A0C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CB20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631251CE" w14:textId="77777777" w:rsidR="00B32D50" w:rsidRPr="00B32D50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D92ED1" w14:textId="75F41AB4" w:rsidR="00B32D50" w:rsidRPr="00B32D50" w:rsidRDefault="00CB20F8" w:rsidP="004A0C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E5DFBE" w14:textId="77777777" w:rsidR="00B32D50" w:rsidRPr="00B32D50" w:rsidRDefault="00B32D50" w:rsidP="004A0C8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C5515E" w14:textId="2332CE1F" w:rsidR="00B32D50" w:rsidRPr="00B32D50" w:rsidRDefault="00ED3ABA" w:rsidP="004A0C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</w:t>
            </w:r>
            <w:r w:rsidR="00CB20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501</w:t>
            </w:r>
          </w:p>
        </w:tc>
      </w:tr>
    </w:tbl>
    <w:p w14:paraId="751A1E5E" w14:textId="35905AB8" w:rsidR="0069175D" w:rsidRPr="00E518C6" w:rsidRDefault="0069175D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361F82" w14:textId="4B6ECA6C" w:rsidR="00B32D50" w:rsidRPr="00FE441F" w:rsidRDefault="00FE441F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441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</w:t>
      </w:r>
      <w:r w:rsidR="002E3673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ข</w:t>
      </w:r>
      <w:r w:rsidRPr="00FE441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.</w:t>
      </w:r>
      <w:r w:rsidR="00ED3ABA" w:rsidRPr="00ED3ABA">
        <w:rPr>
          <w:rFonts w:asciiTheme="majorBidi" w:hAnsiTheme="majorBidi" w:cs="Angsana New"/>
          <w:b/>
          <w:bCs/>
          <w:i/>
          <w:iCs/>
          <w:sz w:val="30"/>
          <w:szCs w:val="30"/>
        </w:rPr>
        <w:t>3</w:t>
      </w:r>
      <w:r w:rsidRPr="00FE441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) </w:t>
      </w:r>
      <w:r w:rsidRPr="00FE441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3CE9542" w14:textId="7402668C" w:rsidR="00FE441F" w:rsidRPr="00E518C6" w:rsidRDefault="00FE441F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5A206E" w14:textId="022FA5A0" w:rsidR="004B6458" w:rsidRPr="00EC16E3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E441F">
        <w:rPr>
          <w:rFonts w:asciiTheme="majorBidi" w:hAnsiTheme="majorBidi" w:cs="Angsana New"/>
          <w:sz w:val="30"/>
          <w:szCs w:val="30"/>
          <w:cs/>
        </w:rPr>
        <w:t>(</w:t>
      </w:r>
      <w:r w:rsidR="002E3673">
        <w:rPr>
          <w:rFonts w:asciiTheme="majorBidi" w:hAnsiTheme="majorBidi" w:cs="Angsana New" w:hint="cs"/>
          <w:sz w:val="30"/>
          <w:szCs w:val="30"/>
          <w:cs/>
        </w:rPr>
        <w:t>ข</w:t>
      </w:r>
      <w:r w:rsidR="00ED3ABA" w:rsidRPr="00ED3ABA">
        <w:rPr>
          <w:rFonts w:asciiTheme="majorBidi" w:hAnsiTheme="majorBidi" w:cs="Angsana New"/>
          <w:sz w:val="30"/>
          <w:szCs w:val="30"/>
        </w:rPr>
        <w:t>3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ED3ABA" w:rsidRPr="00ED3ABA">
        <w:rPr>
          <w:rFonts w:asciiTheme="majorBidi" w:hAnsiTheme="majorBidi" w:cs="Angsana New"/>
          <w:sz w:val="30"/>
          <w:szCs w:val="30"/>
        </w:rPr>
        <w:t>1</w:t>
      </w:r>
      <w:r w:rsidRPr="00FE441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4B6458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ความเสี่ยงด้านอัตราแลกเปลี่ยน</w:t>
      </w:r>
    </w:p>
    <w:p w14:paraId="5F010AD8" w14:textId="2458DBFC" w:rsidR="004B6458" w:rsidRPr="00E518C6" w:rsidRDefault="004B6458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FC07F8" w14:textId="0762EEE1" w:rsidR="004B6458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4B6458">
        <w:rPr>
          <w:rFonts w:asciiTheme="majorBidi" w:hAnsiTheme="majorBidi" w:cs="Angsana New" w:hint="cs"/>
          <w:sz w:val="30"/>
          <w:szCs w:val="30"/>
          <w:cs/>
        </w:rPr>
        <w:t>การดำเนินธุรกิจหลักของกลุ่มบริษัทมีรายรับและรายจ่ายกับคู่ค้าเป็นเงินบาท</w:t>
      </w:r>
      <w:r w:rsidRPr="004B64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6458">
        <w:rPr>
          <w:rFonts w:asciiTheme="majorBidi" w:hAnsiTheme="majorBidi" w:cs="Angsana New" w:hint="cs"/>
          <w:sz w:val="30"/>
          <w:szCs w:val="30"/>
          <w:cs/>
        </w:rPr>
        <w:t>กลุ่มบริษัทจึงไม่มีความเสี่ยงด้านเงินตราต่างประเทศ</w:t>
      </w:r>
    </w:p>
    <w:p w14:paraId="059DFCA1" w14:textId="77777777" w:rsidR="004B6458" w:rsidRPr="00E518C6" w:rsidRDefault="004B6458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251042" w14:textId="69164357" w:rsidR="00FE441F" w:rsidRDefault="00FE441F" w:rsidP="00FE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E441F">
        <w:rPr>
          <w:rFonts w:asciiTheme="majorBidi" w:hAnsiTheme="majorBidi" w:cs="Angsana New"/>
          <w:sz w:val="30"/>
          <w:szCs w:val="30"/>
          <w:cs/>
        </w:rPr>
        <w:t>(</w:t>
      </w:r>
      <w:r w:rsidR="002E3673">
        <w:rPr>
          <w:rFonts w:asciiTheme="majorBidi" w:hAnsiTheme="majorBidi" w:cs="Angsana New" w:hint="cs"/>
          <w:sz w:val="30"/>
          <w:szCs w:val="30"/>
          <w:cs/>
        </w:rPr>
        <w:t>ข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ED3ABA" w:rsidRPr="00ED3ABA">
        <w:rPr>
          <w:rFonts w:asciiTheme="majorBidi" w:hAnsiTheme="majorBidi" w:cs="Angsana New"/>
          <w:sz w:val="30"/>
          <w:szCs w:val="30"/>
        </w:rPr>
        <w:t>3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ED3ABA" w:rsidRPr="00ED3ABA">
        <w:rPr>
          <w:rFonts w:asciiTheme="majorBidi" w:hAnsiTheme="majorBidi" w:cs="Angsana New"/>
          <w:sz w:val="30"/>
          <w:szCs w:val="30"/>
        </w:rPr>
        <w:t>2</w:t>
      </w:r>
      <w:r w:rsidRPr="00FE441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FE441F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</w:t>
      </w:r>
    </w:p>
    <w:p w14:paraId="6AF40FCF" w14:textId="26FA87F9" w:rsidR="00FE441F" w:rsidRPr="00E518C6" w:rsidRDefault="00FE441F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3F2ED9" w14:textId="3E4509C1" w:rsidR="00FE441F" w:rsidRDefault="00BE5982" w:rsidP="00BE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BE5982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BE59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7F59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เงินกู้ยืม</w:t>
      </w:r>
      <w:r w:rsidR="00D37F59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3B59C9">
        <w:rPr>
          <w:rFonts w:asciiTheme="majorBidi" w:hAnsiTheme="majorBidi" w:cs="Angsana New"/>
          <w:sz w:val="30"/>
          <w:szCs w:val="30"/>
        </w:rPr>
        <w:br/>
      </w:r>
      <w:r w:rsidR="00D37F59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</w:t>
      </w:r>
      <w:r w:rsidR="00663568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817997">
        <w:rPr>
          <w:rFonts w:asciiTheme="majorBidi" w:hAnsiTheme="majorBidi" w:cs="Angsana New" w:hint="cs"/>
          <w:sz w:val="30"/>
          <w:szCs w:val="30"/>
          <w:cs/>
        </w:rPr>
        <w:t>ลอยตัว</w:t>
      </w:r>
      <w:r w:rsidRPr="00BE59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กลุ่มบริษัทมีฐานะเปิดต่อความเสี่ยงด้านอัตราดอกเบี้ยโดยหลักมาจากเงินกู้ยืม</w:t>
      </w:r>
      <w:r w:rsidRPr="00BE59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12BCE">
        <w:rPr>
          <w:rFonts w:asciiTheme="majorBidi" w:hAnsiTheme="majorBidi" w:cs="Angsana New"/>
          <w:sz w:val="30"/>
          <w:szCs w:val="30"/>
          <w:cs/>
        </w:rPr>
        <w:t>(</w:t>
      </w:r>
      <w:r w:rsidRPr="00A12BCE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A12BC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3ABA" w:rsidRPr="00ED3ABA">
        <w:rPr>
          <w:rFonts w:asciiTheme="majorBidi" w:hAnsiTheme="majorBidi" w:cstheme="majorBidi"/>
          <w:sz w:val="30"/>
          <w:szCs w:val="30"/>
        </w:rPr>
        <w:t>13</w:t>
      </w:r>
      <w:r w:rsidRPr="00BE5982">
        <w:rPr>
          <w:rFonts w:asciiTheme="majorBidi" w:hAnsiTheme="majorBidi" w:cs="Angsana New"/>
          <w:sz w:val="30"/>
          <w:szCs w:val="30"/>
          <w:cs/>
        </w:rPr>
        <w:t>)</w:t>
      </w:r>
    </w:p>
    <w:p w14:paraId="377BE7C4" w14:textId="27772146" w:rsidR="00803DEE" w:rsidRPr="00CC79AD" w:rsidRDefault="00803DEE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19BA29D" w14:textId="4D17AED1" w:rsidR="007B2BC6" w:rsidRPr="00F205C4" w:rsidRDefault="007B2BC6" w:rsidP="007B2BC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B2BC6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การบริหารจัดการทุน</w:t>
      </w:r>
      <w:r w:rsidRPr="007B2BC6">
        <w:rPr>
          <w:rFonts w:asciiTheme="majorBidi" w:hAnsiTheme="majorBidi"/>
          <w:b/>
          <w:bCs/>
          <w:sz w:val="30"/>
          <w:szCs w:val="30"/>
          <w:cs/>
        </w:rPr>
        <w:t xml:space="preserve">  </w:t>
      </w:r>
    </w:p>
    <w:p w14:paraId="4B175EC5" w14:textId="77777777" w:rsidR="007B2BC6" w:rsidRPr="00E518C6" w:rsidRDefault="007B2BC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4B0215" w14:textId="3567D59D" w:rsidR="007B2BC6" w:rsidRDefault="007B2BC6" w:rsidP="007B2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6B7AB18A" w14:textId="77777777" w:rsidR="00E518C6" w:rsidRPr="00E518C6" w:rsidRDefault="00E518C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B2B7EB" w14:textId="409C225D" w:rsidR="0079245F" w:rsidRPr="00F205C4" w:rsidRDefault="0079245F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346A588" w14:textId="77777777" w:rsidR="0079245F" w:rsidRPr="00CC79AD" w:rsidRDefault="0079245F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58"/>
        <w:gridCol w:w="274"/>
        <w:gridCol w:w="1171"/>
        <w:gridCol w:w="270"/>
        <w:gridCol w:w="1081"/>
        <w:gridCol w:w="274"/>
        <w:gridCol w:w="1182"/>
      </w:tblGrid>
      <w:tr w:rsidR="0079245F" w:rsidRPr="00F205C4" w14:paraId="6CA22B43" w14:textId="77777777" w:rsidTr="00840068">
        <w:tc>
          <w:tcPr>
            <w:tcW w:w="2108" w:type="pct"/>
          </w:tcPr>
          <w:p w14:paraId="78495993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30FE5051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75C0D44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1175BB61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2977884A" w14:textId="77777777" w:rsidTr="00840068">
        <w:tc>
          <w:tcPr>
            <w:tcW w:w="2108" w:type="pct"/>
          </w:tcPr>
          <w:p w14:paraId="24629DE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6517F36" w14:textId="5F46380C" w:rsidR="00A70303" w:rsidRPr="00F205C4" w:rsidRDefault="00ED3AB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2F8A2CF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2EB9409" w14:textId="0C677AF7" w:rsidR="00A70303" w:rsidRPr="00F205C4" w:rsidRDefault="00ED3AB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029AFFBB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514FF9" w14:textId="07CF8EB6" w:rsidR="00A70303" w:rsidRPr="00F205C4" w:rsidRDefault="00ED3AB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3D75CF4A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B9E0D77" w14:textId="37AAC90C" w:rsidR="00A70303" w:rsidRPr="00F205C4" w:rsidRDefault="00ED3ABA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70303" w:rsidRPr="00F205C4" w14:paraId="061B7509" w14:textId="77777777" w:rsidTr="00840068">
        <w:tc>
          <w:tcPr>
            <w:tcW w:w="2108" w:type="pct"/>
          </w:tcPr>
          <w:p w14:paraId="69B454AC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462149DD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303" w:rsidRPr="00F205C4" w14:paraId="337B29F5" w14:textId="77777777" w:rsidTr="00840068">
        <w:tc>
          <w:tcPr>
            <w:tcW w:w="2108" w:type="pct"/>
            <w:vAlign w:val="center"/>
          </w:tcPr>
          <w:p w14:paraId="66659443" w14:textId="5F115EA8" w:rsidR="00A70303" w:rsidRPr="00F205C4" w:rsidRDefault="003C7500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C7500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6" w:type="pct"/>
          </w:tcPr>
          <w:p w14:paraId="61F5BECE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A5D754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8" w:type="pct"/>
          </w:tcPr>
          <w:p w14:paraId="144279F9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7" w:type="pct"/>
          </w:tcPr>
          <w:p w14:paraId="554E11BC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0B2FB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B315D5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0FD6836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216" w:rsidRPr="00F205C4" w14:paraId="4A0DDA39" w14:textId="77777777" w:rsidTr="007B2BC6">
        <w:tc>
          <w:tcPr>
            <w:tcW w:w="2108" w:type="pct"/>
            <w:vAlign w:val="center"/>
          </w:tcPr>
          <w:p w14:paraId="568003F7" w14:textId="3AC1DCF1" w:rsidR="00114216" w:rsidRPr="00F205C4" w:rsidRDefault="00114216" w:rsidP="00114216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27B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6" w:type="pct"/>
          </w:tcPr>
          <w:p w14:paraId="0824EDFB" w14:textId="0C9455A7" w:rsidR="00114216" w:rsidRPr="00F205C4" w:rsidRDefault="00ED3ABA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C6A76" w:rsidRPr="006C6A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599</w:t>
            </w:r>
          </w:p>
        </w:tc>
        <w:tc>
          <w:tcPr>
            <w:tcW w:w="149" w:type="pct"/>
            <w:vAlign w:val="center"/>
          </w:tcPr>
          <w:p w14:paraId="0BCA6218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</w:tcPr>
          <w:p w14:paraId="6E21F720" w14:textId="7DE58FC2" w:rsidR="00114216" w:rsidRPr="00F205C4" w:rsidRDefault="006C6A7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14:paraId="2812809C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8DCAF6B" w14:textId="174B0279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center"/>
          </w:tcPr>
          <w:p w14:paraId="75429866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16DD7CEA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14216" w:rsidRPr="00F205C4" w14:paraId="10577F8B" w14:textId="77777777" w:rsidTr="007B2BC6">
        <w:tc>
          <w:tcPr>
            <w:tcW w:w="2108" w:type="pct"/>
          </w:tcPr>
          <w:p w14:paraId="18EBF9A6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FD5252E" w14:textId="76139167" w:rsidR="00114216" w:rsidRPr="00F205C4" w:rsidRDefault="00ED3ABA" w:rsidP="001142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6C6A76" w:rsidRPr="006C6A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599</w:t>
            </w:r>
          </w:p>
        </w:tc>
        <w:tc>
          <w:tcPr>
            <w:tcW w:w="149" w:type="pct"/>
            <w:vAlign w:val="center"/>
          </w:tcPr>
          <w:p w14:paraId="1F002151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30ADE77" w14:textId="6AC906A7" w:rsidR="00114216" w:rsidRPr="00F205C4" w:rsidRDefault="006C6A76" w:rsidP="001142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14:paraId="3305645B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E7CAD3" w14:textId="33AA8FF5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center"/>
          </w:tcPr>
          <w:p w14:paraId="075D03B5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63DE65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851D0" w:rsidRPr="00E518C6" w14:paraId="47BD3F9A" w14:textId="77777777" w:rsidTr="00840068">
        <w:tc>
          <w:tcPr>
            <w:tcW w:w="2108" w:type="pct"/>
          </w:tcPr>
          <w:p w14:paraId="07C4A97A" w14:textId="77777777" w:rsidR="00C851D0" w:rsidRPr="00E518C6" w:rsidRDefault="00C851D0" w:rsidP="00CC7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18C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363" w:type="pct"/>
            <w:gridSpan w:val="3"/>
          </w:tcPr>
          <w:p w14:paraId="1EA666B8" w14:textId="77777777" w:rsidR="00C851D0" w:rsidRPr="00E518C6" w:rsidRDefault="00C851D0" w:rsidP="00CC7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70BF5990" w14:textId="77777777" w:rsidR="00C851D0" w:rsidRPr="00E518C6" w:rsidRDefault="00C851D0" w:rsidP="00CC7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2" w:type="pct"/>
            <w:gridSpan w:val="3"/>
          </w:tcPr>
          <w:p w14:paraId="77DBD668" w14:textId="77777777" w:rsidR="00C851D0" w:rsidRPr="00E518C6" w:rsidRDefault="00C851D0" w:rsidP="00CC7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1D0" w:rsidRPr="00F205C4" w14:paraId="44AB352C" w14:textId="77777777" w:rsidTr="00840068">
        <w:tc>
          <w:tcPr>
            <w:tcW w:w="2108" w:type="pct"/>
          </w:tcPr>
          <w:p w14:paraId="423DDF78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6" w:type="pct"/>
          </w:tcPr>
          <w:p w14:paraId="5AB2E758" w14:textId="77777777" w:rsidR="00C851D0" w:rsidRPr="00F205C4" w:rsidRDefault="00C851D0" w:rsidP="00C851D0">
            <w:pPr>
              <w:tabs>
                <w:tab w:val="clear" w:pos="680"/>
                <w:tab w:val="decimal" w:pos="864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</w:tcPr>
          <w:p w14:paraId="1C61F243" w14:textId="77777777" w:rsidR="00C851D0" w:rsidRPr="00F205C4" w:rsidRDefault="00C851D0" w:rsidP="00C851D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8" w:type="pct"/>
          </w:tcPr>
          <w:p w14:paraId="7497BF44" w14:textId="77777777" w:rsidR="00C851D0" w:rsidRPr="00F205C4" w:rsidRDefault="00C851D0" w:rsidP="00C851D0">
            <w:pPr>
              <w:tabs>
                <w:tab w:val="clear" w:pos="680"/>
                <w:tab w:val="decimal" w:pos="88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91861E" w14:textId="77777777" w:rsidR="00C851D0" w:rsidRPr="00F205C4" w:rsidRDefault="00C851D0" w:rsidP="00C851D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75D314D2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DD2BA18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83A03A8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216" w:rsidRPr="00F205C4" w14:paraId="08B9F50E" w14:textId="77777777" w:rsidTr="00840068">
        <w:tc>
          <w:tcPr>
            <w:tcW w:w="2108" w:type="pct"/>
          </w:tcPr>
          <w:p w14:paraId="14CF4D81" w14:textId="2482FB0B" w:rsidR="00114216" w:rsidRPr="00F205C4" w:rsidRDefault="00114216" w:rsidP="00114216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6" w:type="pct"/>
          </w:tcPr>
          <w:p w14:paraId="6FDD0A7A" w14:textId="02AA9988" w:rsidR="00114216" w:rsidRPr="00F205C4" w:rsidRDefault="00ED3ABA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DE20F9" w:rsidRPr="00F2542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49" w:type="pct"/>
          </w:tcPr>
          <w:p w14:paraId="0DE7E881" w14:textId="77777777" w:rsidR="00114216" w:rsidRPr="00F205C4" w:rsidRDefault="00114216" w:rsidP="00114216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8" w:type="pct"/>
          </w:tcPr>
          <w:p w14:paraId="14CF4BD9" w14:textId="10180008" w:rsidR="00114216" w:rsidRPr="00F205C4" w:rsidRDefault="00ED3ABA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14216"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47" w:type="pct"/>
          </w:tcPr>
          <w:p w14:paraId="6F9D7309" w14:textId="77777777" w:rsidR="00114216" w:rsidRPr="00F205C4" w:rsidRDefault="00114216" w:rsidP="00114216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06530ABF" w14:textId="2CC3F7BF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3ACFF935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7984C74" w14:textId="4EC555AF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114216" w:rsidRPr="00F205C4" w14:paraId="20113D16" w14:textId="77777777" w:rsidTr="00840068">
        <w:tc>
          <w:tcPr>
            <w:tcW w:w="2108" w:type="pct"/>
          </w:tcPr>
          <w:p w14:paraId="7723BD76" w14:textId="77777777" w:rsidR="00114216" w:rsidRPr="00F205C4" w:rsidRDefault="00114216" w:rsidP="00114216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76" w:type="pct"/>
          </w:tcPr>
          <w:p w14:paraId="312847F6" w14:textId="3FE01A8D" w:rsidR="00114216" w:rsidRPr="00F205C4" w:rsidRDefault="00ED3ABA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ABA">
              <w:rPr>
                <w:rFonts w:asciiTheme="majorBidi" w:hAnsiTheme="majorBidi" w:cs="Angsana New"/>
                <w:sz w:val="30"/>
                <w:szCs w:val="30"/>
              </w:rPr>
              <w:t>826</w:t>
            </w:r>
          </w:p>
        </w:tc>
        <w:tc>
          <w:tcPr>
            <w:tcW w:w="149" w:type="pct"/>
          </w:tcPr>
          <w:p w14:paraId="715D7803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9D20E84" w14:textId="59C253AB" w:rsidR="00114216" w:rsidRPr="00F205C4" w:rsidRDefault="00ED3ABA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47" w:type="pct"/>
          </w:tcPr>
          <w:p w14:paraId="7A83A881" w14:textId="77777777" w:rsidR="00114216" w:rsidRPr="00F205C4" w:rsidRDefault="00114216" w:rsidP="00114216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E452CD" w14:textId="75042756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7D4958B6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01DD40F2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14216" w:rsidRPr="00F205C4" w14:paraId="6C0F243A" w14:textId="77777777" w:rsidTr="00840068">
        <w:tc>
          <w:tcPr>
            <w:tcW w:w="2108" w:type="pct"/>
          </w:tcPr>
          <w:p w14:paraId="50613F2C" w14:textId="77777777" w:rsidR="00114216" w:rsidRPr="00F205C4" w:rsidRDefault="00114216" w:rsidP="00114216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576" w:type="pct"/>
          </w:tcPr>
          <w:p w14:paraId="3DC16515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3F4FB843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05CAFD0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64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D1B7B9" w14:textId="77777777" w:rsidR="00114216" w:rsidRPr="00F205C4" w:rsidRDefault="00114216" w:rsidP="00114216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82031B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1CBE06EA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411C0C42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216" w:rsidRPr="00F205C4" w14:paraId="5801FC17" w14:textId="77777777" w:rsidTr="00840068">
        <w:tc>
          <w:tcPr>
            <w:tcW w:w="2108" w:type="pct"/>
          </w:tcPr>
          <w:p w14:paraId="1BEDC6A0" w14:textId="77777777" w:rsidR="00114216" w:rsidRPr="00F205C4" w:rsidRDefault="00114216" w:rsidP="0011421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  <w:p w14:paraId="0BE99DDA" w14:textId="5872577F" w:rsidR="00114216" w:rsidRPr="00F205C4" w:rsidRDefault="00114216" w:rsidP="00114216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86A6F8E" w14:textId="77777777" w:rsidR="00114216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C5970BD" w14:textId="0CC8B2D1" w:rsidR="006C6A76" w:rsidRPr="00F205C4" w:rsidRDefault="00ED3ABA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ABA">
              <w:rPr>
                <w:rFonts w:asciiTheme="majorBidi" w:hAnsiTheme="majorBidi" w:cs="Angsana New"/>
                <w:sz w:val="30"/>
                <w:szCs w:val="30"/>
              </w:rPr>
              <w:t>80</w:t>
            </w:r>
            <w:r w:rsidR="006C6A76" w:rsidRPr="006C6A7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149" w:type="pct"/>
          </w:tcPr>
          <w:p w14:paraId="2E46D382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532CF6B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EC08A7E" w14:textId="07AA5F03" w:rsidR="00114216" w:rsidRPr="00F205C4" w:rsidRDefault="00ED3ABA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114216"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4B8DF1D8" w14:textId="77777777" w:rsidR="00114216" w:rsidRPr="00F205C4" w:rsidRDefault="00114216" w:rsidP="00114216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B65FCFD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3BECB" w14:textId="52A73B5E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1C3B24A0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3F8CE6A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38C81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14216" w:rsidRPr="00F205C4" w14:paraId="662DF0C4" w14:textId="77777777" w:rsidTr="00840068">
        <w:tc>
          <w:tcPr>
            <w:tcW w:w="2108" w:type="pct"/>
          </w:tcPr>
          <w:p w14:paraId="5F30E648" w14:textId="77777777" w:rsidR="00114216" w:rsidRPr="00F205C4" w:rsidRDefault="00114216" w:rsidP="00CC7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71FF2F85" w14:textId="0F6C951D" w:rsidR="00114216" w:rsidRPr="00F205C4" w:rsidRDefault="00ED3ABA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  <w:r w:rsidR="00DE20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49" w:type="pct"/>
          </w:tcPr>
          <w:p w14:paraId="65CEF993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50496AC5" w14:textId="6A1D5430" w:rsidR="00114216" w:rsidRPr="00F205C4" w:rsidRDefault="00ED3ABA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="00114216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47" w:type="pct"/>
          </w:tcPr>
          <w:p w14:paraId="2B91F6C3" w14:textId="77777777" w:rsidR="00114216" w:rsidRPr="00F205C4" w:rsidRDefault="00114216" w:rsidP="00114216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19B45F99" w14:textId="749D6D98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37C4325F" w14:textId="77777777" w:rsidR="00114216" w:rsidRPr="00F205C4" w:rsidRDefault="00114216" w:rsidP="0011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left w:val="nil"/>
              <w:bottom w:val="double" w:sz="4" w:space="0" w:color="auto"/>
            </w:tcBorders>
          </w:tcPr>
          <w:p w14:paraId="7CCD2C6B" w14:textId="77777777" w:rsidR="00114216" w:rsidRPr="00F205C4" w:rsidRDefault="00114216" w:rsidP="0011421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B7A7EA0" w14:textId="77777777" w:rsidR="00796524" w:rsidRPr="00CC79AD" w:rsidRDefault="00796524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F8D1B48" w14:textId="32D2A0C5" w:rsidR="00C13FD5" w:rsidRPr="00F205C4" w:rsidRDefault="008D7B26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</w:t>
      </w:r>
      <w:r w:rsidR="00830981" w:rsidRPr="00F205C4">
        <w:rPr>
          <w:rFonts w:asciiTheme="majorBidi" w:hAnsiTheme="majorBidi" w:cstheme="majorBidi"/>
          <w:b/>
          <w:bCs/>
          <w:sz w:val="30"/>
          <w:szCs w:val="30"/>
          <w:cs/>
        </w:rPr>
        <w:t>ระย</w:t>
      </w: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ะเวลาที่รายงาน</w:t>
      </w:r>
    </w:p>
    <w:p w14:paraId="41A22998" w14:textId="6028C67A" w:rsidR="00F16E21" w:rsidRPr="00CC79AD" w:rsidRDefault="00F16E21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7687B39" w14:textId="5A9AF9CA" w:rsidR="00F16E21" w:rsidRPr="00E412BE" w:rsidRDefault="00F16E21" w:rsidP="00E41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B4BF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D3ABA" w:rsidRPr="00EB4BF8">
        <w:rPr>
          <w:rFonts w:asciiTheme="majorBidi" w:hAnsiTheme="majorBidi" w:cstheme="majorBidi"/>
          <w:sz w:val="30"/>
          <w:szCs w:val="30"/>
        </w:rPr>
        <w:t>22</w:t>
      </w:r>
      <w:r w:rsidRPr="00EB4BF8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ED3ABA" w:rsidRPr="00EB4BF8">
        <w:rPr>
          <w:rFonts w:asciiTheme="majorBidi" w:hAnsiTheme="majorBidi" w:cstheme="majorBidi"/>
          <w:sz w:val="30"/>
          <w:szCs w:val="30"/>
        </w:rPr>
        <w:t>2564</w:t>
      </w:r>
      <w:r w:rsidRPr="00EB4BF8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ได้มีมติเห็นชอบให้เสนอที่ประชุมสามัญผู้ถือหุ้นเพื่อพิจารณาและอนุมัติ</w:t>
      </w:r>
      <w:r w:rsidRPr="00EB4BF8">
        <w:rPr>
          <w:rFonts w:asciiTheme="majorBidi" w:hAnsiTheme="majorBidi" w:cstheme="majorBidi" w:hint="cs"/>
          <w:sz w:val="30"/>
          <w:szCs w:val="30"/>
          <w:cs/>
        </w:rPr>
        <w:t>การจ่ายเงินปันผลให้แก่ผู้ถือหุ้นของบริษัท</w:t>
      </w:r>
      <w:r w:rsidRPr="00EB4B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4BF8">
        <w:rPr>
          <w:rFonts w:asciiTheme="majorBidi" w:hAnsiTheme="majorBidi" w:cstheme="majorBidi" w:hint="cs"/>
          <w:sz w:val="30"/>
          <w:szCs w:val="30"/>
          <w:cs/>
        </w:rPr>
        <w:t>สำหรับผลการดำเนินงานประจำปี</w:t>
      </w:r>
      <w:r w:rsidRPr="00EB4B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3ABA" w:rsidRPr="00EB4BF8">
        <w:rPr>
          <w:rFonts w:asciiTheme="majorBidi" w:hAnsiTheme="majorBidi" w:cstheme="majorBidi"/>
          <w:sz w:val="30"/>
          <w:szCs w:val="30"/>
        </w:rPr>
        <w:t>2563</w:t>
      </w:r>
      <w:r w:rsidRPr="00EB4BF8">
        <w:rPr>
          <w:rFonts w:asciiTheme="majorBidi" w:hAnsiTheme="majorBidi" w:cstheme="majorBidi" w:hint="cs"/>
          <w:sz w:val="30"/>
          <w:szCs w:val="30"/>
          <w:cs/>
        </w:rPr>
        <w:t xml:space="preserve"> ในอัตราหุ้นละ</w:t>
      </w:r>
      <w:r w:rsidRPr="00EB4B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4BF8" w:rsidRPr="00EB4BF8">
        <w:rPr>
          <w:rFonts w:asciiTheme="majorBidi" w:hAnsiTheme="majorBidi" w:cstheme="majorBidi"/>
          <w:sz w:val="30"/>
          <w:szCs w:val="30"/>
        </w:rPr>
        <w:t>0.04</w:t>
      </w:r>
      <w:r w:rsidRPr="00EB4B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4BF8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EB4B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4BF8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Pr="00EB4B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4BF8" w:rsidRPr="00EB4BF8">
        <w:rPr>
          <w:rFonts w:asciiTheme="majorBidi" w:hAnsiTheme="majorBidi" w:cstheme="majorBidi"/>
          <w:sz w:val="30"/>
          <w:szCs w:val="30"/>
        </w:rPr>
        <w:t>24</w:t>
      </w:r>
      <w:r w:rsidRPr="00EB4B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4BF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E692E" w:rsidRPr="00EB4B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692E" w:rsidRPr="00EB4BF8">
        <w:rPr>
          <w:rFonts w:asciiTheme="majorBidi" w:hAnsiTheme="majorBidi" w:cstheme="majorBidi"/>
          <w:sz w:val="30"/>
          <w:szCs w:val="30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36575DE9" w14:textId="27BE2820" w:rsidR="00BD3D80" w:rsidRPr="00E412BE" w:rsidRDefault="00BD3D80" w:rsidP="00800D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D3D80" w:rsidRPr="00E412BE" w:rsidSect="003A296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ADF9A" w14:textId="77777777" w:rsidR="00AC14B1" w:rsidRDefault="00AC14B1">
      <w:r>
        <w:separator/>
      </w:r>
    </w:p>
  </w:endnote>
  <w:endnote w:type="continuationSeparator" w:id="0">
    <w:p w14:paraId="0A1BFF88" w14:textId="77777777" w:rsidR="00AC14B1" w:rsidRDefault="00AC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9F63C" w14:textId="039BA0D9" w:rsidR="002B553A" w:rsidRPr="00BD48A3" w:rsidRDefault="002B553A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ED3ABA" w:rsidRPr="00ED3ABA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80CA7" w14:textId="77777777" w:rsidR="002B553A" w:rsidRPr="00DF1BD9" w:rsidRDefault="002B553A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D8B25" w14:textId="6085C48B" w:rsidR="002B553A" w:rsidRPr="00853DEB" w:rsidRDefault="002B553A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ED3ABA" w:rsidRPr="00ED3AB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BFFE3E8" w14:textId="77777777" w:rsidR="002B553A" w:rsidRPr="006105F4" w:rsidRDefault="002B553A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FDFF3" w14:textId="12F89781" w:rsidR="002B553A" w:rsidRDefault="002B553A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ED3ABA" w:rsidRPr="00ED3ABA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635F5FFE" w14:textId="5980DD17" w:rsidR="002B553A" w:rsidRDefault="002B553A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C751EE">
      <w:rPr>
        <w:rFonts w:ascii="Angsana New" w:hAnsi="Angsana New"/>
        <w:noProof/>
        <w:sz w:val="30"/>
        <w:szCs w:val="30"/>
      </w:rPr>
      <w:t>ACGt3-Set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8240B" w14:textId="77777777" w:rsidR="00AC14B1" w:rsidRDefault="00AC14B1">
      <w:r>
        <w:separator/>
      </w:r>
    </w:p>
  </w:footnote>
  <w:footnote w:type="continuationSeparator" w:id="0">
    <w:p w14:paraId="670B31A8" w14:textId="77777777" w:rsidR="00AC14B1" w:rsidRDefault="00AC1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52CDD" w14:textId="77777777" w:rsidR="002B553A" w:rsidRDefault="002B553A" w:rsidP="00551D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4516FF37" w14:textId="77777777" w:rsidR="002B553A" w:rsidRDefault="002B553A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E49AE29" w14:textId="2280CDD5" w:rsidR="002B553A" w:rsidRPr="0034106F" w:rsidRDefault="002B553A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D3ABA" w:rsidRPr="00ED3AB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ED3ABA" w:rsidRPr="00ED3ABA">
      <w:rPr>
        <w:rFonts w:ascii="Angsana New" w:hAnsi="Angsana New" w:cs="Angsana New"/>
        <w:b/>
        <w:bCs/>
        <w:sz w:val="32"/>
        <w:szCs w:val="32"/>
      </w:rPr>
      <w:t>2563</w:t>
    </w:r>
  </w:p>
  <w:p w14:paraId="0BAB11D2" w14:textId="77777777" w:rsidR="002B553A" w:rsidRPr="00B239E0" w:rsidRDefault="002B553A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8B4E8" w14:textId="77777777" w:rsidR="002B553A" w:rsidRDefault="002B553A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1325CE5E" w14:textId="77777777" w:rsidR="002B553A" w:rsidRDefault="002B553A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C6AA026" w14:textId="40198723" w:rsidR="002B553A" w:rsidRPr="0034106F" w:rsidRDefault="002B553A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D3ABA" w:rsidRPr="00ED3AB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ED3ABA" w:rsidRPr="00ED3ABA">
      <w:rPr>
        <w:rFonts w:ascii="Angsana New" w:hAnsi="Angsana New" w:cs="Angsana New"/>
        <w:b/>
        <w:bCs/>
        <w:sz w:val="32"/>
        <w:szCs w:val="32"/>
      </w:rPr>
      <w:t>2563</w:t>
    </w:r>
  </w:p>
  <w:p w14:paraId="118EADE5" w14:textId="77777777" w:rsidR="002B553A" w:rsidRPr="00A1328C" w:rsidRDefault="002B553A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7"/>
  </w:num>
  <w:num w:numId="14">
    <w:abstractNumId w:val="23"/>
  </w:num>
  <w:num w:numId="15">
    <w:abstractNumId w:val="26"/>
  </w:num>
  <w:num w:numId="16">
    <w:abstractNumId w:val="24"/>
  </w:num>
  <w:num w:numId="17">
    <w:abstractNumId w:val="27"/>
  </w:num>
  <w:num w:numId="18">
    <w:abstractNumId w:val="11"/>
  </w:num>
  <w:num w:numId="19">
    <w:abstractNumId w:val="34"/>
  </w:num>
  <w:num w:numId="20">
    <w:abstractNumId w:val="14"/>
  </w:num>
  <w:num w:numId="21">
    <w:abstractNumId w:val="22"/>
  </w:num>
  <w:num w:numId="22">
    <w:abstractNumId w:val="32"/>
  </w:num>
  <w:num w:numId="23">
    <w:abstractNumId w:val="19"/>
  </w:num>
  <w:num w:numId="24">
    <w:abstractNumId w:val="31"/>
  </w:num>
  <w:num w:numId="25">
    <w:abstractNumId w:val="13"/>
  </w:num>
  <w:num w:numId="26">
    <w:abstractNumId w:val="15"/>
  </w:num>
  <w:num w:numId="27">
    <w:abstractNumId w:val="33"/>
  </w:num>
  <w:num w:numId="28">
    <w:abstractNumId w:val="39"/>
  </w:num>
  <w:num w:numId="29">
    <w:abstractNumId w:val="18"/>
  </w:num>
  <w:num w:numId="30">
    <w:abstractNumId w:val="40"/>
  </w:num>
  <w:num w:numId="31">
    <w:abstractNumId w:val="17"/>
  </w:num>
  <w:num w:numId="32">
    <w:abstractNumId w:val="21"/>
  </w:num>
  <w:num w:numId="33">
    <w:abstractNumId w:val="12"/>
  </w:num>
  <w:num w:numId="34">
    <w:abstractNumId w:val="35"/>
  </w:num>
  <w:num w:numId="35">
    <w:abstractNumId w:val="30"/>
  </w:num>
  <w:num w:numId="36">
    <w:abstractNumId w:val="28"/>
  </w:num>
  <w:num w:numId="37">
    <w:abstractNumId w:val="36"/>
  </w:num>
  <w:num w:numId="38">
    <w:abstractNumId w:val="16"/>
  </w:num>
  <w:num w:numId="39">
    <w:abstractNumId w:val="41"/>
  </w:num>
  <w:num w:numId="40">
    <w:abstractNumId w:val="10"/>
  </w:num>
  <w:num w:numId="41">
    <w:abstractNumId w:val="42"/>
  </w:num>
  <w:num w:numId="42">
    <w:abstractNumId w:val="29"/>
  </w:num>
  <w:num w:numId="43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5E91"/>
    <w:rsid w:val="0000625C"/>
    <w:rsid w:val="00006406"/>
    <w:rsid w:val="000064EF"/>
    <w:rsid w:val="00006A85"/>
    <w:rsid w:val="0000763E"/>
    <w:rsid w:val="00007C2F"/>
    <w:rsid w:val="00010FAB"/>
    <w:rsid w:val="0001125B"/>
    <w:rsid w:val="00013D09"/>
    <w:rsid w:val="0001453B"/>
    <w:rsid w:val="00014D70"/>
    <w:rsid w:val="00014F2A"/>
    <w:rsid w:val="00015075"/>
    <w:rsid w:val="00015351"/>
    <w:rsid w:val="0001540F"/>
    <w:rsid w:val="00016221"/>
    <w:rsid w:val="000162DF"/>
    <w:rsid w:val="00016396"/>
    <w:rsid w:val="00017542"/>
    <w:rsid w:val="00017BB1"/>
    <w:rsid w:val="00020849"/>
    <w:rsid w:val="000209FC"/>
    <w:rsid w:val="00022A4D"/>
    <w:rsid w:val="0002302B"/>
    <w:rsid w:val="000236D1"/>
    <w:rsid w:val="00025237"/>
    <w:rsid w:val="00026990"/>
    <w:rsid w:val="00026A0A"/>
    <w:rsid w:val="000270BE"/>
    <w:rsid w:val="00027261"/>
    <w:rsid w:val="0002781B"/>
    <w:rsid w:val="000313A1"/>
    <w:rsid w:val="00031EEC"/>
    <w:rsid w:val="00032861"/>
    <w:rsid w:val="00033891"/>
    <w:rsid w:val="00033C99"/>
    <w:rsid w:val="0003429A"/>
    <w:rsid w:val="000345BD"/>
    <w:rsid w:val="00034A38"/>
    <w:rsid w:val="00034EEB"/>
    <w:rsid w:val="000358C3"/>
    <w:rsid w:val="00035FFE"/>
    <w:rsid w:val="00036E70"/>
    <w:rsid w:val="00036EB8"/>
    <w:rsid w:val="00037198"/>
    <w:rsid w:val="00037254"/>
    <w:rsid w:val="000379F3"/>
    <w:rsid w:val="00040025"/>
    <w:rsid w:val="00041020"/>
    <w:rsid w:val="00041F76"/>
    <w:rsid w:val="0004224C"/>
    <w:rsid w:val="000429FB"/>
    <w:rsid w:val="000434A8"/>
    <w:rsid w:val="00043ADB"/>
    <w:rsid w:val="00043B68"/>
    <w:rsid w:val="00045798"/>
    <w:rsid w:val="00045A7E"/>
    <w:rsid w:val="00045A96"/>
    <w:rsid w:val="0004764E"/>
    <w:rsid w:val="00050380"/>
    <w:rsid w:val="00050499"/>
    <w:rsid w:val="00050B7F"/>
    <w:rsid w:val="00052199"/>
    <w:rsid w:val="000521F3"/>
    <w:rsid w:val="0005240A"/>
    <w:rsid w:val="00052722"/>
    <w:rsid w:val="00052ACD"/>
    <w:rsid w:val="0005654F"/>
    <w:rsid w:val="000565CE"/>
    <w:rsid w:val="00056D87"/>
    <w:rsid w:val="00056DDE"/>
    <w:rsid w:val="00060DB9"/>
    <w:rsid w:val="000615EA"/>
    <w:rsid w:val="00061884"/>
    <w:rsid w:val="00061938"/>
    <w:rsid w:val="00061C9E"/>
    <w:rsid w:val="000628E4"/>
    <w:rsid w:val="00063071"/>
    <w:rsid w:val="00063C69"/>
    <w:rsid w:val="000658FA"/>
    <w:rsid w:val="00065A19"/>
    <w:rsid w:val="00065E8C"/>
    <w:rsid w:val="00066585"/>
    <w:rsid w:val="00067194"/>
    <w:rsid w:val="000673F5"/>
    <w:rsid w:val="0006755D"/>
    <w:rsid w:val="00067A1C"/>
    <w:rsid w:val="00067CAF"/>
    <w:rsid w:val="00070B39"/>
    <w:rsid w:val="00070DE2"/>
    <w:rsid w:val="00071F0A"/>
    <w:rsid w:val="00073106"/>
    <w:rsid w:val="000738AE"/>
    <w:rsid w:val="00076326"/>
    <w:rsid w:val="00076562"/>
    <w:rsid w:val="00076A0F"/>
    <w:rsid w:val="00076BF3"/>
    <w:rsid w:val="00076EB6"/>
    <w:rsid w:val="00076F80"/>
    <w:rsid w:val="000779E3"/>
    <w:rsid w:val="000800AA"/>
    <w:rsid w:val="000803C8"/>
    <w:rsid w:val="00081E79"/>
    <w:rsid w:val="00081F0E"/>
    <w:rsid w:val="000823F8"/>
    <w:rsid w:val="00082A22"/>
    <w:rsid w:val="00083351"/>
    <w:rsid w:val="0008466F"/>
    <w:rsid w:val="00084DE8"/>
    <w:rsid w:val="000851CD"/>
    <w:rsid w:val="000858B8"/>
    <w:rsid w:val="00087901"/>
    <w:rsid w:val="00087CE4"/>
    <w:rsid w:val="000906FC"/>
    <w:rsid w:val="0009199B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2644"/>
    <w:rsid w:val="000B2897"/>
    <w:rsid w:val="000B4B60"/>
    <w:rsid w:val="000B4EF0"/>
    <w:rsid w:val="000B56C8"/>
    <w:rsid w:val="000B5E44"/>
    <w:rsid w:val="000B773D"/>
    <w:rsid w:val="000C0677"/>
    <w:rsid w:val="000C0B39"/>
    <w:rsid w:val="000C19DA"/>
    <w:rsid w:val="000C1E38"/>
    <w:rsid w:val="000C1E5E"/>
    <w:rsid w:val="000C232F"/>
    <w:rsid w:val="000C293D"/>
    <w:rsid w:val="000C476D"/>
    <w:rsid w:val="000C47CE"/>
    <w:rsid w:val="000C4923"/>
    <w:rsid w:val="000C4FB4"/>
    <w:rsid w:val="000C58A4"/>
    <w:rsid w:val="000C5D36"/>
    <w:rsid w:val="000C63D1"/>
    <w:rsid w:val="000C6ABE"/>
    <w:rsid w:val="000C6CB5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7FC"/>
    <w:rsid w:val="000D6312"/>
    <w:rsid w:val="000D6CDD"/>
    <w:rsid w:val="000D6D63"/>
    <w:rsid w:val="000D6FD8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3409"/>
    <w:rsid w:val="000E482B"/>
    <w:rsid w:val="000E4BAC"/>
    <w:rsid w:val="000E5277"/>
    <w:rsid w:val="000E5AC0"/>
    <w:rsid w:val="000E725A"/>
    <w:rsid w:val="000E7686"/>
    <w:rsid w:val="000E7ADE"/>
    <w:rsid w:val="000E7F6B"/>
    <w:rsid w:val="000F1567"/>
    <w:rsid w:val="000F15CB"/>
    <w:rsid w:val="000F1736"/>
    <w:rsid w:val="000F191E"/>
    <w:rsid w:val="000F2483"/>
    <w:rsid w:val="000F2555"/>
    <w:rsid w:val="000F3A0E"/>
    <w:rsid w:val="000F43C6"/>
    <w:rsid w:val="000F4764"/>
    <w:rsid w:val="000F496A"/>
    <w:rsid w:val="000F4F57"/>
    <w:rsid w:val="000F517B"/>
    <w:rsid w:val="000F5543"/>
    <w:rsid w:val="000F5EB0"/>
    <w:rsid w:val="000F65D5"/>
    <w:rsid w:val="000F687A"/>
    <w:rsid w:val="000F74E4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F22"/>
    <w:rsid w:val="00105D57"/>
    <w:rsid w:val="0010665A"/>
    <w:rsid w:val="001067A0"/>
    <w:rsid w:val="00106EFD"/>
    <w:rsid w:val="00107287"/>
    <w:rsid w:val="00107D42"/>
    <w:rsid w:val="0011027C"/>
    <w:rsid w:val="00110F06"/>
    <w:rsid w:val="00111E99"/>
    <w:rsid w:val="001122EA"/>
    <w:rsid w:val="00112BA6"/>
    <w:rsid w:val="001133D7"/>
    <w:rsid w:val="00114216"/>
    <w:rsid w:val="001148C0"/>
    <w:rsid w:val="001151EA"/>
    <w:rsid w:val="001158F6"/>
    <w:rsid w:val="00115D13"/>
    <w:rsid w:val="00116D1F"/>
    <w:rsid w:val="00116FE1"/>
    <w:rsid w:val="0012112B"/>
    <w:rsid w:val="001218F7"/>
    <w:rsid w:val="00122057"/>
    <w:rsid w:val="00123809"/>
    <w:rsid w:val="00123835"/>
    <w:rsid w:val="00123F51"/>
    <w:rsid w:val="001262DB"/>
    <w:rsid w:val="0012704B"/>
    <w:rsid w:val="00127B83"/>
    <w:rsid w:val="00127CDB"/>
    <w:rsid w:val="001301FA"/>
    <w:rsid w:val="00130D04"/>
    <w:rsid w:val="001321BD"/>
    <w:rsid w:val="001322FF"/>
    <w:rsid w:val="00132B01"/>
    <w:rsid w:val="00132FDC"/>
    <w:rsid w:val="001346A5"/>
    <w:rsid w:val="001346EA"/>
    <w:rsid w:val="0013512D"/>
    <w:rsid w:val="00135900"/>
    <w:rsid w:val="00135923"/>
    <w:rsid w:val="00135E95"/>
    <w:rsid w:val="0013630A"/>
    <w:rsid w:val="00136800"/>
    <w:rsid w:val="00136C26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217A"/>
    <w:rsid w:val="00152642"/>
    <w:rsid w:val="0015282D"/>
    <w:rsid w:val="001531C2"/>
    <w:rsid w:val="0015362C"/>
    <w:rsid w:val="00153BF7"/>
    <w:rsid w:val="00153D11"/>
    <w:rsid w:val="00154059"/>
    <w:rsid w:val="00154B96"/>
    <w:rsid w:val="00155D73"/>
    <w:rsid w:val="00155F80"/>
    <w:rsid w:val="001561DC"/>
    <w:rsid w:val="00156874"/>
    <w:rsid w:val="0015717C"/>
    <w:rsid w:val="00160259"/>
    <w:rsid w:val="001621C1"/>
    <w:rsid w:val="00162C0B"/>
    <w:rsid w:val="001630F9"/>
    <w:rsid w:val="001641BB"/>
    <w:rsid w:val="001641BC"/>
    <w:rsid w:val="0016459F"/>
    <w:rsid w:val="00164B1B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1927"/>
    <w:rsid w:val="00171ED4"/>
    <w:rsid w:val="00172A3B"/>
    <w:rsid w:val="00172B4E"/>
    <w:rsid w:val="00173830"/>
    <w:rsid w:val="00173BA5"/>
    <w:rsid w:val="00173D16"/>
    <w:rsid w:val="00173FB5"/>
    <w:rsid w:val="0017415E"/>
    <w:rsid w:val="00174994"/>
    <w:rsid w:val="00174C0F"/>
    <w:rsid w:val="00176A3F"/>
    <w:rsid w:val="00177B30"/>
    <w:rsid w:val="00181EEC"/>
    <w:rsid w:val="001821DC"/>
    <w:rsid w:val="00182F67"/>
    <w:rsid w:val="00185213"/>
    <w:rsid w:val="001855C5"/>
    <w:rsid w:val="00185E54"/>
    <w:rsid w:val="001863FD"/>
    <w:rsid w:val="00186CE4"/>
    <w:rsid w:val="001873E7"/>
    <w:rsid w:val="00187D0C"/>
    <w:rsid w:val="001900B1"/>
    <w:rsid w:val="0019063D"/>
    <w:rsid w:val="00191617"/>
    <w:rsid w:val="00191C75"/>
    <w:rsid w:val="001923F3"/>
    <w:rsid w:val="0019275E"/>
    <w:rsid w:val="00192C9B"/>
    <w:rsid w:val="00193749"/>
    <w:rsid w:val="00193B8C"/>
    <w:rsid w:val="00193BA3"/>
    <w:rsid w:val="00193F69"/>
    <w:rsid w:val="00194041"/>
    <w:rsid w:val="00195F8F"/>
    <w:rsid w:val="00197540"/>
    <w:rsid w:val="001A00F5"/>
    <w:rsid w:val="001A1240"/>
    <w:rsid w:val="001A1311"/>
    <w:rsid w:val="001A1A14"/>
    <w:rsid w:val="001A29D4"/>
    <w:rsid w:val="001A2E2B"/>
    <w:rsid w:val="001A348D"/>
    <w:rsid w:val="001A35BE"/>
    <w:rsid w:val="001A4B40"/>
    <w:rsid w:val="001A4D23"/>
    <w:rsid w:val="001A5102"/>
    <w:rsid w:val="001A520D"/>
    <w:rsid w:val="001A5952"/>
    <w:rsid w:val="001A5A02"/>
    <w:rsid w:val="001A6023"/>
    <w:rsid w:val="001A6E83"/>
    <w:rsid w:val="001A7722"/>
    <w:rsid w:val="001B0253"/>
    <w:rsid w:val="001B0AD9"/>
    <w:rsid w:val="001B0CD7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B4F"/>
    <w:rsid w:val="001C167F"/>
    <w:rsid w:val="001C1951"/>
    <w:rsid w:val="001C19D0"/>
    <w:rsid w:val="001C1F0F"/>
    <w:rsid w:val="001C24C6"/>
    <w:rsid w:val="001C25D4"/>
    <w:rsid w:val="001C3DA5"/>
    <w:rsid w:val="001C3DB7"/>
    <w:rsid w:val="001C4111"/>
    <w:rsid w:val="001C4565"/>
    <w:rsid w:val="001C5569"/>
    <w:rsid w:val="001C57CE"/>
    <w:rsid w:val="001C6320"/>
    <w:rsid w:val="001C69B9"/>
    <w:rsid w:val="001C6CC2"/>
    <w:rsid w:val="001C7840"/>
    <w:rsid w:val="001D0C25"/>
    <w:rsid w:val="001D1E7D"/>
    <w:rsid w:val="001D1FEB"/>
    <w:rsid w:val="001D26FC"/>
    <w:rsid w:val="001D2B12"/>
    <w:rsid w:val="001D2EA1"/>
    <w:rsid w:val="001D3F68"/>
    <w:rsid w:val="001D471F"/>
    <w:rsid w:val="001D475A"/>
    <w:rsid w:val="001D4BC8"/>
    <w:rsid w:val="001D4BFF"/>
    <w:rsid w:val="001D5F63"/>
    <w:rsid w:val="001D6024"/>
    <w:rsid w:val="001D6C83"/>
    <w:rsid w:val="001D7B9D"/>
    <w:rsid w:val="001E1D3D"/>
    <w:rsid w:val="001E23ED"/>
    <w:rsid w:val="001E31D6"/>
    <w:rsid w:val="001E4815"/>
    <w:rsid w:val="001E57D1"/>
    <w:rsid w:val="001E5EB1"/>
    <w:rsid w:val="001E6718"/>
    <w:rsid w:val="001E692E"/>
    <w:rsid w:val="001E737A"/>
    <w:rsid w:val="001E7733"/>
    <w:rsid w:val="001F09E2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E7A"/>
    <w:rsid w:val="001F69B1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B0B"/>
    <w:rsid w:val="00204B6A"/>
    <w:rsid w:val="00204CE3"/>
    <w:rsid w:val="00205E8A"/>
    <w:rsid w:val="00205F5D"/>
    <w:rsid w:val="00206D3E"/>
    <w:rsid w:val="00206DEA"/>
    <w:rsid w:val="00207C1C"/>
    <w:rsid w:val="00210962"/>
    <w:rsid w:val="002112C8"/>
    <w:rsid w:val="00211571"/>
    <w:rsid w:val="00211EB9"/>
    <w:rsid w:val="00212229"/>
    <w:rsid w:val="002124DF"/>
    <w:rsid w:val="00212B30"/>
    <w:rsid w:val="00212CC1"/>
    <w:rsid w:val="00212EDA"/>
    <w:rsid w:val="0021383E"/>
    <w:rsid w:val="00213E67"/>
    <w:rsid w:val="00214910"/>
    <w:rsid w:val="00214941"/>
    <w:rsid w:val="00216018"/>
    <w:rsid w:val="002160CB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A2E"/>
    <w:rsid w:val="002242DD"/>
    <w:rsid w:val="00224671"/>
    <w:rsid w:val="00224BEA"/>
    <w:rsid w:val="002258C6"/>
    <w:rsid w:val="00225CD5"/>
    <w:rsid w:val="002264C7"/>
    <w:rsid w:val="00230A1C"/>
    <w:rsid w:val="00230A8D"/>
    <w:rsid w:val="0023212A"/>
    <w:rsid w:val="002322E0"/>
    <w:rsid w:val="002322F4"/>
    <w:rsid w:val="00233B53"/>
    <w:rsid w:val="002345D8"/>
    <w:rsid w:val="002347C1"/>
    <w:rsid w:val="00234DC3"/>
    <w:rsid w:val="00234E04"/>
    <w:rsid w:val="00235199"/>
    <w:rsid w:val="002358EE"/>
    <w:rsid w:val="0023690B"/>
    <w:rsid w:val="00236C71"/>
    <w:rsid w:val="0023707F"/>
    <w:rsid w:val="00237895"/>
    <w:rsid w:val="0024021E"/>
    <w:rsid w:val="0024089D"/>
    <w:rsid w:val="00240D58"/>
    <w:rsid w:val="002414E1"/>
    <w:rsid w:val="00241686"/>
    <w:rsid w:val="00244B89"/>
    <w:rsid w:val="00245476"/>
    <w:rsid w:val="002461DA"/>
    <w:rsid w:val="002462C0"/>
    <w:rsid w:val="00247131"/>
    <w:rsid w:val="00247805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44FE"/>
    <w:rsid w:val="00254A8A"/>
    <w:rsid w:val="002565C0"/>
    <w:rsid w:val="0025778A"/>
    <w:rsid w:val="0026031F"/>
    <w:rsid w:val="00260ED7"/>
    <w:rsid w:val="00261221"/>
    <w:rsid w:val="0026129B"/>
    <w:rsid w:val="00261461"/>
    <w:rsid w:val="00262719"/>
    <w:rsid w:val="00262DF8"/>
    <w:rsid w:val="00262F12"/>
    <w:rsid w:val="002646BE"/>
    <w:rsid w:val="00264E9A"/>
    <w:rsid w:val="0026519C"/>
    <w:rsid w:val="00265B3A"/>
    <w:rsid w:val="00265CDD"/>
    <w:rsid w:val="0026626E"/>
    <w:rsid w:val="002673AE"/>
    <w:rsid w:val="002710D0"/>
    <w:rsid w:val="00272141"/>
    <w:rsid w:val="00272794"/>
    <w:rsid w:val="00272AEF"/>
    <w:rsid w:val="00273020"/>
    <w:rsid w:val="002745DF"/>
    <w:rsid w:val="00275300"/>
    <w:rsid w:val="00276B6C"/>
    <w:rsid w:val="002805F5"/>
    <w:rsid w:val="0028067C"/>
    <w:rsid w:val="002807BD"/>
    <w:rsid w:val="002814C9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91542"/>
    <w:rsid w:val="00292F39"/>
    <w:rsid w:val="00293036"/>
    <w:rsid w:val="00294B55"/>
    <w:rsid w:val="002957C5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E2B"/>
    <w:rsid w:val="002A2F25"/>
    <w:rsid w:val="002A3852"/>
    <w:rsid w:val="002A3E73"/>
    <w:rsid w:val="002A434A"/>
    <w:rsid w:val="002A7019"/>
    <w:rsid w:val="002A7336"/>
    <w:rsid w:val="002A734C"/>
    <w:rsid w:val="002A7AD1"/>
    <w:rsid w:val="002A7B68"/>
    <w:rsid w:val="002B0E1C"/>
    <w:rsid w:val="002B0E9E"/>
    <w:rsid w:val="002B1F9F"/>
    <w:rsid w:val="002B3021"/>
    <w:rsid w:val="002B3191"/>
    <w:rsid w:val="002B3227"/>
    <w:rsid w:val="002B3B0D"/>
    <w:rsid w:val="002B3B5E"/>
    <w:rsid w:val="002B48A7"/>
    <w:rsid w:val="002B4C06"/>
    <w:rsid w:val="002B4D3B"/>
    <w:rsid w:val="002B4D4B"/>
    <w:rsid w:val="002B553A"/>
    <w:rsid w:val="002B58A4"/>
    <w:rsid w:val="002B79C7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65DD"/>
    <w:rsid w:val="002C7B35"/>
    <w:rsid w:val="002C7D31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45CA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E62"/>
    <w:rsid w:val="002E15ED"/>
    <w:rsid w:val="002E1924"/>
    <w:rsid w:val="002E2B4B"/>
    <w:rsid w:val="002E2E14"/>
    <w:rsid w:val="002E3673"/>
    <w:rsid w:val="002E3747"/>
    <w:rsid w:val="002E3F71"/>
    <w:rsid w:val="002E5037"/>
    <w:rsid w:val="002E57A5"/>
    <w:rsid w:val="002E6E2A"/>
    <w:rsid w:val="002E6EBC"/>
    <w:rsid w:val="002F08F4"/>
    <w:rsid w:val="002F1641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6BC4"/>
    <w:rsid w:val="002F6E54"/>
    <w:rsid w:val="002F70EE"/>
    <w:rsid w:val="002F7BCF"/>
    <w:rsid w:val="002F7CF1"/>
    <w:rsid w:val="0030005B"/>
    <w:rsid w:val="00300557"/>
    <w:rsid w:val="00301EF2"/>
    <w:rsid w:val="003022CA"/>
    <w:rsid w:val="0030241D"/>
    <w:rsid w:val="00302D16"/>
    <w:rsid w:val="003039E5"/>
    <w:rsid w:val="00303D38"/>
    <w:rsid w:val="00304AAC"/>
    <w:rsid w:val="00304FED"/>
    <w:rsid w:val="00305B27"/>
    <w:rsid w:val="00305B55"/>
    <w:rsid w:val="00306006"/>
    <w:rsid w:val="00306602"/>
    <w:rsid w:val="00307023"/>
    <w:rsid w:val="00307B04"/>
    <w:rsid w:val="00307B53"/>
    <w:rsid w:val="00307B83"/>
    <w:rsid w:val="00307D32"/>
    <w:rsid w:val="00310892"/>
    <w:rsid w:val="00310AFA"/>
    <w:rsid w:val="00311BEA"/>
    <w:rsid w:val="00312575"/>
    <w:rsid w:val="00312623"/>
    <w:rsid w:val="00313B02"/>
    <w:rsid w:val="00314167"/>
    <w:rsid w:val="0031503D"/>
    <w:rsid w:val="003157B9"/>
    <w:rsid w:val="003159AC"/>
    <w:rsid w:val="00315A75"/>
    <w:rsid w:val="003163C0"/>
    <w:rsid w:val="0031751D"/>
    <w:rsid w:val="00320F77"/>
    <w:rsid w:val="00321EAE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66FB"/>
    <w:rsid w:val="00326755"/>
    <w:rsid w:val="00330A81"/>
    <w:rsid w:val="00331DA9"/>
    <w:rsid w:val="0033217D"/>
    <w:rsid w:val="00332341"/>
    <w:rsid w:val="0033265F"/>
    <w:rsid w:val="003339E3"/>
    <w:rsid w:val="00333BCF"/>
    <w:rsid w:val="00334590"/>
    <w:rsid w:val="00334F1B"/>
    <w:rsid w:val="00336673"/>
    <w:rsid w:val="003374D4"/>
    <w:rsid w:val="00337849"/>
    <w:rsid w:val="00340359"/>
    <w:rsid w:val="00340C6F"/>
    <w:rsid w:val="0034106F"/>
    <w:rsid w:val="00341D58"/>
    <w:rsid w:val="003428C8"/>
    <w:rsid w:val="00343925"/>
    <w:rsid w:val="00343F41"/>
    <w:rsid w:val="00343F6C"/>
    <w:rsid w:val="003444A5"/>
    <w:rsid w:val="003454DD"/>
    <w:rsid w:val="00347213"/>
    <w:rsid w:val="00347229"/>
    <w:rsid w:val="0034756F"/>
    <w:rsid w:val="00347614"/>
    <w:rsid w:val="00347619"/>
    <w:rsid w:val="00347D39"/>
    <w:rsid w:val="00351EC0"/>
    <w:rsid w:val="00352A6F"/>
    <w:rsid w:val="003533D6"/>
    <w:rsid w:val="003541EA"/>
    <w:rsid w:val="003554F4"/>
    <w:rsid w:val="00355759"/>
    <w:rsid w:val="00355861"/>
    <w:rsid w:val="00355FE1"/>
    <w:rsid w:val="00356DF5"/>
    <w:rsid w:val="00356E06"/>
    <w:rsid w:val="00361067"/>
    <w:rsid w:val="00361087"/>
    <w:rsid w:val="00363750"/>
    <w:rsid w:val="003647B1"/>
    <w:rsid w:val="00364D23"/>
    <w:rsid w:val="003675D2"/>
    <w:rsid w:val="00370285"/>
    <w:rsid w:val="0037079E"/>
    <w:rsid w:val="00370B9B"/>
    <w:rsid w:val="00370E2C"/>
    <w:rsid w:val="003722E4"/>
    <w:rsid w:val="00373E3D"/>
    <w:rsid w:val="00373F4D"/>
    <w:rsid w:val="00374A48"/>
    <w:rsid w:val="00375299"/>
    <w:rsid w:val="003752B0"/>
    <w:rsid w:val="00376C56"/>
    <w:rsid w:val="003772C3"/>
    <w:rsid w:val="00377A2E"/>
    <w:rsid w:val="00381865"/>
    <w:rsid w:val="003819BD"/>
    <w:rsid w:val="003822B0"/>
    <w:rsid w:val="00382552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FFB"/>
    <w:rsid w:val="003940CF"/>
    <w:rsid w:val="00394738"/>
    <w:rsid w:val="00395CDF"/>
    <w:rsid w:val="00395F2D"/>
    <w:rsid w:val="003965D2"/>
    <w:rsid w:val="00396E41"/>
    <w:rsid w:val="003A0402"/>
    <w:rsid w:val="003A0792"/>
    <w:rsid w:val="003A0B2D"/>
    <w:rsid w:val="003A14A3"/>
    <w:rsid w:val="003A1E1D"/>
    <w:rsid w:val="003A2392"/>
    <w:rsid w:val="003A28EB"/>
    <w:rsid w:val="003A296E"/>
    <w:rsid w:val="003A34F7"/>
    <w:rsid w:val="003A3555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3378"/>
    <w:rsid w:val="003B45EB"/>
    <w:rsid w:val="003B52E9"/>
    <w:rsid w:val="003B587F"/>
    <w:rsid w:val="003B59C9"/>
    <w:rsid w:val="003B5F19"/>
    <w:rsid w:val="003B6064"/>
    <w:rsid w:val="003B64F7"/>
    <w:rsid w:val="003B69E1"/>
    <w:rsid w:val="003B75A0"/>
    <w:rsid w:val="003B78E9"/>
    <w:rsid w:val="003B7F49"/>
    <w:rsid w:val="003C0667"/>
    <w:rsid w:val="003C0697"/>
    <w:rsid w:val="003C0940"/>
    <w:rsid w:val="003C13E3"/>
    <w:rsid w:val="003C1566"/>
    <w:rsid w:val="003C3961"/>
    <w:rsid w:val="003C3B06"/>
    <w:rsid w:val="003C594C"/>
    <w:rsid w:val="003C6CD7"/>
    <w:rsid w:val="003C7386"/>
    <w:rsid w:val="003C7500"/>
    <w:rsid w:val="003C771E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87C"/>
    <w:rsid w:val="003E288D"/>
    <w:rsid w:val="003E370E"/>
    <w:rsid w:val="003E552D"/>
    <w:rsid w:val="003E55B1"/>
    <w:rsid w:val="003E59FD"/>
    <w:rsid w:val="003E69E0"/>
    <w:rsid w:val="003E6F87"/>
    <w:rsid w:val="003E7253"/>
    <w:rsid w:val="003F06DB"/>
    <w:rsid w:val="003F124A"/>
    <w:rsid w:val="003F3AC6"/>
    <w:rsid w:val="003F3F82"/>
    <w:rsid w:val="003F41F7"/>
    <w:rsid w:val="003F5B8F"/>
    <w:rsid w:val="003F5F0C"/>
    <w:rsid w:val="003F6157"/>
    <w:rsid w:val="003F6823"/>
    <w:rsid w:val="003F6AC4"/>
    <w:rsid w:val="003F7D93"/>
    <w:rsid w:val="0040064D"/>
    <w:rsid w:val="00400ED9"/>
    <w:rsid w:val="00401456"/>
    <w:rsid w:val="004014DB"/>
    <w:rsid w:val="00401851"/>
    <w:rsid w:val="00401C7B"/>
    <w:rsid w:val="004030FA"/>
    <w:rsid w:val="004036AB"/>
    <w:rsid w:val="00405279"/>
    <w:rsid w:val="00405AD8"/>
    <w:rsid w:val="004065AD"/>
    <w:rsid w:val="0040700B"/>
    <w:rsid w:val="00407B78"/>
    <w:rsid w:val="00410116"/>
    <w:rsid w:val="0041044A"/>
    <w:rsid w:val="004104E2"/>
    <w:rsid w:val="004121CB"/>
    <w:rsid w:val="00413AF5"/>
    <w:rsid w:val="004140DE"/>
    <w:rsid w:val="00414A2E"/>
    <w:rsid w:val="00414CF6"/>
    <w:rsid w:val="00416797"/>
    <w:rsid w:val="00416DD0"/>
    <w:rsid w:val="00416F4F"/>
    <w:rsid w:val="00417044"/>
    <w:rsid w:val="004178B7"/>
    <w:rsid w:val="004200B6"/>
    <w:rsid w:val="00420488"/>
    <w:rsid w:val="00420534"/>
    <w:rsid w:val="00421436"/>
    <w:rsid w:val="00421D26"/>
    <w:rsid w:val="00421E77"/>
    <w:rsid w:val="00422DE4"/>
    <w:rsid w:val="00423496"/>
    <w:rsid w:val="004239FB"/>
    <w:rsid w:val="00423C22"/>
    <w:rsid w:val="00425CC2"/>
    <w:rsid w:val="004268CF"/>
    <w:rsid w:val="0042695D"/>
    <w:rsid w:val="004276E7"/>
    <w:rsid w:val="00427D18"/>
    <w:rsid w:val="00430D23"/>
    <w:rsid w:val="004312C0"/>
    <w:rsid w:val="00431D47"/>
    <w:rsid w:val="00431FA2"/>
    <w:rsid w:val="0043213F"/>
    <w:rsid w:val="00432238"/>
    <w:rsid w:val="00435527"/>
    <w:rsid w:val="00435AAD"/>
    <w:rsid w:val="00435F32"/>
    <w:rsid w:val="00436074"/>
    <w:rsid w:val="00436BD0"/>
    <w:rsid w:val="0043786C"/>
    <w:rsid w:val="00437BAF"/>
    <w:rsid w:val="00437E09"/>
    <w:rsid w:val="00440483"/>
    <w:rsid w:val="004409C8"/>
    <w:rsid w:val="00441207"/>
    <w:rsid w:val="00441B34"/>
    <w:rsid w:val="00442D9F"/>
    <w:rsid w:val="0044325B"/>
    <w:rsid w:val="00443DA7"/>
    <w:rsid w:val="00444487"/>
    <w:rsid w:val="00444704"/>
    <w:rsid w:val="00445A0E"/>
    <w:rsid w:val="00446A99"/>
    <w:rsid w:val="00447068"/>
    <w:rsid w:val="00447CED"/>
    <w:rsid w:val="00450EDF"/>
    <w:rsid w:val="00451880"/>
    <w:rsid w:val="00451C86"/>
    <w:rsid w:val="00451D98"/>
    <w:rsid w:val="00452D16"/>
    <w:rsid w:val="00453A1A"/>
    <w:rsid w:val="00453D35"/>
    <w:rsid w:val="00453D65"/>
    <w:rsid w:val="00454C4D"/>
    <w:rsid w:val="004553D2"/>
    <w:rsid w:val="004554A5"/>
    <w:rsid w:val="004555D1"/>
    <w:rsid w:val="00455FE2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21D8"/>
    <w:rsid w:val="00462212"/>
    <w:rsid w:val="0046261B"/>
    <w:rsid w:val="00463EDA"/>
    <w:rsid w:val="00464553"/>
    <w:rsid w:val="004659DD"/>
    <w:rsid w:val="00465F7E"/>
    <w:rsid w:val="004662E7"/>
    <w:rsid w:val="00466761"/>
    <w:rsid w:val="00467031"/>
    <w:rsid w:val="0046731A"/>
    <w:rsid w:val="0046766A"/>
    <w:rsid w:val="00467EBB"/>
    <w:rsid w:val="00471DD3"/>
    <w:rsid w:val="00472895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90"/>
    <w:rsid w:val="00476E8F"/>
    <w:rsid w:val="0047796B"/>
    <w:rsid w:val="00477A13"/>
    <w:rsid w:val="00480556"/>
    <w:rsid w:val="0048057E"/>
    <w:rsid w:val="00482B3A"/>
    <w:rsid w:val="00482B76"/>
    <w:rsid w:val="00482EB7"/>
    <w:rsid w:val="00483A9F"/>
    <w:rsid w:val="00484162"/>
    <w:rsid w:val="004850D5"/>
    <w:rsid w:val="00485C8E"/>
    <w:rsid w:val="00486814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A8C"/>
    <w:rsid w:val="004A2369"/>
    <w:rsid w:val="004A262F"/>
    <w:rsid w:val="004A2DD3"/>
    <w:rsid w:val="004A2EAE"/>
    <w:rsid w:val="004A3036"/>
    <w:rsid w:val="004A3B57"/>
    <w:rsid w:val="004A4E44"/>
    <w:rsid w:val="004A5F82"/>
    <w:rsid w:val="004A6EA5"/>
    <w:rsid w:val="004A7BD5"/>
    <w:rsid w:val="004B0E55"/>
    <w:rsid w:val="004B1303"/>
    <w:rsid w:val="004B1B2D"/>
    <w:rsid w:val="004B1B99"/>
    <w:rsid w:val="004B1F5E"/>
    <w:rsid w:val="004B3B76"/>
    <w:rsid w:val="004B3CA5"/>
    <w:rsid w:val="004B43EC"/>
    <w:rsid w:val="004B5037"/>
    <w:rsid w:val="004B566A"/>
    <w:rsid w:val="004B56B2"/>
    <w:rsid w:val="004B6237"/>
    <w:rsid w:val="004B6458"/>
    <w:rsid w:val="004B6C59"/>
    <w:rsid w:val="004B6EA3"/>
    <w:rsid w:val="004B7341"/>
    <w:rsid w:val="004B75BA"/>
    <w:rsid w:val="004C01CB"/>
    <w:rsid w:val="004C079F"/>
    <w:rsid w:val="004C08BB"/>
    <w:rsid w:val="004C09CC"/>
    <w:rsid w:val="004C0B0A"/>
    <w:rsid w:val="004C1C96"/>
    <w:rsid w:val="004C2D73"/>
    <w:rsid w:val="004C2ED3"/>
    <w:rsid w:val="004C332B"/>
    <w:rsid w:val="004C36EB"/>
    <w:rsid w:val="004C3C7A"/>
    <w:rsid w:val="004C3F8D"/>
    <w:rsid w:val="004C4BBF"/>
    <w:rsid w:val="004C4CA5"/>
    <w:rsid w:val="004C53A7"/>
    <w:rsid w:val="004C6082"/>
    <w:rsid w:val="004C700C"/>
    <w:rsid w:val="004C7283"/>
    <w:rsid w:val="004C73EA"/>
    <w:rsid w:val="004C7B0A"/>
    <w:rsid w:val="004D0BB9"/>
    <w:rsid w:val="004D13FC"/>
    <w:rsid w:val="004D1EB7"/>
    <w:rsid w:val="004D26FB"/>
    <w:rsid w:val="004D455C"/>
    <w:rsid w:val="004D482F"/>
    <w:rsid w:val="004D5751"/>
    <w:rsid w:val="004D6448"/>
    <w:rsid w:val="004D6E20"/>
    <w:rsid w:val="004D75C3"/>
    <w:rsid w:val="004E1281"/>
    <w:rsid w:val="004E18B5"/>
    <w:rsid w:val="004E1F08"/>
    <w:rsid w:val="004E2283"/>
    <w:rsid w:val="004E3AF9"/>
    <w:rsid w:val="004E3C19"/>
    <w:rsid w:val="004E4CA3"/>
    <w:rsid w:val="004E4CE0"/>
    <w:rsid w:val="004E57DB"/>
    <w:rsid w:val="004E62BB"/>
    <w:rsid w:val="004E6C4D"/>
    <w:rsid w:val="004E6D67"/>
    <w:rsid w:val="004E70E8"/>
    <w:rsid w:val="004E75EC"/>
    <w:rsid w:val="004F0D67"/>
    <w:rsid w:val="004F104C"/>
    <w:rsid w:val="004F1D0B"/>
    <w:rsid w:val="004F2316"/>
    <w:rsid w:val="004F24B4"/>
    <w:rsid w:val="004F29BC"/>
    <w:rsid w:val="004F2DC7"/>
    <w:rsid w:val="004F330E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180"/>
    <w:rsid w:val="004F7245"/>
    <w:rsid w:val="004F7773"/>
    <w:rsid w:val="00500B3A"/>
    <w:rsid w:val="005010D7"/>
    <w:rsid w:val="0050142D"/>
    <w:rsid w:val="005014A2"/>
    <w:rsid w:val="005018F4"/>
    <w:rsid w:val="00502120"/>
    <w:rsid w:val="00502762"/>
    <w:rsid w:val="00503364"/>
    <w:rsid w:val="00504454"/>
    <w:rsid w:val="00504D04"/>
    <w:rsid w:val="00506893"/>
    <w:rsid w:val="005069B9"/>
    <w:rsid w:val="00506D78"/>
    <w:rsid w:val="0050745C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FB6"/>
    <w:rsid w:val="00514622"/>
    <w:rsid w:val="00515569"/>
    <w:rsid w:val="00515DE0"/>
    <w:rsid w:val="00516707"/>
    <w:rsid w:val="00516DCC"/>
    <w:rsid w:val="005177DC"/>
    <w:rsid w:val="00517D59"/>
    <w:rsid w:val="0052018A"/>
    <w:rsid w:val="00520C7D"/>
    <w:rsid w:val="00521089"/>
    <w:rsid w:val="005214B7"/>
    <w:rsid w:val="00521E58"/>
    <w:rsid w:val="00522AA7"/>
    <w:rsid w:val="00522FCD"/>
    <w:rsid w:val="0052301A"/>
    <w:rsid w:val="00523932"/>
    <w:rsid w:val="005240F2"/>
    <w:rsid w:val="005240FA"/>
    <w:rsid w:val="0052428C"/>
    <w:rsid w:val="0052486B"/>
    <w:rsid w:val="00524A4E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313E"/>
    <w:rsid w:val="00533850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1403"/>
    <w:rsid w:val="00541465"/>
    <w:rsid w:val="005414A8"/>
    <w:rsid w:val="00542B02"/>
    <w:rsid w:val="00542F48"/>
    <w:rsid w:val="005431E7"/>
    <w:rsid w:val="00543E18"/>
    <w:rsid w:val="00543E9B"/>
    <w:rsid w:val="0054481A"/>
    <w:rsid w:val="0054542E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74D"/>
    <w:rsid w:val="005561EC"/>
    <w:rsid w:val="00556849"/>
    <w:rsid w:val="00556C33"/>
    <w:rsid w:val="00556C38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649A"/>
    <w:rsid w:val="005668B3"/>
    <w:rsid w:val="00566BDB"/>
    <w:rsid w:val="00566DE1"/>
    <w:rsid w:val="00566F21"/>
    <w:rsid w:val="00567067"/>
    <w:rsid w:val="005701C5"/>
    <w:rsid w:val="005705E3"/>
    <w:rsid w:val="00570668"/>
    <w:rsid w:val="005708C2"/>
    <w:rsid w:val="00570A1A"/>
    <w:rsid w:val="00571050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E5A"/>
    <w:rsid w:val="00582BC7"/>
    <w:rsid w:val="005837E7"/>
    <w:rsid w:val="00583D63"/>
    <w:rsid w:val="00583F46"/>
    <w:rsid w:val="0058409B"/>
    <w:rsid w:val="0058421A"/>
    <w:rsid w:val="00585747"/>
    <w:rsid w:val="00585867"/>
    <w:rsid w:val="0058689F"/>
    <w:rsid w:val="00586B62"/>
    <w:rsid w:val="00587A7F"/>
    <w:rsid w:val="00587B9D"/>
    <w:rsid w:val="00587F19"/>
    <w:rsid w:val="005901EE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E67"/>
    <w:rsid w:val="005A0EEC"/>
    <w:rsid w:val="005A2672"/>
    <w:rsid w:val="005A2C56"/>
    <w:rsid w:val="005A4F6C"/>
    <w:rsid w:val="005A590C"/>
    <w:rsid w:val="005B0CA0"/>
    <w:rsid w:val="005B0F2B"/>
    <w:rsid w:val="005B10A3"/>
    <w:rsid w:val="005B1667"/>
    <w:rsid w:val="005B1E5B"/>
    <w:rsid w:val="005B25FA"/>
    <w:rsid w:val="005B26E3"/>
    <w:rsid w:val="005B2792"/>
    <w:rsid w:val="005B2B4D"/>
    <w:rsid w:val="005B4058"/>
    <w:rsid w:val="005B481E"/>
    <w:rsid w:val="005B5A55"/>
    <w:rsid w:val="005B6502"/>
    <w:rsid w:val="005B651E"/>
    <w:rsid w:val="005B77DB"/>
    <w:rsid w:val="005C05D5"/>
    <w:rsid w:val="005C0FD4"/>
    <w:rsid w:val="005C1CAB"/>
    <w:rsid w:val="005C1E92"/>
    <w:rsid w:val="005C2921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8A2"/>
    <w:rsid w:val="005C7E59"/>
    <w:rsid w:val="005D00E7"/>
    <w:rsid w:val="005D0500"/>
    <w:rsid w:val="005D0548"/>
    <w:rsid w:val="005D08C2"/>
    <w:rsid w:val="005D13D3"/>
    <w:rsid w:val="005D2812"/>
    <w:rsid w:val="005D2946"/>
    <w:rsid w:val="005D2A88"/>
    <w:rsid w:val="005D3D9A"/>
    <w:rsid w:val="005D4D0A"/>
    <w:rsid w:val="005D5060"/>
    <w:rsid w:val="005D5B68"/>
    <w:rsid w:val="005D5E62"/>
    <w:rsid w:val="005D645D"/>
    <w:rsid w:val="005D6842"/>
    <w:rsid w:val="005D7585"/>
    <w:rsid w:val="005D7C47"/>
    <w:rsid w:val="005D7F0B"/>
    <w:rsid w:val="005E0025"/>
    <w:rsid w:val="005E0420"/>
    <w:rsid w:val="005E1412"/>
    <w:rsid w:val="005E2EDA"/>
    <w:rsid w:val="005E3D1D"/>
    <w:rsid w:val="005E3D4F"/>
    <w:rsid w:val="005E48C3"/>
    <w:rsid w:val="005E625D"/>
    <w:rsid w:val="005E6D00"/>
    <w:rsid w:val="005E73B8"/>
    <w:rsid w:val="005F1431"/>
    <w:rsid w:val="005F14B1"/>
    <w:rsid w:val="005F2278"/>
    <w:rsid w:val="005F246A"/>
    <w:rsid w:val="005F40EC"/>
    <w:rsid w:val="005F4453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72F"/>
    <w:rsid w:val="00602D14"/>
    <w:rsid w:val="00603725"/>
    <w:rsid w:val="00605541"/>
    <w:rsid w:val="006056D3"/>
    <w:rsid w:val="00606219"/>
    <w:rsid w:val="00606733"/>
    <w:rsid w:val="0060682E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CE5"/>
    <w:rsid w:val="00614DFF"/>
    <w:rsid w:val="00615220"/>
    <w:rsid w:val="00615749"/>
    <w:rsid w:val="00615C2B"/>
    <w:rsid w:val="0061741C"/>
    <w:rsid w:val="00617691"/>
    <w:rsid w:val="00621771"/>
    <w:rsid w:val="006219F1"/>
    <w:rsid w:val="00621A11"/>
    <w:rsid w:val="00621A4E"/>
    <w:rsid w:val="00621C4D"/>
    <w:rsid w:val="00621E6E"/>
    <w:rsid w:val="00622212"/>
    <w:rsid w:val="00623107"/>
    <w:rsid w:val="0062310B"/>
    <w:rsid w:val="006234DD"/>
    <w:rsid w:val="006236CA"/>
    <w:rsid w:val="0062375F"/>
    <w:rsid w:val="0062432D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56D"/>
    <w:rsid w:val="00632C80"/>
    <w:rsid w:val="006331E4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4024A"/>
    <w:rsid w:val="006416C1"/>
    <w:rsid w:val="006417D2"/>
    <w:rsid w:val="006418C1"/>
    <w:rsid w:val="00643E0F"/>
    <w:rsid w:val="0064408C"/>
    <w:rsid w:val="00644123"/>
    <w:rsid w:val="006453F6"/>
    <w:rsid w:val="00645952"/>
    <w:rsid w:val="00647561"/>
    <w:rsid w:val="006503C9"/>
    <w:rsid w:val="00650A0F"/>
    <w:rsid w:val="00651644"/>
    <w:rsid w:val="006519BA"/>
    <w:rsid w:val="00651BB0"/>
    <w:rsid w:val="006527C9"/>
    <w:rsid w:val="00652BD1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664"/>
    <w:rsid w:val="006617F6"/>
    <w:rsid w:val="00661C89"/>
    <w:rsid w:val="00662851"/>
    <w:rsid w:val="00662B05"/>
    <w:rsid w:val="00662F73"/>
    <w:rsid w:val="00663023"/>
    <w:rsid w:val="00663568"/>
    <w:rsid w:val="00663903"/>
    <w:rsid w:val="00663AE0"/>
    <w:rsid w:val="00663C29"/>
    <w:rsid w:val="00664997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346A"/>
    <w:rsid w:val="00673AF0"/>
    <w:rsid w:val="006740C8"/>
    <w:rsid w:val="00675253"/>
    <w:rsid w:val="00675434"/>
    <w:rsid w:val="00676734"/>
    <w:rsid w:val="00676F54"/>
    <w:rsid w:val="00677039"/>
    <w:rsid w:val="00677101"/>
    <w:rsid w:val="006777E9"/>
    <w:rsid w:val="006804DA"/>
    <w:rsid w:val="006816AE"/>
    <w:rsid w:val="006818D5"/>
    <w:rsid w:val="0068210A"/>
    <w:rsid w:val="00682428"/>
    <w:rsid w:val="00683D20"/>
    <w:rsid w:val="00683FB6"/>
    <w:rsid w:val="00684A97"/>
    <w:rsid w:val="00686550"/>
    <w:rsid w:val="0068692E"/>
    <w:rsid w:val="00687B26"/>
    <w:rsid w:val="0069067F"/>
    <w:rsid w:val="00690C24"/>
    <w:rsid w:val="0069175D"/>
    <w:rsid w:val="00693E83"/>
    <w:rsid w:val="0069409F"/>
    <w:rsid w:val="00694366"/>
    <w:rsid w:val="00694D7E"/>
    <w:rsid w:val="006958BD"/>
    <w:rsid w:val="00697413"/>
    <w:rsid w:val="006A0246"/>
    <w:rsid w:val="006A093B"/>
    <w:rsid w:val="006A1552"/>
    <w:rsid w:val="006A2491"/>
    <w:rsid w:val="006A433B"/>
    <w:rsid w:val="006A4908"/>
    <w:rsid w:val="006A5420"/>
    <w:rsid w:val="006A5DA6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4097"/>
    <w:rsid w:val="006B432F"/>
    <w:rsid w:val="006B53EB"/>
    <w:rsid w:val="006B5419"/>
    <w:rsid w:val="006B5BB8"/>
    <w:rsid w:val="006B6D73"/>
    <w:rsid w:val="006B74AB"/>
    <w:rsid w:val="006B7897"/>
    <w:rsid w:val="006C0B4E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8FA"/>
    <w:rsid w:val="006C68BE"/>
    <w:rsid w:val="006C6A76"/>
    <w:rsid w:val="006C7307"/>
    <w:rsid w:val="006C7874"/>
    <w:rsid w:val="006C7F94"/>
    <w:rsid w:val="006D019A"/>
    <w:rsid w:val="006D0410"/>
    <w:rsid w:val="006D0419"/>
    <w:rsid w:val="006D07E7"/>
    <w:rsid w:val="006D0DFB"/>
    <w:rsid w:val="006D16A2"/>
    <w:rsid w:val="006D20F5"/>
    <w:rsid w:val="006D2A6E"/>
    <w:rsid w:val="006D2F7F"/>
    <w:rsid w:val="006D39E3"/>
    <w:rsid w:val="006D3AA4"/>
    <w:rsid w:val="006D409B"/>
    <w:rsid w:val="006D507A"/>
    <w:rsid w:val="006D5DFE"/>
    <w:rsid w:val="006D6F84"/>
    <w:rsid w:val="006E17E2"/>
    <w:rsid w:val="006E1E36"/>
    <w:rsid w:val="006E215F"/>
    <w:rsid w:val="006E2412"/>
    <w:rsid w:val="006E2531"/>
    <w:rsid w:val="006E279E"/>
    <w:rsid w:val="006E2CE3"/>
    <w:rsid w:val="006E2F00"/>
    <w:rsid w:val="006E3665"/>
    <w:rsid w:val="006E38B2"/>
    <w:rsid w:val="006E3A24"/>
    <w:rsid w:val="006E4C16"/>
    <w:rsid w:val="006E6513"/>
    <w:rsid w:val="006E7CC8"/>
    <w:rsid w:val="006E7D0F"/>
    <w:rsid w:val="006F0724"/>
    <w:rsid w:val="006F0CE8"/>
    <w:rsid w:val="006F0D94"/>
    <w:rsid w:val="006F1BEC"/>
    <w:rsid w:val="006F22BB"/>
    <w:rsid w:val="006F3A07"/>
    <w:rsid w:val="006F4074"/>
    <w:rsid w:val="006F4850"/>
    <w:rsid w:val="006F561F"/>
    <w:rsid w:val="006F68F9"/>
    <w:rsid w:val="006F7B59"/>
    <w:rsid w:val="0070002D"/>
    <w:rsid w:val="0070116A"/>
    <w:rsid w:val="00701DD8"/>
    <w:rsid w:val="007020EF"/>
    <w:rsid w:val="00702D77"/>
    <w:rsid w:val="00703403"/>
    <w:rsid w:val="00705490"/>
    <w:rsid w:val="00705FE8"/>
    <w:rsid w:val="00706477"/>
    <w:rsid w:val="0070648E"/>
    <w:rsid w:val="0070661C"/>
    <w:rsid w:val="007071F8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E55"/>
    <w:rsid w:val="007215D0"/>
    <w:rsid w:val="00721A02"/>
    <w:rsid w:val="00722B5C"/>
    <w:rsid w:val="00722BC4"/>
    <w:rsid w:val="00722BCB"/>
    <w:rsid w:val="00723E51"/>
    <w:rsid w:val="00724184"/>
    <w:rsid w:val="00724820"/>
    <w:rsid w:val="00724C71"/>
    <w:rsid w:val="0072515E"/>
    <w:rsid w:val="0073022E"/>
    <w:rsid w:val="00730369"/>
    <w:rsid w:val="00730F6D"/>
    <w:rsid w:val="00731F80"/>
    <w:rsid w:val="00732D26"/>
    <w:rsid w:val="007330CF"/>
    <w:rsid w:val="007337C4"/>
    <w:rsid w:val="007337D0"/>
    <w:rsid w:val="00733B5D"/>
    <w:rsid w:val="00733B94"/>
    <w:rsid w:val="007342D7"/>
    <w:rsid w:val="00734440"/>
    <w:rsid w:val="0073455B"/>
    <w:rsid w:val="00735963"/>
    <w:rsid w:val="00735A59"/>
    <w:rsid w:val="00735B0D"/>
    <w:rsid w:val="00735D2D"/>
    <w:rsid w:val="00736835"/>
    <w:rsid w:val="007368E6"/>
    <w:rsid w:val="00736D7E"/>
    <w:rsid w:val="00737123"/>
    <w:rsid w:val="007413BE"/>
    <w:rsid w:val="00741A07"/>
    <w:rsid w:val="00742617"/>
    <w:rsid w:val="00742F6E"/>
    <w:rsid w:val="00743BC0"/>
    <w:rsid w:val="00743C86"/>
    <w:rsid w:val="0074400E"/>
    <w:rsid w:val="007450A9"/>
    <w:rsid w:val="007466BC"/>
    <w:rsid w:val="00747880"/>
    <w:rsid w:val="00747D74"/>
    <w:rsid w:val="00750A90"/>
    <w:rsid w:val="00750BD6"/>
    <w:rsid w:val="00751472"/>
    <w:rsid w:val="00751FB4"/>
    <w:rsid w:val="00752770"/>
    <w:rsid w:val="00752865"/>
    <w:rsid w:val="00752DDA"/>
    <w:rsid w:val="00753CBC"/>
    <w:rsid w:val="007551C3"/>
    <w:rsid w:val="00755978"/>
    <w:rsid w:val="00755E51"/>
    <w:rsid w:val="00755F49"/>
    <w:rsid w:val="00756408"/>
    <w:rsid w:val="0075693E"/>
    <w:rsid w:val="00757030"/>
    <w:rsid w:val="00757ABE"/>
    <w:rsid w:val="00760294"/>
    <w:rsid w:val="007620CB"/>
    <w:rsid w:val="007620F4"/>
    <w:rsid w:val="00764658"/>
    <w:rsid w:val="00764BE0"/>
    <w:rsid w:val="00766A05"/>
    <w:rsid w:val="00766ECE"/>
    <w:rsid w:val="00766F9C"/>
    <w:rsid w:val="007672E9"/>
    <w:rsid w:val="007673AC"/>
    <w:rsid w:val="00767411"/>
    <w:rsid w:val="00767F70"/>
    <w:rsid w:val="0077226F"/>
    <w:rsid w:val="007729A9"/>
    <w:rsid w:val="00772FA4"/>
    <w:rsid w:val="00773102"/>
    <w:rsid w:val="00773B97"/>
    <w:rsid w:val="007740C7"/>
    <w:rsid w:val="00774B8D"/>
    <w:rsid w:val="00774C53"/>
    <w:rsid w:val="00775427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4A1"/>
    <w:rsid w:val="00781906"/>
    <w:rsid w:val="00782903"/>
    <w:rsid w:val="00782966"/>
    <w:rsid w:val="00783ABC"/>
    <w:rsid w:val="0078496F"/>
    <w:rsid w:val="00784A2E"/>
    <w:rsid w:val="00784E81"/>
    <w:rsid w:val="00784F04"/>
    <w:rsid w:val="00787623"/>
    <w:rsid w:val="00790048"/>
    <w:rsid w:val="00790E47"/>
    <w:rsid w:val="007912FC"/>
    <w:rsid w:val="007918EF"/>
    <w:rsid w:val="00791A8D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2118"/>
    <w:rsid w:val="007B2A38"/>
    <w:rsid w:val="007B2BC6"/>
    <w:rsid w:val="007B2CB9"/>
    <w:rsid w:val="007B3BBB"/>
    <w:rsid w:val="007B3E7C"/>
    <w:rsid w:val="007B40B0"/>
    <w:rsid w:val="007B43B4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52B8"/>
    <w:rsid w:val="007C546A"/>
    <w:rsid w:val="007C5F0A"/>
    <w:rsid w:val="007C670A"/>
    <w:rsid w:val="007C688D"/>
    <w:rsid w:val="007C6FD0"/>
    <w:rsid w:val="007C7611"/>
    <w:rsid w:val="007D0297"/>
    <w:rsid w:val="007D04DF"/>
    <w:rsid w:val="007D0876"/>
    <w:rsid w:val="007D1852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11DB"/>
    <w:rsid w:val="007E1E70"/>
    <w:rsid w:val="007E2C19"/>
    <w:rsid w:val="007E2D73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3792"/>
    <w:rsid w:val="007F382B"/>
    <w:rsid w:val="007F4772"/>
    <w:rsid w:val="007F48CA"/>
    <w:rsid w:val="007F4EE1"/>
    <w:rsid w:val="007F5666"/>
    <w:rsid w:val="007F5E02"/>
    <w:rsid w:val="007F6229"/>
    <w:rsid w:val="007F70A1"/>
    <w:rsid w:val="007F7567"/>
    <w:rsid w:val="007F7AAD"/>
    <w:rsid w:val="00800DEF"/>
    <w:rsid w:val="00800E6B"/>
    <w:rsid w:val="00801C25"/>
    <w:rsid w:val="00802861"/>
    <w:rsid w:val="00802B3E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8AA"/>
    <w:rsid w:val="008125C9"/>
    <w:rsid w:val="00812C5A"/>
    <w:rsid w:val="0081311F"/>
    <w:rsid w:val="008133F0"/>
    <w:rsid w:val="00813A7B"/>
    <w:rsid w:val="00814189"/>
    <w:rsid w:val="00814626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B9C"/>
    <w:rsid w:val="00822123"/>
    <w:rsid w:val="00822296"/>
    <w:rsid w:val="00822F9A"/>
    <w:rsid w:val="008235D3"/>
    <w:rsid w:val="00823753"/>
    <w:rsid w:val="008239B4"/>
    <w:rsid w:val="00824250"/>
    <w:rsid w:val="008252FF"/>
    <w:rsid w:val="00826A92"/>
    <w:rsid w:val="00826AE9"/>
    <w:rsid w:val="00827542"/>
    <w:rsid w:val="008305CE"/>
    <w:rsid w:val="00830981"/>
    <w:rsid w:val="00831048"/>
    <w:rsid w:val="00831108"/>
    <w:rsid w:val="008311A7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5F0"/>
    <w:rsid w:val="00840ABB"/>
    <w:rsid w:val="00840BF9"/>
    <w:rsid w:val="008414D4"/>
    <w:rsid w:val="00842E8E"/>
    <w:rsid w:val="00843054"/>
    <w:rsid w:val="00844191"/>
    <w:rsid w:val="00844BA3"/>
    <w:rsid w:val="00845104"/>
    <w:rsid w:val="00845386"/>
    <w:rsid w:val="00845B3B"/>
    <w:rsid w:val="00846084"/>
    <w:rsid w:val="0084683F"/>
    <w:rsid w:val="0084744C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2B1C"/>
    <w:rsid w:val="0085334E"/>
    <w:rsid w:val="008535D5"/>
    <w:rsid w:val="00853DEB"/>
    <w:rsid w:val="008555E2"/>
    <w:rsid w:val="00855F29"/>
    <w:rsid w:val="0085642F"/>
    <w:rsid w:val="00856D88"/>
    <w:rsid w:val="00857310"/>
    <w:rsid w:val="00857968"/>
    <w:rsid w:val="0086051F"/>
    <w:rsid w:val="00860955"/>
    <w:rsid w:val="00860BB2"/>
    <w:rsid w:val="00861169"/>
    <w:rsid w:val="00861259"/>
    <w:rsid w:val="0086183C"/>
    <w:rsid w:val="00861B7C"/>
    <w:rsid w:val="00861F0E"/>
    <w:rsid w:val="00861F28"/>
    <w:rsid w:val="00862A27"/>
    <w:rsid w:val="00862D7D"/>
    <w:rsid w:val="00862F55"/>
    <w:rsid w:val="0086548F"/>
    <w:rsid w:val="00865E28"/>
    <w:rsid w:val="008674C6"/>
    <w:rsid w:val="00867C67"/>
    <w:rsid w:val="00867DED"/>
    <w:rsid w:val="00872484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1760"/>
    <w:rsid w:val="00881940"/>
    <w:rsid w:val="00881A46"/>
    <w:rsid w:val="00881DCE"/>
    <w:rsid w:val="008823A5"/>
    <w:rsid w:val="008831DE"/>
    <w:rsid w:val="008832FB"/>
    <w:rsid w:val="00883526"/>
    <w:rsid w:val="008838C9"/>
    <w:rsid w:val="00884369"/>
    <w:rsid w:val="00884802"/>
    <w:rsid w:val="00884878"/>
    <w:rsid w:val="00884B63"/>
    <w:rsid w:val="00885119"/>
    <w:rsid w:val="008857A3"/>
    <w:rsid w:val="008878CB"/>
    <w:rsid w:val="00887A20"/>
    <w:rsid w:val="00890B66"/>
    <w:rsid w:val="008939C8"/>
    <w:rsid w:val="00893B12"/>
    <w:rsid w:val="00895314"/>
    <w:rsid w:val="00896592"/>
    <w:rsid w:val="00896F97"/>
    <w:rsid w:val="00897CBE"/>
    <w:rsid w:val="00897D2F"/>
    <w:rsid w:val="008A053B"/>
    <w:rsid w:val="008A13CC"/>
    <w:rsid w:val="008A1DA9"/>
    <w:rsid w:val="008A214A"/>
    <w:rsid w:val="008A30C2"/>
    <w:rsid w:val="008A3644"/>
    <w:rsid w:val="008A3B52"/>
    <w:rsid w:val="008A3F26"/>
    <w:rsid w:val="008A46AF"/>
    <w:rsid w:val="008A5A1F"/>
    <w:rsid w:val="008A6B38"/>
    <w:rsid w:val="008A70CE"/>
    <w:rsid w:val="008B044D"/>
    <w:rsid w:val="008B0577"/>
    <w:rsid w:val="008B105B"/>
    <w:rsid w:val="008B2437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7BED"/>
    <w:rsid w:val="008C1467"/>
    <w:rsid w:val="008C17ED"/>
    <w:rsid w:val="008C1E27"/>
    <w:rsid w:val="008C1F19"/>
    <w:rsid w:val="008C20D1"/>
    <w:rsid w:val="008C3EAD"/>
    <w:rsid w:val="008C410D"/>
    <w:rsid w:val="008C4473"/>
    <w:rsid w:val="008C4B3A"/>
    <w:rsid w:val="008C60A7"/>
    <w:rsid w:val="008C6A2F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22E4"/>
    <w:rsid w:val="008D5529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3C7D"/>
    <w:rsid w:val="008E3EAC"/>
    <w:rsid w:val="008E48AA"/>
    <w:rsid w:val="008E4C54"/>
    <w:rsid w:val="008E4F3E"/>
    <w:rsid w:val="008E5809"/>
    <w:rsid w:val="008E634A"/>
    <w:rsid w:val="008E6A8F"/>
    <w:rsid w:val="008E6F0E"/>
    <w:rsid w:val="008E714D"/>
    <w:rsid w:val="008F0220"/>
    <w:rsid w:val="008F23CD"/>
    <w:rsid w:val="008F2BE4"/>
    <w:rsid w:val="008F31DF"/>
    <w:rsid w:val="008F37FD"/>
    <w:rsid w:val="008F44FD"/>
    <w:rsid w:val="008F48E8"/>
    <w:rsid w:val="008F53CF"/>
    <w:rsid w:val="008F56C4"/>
    <w:rsid w:val="008F5922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6E4"/>
    <w:rsid w:val="00907C4A"/>
    <w:rsid w:val="0091040D"/>
    <w:rsid w:val="009111A4"/>
    <w:rsid w:val="00911979"/>
    <w:rsid w:val="00911D3B"/>
    <w:rsid w:val="00913512"/>
    <w:rsid w:val="009139F8"/>
    <w:rsid w:val="00914646"/>
    <w:rsid w:val="009150AB"/>
    <w:rsid w:val="00917627"/>
    <w:rsid w:val="00917E8D"/>
    <w:rsid w:val="00920AC1"/>
    <w:rsid w:val="00921776"/>
    <w:rsid w:val="00922D1B"/>
    <w:rsid w:val="00923885"/>
    <w:rsid w:val="00924076"/>
    <w:rsid w:val="009253B1"/>
    <w:rsid w:val="00925E10"/>
    <w:rsid w:val="009276B7"/>
    <w:rsid w:val="0092787D"/>
    <w:rsid w:val="00930CB5"/>
    <w:rsid w:val="00931CAC"/>
    <w:rsid w:val="00931EE1"/>
    <w:rsid w:val="009348B1"/>
    <w:rsid w:val="00934CE5"/>
    <w:rsid w:val="00934D12"/>
    <w:rsid w:val="00935EF6"/>
    <w:rsid w:val="00940709"/>
    <w:rsid w:val="00940DC6"/>
    <w:rsid w:val="00941C18"/>
    <w:rsid w:val="00941E31"/>
    <w:rsid w:val="00942DF9"/>
    <w:rsid w:val="00942F82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5FA6"/>
    <w:rsid w:val="00946F28"/>
    <w:rsid w:val="009471E6"/>
    <w:rsid w:val="009475D2"/>
    <w:rsid w:val="009476B4"/>
    <w:rsid w:val="00947B91"/>
    <w:rsid w:val="00950385"/>
    <w:rsid w:val="0095052A"/>
    <w:rsid w:val="00950B25"/>
    <w:rsid w:val="009513E6"/>
    <w:rsid w:val="00952FA3"/>
    <w:rsid w:val="00953B64"/>
    <w:rsid w:val="00953EBF"/>
    <w:rsid w:val="009546CC"/>
    <w:rsid w:val="00956060"/>
    <w:rsid w:val="009574AD"/>
    <w:rsid w:val="0095761F"/>
    <w:rsid w:val="00957AE1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6A5"/>
    <w:rsid w:val="00964A83"/>
    <w:rsid w:val="00965AD8"/>
    <w:rsid w:val="00965DC3"/>
    <w:rsid w:val="00965F01"/>
    <w:rsid w:val="00966257"/>
    <w:rsid w:val="00966966"/>
    <w:rsid w:val="00967180"/>
    <w:rsid w:val="00967E68"/>
    <w:rsid w:val="00970566"/>
    <w:rsid w:val="00970A3E"/>
    <w:rsid w:val="009715AB"/>
    <w:rsid w:val="00971626"/>
    <w:rsid w:val="00971E98"/>
    <w:rsid w:val="00972088"/>
    <w:rsid w:val="009727B4"/>
    <w:rsid w:val="00972993"/>
    <w:rsid w:val="00974B86"/>
    <w:rsid w:val="009753AB"/>
    <w:rsid w:val="00975F46"/>
    <w:rsid w:val="00975F6A"/>
    <w:rsid w:val="0097629B"/>
    <w:rsid w:val="00976D96"/>
    <w:rsid w:val="00977E13"/>
    <w:rsid w:val="0098085C"/>
    <w:rsid w:val="00980FD0"/>
    <w:rsid w:val="00981F46"/>
    <w:rsid w:val="0098287F"/>
    <w:rsid w:val="009829CE"/>
    <w:rsid w:val="00982A3A"/>
    <w:rsid w:val="00982AAC"/>
    <w:rsid w:val="00982E6F"/>
    <w:rsid w:val="00983A04"/>
    <w:rsid w:val="00983F25"/>
    <w:rsid w:val="0098414D"/>
    <w:rsid w:val="00984EE8"/>
    <w:rsid w:val="00985C59"/>
    <w:rsid w:val="00986B84"/>
    <w:rsid w:val="00987F17"/>
    <w:rsid w:val="00990AEE"/>
    <w:rsid w:val="00990C65"/>
    <w:rsid w:val="00992122"/>
    <w:rsid w:val="0099229D"/>
    <w:rsid w:val="00992328"/>
    <w:rsid w:val="009928ED"/>
    <w:rsid w:val="00993086"/>
    <w:rsid w:val="00993258"/>
    <w:rsid w:val="00993297"/>
    <w:rsid w:val="00993396"/>
    <w:rsid w:val="00993C35"/>
    <w:rsid w:val="009958D4"/>
    <w:rsid w:val="00995D12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43DA"/>
    <w:rsid w:val="009A61D9"/>
    <w:rsid w:val="009A62DC"/>
    <w:rsid w:val="009A7615"/>
    <w:rsid w:val="009B00CA"/>
    <w:rsid w:val="009B1F57"/>
    <w:rsid w:val="009B28CE"/>
    <w:rsid w:val="009B2C26"/>
    <w:rsid w:val="009B3639"/>
    <w:rsid w:val="009B4148"/>
    <w:rsid w:val="009B4EE2"/>
    <w:rsid w:val="009B5FF3"/>
    <w:rsid w:val="009B6C0F"/>
    <w:rsid w:val="009B7794"/>
    <w:rsid w:val="009C0340"/>
    <w:rsid w:val="009C0F1D"/>
    <w:rsid w:val="009C24B3"/>
    <w:rsid w:val="009C2812"/>
    <w:rsid w:val="009C2B11"/>
    <w:rsid w:val="009C2C17"/>
    <w:rsid w:val="009C3554"/>
    <w:rsid w:val="009C3F20"/>
    <w:rsid w:val="009C4598"/>
    <w:rsid w:val="009C4941"/>
    <w:rsid w:val="009C537B"/>
    <w:rsid w:val="009C5DAA"/>
    <w:rsid w:val="009C6E6A"/>
    <w:rsid w:val="009C6F19"/>
    <w:rsid w:val="009C789F"/>
    <w:rsid w:val="009C7E5F"/>
    <w:rsid w:val="009C7EB3"/>
    <w:rsid w:val="009D0419"/>
    <w:rsid w:val="009D09A8"/>
    <w:rsid w:val="009D3882"/>
    <w:rsid w:val="009D3D1F"/>
    <w:rsid w:val="009D4E6E"/>
    <w:rsid w:val="009D548A"/>
    <w:rsid w:val="009D7485"/>
    <w:rsid w:val="009D7657"/>
    <w:rsid w:val="009E13C8"/>
    <w:rsid w:val="009E1989"/>
    <w:rsid w:val="009E19F7"/>
    <w:rsid w:val="009E365D"/>
    <w:rsid w:val="009E379A"/>
    <w:rsid w:val="009E3A13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FA8"/>
    <w:rsid w:val="009F21B1"/>
    <w:rsid w:val="009F2749"/>
    <w:rsid w:val="009F3736"/>
    <w:rsid w:val="009F3BA4"/>
    <w:rsid w:val="009F3E32"/>
    <w:rsid w:val="009F4D92"/>
    <w:rsid w:val="009F516E"/>
    <w:rsid w:val="009F53E8"/>
    <w:rsid w:val="009F69DC"/>
    <w:rsid w:val="009F6B82"/>
    <w:rsid w:val="009F6F02"/>
    <w:rsid w:val="009F6FD1"/>
    <w:rsid w:val="009F74DA"/>
    <w:rsid w:val="009F7E19"/>
    <w:rsid w:val="00A01196"/>
    <w:rsid w:val="00A015AF"/>
    <w:rsid w:val="00A01A86"/>
    <w:rsid w:val="00A026AA"/>
    <w:rsid w:val="00A03D6C"/>
    <w:rsid w:val="00A04AD2"/>
    <w:rsid w:val="00A04D44"/>
    <w:rsid w:val="00A05E8B"/>
    <w:rsid w:val="00A07138"/>
    <w:rsid w:val="00A07375"/>
    <w:rsid w:val="00A10EF6"/>
    <w:rsid w:val="00A1298F"/>
    <w:rsid w:val="00A12BCE"/>
    <w:rsid w:val="00A1328C"/>
    <w:rsid w:val="00A14CB7"/>
    <w:rsid w:val="00A15102"/>
    <w:rsid w:val="00A16479"/>
    <w:rsid w:val="00A16B34"/>
    <w:rsid w:val="00A16D3E"/>
    <w:rsid w:val="00A20643"/>
    <w:rsid w:val="00A20C4E"/>
    <w:rsid w:val="00A217B5"/>
    <w:rsid w:val="00A21E42"/>
    <w:rsid w:val="00A233D6"/>
    <w:rsid w:val="00A23A33"/>
    <w:rsid w:val="00A23AFE"/>
    <w:rsid w:val="00A264AF"/>
    <w:rsid w:val="00A26DE6"/>
    <w:rsid w:val="00A2731B"/>
    <w:rsid w:val="00A27342"/>
    <w:rsid w:val="00A274D6"/>
    <w:rsid w:val="00A275C4"/>
    <w:rsid w:val="00A278A1"/>
    <w:rsid w:val="00A3137D"/>
    <w:rsid w:val="00A31AF3"/>
    <w:rsid w:val="00A32377"/>
    <w:rsid w:val="00A3280A"/>
    <w:rsid w:val="00A32CED"/>
    <w:rsid w:val="00A3360F"/>
    <w:rsid w:val="00A344AA"/>
    <w:rsid w:val="00A350E5"/>
    <w:rsid w:val="00A355B7"/>
    <w:rsid w:val="00A3571E"/>
    <w:rsid w:val="00A37531"/>
    <w:rsid w:val="00A37D2B"/>
    <w:rsid w:val="00A40507"/>
    <w:rsid w:val="00A405E0"/>
    <w:rsid w:val="00A415C1"/>
    <w:rsid w:val="00A4168A"/>
    <w:rsid w:val="00A4216E"/>
    <w:rsid w:val="00A42B06"/>
    <w:rsid w:val="00A435DC"/>
    <w:rsid w:val="00A44D4F"/>
    <w:rsid w:val="00A4565E"/>
    <w:rsid w:val="00A45F89"/>
    <w:rsid w:val="00A462A5"/>
    <w:rsid w:val="00A5053D"/>
    <w:rsid w:val="00A50A89"/>
    <w:rsid w:val="00A50F51"/>
    <w:rsid w:val="00A512CB"/>
    <w:rsid w:val="00A525F1"/>
    <w:rsid w:val="00A54505"/>
    <w:rsid w:val="00A54EB3"/>
    <w:rsid w:val="00A55332"/>
    <w:rsid w:val="00A56107"/>
    <w:rsid w:val="00A56B80"/>
    <w:rsid w:val="00A56CC0"/>
    <w:rsid w:val="00A56D1D"/>
    <w:rsid w:val="00A5715A"/>
    <w:rsid w:val="00A573B1"/>
    <w:rsid w:val="00A613E0"/>
    <w:rsid w:val="00A6194C"/>
    <w:rsid w:val="00A61B1E"/>
    <w:rsid w:val="00A62A38"/>
    <w:rsid w:val="00A6361A"/>
    <w:rsid w:val="00A63EEB"/>
    <w:rsid w:val="00A6406F"/>
    <w:rsid w:val="00A6460C"/>
    <w:rsid w:val="00A657D4"/>
    <w:rsid w:val="00A6627B"/>
    <w:rsid w:val="00A66F14"/>
    <w:rsid w:val="00A6752F"/>
    <w:rsid w:val="00A67DD5"/>
    <w:rsid w:val="00A70303"/>
    <w:rsid w:val="00A70F75"/>
    <w:rsid w:val="00A71348"/>
    <w:rsid w:val="00A7237F"/>
    <w:rsid w:val="00A72440"/>
    <w:rsid w:val="00A72B9C"/>
    <w:rsid w:val="00A72DB5"/>
    <w:rsid w:val="00A7364A"/>
    <w:rsid w:val="00A73A20"/>
    <w:rsid w:val="00A74A8A"/>
    <w:rsid w:val="00A74CB8"/>
    <w:rsid w:val="00A776E0"/>
    <w:rsid w:val="00A77D39"/>
    <w:rsid w:val="00A810B0"/>
    <w:rsid w:val="00A810F6"/>
    <w:rsid w:val="00A814CC"/>
    <w:rsid w:val="00A83335"/>
    <w:rsid w:val="00A83E98"/>
    <w:rsid w:val="00A849F9"/>
    <w:rsid w:val="00A84ED3"/>
    <w:rsid w:val="00A85131"/>
    <w:rsid w:val="00A85A2A"/>
    <w:rsid w:val="00A85CD0"/>
    <w:rsid w:val="00A86C9F"/>
    <w:rsid w:val="00A870FB"/>
    <w:rsid w:val="00A878E6"/>
    <w:rsid w:val="00A90DEA"/>
    <w:rsid w:val="00A91A3C"/>
    <w:rsid w:val="00A91AC7"/>
    <w:rsid w:val="00A91AE0"/>
    <w:rsid w:val="00A93206"/>
    <w:rsid w:val="00A93C26"/>
    <w:rsid w:val="00A94232"/>
    <w:rsid w:val="00A94BF0"/>
    <w:rsid w:val="00A94C9A"/>
    <w:rsid w:val="00A95542"/>
    <w:rsid w:val="00A96A01"/>
    <w:rsid w:val="00A96E0F"/>
    <w:rsid w:val="00AA1849"/>
    <w:rsid w:val="00AA1C4D"/>
    <w:rsid w:val="00AA2635"/>
    <w:rsid w:val="00AA2922"/>
    <w:rsid w:val="00AA2DF3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B0115"/>
    <w:rsid w:val="00AB0749"/>
    <w:rsid w:val="00AB1782"/>
    <w:rsid w:val="00AB186E"/>
    <w:rsid w:val="00AB1D46"/>
    <w:rsid w:val="00AB24DE"/>
    <w:rsid w:val="00AB256E"/>
    <w:rsid w:val="00AB28FC"/>
    <w:rsid w:val="00AB2C95"/>
    <w:rsid w:val="00AB2F4C"/>
    <w:rsid w:val="00AB3B6E"/>
    <w:rsid w:val="00AB3BBC"/>
    <w:rsid w:val="00AB4263"/>
    <w:rsid w:val="00AB493D"/>
    <w:rsid w:val="00AB49E9"/>
    <w:rsid w:val="00AB6434"/>
    <w:rsid w:val="00AB64CB"/>
    <w:rsid w:val="00AB6E30"/>
    <w:rsid w:val="00AC04CB"/>
    <w:rsid w:val="00AC14B1"/>
    <w:rsid w:val="00AC21B1"/>
    <w:rsid w:val="00AC2CCC"/>
    <w:rsid w:val="00AC3661"/>
    <w:rsid w:val="00AC37F3"/>
    <w:rsid w:val="00AC3DB9"/>
    <w:rsid w:val="00AC520B"/>
    <w:rsid w:val="00AC5705"/>
    <w:rsid w:val="00AC597B"/>
    <w:rsid w:val="00AC736E"/>
    <w:rsid w:val="00AC767A"/>
    <w:rsid w:val="00AC7880"/>
    <w:rsid w:val="00AD01EC"/>
    <w:rsid w:val="00AD071F"/>
    <w:rsid w:val="00AD0762"/>
    <w:rsid w:val="00AD1D9C"/>
    <w:rsid w:val="00AD32F0"/>
    <w:rsid w:val="00AD42FD"/>
    <w:rsid w:val="00AD4E22"/>
    <w:rsid w:val="00AD54E0"/>
    <w:rsid w:val="00AD680A"/>
    <w:rsid w:val="00AD6FC1"/>
    <w:rsid w:val="00AD72B6"/>
    <w:rsid w:val="00AD7A68"/>
    <w:rsid w:val="00AE12C3"/>
    <w:rsid w:val="00AE21D4"/>
    <w:rsid w:val="00AE2F47"/>
    <w:rsid w:val="00AE312A"/>
    <w:rsid w:val="00AE3142"/>
    <w:rsid w:val="00AE3965"/>
    <w:rsid w:val="00AE4015"/>
    <w:rsid w:val="00AE484C"/>
    <w:rsid w:val="00AE7199"/>
    <w:rsid w:val="00AE76FF"/>
    <w:rsid w:val="00AE7D20"/>
    <w:rsid w:val="00AE7FE4"/>
    <w:rsid w:val="00AF0330"/>
    <w:rsid w:val="00AF1A2F"/>
    <w:rsid w:val="00AF1D80"/>
    <w:rsid w:val="00AF2095"/>
    <w:rsid w:val="00AF24D8"/>
    <w:rsid w:val="00AF3210"/>
    <w:rsid w:val="00AF3D6A"/>
    <w:rsid w:val="00AF59CD"/>
    <w:rsid w:val="00AF66EA"/>
    <w:rsid w:val="00AF6C48"/>
    <w:rsid w:val="00AF7771"/>
    <w:rsid w:val="00AF7CB6"/>
    <w:rsid w:val="00AF7F3D"/>
    <w:rsid w:val="00B00E46"/>
    <w:rsid w:val="00B01103"/>
    <w:rsid w:val="00B01F38"/>
    <w:rsid w:val="00B0209E"/>
    <w:rsid w:val="00B02413"/>
    <w:rsid w:val="00B026DB"/>
    <w:rsid w:val="00B027E8"/>
    <w:rsid w:val="00B029F4"/>
    <w:rsid w:val="00B02CA6"/>
    <w:rsid w:val="00B03407"/>
    <w:rsid w:val="00B044CE"/>
    <w:rsid w:val="00B04595"/>
    <w:rsid w:val="00B04669"/>
    <w:rsid w:val="00B04D3F"/>
    <w:rsid w:val="00B056C4"/>
    <w:rsid w:val="00B05900"/>
    <w:rsid w:val="00B05AD0"/>
    <w:rsid w:val="00B065A1"/>
    <w:rsid w:val="00B066AC"/>
    <w:rsid w:val="00B06B0D"/>
    <w:rsid w:val="00B06B8C"/>
    <w:rsid w:val="00B06EA3"/>
    <w:rsid w:val="00B0706A"/>
    <w:rsid w:val="00B07358"/>
    <w:rsid w:val="00B07CAD"/>
    <w:rsid w:val="00B07D3F"/>
    <w:rsid w:val="00B10C66"/>
    <w:rsid w:val="00B11076"/>
    <w:rsid w:val="00B11220"/>
    <w:rsid w:val="00B119A5"/>
    <w:rsid w:val="00B11A70"/>
    <w:rsid w:val="00B11FCF"/>
    <w:rsid w:val="00B1250A"/>
    <w:rsid w:val="00B12556"/>
    <w:rsid w:val="00B133A6"/>
    <w:rsid w:val="00B13777"/>
    <w:rsid w:val="00B13AFE"/>
    <w:rsid w:val="00B14489"/>
    <w:rsid w:val="00B1475E"/>
    <w:rsid w:val="00B1490E"/>
    <w:rsid w:val="00B15E32"/>
    <w:rsid w:val="00B1658C"/>
    <w:rsid w:val="00B16CDC"/>
    <w:rsid w:val="00B20F46"/>
    <w:rsid w:val="00B20FE2"/>
    <w:rsid w:val="00B2137E"/>
    <w:rsid w:val="00B213CE"/>
    <w:rsid w:val="00B22959"/>
    <w:rsid w:val="00B22D00"/>
    <w:rsid w:val="00B239E0"/>
    <w:rsid w:val="00B23AE5"/>
    <w:rsid w:val="00B242D9"/>
    <w:rsid w:val="00B247A1"/>
    <w:rsid w:val="00B247C7"/>
    <w:rsid w:val="00B2500D"/>
    <w:rsid w:val="00B25CD7"/>
    <w:rsid w:val="00B2600E"/>
    <w:rsid w:val="00B26C7F"/>
    <w:rsid w:val="00B2708F"/>
    <w:rsid w:val="00B27A50"/>
    <w:rsid w:val="00B31703"/>
    <w:rsid w:val="00B321F5"/>
    <w:rsid w:val="00B32833"/>
    <w:rsid w:val="00B328A2"/>
    <w:rsid w:val="00B32D50"/>
    <w:rsid w:val="00B337E9"/>
    <w:rsid w:val="00B33D66"/>
    <w:rsid w:val="00B33D85"/>
    <w:rsid w:val="00B33E98"/>
    <w:rsid w:val="00B34350"/>
    <w:rsid w:val="00B3458D"/>
    <w:rsid w:val="00B347D3"/>
    <w:rsid w:val="00B350A9"/>
    <w:rsid w:val="00B3598C"/>
    <w:rsid w:val="00B35BAE"/>
    <w:rsid w:val="00B362AF"/>
    <w:rsid w:val="00B36D41"/>
    <w:rsid w:val="00B37A64"/>
    <w:rsid w:val="00B37EF4"/>
    <w:rsid w:val="00B40265"/>
    <w:rsid w:val="00B426C5"/>
    <w:rsid w:val="00B44446"/>
    <w:rsid w:val="00B45B4C"/>
    <w:rsid w:val="00B46FA0"/>
    <w:rsid w:val="00B47648"/>
    <w:rsid w:val="00B47C47"/>
    <w:rsid w:val="00B5009A"/>
    <w:rsid w:val="00B50138"/>
    <w:rsid w:val="00B50486"/>
    <w:rsid w:val="00B50694"/>
    <w:rsid w:val="00B5132A"/>
    <w:rsid w:val="00B51F79"/>
    <w:rsid w:val="00B51FC7"/>
    <w:rsid w:val="00B52280"/>
    <w:rsid w:val="00B5278C"/>
    <w:rsid w:val="00B52C7E"/>
    <w:rsid w:val="00B52C9B"/>
    <w:rsid w:val="00B53C69"/>
    <w:rsid w:val="00B53F5A"/>
    <w:rsid w:val="00B55D71"/>
    <w:rsid w:val="00B55F66"/>
    <w:rsid w:val="00B60581"/>
    <w:rsid w:val="00B60FF3"/>
    <w:rsid w:val="00B61217"/>
    <w:rsid w:val="00B61347"/>
    <w:rsid w:val="00B6163E"/>
    <w:rsid w:val="00B61B01"/>
    <w:rsid w:val="00B61EED"/>
    <w:rsid w:val="00B622B2"/>
    <w:rsid w:val="00B62610"/>
    <w:rsid w:val="00B644AE"/>
    <w:rsid w:val="00B64929"/>
    <w:rsid w:val="00B663FE"/>
    <w:rsid w:val="00B66729"/>
    <w:rsid w:val="00B66A10"/>
    <w:rsid w:val="00B670C3"/>
    <w:rsid w:val="00B67453"/>
    <w:rsid w:val="00B678F9"/>
    <w:rsid w:val="00B67FDB"/>
    <w:rsid w:val="00B71E83"/>
    <w:rsid w:val="00B72457"/>
    <w:rsid w:val="00B73EF1"/>
    <w:rsid w:val="00B74C5D"/>
    <w:rsid w:val="00B75AEB"/>
    <w:rsid w:val="00B76DFA"/>
    <w:rsid w:val="00B77475"/>
    <w:rsid w:val="00B80C4A"/>
    <w:rsid w:val="00B80EAB"/>
    <w:rsid w:val="00B81C4F"/>
    <w:rsid w:val="00B82095"/>
    <w:rsid w:val="00B8216A"/>
    <w:rsid w:val="00B824B1"/>
    <w:rsid w:val="00B8414B"/>
    <w:rsid w:val="00B8493F"/>
    <w:rsid w:val="00B84EEA"/>
    <w:rsid w:val="00B85D4C"/>
    <w:rsid w:val="00B86A3E"/>
    <w:rsid w:val="00B8748B"/>
    <w:rsid w:val="00B87FED"/>
    <w:rsid w:val="00B900CE"/>
    <w:rsid w:val="00B9047A"/>
    <w:rsid w:val="00B9057F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854"/>
    <w:rsid w:val="00B91F3B"/>
    <w:rsid w:val="00B91F62"/>
    <w:rsid w:val="00B94B32"/>
    <w:rsid w:val="00B953C7"/>
    <w:rsid w:val="00B9596E"/>
    <w:rsid w:val="00B9616D"/>
    <w:rsid w:val="00B966CC"/>
    <w:rsid w:val="00B9705F"/>
    <w:rsid w:val="00B97BBC"/>
    <w:rsid w:val="00BA047F"/>
    <w:rsid w:val="00BA065B"/>
    <w:rsid w:val="00BA08FF"/>
    <w:rsid w:val="00BA0BBB"/>
    <w:rsid w:val="00BA0EDD"/>
    <w:rsid w:val="00BA1788"/>
    <w:rsid w:val="00BA2587"/>
    <w:rsid w:val="00BA39AE"/>
    <w:rsid w:val="00BA4209"/>
    <w:rsid w:val="00BA4E25"/>
    <w:rsid w:val="00BA7054"/>
    <w:rsid w:val="00BA76D0"/>
    <w:rsid w:val="00BB04CC"/>
    <w:rsid w:val="00BB04EC"/>
    <w:rsid w:val="00BB0A27"/>
    <w:rsid w:val="00BB20B1"/>
    <w:rsid w:val="00BB2342"/>
    <w:rsid w:val="00BB2781"/>
    <w:rsid w:val="00BB33E9"/>
    <w:rsid w:val="00BB3924"/>
    <w:rsid w:val="00BB3CC2"/>
    <w:rsid w:val="00BB43D1"/>
    <w:rsid w:val="00BB4F15"/>
    <w:rsid w:val="00BB5286"/>
    <w:rsid w:val="00BB5D46"/>
    <w:rsid w:val="00BB73C2"/>
    <w:rsid w:val="00BC037C"/>
    <w:rsid w:val="00BC091A"/>
    <w:rsid w:val="00BC150B"/>
    <w:rsid w:val="00BC2426"/>
    <w:rsid w:val="00BC261A"/>
    <w:rsid w:val="00BC4611"/>
    <w:rsid w:val="00BC50B2"/>
    <w:rsid w:val="00BC55B8"/>
    <w:rsid w:val="00BC66FD"/>
    <w:rsid w:val="00BC6A64"/>
    <w:rsid w:val="00BC76D9"/>
    <w:rsid w:val="00BC7711"/>
    <w:rsid w:val="00BC7951"/>
    <w:rsid w:val="00BC7E20"/>
    <w:rsid w:val="00BD02D0"/>
    <w:rsid w:val="00BD047E"/>
    <w:rsid w:val="00BD0799"/>
    <w:rsid w:val="00BD0FCD"/>
    <w:rsid w:val="00BD1754"/>
    <w:rsid w:val="00BD1DC1"/>
    <w:rsid w:val="00BD2C86"/>
    <w:rsid w:val="00BD3D80"/>
    <w:rsid w:val="00BD48A3"/>
    <w:rsid w:val="00BD51C9"/>
    <w:rsid w:val="00BD563B"/>
    <w:rsid w:val="00BD5A75"/>
    <w:rsid w:val="00BD6B2A"/>
    <w:rsid w:val="00BD6BA1"/>
    <w:rsid w:val="00BD7CF4"/>
    <w:rsid w:val="00BE035B"/>
    <w:rsid w:val="00BE049E"/>
    <w:rsid w:val="00BE0987"/>
    <w:rsid w:val="00BE0C4C"/>
    <w:rsid w:val="00BE0C59"/>
    <w:rsid w:val="00BE1174"/>
    <w:rsid w:val="00BE2052"/>
    <w:rsid w:val="00BE22F0"/>
    <w:rsid w:val="00BE27D5"/>
    <w:rsid w:val="00BE3241"/>
    <w:rsid w:val="00BE4E0E"/>
    <w:rsid w:val="00BE596D"/>
    <w:rsid w:val="00BE5982"/>
    <w:rsid w:val="00BE624C"/>
    <w:rsid w:val="00BE62F6"/>
    <w:rsid w:val="00BE6B64"/>
    <w:rsid w:val="00BE77E0"/>
    <w:rsid w:val="00BF06FE"/>
    <w:rsid w:val="00BF0A69"/>
    <w:rsid w:val="00BF0CED"/>
    <w:rsid w:val="00BF2046"/>
    <w:rsid w:val="00BF279B"/>
    <w:rsid w:val="00BF281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E8E"/>
    <w:rsid w:val="00C02451"/>
    <w:rsid w:val="00C03017"/>
    <w:rsid w:val="00C03342"/>
    <w:rsid w:val="00C03C89"/>
    <w:rsid w:val="00C03DBC"/>
    <w:rsid w:val="00C03FCF"/>
    <w:rsid w:val="00C045CD"/>
    <w:rsid w:val="00C049D3"/>
    <w:rsid w:val="00C04F23"/>
    <w:rsid w:val="00C053C0"/>
    <w:rsid w:val="00C073D6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957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416B"/>
    <w:rsid w:val="00C252E9"/>
    <w:rsid w:val="00C25382"/>
    <w:rsid w:val="00C25D46"/>
    <w:rsid w:val="00C25E61"/>
    <w:rsid w:val="00C25F73"/>
    <w:rsid w:val="00C265B4"/>
    <w:rsid w:val="00C266E0"/>
    <w:rsid w:val="00C26C2A"/>
    <w:rsid w:val="00C2734E"/>
    <w:rsid w:val="00C279CD"/>
    <w:rsid w:val="00C30CC3"/>
    <w:rsid w:val="00C31314"/>
    <w:rsid w:val="00C32B08"/>
    <w:rsid w:val="00C3306F"/>
    <w:rsid w:val="00C33E6A"/>
    <w:rsid w:val="00C3400A"/>
    <w:rsid w:val="00C34A79"/>
    <w:rsid w:val="00C35277"/>
    <w:rsid w:val="00C355E2"/>
    <w:rsid w:val="00C36125"/>
    <w:rsid w:val="00C3667C"/>
    <w:rsid w:val="00C377B9"/>
    <w:rsid w:val="00C37A05"/>
    <w:rsid w:val="00C40AE0"/>
    <w:rsid w:val="00C40D4A"/>
    <w:rsid w:val="00C412B9"/>
    <w:rsid w:val="00C4140F"/>
    <w:rsid w:val="00C42D62"/>
    <w:rsid w:val="00C431CE"/>
    <w:rsid w:val="00C4354B"/>
    <w:rsid w:val="00C450E1"/>
    <w:rsid w:val="00C45639"/>
    <w:rsid w:val="00C45D8C"/>
    <w:rsid w:val="00C4698C"/>
    <w:rsid w:val="00C47869"/>
    <w:rsid w:val="00C501E7"/>
    <w:rsid w:val="00C50FFF"/>
    <w:rsid w:val="00C51974"/>
    <w:rsid w:val="00C5220A"/>
    <w:rsid w:val="00C523CB"/>
    <w:rsid w:val="00C537EC"/>
    <w:rsid w:val="00C53F87"/>
    <w:rsid w:val="00C545A9"/>
    <w:rsid w:val="00C554A3"/>
    <w:rsid w:val="00C55530"/>
    <w:rsid w:val="00C576F4"/>
    <w:rsid w:val="00C57EE2"/>
    <w:rsid w:val="00C61121"/>
    <w:rsid w:val="00C622B3"/>
    <w:rsid w:val="00C62F41"/>
    <w:rsid w:val="00C636C2"/>
    <w:rsid w:val="00C64033"/>
    <w:rsid w:val="00C6541B"/>
    <w:rsid w:val="00C66243"/>
    <w:rsid w:val="00C6795A"/>
    <w:rsid w:val="00C7029D"/>
    <w:rsid w:val="00C72340"/>
    <w:rsid w:val="00C7276C"/>
    <w:rsid w:val="00C72BFF"/>
    <w:rsid w:val="00C7344C"/>
    <w:rsid w:val="00C73B29"/>
    <w:rsid w:val="00C740AF"/>
    <w:rsid w:val="00C7412F"/>
    <w:rsid w:val="00C7519B"/>
    <w:rsid w:val="00C751EE"/>
    <w:rsid w:val="00C758AB"/>
    <w:rsid w:val="00C77A9D"/>
    <w:rsid w:val="00C77C56"/>
    <w:rsid w:val="00C800AA"/>
    <w:rsid w:val="00C80A6A"/>
    <w:rsid w:val="00C81191"/>
    <w:rsid w:val="00C82FF2"/>
    <w:rsid w:val="00C8355E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9A"/>
    <w:rsid w:val="00C870DF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E0C"/>
    <w:rsid w:val="00C958EC"/>
    <w:rsid w:val="00C95B94"/>
    <w:rsid w:val="00C963D7"/>
    <w:rsid w:val="00C970F2"/>
    <w:rsid w:val="00C97477"/>
    <w:rsid w:val="00C97665"/>
    <w:rsid w:val="00CA0003"/>
    <w:rsid w:val="00CA00E2"/>
    <w:rsid w:val="00CA0104"/>
    <w:rsid w:val="00CA0689"/>
    <w:rsid w:val="00CA0865"/>
    <w:rsid w:val="00CA0BB3"/>
    <w:rsid w:val="00CA235B"/>
    <w:rsid w:val="00CA4754"/>
    <w:rsid w:val="00CA4A86"/>
    <w:rsid w:val="00CA4C8D"/>
    <w:rsid w:val="00CA514D"/>
    <w:rsid w:val="00CA6942"/>
    <w:rsid w:val="00CA6E96"/>
    <w:rsid w:val="00CA6FA4"/>
    <w:rsid w:val="00CA787D"/>
    <w:rsid w:val="00CB0107"/>
    <w:rsid w:val="00CB1781"/>
    <w:rsid w:val="00CB1E34"/>
    <w:rsid w:val="00CB20F8"/>
    <w:rsid w:val="00CB28F5"/>
    <w:rsid w:val="00CB36DE"/>
    <w:rsid w:val="00CB3D36"/>
    <w:rsid w:val="00CB474F"/>
    <w:rsid w:val="00CB587A"/>
    <w:rsid w:val="00CB5EDA"/>
    <w:rsid w:val="00CB6085"/>
    <w:rsid w:val="00CB6333"/>
    <w:rsid w:val="00CB71BC"/>
    <w:rsid w:val="00CB759B"/>
    <w:rsid w:val="00CB77E0"/>
    <w:rsid w:val="00CC019C"/>
    <w:rsid w:val="00CC0519"/>
    <w:rsid w:val="00CC06BF"/>
    <w:rsid w:val="00CC18A3"/>
    <w:rsid w:val="00CC215D"/>
    <w:rsid w:val="00CC2164"/>
    <w:rsid w:val="00CC27CB"/>
    <w:rsid w:val="00CC2811"/>
    <w:rsid w:val="00CC296E"/>
    <w:rsid w:val="00CC4685"/>
    <w:rsid w:val="00CC4989"/>
    <w:rsid w:val="00CC4F2B"/>
    <w:rsid w:val="00CC67A4"/>
    <w:rsid w:val="00CC6D5A"/>
    <w:rsid w:val="00CC7572"/>
    <w:rsid w:val="00CC79AD"/>
    <w:rsid w:val="00CC7E0E"/>
    <w:rsid w:val="00CD046A"/>
    <w:rsid w:val="00CD0F01"/>
    <w:rsid w:val="00CD0F58"/>
    <w:rsid w:val="00CD13A8"/>
    <w:rsid w:val="00CD1A6B"/>
    <w:rsid w:val="00CD1AC9"/>
    <w:rsid w:val="00CD1B96"/>
    <w:rsid w:val="00CD2323"/>
    <w:rsid w:val="00CD2B8A"/>
    <w:rsid w:val="00CD2D6A"/>
    <w:rsid w:val="00CD3685"/>
    <w:rsid w:val="00CD4149"/>
    <w:rsid w:val="00CD423C"/>
    <w:rsid w:val="00CD49E7"/>
    <w:rsid w:val="00CD4BE8"/>
    <w:rsid w:val="00CD4FEC"/>
    <w:rsid w:val="00CD5BE4"/>
    <w:rsid w:val="00CD6DD6"/>
    <w:rsid w:val="00CD6E5C"/>
    <w:rsid w:val="00CD7097"/>
    <w:rsid w:val="00CE003D"/>
    <w:rsid w:val="00CE0549"/>
    <w:rsid w:val="00CE070A"/>
    <w:rsid w:val="00CE0A74"/>
    <w:rsid w:val="00CE0BED"/>
    <w:rsid w:val="00CE3023"/>
    <w:rsid w:val="00CE3078"/>
    <w:rsid w:val="00CE3D3D"/>
    <w:rsid w:val="00CE42BC"/>
    <w:rsid w:val="00CE604D"/>
    <w:rsid w:val="00CE6157"/>
    <w:rsid w:val="00CE714B"/>
    <w:rsid w:val="00CF12B9"/>
    <w:rsid w:val="00CF1BBA"/>
    <w:rsid w:val="00CF2147"/>
    <w:rsid w:val="00CF2551"/>
    <w:rsid w:val="00CF2D5F"/>
    <w:rsid w:val="00CF335F"/>
    <w:rsid w:val="00CF3C0D"/>
    <w:rsid w:val="00CF3C6E"/>
    <w:rsid w:val="00CF436A"/>
    <w:rsid w:val="00CF464C"/>
    <w:rsid w:val="00CF4E38"/>
    <w:rsid w:val="00CF506C"/>
    <w:rsid w:val="00CF528D"/>
    <w:rsid w:val="00CF55F6"/>
    <w:rsid w:val="00CF6058"/>
    <w:rsid w:val="00CF7140"/>
    <w:rsid w:val="00D00319"/>
    <w:rsid w:val="00D016E6"/>
    <w:rsid w:val="00D01BD9"/>
    <w:rsid w:val="00D021DA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278F"/>
    <w:rsid w:val="00D12A96"/>
    <w:rsid w:val="00D131D1"/>
    <w:rsid w:val="00D137A3"/>
    <w:rsid w:val="00D13F68"/>
    <w:rsid w:val="00D141A1"/>
    <w:rsid w:val="00D146D9"/>
    <w:rsid w:val="00D147CD"/>
    <w:rsid w:val="00D14996"/>
    <w:rsid w:val="00D15296"/>
    <w:rsid w:val="00D15774"/>
    <w:rsid w:val="00D158B3"/>
    <w:rsid w:val="00D17380"/>
    <w:rsid w:val="00D17D30"/>
    <w:rsid w:val="00D2061A"/>
    <w:rsid w:val="00D20726"/>
    <w:rsid w:val="00D2075F"/>
    <w:rsid w:val="00D20793"/>
    <w:rsid w:val="00D20FC1"/>
    <w:rsid w:val="00D218EE"/>
    <w:rsid w:val="00D21C2A"/>
    <w:rsid w:val="00D22B79"/>
    <w:rsid w:val="00D22BFA"/>
    <w:rsid w:val="00D23DF0"/>
    <w:rsid w:val="00D241EE"/>
    <w:rsid w:val="00D243A0"/>
    <w:rsid w:val="00D2458C"/>
    <w:rsid w:val="00D25969"/>
    <w:rsid w:val="00D2653A"/>
    <w:rsid w:val="00D26604"/>
    <w:rsid w:val="00D26DD0"/>
    <w:rsid w:val="00D2717F"/>
    <w:rsid w:val="00D27819"/>
    <w:rsid w:val="00D27B0A"/>
    <w:rsid w:val="00D30816"/>
    <w:rsid w:val="00D325DA"/>
    <w:rsid w:val="00D32CAE"/>
    <w:rsid w:val="00D33EC8"/>
    <w:rsid w:val="00D34279"/>
    <w:rsid w:val="00D34A22"/>
    <w:rsid w:val="00D35549"/>
    <w:rsid w:val="00D35E9E"/>
    <w:rsid w:val="00D36285"/>
    <w:rsid w:val="00D37B89"/>
    <w:rsid w:val="00D37F59"/>
    <w:rsid w:val="00D418B2"/>
    <w:rsid w:val="00D41B4E"/>
    <w:rsid w:val="00D41C4A"/>
    <w:rsid w:val="00D41D28"/>
    <w:rsid w:val="00D423BC"/>
    <w:rsid w:val="00D44EE4"/>
    <w:rsid w:val="00D46329"/>
    <w:rsid w:val="00D47845"/>
    <w:rsid w:val="00D50A7F"/>
    <w:rsid w:val="00D5132A"/>
    <w:rsid w:val="00D52559"/>
    <w:rsid w:val="00D53EE6"/>
    <w:rsid w:val="00D5412C"/>
    <w:rsid w:val="00D549A6"/>
    <w:rsid w:val="00D54D8E"/>
    <w:rsid w:val="00D55147"/>
    <w:rsid w:val="00D558BB"/>
    <w:rsid w:val="00D56557"/>
    <w:rsid w:val="00D56967"/>
    <w:rsid w:val="00D56C7F"/>
    <w:rsid w:val="00D57193"/>
    <w:rsid w:val="00D57A4F"/>
    <w:rsid w:val="00D60762"/>
    <w:rsid w:val="00D60802"/>
    <w:rsid w:val="00D609D2"/>
    <w:rsid w:val="00D60ADC"/>
    <w:rsid w:val="00D617C9"/>
    <w:rsid w:val="00D62A96"/>
    <w:rsid w:val="00D62B77"/>
    <w:rsid w:val="00D62F5B"/>
    <w:rsid w:val="00D63C76"/>
    <w:rsid w:val="00D63D92"/>
    <w:rsid w:val="00D63DEC"/>
    <w:rsid w:val="00D63E10"/>
    <w:rsid w:val="00D64262"/>
    <w:rsid w:val="00D64CC3"/>
    <w:rsid w:val="00D65499"/>
    <w:rsid w:val="00D65E19"/>
    <w:rsid w:val="00D661A3"/>
    <w:rsid w:val="00D671CE"/>
    <w:rsid w:val="00D67C1D"/>
    <w:rsid w:val="00D706AB"/>
    <w:rsid w:val="00D71991"/>
    <w:rsid w:val="00D732ED"/>
    <w:rsid w:val="00D73EAD"/>
    <w:rsid w:val="00D749F4"/>
    <w:rsid w:val="00D74AEB"/>
    <w:rsid w:val="00D757C8"/>
    <w:rsid w:val="00D75A8E"/>
    <w:rsid w:val="00D75B17"/>
    <w:rsid w:val="00D75D53"/>
    <w:rsid w:val="00D75FC2"/>
    <w:rsid w:val="00D76ADF"/>
    <w:rsid w:val="00D76FC8"/>
    <w:rsid w:val="00D77603"/>
    <w:rsid w:val="00D779B1"/>
    <w:rsid w:val="00D77C2A"/>
    <w:rsid w:val="00D8083E"/>
    <w:rsid w:val="00D80978"/>
    <w:rsid w:val="00D80EE5"/>
    <w:rsid w:val="00D815F5"/>
    <w:rsid w:val="00D82151"/>
    <w:rsid w:val="00D826B4"/>
    <w:rsid w:val="00D82F01"/>
    <w:rsid w:val="00D834E3"/>
    <w:rsid w:val="00D835E1"/>
    <w:rsid w:val="00D83AA3"/>
    <w:rsid w:val="00D84554"/>
    <w:rsid w:val="00D86167"/>
    <w:rsid w:val="00D86C19"/>
    <w:rsid w:val="00D872B0"/>
    <w:rsid w:val="00D872F0"/>
    <w:rsid w:val="00D877B0"/>
    <w:rsid w:val="00D87D3A"/>
    <w:rsid w:val="00D87E08"/>
    <w:rsid w:val="00D906D0"/>
    <w:rsid w:val="00D917F1"/>
    <w:rsid w:val="00D91B94"/>
    <w:rsid w:val="00D92818"/>
    <w:rsid w:val="00D92B7F"/>
    <w:rsid w:val="00D93330"/>
    <w:rsid w:val="00D941B5"/>
    <w:rsid w:val="00D94679"/>
    <w:rsid w:val="00D94A52"/>
    <w:rsid w:val="00D95575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31F2"/>
    <w:rsid w:val="00DA381B"/>
    <w:rsid w:val="00DA396B"/>
    <w:rsid w:val="00DA5908"/>
    <w:rsid w:val="00DA5EBF"/>
    <w:rsid w:val="00DA654F"/>
    <w:rsid w:val="00DA6A25"/>
    <w:rsid w:val="00DA6BD9"/>
    <w:rsid w:val="00DA75C5"/>
    <w:rsid w:val="00DB0163"/>
    <w:rsid w:val="00DB09F8"/>
    <w:rsid w:val="00DB0C30"/>
    <w:rsid w:val="00DB16BF"/>
    <w:rsid w:val="00DB1D41"/>
    <w:rsid w:val="00DB2BA4"/>
    <w:rsid w:val="00DB2D68"/>
    <w:rsid w:val="00DB2F45"/>
    <w:rsid w:val="00DB332A"/>
    <w:rsid w:val="00DB4540"/>
    <w:rsid w:val="00DB4BED"/>
    <w:rsid w:val="00DB5581"/>
    <w:rsid w:val="00DB56D2"/>
    <w:rsid w:val="00DB59EA"/>
    <w:rsid w:val="00DB5B9B"/>
    <w:rsid w:val="00DB5BAC"/>
    <w:rsid w:val="00DB7195"/>
    <w:rsid w:val="00DB7DC4"/>
    <w:rsid w:val="00DC1438"/>
    <w:rsid w:val="00DC2410"/>
    <w:rsid w:val="00DC3AAF"/>
    <w:rsid w:val="00DC40E8"/>
    <w:rsid w:val="00DC4418"/>
    <w:rsid w:val="00DC484C"/>
    <w:rsid w:val="00DC4AC4"/>
    <w:rsid w:val="00DC5271"/>
    <w:rsid w:val="00DC56B6"/>
    <w:rsid w:val="00DC600B"/>
    <w:rsid w:val="00DC6193"/>
    <w:rsid w:val="00DC68B5"/>
    <w:rsid w:val="00DC7666"/>
    <w:rsid w:val="00DC7BDC"/>
    <w:rsid w:val="00DD000A"/>
    <w:rsid w:val="00DD0B0A"/>
    <w:rsid w:val="00DD15B9"/>
    <w:rsid w:val="00DD3840"/>
    <w:rsid w:val="00DD4865"/>
    <w:rsid w:val="00DD4A84"/>
    <w:rsid w:val="00DD682D"/>
    <w:rsid w:val="00DD6F02"/>
    <w:rsid w:val="00DE014D"/>
    <w:rsid w:val="00DE147C"/>
    <w:rsid w:val="00DE1AAB"/>
    <w:rsid w:val="00DE20F9"/>
    <w:rsid w:val="00DE2A14"/>
    <w:rsid w:val="00DE2ABE"/>
    <w:rsid w:val="00DE2E30"/>
    <w:rsid w:val="00DE3AD5"/>
    <w:rsid w:val="00DE48CF"/>
    <w:rsid w:val="00DE48EA"/>
    <w:rsid w:val="00DE5230"/>
    <w:rsid w:val="00DE5B81"/>
    <w:rsid w:val="00DE6275"/>
    <w:rsid w:val="00DF0256"/>
    <w:rsid w:val="00DF032F"/>
    <w:rsid w:val="00DF03FE"/>
    <w:rsid w:val="00DF0DF5"/>
    <w:rsid w:val="00DF1046"/>
    <w:rsid w:val="00DF1BD9"/>
    <w:rsid w:val="00DF32F2"/>
    <w:rsid w:val="00DF398A"/>
    <w:rsid w:val="00DF3A01"/>
    <w:rsid w:val="00DF3A3C"/>
    <w:rsid w:val="00DF491D"/>
    <w:rsid w:val="00DF5087"/>
    <w:rsid w:val="00DF549A"/>
    <w:rsid w:val="00DF5C8C"/>
    <w:rsid w:val="00DF5DC4"/>
    <w:rsid w:val="00DF68E2"/>
    <w:rsid w:val="00DF7EC5"/>
    <w:rsid w:val="00DF7EE0"/>
    <w:rsid w:val="00E0139F"/>
    <w:rsid w:val="00E015A6"/>
    <w:rsid w:val="00E02FC6"/>
    <w:rsid w:val="00E034C4"/>
    <w:rsid w:val="00E048A5"/>
    <w:rsid w:val="00E04B0E"/>
    <w:rsid w:val="00E04B5B"/>
    <w:rsid w:val="00E04E18"/>
    <w:rsid w:val="00E05606"/>
    <w:rsid w:val="00E05A7C"/>
    <w:rsid w:val="00E06229"/>
    <w:rsid w:val="00E0723B"/>
    <w:rsid w:val="00E07716"/>
    <w:rsid w:val="00E077AF"/>
    <w:rsid w:val="00E12A61"/>
    <w:rsid w:val="00E12D0D"/>
    <w:rsid w:val="00E14B56"/>
    <w:rsid w:val="00E14EB7"/>
    <w:rsid w:val="00E157B4"/>
    <w:rsid w:val="00E161CF"/>
    <w:rsid w:val="00E1637A"/>
    <w:rsid w:val="00E1663A"/>
    <w:rsid w:val="00E17310"/>
    <w:rsid w:val="00E17EC5"/>
    <w:rsid w:val="00E209FC"/>
    <w:rsid w:val="00E20DCF"/>
    <w:rsid w:val="00E20DD2"/>
    <w:rsid w:val="00E2148A"/>
    <w:rsid w:val="00E21A87"/>
    <w:rsid w:val="00E22820"/>
    <w:rsid w:val="00E22E5D"/>
    <w:rsid w:val="00E23806"/>
    <w:rsid w:val="00E238E0"/>
    <w:rsid w:val="00E239B9"/>
    <w:rsid w:val="00E23A36"/>
    <w:rsid w:val="00E241CD"/>
    <w:rsid w:val="00E2452F"/>
    <w:rsid w:val="00E24B5D"/>
    <w:rsid w:val="00E252B0"/>
    <w:rsid w:val="00E25724"/>
    <w:rsid w:val="00E25C23"/>
    <w:rsid w:val="00E26462"/>
    <w:rsid w:val="00E26949"/>
    <w:rsid w:val="00E2708F"/>
    <w:rsid w:val="00E276CD"/>
    <w:rsid w:val="00E27D3B"/>
    <w:rsid w:val="00E30DB1"/>
    <w:rsid w:val="00E3153A"/>
    <w:rsid w:val="00E315FF"/>
    <w:rsid w:val="00E31D9F"/>
    <w:rsid w:val="00E328CA"/>
    <w:rsid w:val="00E32BB6"/>
    <w:rsid w:val="00E35169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2294"/>
    <w:rsid w:val="00E423F1"/>
    <w:rsid w:val="00E42628"/>
    <w:rsid w:val="00E42F78"/>
    <w:rsid w:val="00E43344"/>
    <w:rsid w:val="00E4347D"/>
    <w:rsid w:val="00E43A49"/>
    <w:rsid w:val="00E43D21"/>
    <w:rsid w:val="00E44178"/>
    <w:rsid w:val="00E44660"/>
    <w:rsid w:val="00E45BAD"/>
    <w:rsid w:val="00E45FD0"/>
    <w:rsid w:val="00E46896"/>
    <w:rsid w:val="00E46E96"/>
    <w:rsid w:val="00E47994"/>
    <w:rsid w:val="00E50C66"/>
    <w:rsid w:val="00E50EF5"/>
    <w:rsid w:val="00E51614"/>
    <w:rsid w:val="00E51842"/>
    <w:rsid w:val="00E518C6"/>
    <w:rsid w:val="00E520B0"/>
    <w:rsid w:val="00E535E1"/>
    <w:rsid w:val="00E5552B"/>
    <w:rsid w:val="00E55CA4"/>
    <w:rsid w:val="00E5619C"/>
    <w:rsid w:val="00E56DEE"/>
    <w:rsid w:val="00E570EE"/>
    <w:rsid w:val="00E571B6"/>
    <w:rsid w:val="00E5757A"/>
    <w:rsid w:val="00E576DE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76AA"/>
    <w:rsid w:val="00E67DDF"/>
    <w:rsid w:val="00E7003A"/>
    <w:rsid w:val="00E71719"/>
    <w:rsid w:val="00E71D94"/>
    <w:rsid w:val="00E72997"/>
    <w:rsid w:val="00E736AB"/>
    <w:rsid w:val="00E73B78"/>
    <w:rsid w:val="00E74427"/>
    <w:rsid w:val="00E745A7"/>
    <w:rsid w:val="00E7558E"/>
    <w:rsid w:val="00E75D15"/>
    <w:rsid w:val="00E75D7C"/>
    <w:rsid w:val="00E76E46"/>
    <w:rsid w:val="00E775BE"/>
    <w:rsid w:val="00E77802"/>
    <w:rsid w:val="00E77DBF"/>
    <w:rsid w:val="00E80DF5"/>
    <w:rsid w:val="00E8157C"/>
    <w:rsid w:val="00E81D4E"/>
    <w:rsid w:val="00E81E7B"/>
    <w:rsid w:val="00E81F5A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F11"/>
    <w:rsid w:val="00E90736"/>
    <w:rsid w:val="00E90BC4"/>
    <w:rsid w:val="00E92103"/>
    <w:rsid w:val="00E9236C"/>
    <w:rsid w:val="00E92574"/>
    <w:rsid w:val="00E928AC"/>
    <w:rsid w:val="00E9336D"/>
    <w:rsid w:val="00E93407"/>
    <w:rsid w:val="00E93A15"/>
    <w:rsid w:val="00E9606D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40C"/>
    <w:rsid w:val="00EA6572"/>
    <w:rsid w:val="00EB00C3"/>
    <w:rsid w:val="00EB00CF"/>
    <w:rsid w:val="00EB271D"/>
    <w:rsid w:val="00EB2A2E"/>
    <w:rsid w:val="00EB47AB"/>
    <w:rsid w:val="00EB4BF8"/>
    <w:rsid w:val="00EB52CE"/>
    <w:rsid w:val="00EB5C40"/>
    <w:rsid w:val="00EB5CD1"/>
    <w:rsid w:val="00EB6986"/>
    <w:rsid w:val="00EB7D37"/>
    <w:rsid w:val="00EC1140"/>
    <w:rsid w:val="00EC16E3"/>
    <w:rsid w:val="00EC1DE1"/>
    <w:rsid w:val="00EC27DA"/>
    <w:rsid w:val="00EC2BC6"/>
    <w:rsid w:val="00EC2F5F"/>
    <w:rsid w:val="00EC403D"/>
    <w:rsid w:val="00EC4352"/>
    <w:rsid w:val="00EC511B"/>
    <w:rsid w:val="00EC5767"/>
    <w:rsid w:val="00EC59B3"/>
    <w:rsid w:val="00EC5D4D"/>
    <w:rsid w:val="00EC6033"/>
    <w:rsid w:val="00EC60A9"/>
    <w:rsid w:val="00EC7058"/>
    <w:rsid w:val="00EC7090"/>
    <w:rsid w:val="00EC776F"/>
    <w:rsid w:val="00EC7F2C"/>
    <w:rsid w:val="00ED0E77"/>
    <w:rsid w:val="00ED26D5"/>
    <w:rsid w:val="00ED2724"/>
    <w:rsid w:val="00ED29FE"/>
    <w:rsid w:val="00ED312B"/>
    <w:rsid w:val="00ED32CA"/>
    <w:rsid w:val="00ED3ABA"/>
    <w:rsid w:val="00ED3AD8"/>
    <w:rsid w:val="00ED3F89"/>
    <w:rsid w:val="00ED43D7"/>
    <w:rsid w:val="00ED4C88"/>
    <w:rsid w:val="00ED5087"/>
    <w:rsid w:val="00ED5E61"/>
    <w:rsid w:val="00ED7A65"/>
    <w:rsid w:val="00EE0A1E"/>
    <w:rsid w:val="00EE17EF"/>
    <w:rsid w:val="00EE31F6"/>
    <w:rsid w:val="00EE368A"/>
    <w:rsid w:val="00EE3AD3"/>
    <w:rsid w:val="00EE3CA3"/>
    <w:rsid w:val="00EE58EF"/>
    <w:rsid w:val="00EE5ADE"/>
    <w:rsid w:val="00EE5B0B"/>
    <w:rsid w:val="00EE659F"/>
    <w:rsid w:val="00EE6E21"/>
    <w:rsid w:val="00EE7623"/>
    <w:rsid w:val="00EF006B"/>
    <w:rsid w:val="00EF1928"/>
    <w:rsid w:val="00EF21C6"/>
    <w:rsid w:val="00EF2547"/>
    <w:rsid w:val="00EF2B2F"/>
    <w:rsid w:val="00EF2B9D"/>
    <w:rsid w:val="00EF32FC"/>
    <w:rsid w:val="00EF5090"/>
    <w:rsid w:val="00EF5A43"/>
    <w:rsid w:val="00EF5EE0"/>
    <w:rsid w:val="00EF6437"/>
    <w:rsid w:val="00EF651F"/>
    <w:rsid w:val="00EF66D5"/>
    <w:rsid w:val="00EF7704"/>
    <w:rsid w:val="00EF77AF"/>
    <w:rsid w:val="00EF77C0"/>
    <w:rsid w:val="00EF7820"/>
    <w:rsid w:val="00EF7AC6"/>
    <w:rsid w:val="00F0087D"/>
    <w:rsid w:val="00F00D18"/>
    <w:rsid w:val="00F022F0"/>
    <w:rsid w:val="00F0424B"/>
    <w:rsid w:val="00F04A7C"/>
    <w:rsid w:val="00F05B39"/>
    <w:rsid w:val="00F060C6"/>
    <w:rsid w:val="00F06392"/>
    <w:rsid w:val="00F07278"/>
    <w:rsid w:val="00F07B97"/>
    <w:rsid w:val="00F11529"/>
    <w:rsid w:val="00F118A2"/>
    <w:rsid w:val="00F11D46"/>
    <w:rsid w:val="00F1249F"/>
    <w:rsid w:val="00F129C2"/>
    <w:rsid w:val="00F12BD7"/>
    <w:rsid w:val="00F12C2C"/>
    <w:rsid w:val="00F135FB"/>
    <w:rsid w:val="00F136C4"/>
    <w:rsid w:val="00F139E1"/>
    <w:rsid w:val="00F13F96"/>
    <w:rsid w:val="00F14975"/>
    <w:rsid w:val="00F14DF2"/>
    <w:rsid w:val="00F153FE"/>
    <w:rsid w:val="00F15CA5"/>
    <w:rsid w:val="00F16E21"/>
    <w:rsid w:val="00F179A6"/>
    <w:rsid w:val="00F17D56"/>
    <w:rsid w:val="00F205C4"/>
    <w:rsid w:val="00F215EA"/>
    <w:rsid w:val="00F22661"/>
    <w:rsid w:val="00F22FEE"/>
    <w:rsid w:val="00F22FFA"/>
    <w:rsid w:val="00F23976"/>
    <w:rsid w:val="00F248C0"/>
    <w:rsid w:val="00F250CA"/>
    <w:rsid w:val="00F255D1"/>
    <w:rsid w:val="00F2689A"/>
    <w:rsid w:val="00F26A61"/>
    <w:rsid w:val="00F27806"/>
    <w:rsid w:val="00F278A0"/>
    <w:rsid w:val="00F30146"/>
    <w:rsid w:val="00F307C9"/>
    <w:rsid w:val="00F30BD0"/>
    <w:rsid w:val="00F31139"/>
    <w:rsid w:val="00F32029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8BC"/>
    <w:rsid w:val="00F413E1"/>
    <w:rsid w:val="00F42CE4"/>
    <w:rsid w:val="00F42D38"/>
    <w:rsid w:val="00F4418A"/>
    <w:rsid w:val="00F44569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D5E"/>
    <w:rsid w:val="00F64F6E"/>
    <w:rsid w:val="00F65568"/>
    <w:rsid w:val="00F66471"/>
    <w:rsid w:val="00F67384"/>
    <w:rsid w:val="00F67CA6"/>
    <w:rsid w:val="00F67E9F"/>
    <w:rsid w:val="00F7021B"/>
    <w:rsid w:val="00F70506"/>
    <w:rsid w:val="00F7064A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587B"/>
    <w:rsid w:val="00F75DFF"/>
    <w:rsid w:val="00F76A32"/>
    <w:rsid w:val="00F77903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1AB5"/>
    <w:rsid w:val="00F91E7C"/>
    <w:rsid w:val="00F92BF7"/>
    <w:rsid w:val="00F936A0"/>
    <w:rsid w:val="00F93D47"/>
    <w:rsid w:val="00F93F0B"/>
    <w:rsid w:val="00F93FD3"/>
    <w:rsid w:val="00F94CA1"/>
    <w:rsid w:val="00F950B8"/>
    <w:rsid w:val="00F962B0"/>
    <w:rsid w:val="00F9633E"/>
    <w:rsid w:val="00F9670A"/>
    <w:rsid w:val="00F96E9A"/>
    <w:rsid w:val="00F96F8E"/>
    <w:rsid w:val="00F97085"/>
    <w:rsid w:val="00F971E4"/>
    <w:rsid w:val="00FA0D96"/>
    <w:rsid w:val="00FA1251"/>
    <w:rsid w:val="00FA150D"/>
    <w:rsid w:val="00FA194D"/>
    <w:rsid w:val="00FA1BD8"/>
    <w:rsid w:val="00FA1E55"/>
    <w:rsid w:val="00FA2C6D"/>
    <w:rsid w:val="00FA3FD1"/>
    <w:rsid w:val="00FA4C5C"/>
    <w:rsid w:val="00FA5A1F"/>
    <w:rsid w:val="00FA6A6A"/>
    <w:rsid w:val="00FA6AF2"/>
    <w:rsid w:val="00FA7FF4"/>
    <w:rsid w:val="00FB2306"/>
    <w:rsid w:val="00FB3B6E"/>
    <w:rsid w:val="00FB3C66"/>
    <w:rsid w:val="00FB488D"/>
    <w:rsid w:val="00FB4C03"/>
    <w:rsid w:val="00FB501D"/>
    <w:rsid w:val="00FB506C"/>
    <w:rsid w:val="00FB76DB"/>
    <w:rsid w:val="00FC03AD"/>
    <w:rsid w:val="00FC1441"/>
    <w:rsid w:val="00FC1639"/>
    <w:rsid w:val="00FC2A8B"/>
    <w:rsid w:val="00FC2A97"/>
    <w:rsid w:val="00FC4F58"/>
    <w:rsid w:val="00FC649A"/>
    <w:rsid w:val="00FC7632"/>
    <w:rsid w:val="00FC7D7F"/>
    <w:rsid w:val="00FD0BB6"/>
    <w:rsid w:val="00FD1F25"/>
    <w:rsid w:val="00FD3FDF"/>
    <w:rsid w:val="00FD423F"/>
    <w:rsid w:val="00FD4674"/>
    <w:rsid w:val="00FD5371"/>
    <w:rsid w:val="00FD58DD"/>
    <w:rsid w:val="00FD639F"/>
    <w:rsid w:val="00FD6BC8"/>
    <w:rsid w:val="00FD6FBC"/>
    <w:rsid w:val="00FD7A55"/>
    <w:rsid w:val="00FD7F85"/>
    <w:rsid w:val="00FE0265"/>
    <w:rsid w:val="00FE165F"/>
    <w:rsid w:val="00FE1D8C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F0E18"/>
    <w:rsid w:val="00FF163F"/>
    <w:rsid w:val="00FF3B3F"/>
    <w:rsid w:val="00FF4627"/>
    <w:rsid w:val="00FF53F2"/>
    <w:rsid w:val="00FF5460"/>
    <w:rsid w:val="00FF6B6C"/>
    <w:rsid w:val="00FF7427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03B72-C923-4FBB-A73E-11E5622E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54</Pages>
  <Words>11387</Words>
  <Characters>64912</Characters>
  <Application>Microsoft Office Word</Application>
  <DocSecurity>0</DocSecurity>
  <Lines>540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76147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Nichaphat, Techasriamornrat</cp:lastModifiedBy>
  <cp:revision>7</cp:revision>
  <cp:lastPrinted>2021-02-20T12:42:00Z</cp:lastPrinted>
  <dcterms:created xsi:type="dcterms:W3CDTF">2021-02-21T19:49:00Z</dcterms:created>
  <dcterms:modified xsi:type="dcterms:W3CDTF">2021-02-22T12:19:00Z</dcterms:modified>
</cp:coreProperties>
</file>