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1E606" w14:textId="4163ABFA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37A9C127" w14:textId="27F490CD" w:rsidR="007E5B9C" w:rsidRDefault="007E5B9C" w:rsidP="007E5B9C">
      <w:pPr>
        <w:pStyle w:val="BodyText"/>
        <w:tabs>
          <w:tab w:val="left" w:pos="6384"/>
        </w:tabs>
      </w:pPr>
    </w:p>
    <w:p w14:paraId="5E722315" w14:textId="02699BCF" w:rsidR="00D15EA5" w:rsidRDefault="000D7750" w:rsidP="000D7750">
      <w:pPr>
        <w:pStyle w:val="BodyText"/>
        <w:tabs>
          <w:tab w:val="left" w:pos="6384"/>
        </w:tabs>
      </w:pPr>
      <w:r>
        <w:tab/>
      </w:r>
      <w:r w:rsidR="006F1B19" w:rsidRPr="004A0DFE">
        <w:br w:type="textWrapping" w:clear="all"/>
      </w:r>
    </w:p>
    <w:p w14:paraId="5BB8D197" w14:textId="77777777" w:rsidR="00D15EA5" w:rsidRDefault="00D15EA5" w:rsidP="00D15EA5">
      <w:pPr>
        <w:pStyle w:val="BodyText"/>
      </w:pPr>
    </w:p>
    <w:p w14:paraId="5C4D7C73" w14:textId="54862E5D" w:rsidR="00734D83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lang w:val="en-US" w:bidi="th-TH"/>
        </w:rPr>
      </w:pPr>
    </w:p>
    <w:p w14:paraId="3AAD8625" w14:textId="77777777" w:rsidR="000C553F" w:rsidRPr="00092AB2" w:rsidRDefault="000C553F" w:rsidP="000C553F">
      <w:pPr>
        <w:pStyle w:val="BodyText"/>
        <w:spacing w:after="240" w:line="240" w:lineRule="auto"/>
        <w:rPr>
          <w:rFonts w:cstheme="minorBidi"/>
          <w:sz w:val="16"/>
          <w:szCs w:val="16"/>
          <w:lang w:val="en-US" w:bidi="th-TH"/>
        </w:rPr>
      </w:pPr>
    </w:p>
    <w:p w14:paraId="23AC2584" w14:textId="77777777" w:rsidR="00AD3B26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D65A0"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</w:t>
      </w:r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ถือหุ้น</w:t>
      </w:r>
      <w:r w:rsidR="001E0B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15168F" w:rsidRPr="002A78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สหไทย</w:t>
      </w:r>
      <w:r w:rsidR="0015168F" w:rsidRPr="002A78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="0015168F" w:rsidRPr="002A78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5168F" w:rsidRPr="002A78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5168F" w:rsidRPr="002A78C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5168F" w:rsidRPr="002A78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  <w:r w:rsidR="0015168F" w:rsidRPr="002A78C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</w:p>
    <w:p w14:paraId="7DFC1A3D" w14:textId="3B3198FE" w:rsidR="00AD3B26" w:rsidRPr="001E0B59" w:rsidRDefault="0015168F" w:rsidP="001E0B59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</w:rPr>
      </w:pP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</w:t>
      </w:r>
      <w:r w:rsidR="00734D83" w:rsidRPr="001E0B59">
        <w:rPr>
          <w:rFonts w:ascii="Browallia New" w:hAnsi="Browallia New" w:cs="Browallia New"/>
          <w:sz w:val="22"/>
          <w:szCs w:val="22"/>
        </w:rPr>
        <w:tab/>
      </w:r>
    </w:p>
    <w:p w14:paraId="4B879E3B" w14:textId="77777777" w:rsidR="003F16DE" w:rsidRPr="001E0B59" w:rsidRDefault="003F16DE" w:rsidP="001E0B5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E0B5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2CCE11E1" w14:textId="77777777" w:rsidR="001E0B59" w:rsidRPr="001E0B59" w:rsidRDefault="001E0B59" w:rsidP="001E0B59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</w:rPr>
      </w:pPr>
      <w:r w:rsidRPr="001E0B59">
        <w:rPr>
          <w:rFonts w:ascii="Browallia New" w:hAnsi="Browallia New" w:cs="Browallia New"/>
          <w:sz w:val="22"/>
          <w:szCs w:val="22"/>
        </w:rPr>
        <w:tab/>
      </w:r>
    </w:p>
    <w:p w14:paraId="7890B369" w14:textId="7A071DA8" w:rsidR="00280186" w:rsidRPr="00280186" w:rsidRDefault="002920B3" w:rsidP="00C73BD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</w:t>
      </w:r>
      <w:bookmarkStart w:id="1" w:name="_Hlk29487085"/>
      <w:r w:rsidR="000C553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bookmarkEnd w:id="1"/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สหไทย</w:t>
      </w:r>
      <w:r w:rsidR="001E0B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proofErr w:type="spellStart"/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เทอร์มินอล</w:t>
      </w:r>
      <w:proofErr w:type="spellEnd"/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15168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5168F" w:rsidRPr="00734D83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15168F" w:rsidRPr="00734D8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15168F" w:rsidRPr="00734D8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02582"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>(“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2920B3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="005C076B" w:rsidRPr="005C076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B01F4">
        <w:rPr>
          <w:rFonts w:ascii="Browallia New" w:hAnsi="Browallia New" w:cs="Browallia New"/>
          <w:sz w:val="28"/>
          <w:szCs w:val="28"/>
          <w:lang w:bidi="th-TH"/>
        </w:rPr>
        <w:t>3</w:t>
      </w:r>
      <w:r w:rsidR="005C076B">
        <w:rPr>
          <w:rFonts w:ascii="Browallia New" w:hAnsi="Browallia New" w:cs="Browallia New"/>
          <w:sz w:val="28"/>
          <w:szCs w:val="28"/>
          <w:lang w:val="en-US" w:bidi="th-TH"/>
        </w:rPr>
        <w:t xml:space="preserve">   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5C076B" w:rsidRPr="005C076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5C076B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ผู้ถือหุ้นรวม</w:t>
      </w:r>
      <w:r w:rsidR="005C076B" w:rsidRPr="005C076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5C076B" w:rsidRPr="005C076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="005E651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4666A">
        <w:rPr>
          <w:rFonts w:ascii="Browallia New" w:hAnsi="Browallia New" w:cs="Browallia New" w:hint="cs"/>
          <w:sz w:val="28"/>
          <w:szCs w:val="28"/>
          <w:cs/>
          <w:lang w:bidi="th-TH"/>
        </w:rPr>
        <w:t>ร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วม</w:t>
      </w:r>
      <w:r w:rsidR="00E4666A">
        <w:rPr>
          <w:rFonts w:ascii="Browallia New" w:hAnsi="Browallia New" w:cs="Browallia New" w:hint="cs"/>
          <w:sz w:val="28"/>
          <w:szCs w:val="28"/>
          <w:cs/>
          <w:lang w:bidi="th-TH"/>
        </w:rPr>
        <w:t>ถึงหมายเหตุ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สรุปนโยบายการบัญชีที่สำคัญ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23FB8B5" w14:textId="77777777" w:rsidR="00280186" w:rsidRPr="00502582" w:rsidRDefault="00280186" w:rsidP="002801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9DD171" w14:textId="5686E332" w:rsidR="00CD4D4E" w:rsidRPr="007C2D33" w:rsidRDefault="002920B3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งบการเงินรวมและเฉพาะของบริษัทดังกล่าวข้างต้น</w:t>
      </w:r>
      <w:r w:rsidR="008B1279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แสดงฐานะการเงินรวม</w:t>
      </w:r>
      <w:r w:rsidR="00643633" w:rsidRPr="0064363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C8761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40540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สหไทย</w:t>
      </w:r>
      <w:r w:rsidR="00F405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proofErr w:type="spellStart"/>
      <w:r w:rsidR="00F40540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เทอร์มินอล</w:t>
      </w:r>
      <w:proofErr w:type="spellEnd"/>
      <w:r w:rsidR="00F40540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40540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F4054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40540" w:rsidRPr="00734D83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F40540" w:rsidRPr="00734D8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F40540" w:rsidRPr="00734D8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F40540"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40540"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F87E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B01F4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="009A7A66" w:rsidRPr="009A7A6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9A7A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="009A7A66" w:rsidRPr="009A7A6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9A7A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2920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920B3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5E78C626" w14:textId="77777777" w:rsidR="00CD4D4E" w:rsidRPr="00502582" w:rsidRDefault="00CD4D4E" w:rsidP="009A7A6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56816F" w14:textId="77777777" w:rsidR="003F16DE" w:rsidRPr="003F16DE" w:rsidRDefault="003F16DE" w:rsidP="001E0B5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B0732A" w14:textId="77777777" w:rsidR="003F16DE" w:rsidRPr="00F156A3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5EB32C" w14:textId="77777777" w:rsidR="0050422B" w:rsidRDefault="0050422B" w:rsidP="0050422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ได้กล่าว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ไว้ในวรรคความรับผิดชอบของผู้สอบบัญชี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ต่อ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มานั้นเพียงพอและเหมาะสมเพื่อใช้เป็นเกณฑ์ในการแสดงความเห็นของข้าพเจ้า</w:t>
      </w:r>
    </w:p>
    <w:p w14:paraId="4DF1F9CF" w14:textId="1CCB63BA" w:rsidR="009A7A66" w:rsidRDefault="009A7A66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1BD88B3" w14:textId="3B1039CC" w:rsidR="0050422B" w:rsidRDefault="0050422B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88620B8" w14:textId="7CF0A79B" w:rsidR="00AB66C7" w:rsidRDefault="00AB66C7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75ADDDE" w14:textId="33FE7187" w:rsidR="00AB66C7" w:rsidRDefault="00AB66C7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35626C1" w14:textId="5B19845E" w:rsidR="00AB66C7" w:rsidRDefault="00AB66C7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EE618E8" w14:textId="77777777" w:rsidR="00072D1A" w:rsidRPr="00433D4A" w:rsidRDefault="00072D1A" w:rsidP="00072D1A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33D4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เรื่องสำคัญในการตรวจสอบ </w:t>
      </w:r>
    </w:p>
    <w:p w14:paraId="5C567FC7" w14:textId="77777777" w:rsidR="003B70BD" w:rsidRDefault="003B70BD" w:rsidP="00E73A3A">
      <w:pPr>
        <w:spacing w:after="0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25C87CA7" w14:textId="75EB3952" w:rsidR="00CC70B7" w:rsidRDefault="00132972" w:rsidP="009E30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</w:t>
      </w:r>
      <w:r w:rsidR="00D33849">
        <w:rPr>
          <w:rFonts w:ascii="Browallia New" w:hAnsi="Browallia New" w:cs="Browallia New"/>
          <w:sz w:val="28"/>
          <w:szCs w:val="28"/>
          <w:cs/>
        </w:rPr>
        <w:t xml:space="preserve">ตามดุลยพินิจเยี่ยงผู้ประกอบวิชาชีพของข้าพเจ้า </w:t>
      </w:r>
      <w:r>
        <w:rPr>
          <w:rFonts w:ascii="Browallia New" w:hAnsi="Browallia New" w:cs="Browallia New"/>
          <w:sz w:val="28"/>
          <w:szCs w:val="28"/>
          <w:cs/>
        </w:rPr>
        <w:t>ในการตรวจสอบงบการเงิน</w:t>
      </w:r>
      <w:r w:rsidR="00DA2186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</w:t>
      </w:r>
      <w:r>
        <w:rPr>
          <w:rFonts w:ascii="Browallia New" w:hAnsi="Browallia New" w:cs="Browallia New"/>
          <w:sz w:val="28"/>
          <w:szCs w:val="28"/>
          <w:cs/>
        </w:rPr>
        <w:t>ของบริษัทสำหรับงวดปัจจุบัน เรื่องเหล่านี้ได้ถูกระบุในบริบทของการตรวจสอบงบการเงิน</w:t>
      </w:r>
      <w:r w:rsidR="00556997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รวมและงบการเงินเฉพาะ</w:t>
      </w:r>
      <w:r w:rsidR="00DE272B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/>
          <w:sz w:val="28"/>
          <w:szCs w:val="28"/>
          <w:cs/>
        </w:rPr>
        <w:t>โดยรวมและในการแสดงความเห็นของข้าพเจ้า ทั้งนี้ ข้าพเจ้าพิจารณาว่าไม่มีเ</w:t>
      </w:r>
      <w:proofErr w:type="spellStart"/>
      <w:r w:rsidR="008810A4">
        <w:rPr>
          <w:rFonts w:ascii="Browallia New" w:hAnsi="Browallia New" w:cs="Browallia New" w:hint="cs"/>
          <w:sz w:val="28"/>
          <w:szCs w:val="28"/>
          <w:cs/>
          <w:lang w:bidi="th-TH"/>
        </w:rPr>
        <w:t>รื่</w:t>
      </w:r>
      <w:proofErr w:type="spellEnd"/>
      <w:r>
        <w:rPr>
          <w:rFonts w:ascii="Browallia New" w:hAnsi="Browallia New" w:cs="Browallia New"/>
          <w:sz w:val="28"/>
          <w:szCs w:val="28"/>
          <w:cs/>
        </w:rPr>
        <w:t>อง</w:t>
      </w:r>
      <w:r w:rsidR="008810A4">
        <w:rPr>
          <w:rFonts w:ascii="Browallia New" w:hAnsi="Browallia New" w:cs="Browallia New" w:hint="cs"/>
          <w:sz w:val="28"/>
          <w:szCs w:val="28"/>
          <w:cs/>
          <w:lang w:bidi="th-TH"/>
        </w:rPr>
        <w:t>สำ</w:t>
      </w:r>
      <w:r>
        <w:rPr>
          <w:rFonts w:ascii="Browallia New" w:hAnsi="Browallia New" w:cs="Browallia New"/>
          <w:sz w:val="28"/>
          <w:szCs w:val="28"/>
          <w:cs/>
        </w:rPr>
        <w:t>คัญในการตรวจสอบ</w:t>
      </w:r>
    </w:p>
    <w:p w14:paraId="75F75F09" w14:textId="2E05CFF6" w:rsidR="00F823CD" w:rsidRDefault="00F823CD" w:rsidP="00AC44A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007D53A" w14:textId="6CE1722D" w:rsidR="00F823CD" w:rsidRPr="007C46FA" w:rsidRDefault="00F823CD" w:rsidP="009E3010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7C46F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เรื่องอื่น</w:t>
      </w:r>
    </w:p>
    <w:p w14:paraId="1FE61E96" w14:textId="5A302C3E" w:rsidR="00F823CD" w:rsidRDefault="00F823CD" w:rsidP="009E30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92F6995" w14:textId="77777777" w:rsidR="005B796E" w:rsidRPr="00B74D2E" w:rsidRDefault="005B796E" w:rsidP="005B796E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งบแสดงฐานะการเงินรวมและเฉพาะของบริษัท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B74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สหไทย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proofErr w:type="spellStart"/>
      <w:r w:rsidRPr="00B74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เทอร์มินอล</w:t>
      </w:r>
      <w:proofErr w:type="spellEnd"/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B74D2E">
        <w:rPr>
          <w:rFonts w:ascii="Browallia New" w:hAnsi="Browallia New" w:cs="Browallia New"/>
          <w:sz w:val="28"/>
          <w:szCs w:val="28"/>
          <w:cs/>
          <w:lang w:bidi="th-TH"/>
        </w:rPr>
        <w:t>จำกัด (มหาชน) และบริษัทย่อย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ณ วันที่ 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ที่แสดงเป็นข้อมูลเปรียบเทียบ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>กับข้าพเจ้า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ซึ่งแสดงความเห็นอย่างไม่มีเงื่อนไขตามรายงานลงวันที่ 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 xml:space="preserve">26 </w:t>
      </w:r>
      <w:r w:rsidRPr="00B74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B74D2E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25C60303" w14:textId="77777777" w:rsidR="009E3010" w:rsidRPr="00DA2186" w:rsidRDefault="009E3010" w:rsidP="00AC44A4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8998E97" w14:textId="00DF0299" w:rsidR="00165155" w:rsidRDefault="00165155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460005C1" w14:textId="77777777" w:rsidR="00165155" w:rsidRDefault="00165155" w:rsidP="00165155">
      <w:pPr>
        <w:spacing w:after="0"/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14:paraId="09E9A139" w14:textId="753A1168" w:rsidR="00165155" w:rsidRPr="00165155" w:rsidRDefault="00A571D1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2DAAE98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A68E178" w14:textId="67BAF929" w:rsidR="00165155" w:rsidRPr="00165155" w:rsidRDefault="004F4851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249EBA26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857F986" w14:textId="452FFE40" w:rsidR="00165155" w:rsidRPr="00165155" w:rsidRDefault="00EB2E39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20C92F2" w14:textId="77777777" w:rsidR="00165155" w:rsidRPr="00F156A3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76E4521" w14:textId="43E6C3AA" w:rsidR="00165155" w:rsidRDefault="005B1AC4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7987D8F" w14:textId="409FAE9D" w:rsidR="00314D78" w:rsidRDefault="00314D78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8FA9A05" w14:textId="50F39B9D" w:rsidR="00EA28F7" w:rsidRDefault="00EA28F7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CA5C228" w14:textId="6E16567D" w:rsidR="00EA28F7" w:rsidRDefault="00EA28F7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00F112" w14:textId="412D1C86" w:rsidR="00EA28F7" w:rsidRDefault="00EA28F7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AC2A7A" w14:textId="0633FA83" w:rsidR="00EA28F7" w:rsidRDefault="00EA28F7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1E1696" w14:textId="0455254E" w:rsidR="00AB66C7" w:rsidRDefault="00AB66C7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184C646" w14:textId="6DB75A52" w:rsidR="00AB66C7" w:rsidRDefault="00AB66C7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E10F566" w14:textId="5BA31C66" w:rsidR="00AB66C7" w:rsidRDefault="00AB66C7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8566CC" w14:textId="77777777" w:rsidR="00AB66C7" w:rsidRDefault="00AB66C7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95AAB16" w14:textId="77777777" w:rsidR="00EA28F7" w:rsidRPr="00165155" w:rsidRDefault="00EA28F7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E600EF7" w14:textId="77777777" w:rsidR="00AC7430" w:rsidRPr="00AC48F3" w:rsidRDefault="00AC7430" w:rsidP="00AC7430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6933306D" w14:textId="77777777" w:rsidR="004C77BF" w:rsidRPr="004C77BF" w:rsidRDefault="004C77BF" w:rsidP="00F156A3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  <w:lang w:bidi="th-TH"/>
        </w:rPr>
      </w:pPr>
    </w:p>
    <w:p w14:paraId="6BD5C353" w14:textId="733B72A3" w:rsidR="004C77BF" w:rsidRPr="004C77BF" w:rsidRDefault="00D00270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</w:t>
      </w:r>
      <w:r w:rsidR="009E3010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ขัดต่อข้อเท็จจริงอันเป็นสาระสำคัญไม่ว่าจะเกิดจากการทุจริตหรือข้อผิดพลาด</w:t>
      </w:r>
      <w:r w:rsidR="004C77BF"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35328F1" w14:textId="77777777" w:rsidR="008F3FB7" w:rsidRDefault="008F3FB7" w:rsidP="00AF743D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1948D84" w14:textId="1862DA08" w:rsidR="00330AA1" w:rsidRPr="004C77BF" w:rsidRDefault="005D65D2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9E3010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EF0000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 หรือหยุดดำเนินงานหรือไม่สามารถดำเนินงานต่อเนื่องต่อไปได้</w:t>
      </w:r>
    </w:p>
    <w:p w14:paraId="2B05C9CA" w14:textId="77777777" w:rsidR="00330AA1" w:rsidRPr="00F156A3" w:rsidRDefault="00330AA1" w:rsidP="00F156A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80CDC6" w14:textId="7EBCCF38" w:rsidR="00DA2186" w:rsidRPr="009E3010" w:rsidRDefault="000E2B6B" w:rsidP="00EF00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3010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E301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9E3010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2C66880A" w14:textId="77777777" w:rsidR="003E2042" w:rsidRPr="009E3010" w:rsidRDefault="003E2042" w:rsidP="00EA28F7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4FF7F8" w14:textId="27ED409B" w:rsidR="004C77BF" w:rsidRPr="009E3010" w:rsidRDefault="007F2799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9E3010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75E8D0EA" w14:textId="77777777" w:rsidR="004C77BF" w:rsidRPr="009E3010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85B864" w14:textId="77777777" w:rsidR="00424952" w:rsidRPr="009E3010" w:rsidRDefault="005D13A2" w:rsidP="00EF00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3010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E3010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9E3010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E3010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776FC11C" w14:textId="77777777" w:rsidR="00D10B35" w:rsidRPr="009E3010" w:rsidRDefault="00D10B35" w:rsidP="003E20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D354789" w14:textId="497E3FB0" w:rsidR="004C77BF" w:rsidRDefault="005D13A2" w:rsidP="00EF000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E3010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B5E14FD" w14:textId="77777777" w:rsidR="000165FC" w:rsidRPr="009E3010" w:rsidRDefault="000165FC" w:rsidP="00EF00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00626EB" w14:textId="45047F69" w:rsidR="004C77BF" w:rsidRDefault="004C77BF" w:rsidP="00EF000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3010">
        <w:rPr>
          <w:rFonts w:ascii="Browallia New" w:hAnsi="Browallia New" w:cs="Browallia New" w:hint="eastAsia"/>
          <w:sz w:val="28"/>
          <w:szCs w:val="28"/>
        </w:rPr>
        <w:t>•</w:t>
      </w:r>
      <w:r w:rsidRPr="009E3010">
        <w:rPr>
          <w:rFonts w:ascii="Browallia New" w:hAnsi="Browallia New" w:cs="Browallia New"/>
          <w:sz w:val="28"/>
          <w:szCs w:val="28"/>
        </w:rPr>
        <w:tab/>
      </w:r>
      <w:r w:rsidR="002920B3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ไม่ว่าจะเกิดจากการทุจริตหรือข้อผิดพลาด</w:t>
      </w:r>
      <w:r w:rsidR="002920B3" w:rsidRPr="009E301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2920B3" w:rsidRPr="009E301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2920B3" w:rsidRPr="009E301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2920B3" w:rsidRPr="009E301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="002920B3" w:rsidRPr="009E301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20B3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="002920B3" w:rsidRPr="009E301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0000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="002920B3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5898AAE5" w14:textId="166A6661" w:rsidR="00DA1C83" w:rsidRDefault="00DA1C83" w:rsidP="00EF000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E64579" w14:textId="3F03E935" w:rsidR="00FF7A7B" w:rsidRDefault="00FF7A7B" w:rsidP="00EF000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165D37" w14:textId="77777777" w:rsidR="00FF7A7B" w:rsidRPr="009E3010" w:rsidRDefault="00FF7A7B" w:rsidP="00EF000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70FB82D" w14:textId="77777777" w:rsidR="00B0723D" w:rsidRPr="009E3010" w:rsidRDefault="00B0723D" w:rsidP="00EF000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3010">
        <w:rPr>
          <w:rFonts w:ascii="Browallia New" w:hAnsi="Browallia New" w:cs="Browallia New"/>
          <w:sz w:val="28"/>
          <w:szCs w:val="28"/>
        </w:rPr>
        <w:lastRenderedPageBreak/>
        <w:t>•</w:t>
      </w:r>
      <w:r w:rsidRPr="009E3010">
        <w:rPr>
          <w:rFonts w:ascii="Browallia New" w:hAnsi="Browallia New" w:cs="Browallia New"/>
          <w:sz w:val="28"/>
          <w:szCs w:val="28"/>
        </w:rPr>
        <w:tab/>
      </w:r>
      <w:r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9E301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9E301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1194FAC" w14:textId="2B9DEC39" w:rsidR="00B806D6" w:rsidRDefault="004C77BF" w:rsidP="00EF000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3010">
        <w:rPr>
          <w:rFonts w:ascii="Browallia New" w:hAnsi="Browallia New" w:cs="Browallia New" w:hint="eastAsia"/>
          <w:sz w:val="28"/>
          <w:szCs w:val="28"/>
        </w:rPr>
        <w:t>•</w:t>
      </w:r>
      <w:r w:rsidRPr="009E3010">
        <w:rPr>
          <w:rFonts w:ascii="Browallia New" w:hAnsi="Browallia New" w:cs="Browallia New"/>
          <w:sz w:val="28"/>
          <w:szCs w:val="28"/>
        </w:rPr>
        <w:tab/>
      </w:r>
      <w:r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3122B3C" w14:textId="26F299B1" w:rsidR="00B0723D" w:rsidRPr="009E3010" w:rsidRDefault="00B0723D" w:rsidP="00EF0000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9E3010">
        <w:rPr>
          <w:rFonts w:ascii="Browallia New" w:hAnsi="Browallia New" w:cs="Browallia New"/>
          <w:sz w:val="28"/>
          <w:szCs w:val="28"/>
        </w:rPr>
        <w:t>•</w:t>
      </w:r>
      <w:r w:rsidRPr="009E3010">
        <w:rPr>
          <w:rFonts w:ascii="Browallia New" w:hAnsi="Browallia New" w:cs="Browallia New"/>
          <w:sz w:val="28"/>
          <w:szCs w:val="28"/>
        </w:rPr>
        <w:tab/>
      </w:r>
      <w:r w:rsidR="009D0295" w:rsidRPr="009E3010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D0295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="009D0295" w:rsidRPr="009E3010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="009D0295" w:rsidRPr="009E3010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9D0295" w:rsidRPr="009E3010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</w:t>
      </w:r>
      <w:r w:rsidR="009D0295" w:rsidRPr="009E3010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="009D0295" w:rsidRPr="009E3010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4B118E03" w14:textId="6A87D11C" w:rsidR="00B0723D" w:rsidRPr="00B32658" w:rsidRDefault="004C77BF" w:rsidP="00B77E95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/>
          <w:sz w:val="28"/>
          <w:szCs w:val="28"/>
        </w:rPr>
        <w:t>•</w:t>
      </w:r>
      <w:r w:rsidRPr="004C77BF">
        <w:rPr>
          <w:rFonts w:ascii="Browallia New" w:hAnsi="Browallia New" w:cs="Browallia New"/>
          <w:sz w:val="28"/>
          <w:szCs w:val="28"/>
        </w:rPr>
        <w:tab/>
      </w:r>
      <w:r w:rsidR="00B335A8"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 w:rsidR="00B335A8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="00B335A8"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B335A8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="00B0723D"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7B81F489" w14:textId="35E88ADC" w:rsidR="004C77BF" w:rsidRPr="00B32658" w:rsidRDefault="00B0723D" w:rsidP="00B0723D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32658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81585B"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="00EF0000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="0081585B"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</w:t>
      </w:r>
      <w:r w:rsidR="0081585B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81585B"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</w:t>
      </w:r>
      <w:r w:rsidR="00EF0000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="0081585B" w:rsidRPr="00AC48F3">
        <w:rPr>
          <w:rFonts w:ascii="Browallia New" w:hAnsi="Browallia New" w:cs="Browallia New"/>
          <w:sz w:val="28"/>
          <w:szCs w:val="28"/>
          <w:cs/>
          <w:lang w:bidi="th-TH"/>
        </w:rPr>
        <w:t>ต่อการกำหนดแนวทาง การควบคุมดูแล และการปฏิบัติงานตรวจสอบกลุ่มบริษัท</w:t>
      </w:r>
      <w:r w:rsidR="0081585B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81585B"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438F17BE" w14:textId="77777777" w:rsidR="00B806D6" w:rsidRPr="00B77E95" w:rsidRDefault="00B806D6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32"/>
          <w:szCs w:val="32"/>
        </w:rPr>
      </w:pPr>
    </w:p>
    <w:p w14:paraId="638EA41F" w14:textId="2BF49C7D" w:rsidR="004C77BF" w:rsidRPr="00B32658" w:rsidRDefault="002920B3" w:rsidP="00330AA1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181B1D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ในเรื่องต่างๆ</w:t>
      </w:r>
      <w:r w:rsidR="00B50E5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81B1D">
        <w:rPr>
          <w:rFonts w:ascii="Browallia New" w:hAnsi="Browallia New" w:cs="Browallia New" w:hint="cs"/>
          <w:sz w:val="28"/>
          <w:szCs w:val="28"/>
          <w:cs/>
          <w:lang w:bidi="th-TH"/>
        </w:rPr>
        <w:t>ที่สำคัญ ซึ่งรวมถึง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และประเด็นที่มีนัยสำคัญที่พบจากการตรวจสอบ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</w:t>
      </w:r>
      <w:r w:rsidR="0015273A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</w:t>
      </w: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าพเจ้าได้พบในระหว่างการตรวจสอบของข้าพเจ้า</w:t>
      </w:r>
    </w:p>
    <w:p w14:paraId="723B19C4" w14:textId="77777777" w:rsidR="002920B3" w:rsidRPr="00B32658" w:rsidRDefault="002920B3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058729B" w14:textId="77777777" w:rsidR="002920B3" w:rsidRPr="00B32658" w:rsidRDefault="002920B3" w:rsidP="002920B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C318EA2" w14:textId="1AD74E00" w:rsidR="00586449" w:rsidRDefault="00586449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0D81949" w14:textId="0D4EE3B5" w:rsidR="00B77E95" w:rsidRDefault="00B77E95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6825698" w14:textId="7140D5C4" w:rsidR="00B77E95" w:rsidRDefault="00B77E95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F55A428" w14:textId="3902BAFB" w:rsidR="00B77E95" w:rsidRDefault="00B77E95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8CC0B45" w14:textId="06D938FA" w:rsidR="00FF7A7B" w:rsidRDefault="00FF7A7B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66B794E" w14:textId="74197ECC" w:rsidR="00FF7A7B" w:rsidRDefault="00FF7A7B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12253AB" w14:textId="77777777" w:rsidR="00FF7A7B" w:rsidRDefault="00FF7A7B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F21357E" w14:textId="280DF51F" w:rsidR="00B77E95" w:rsidRDefault="00B77E95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A8171A4" w14:textId="12F17015" w:rsidR="00B77E95" w:rsidRDefault="00B77E95" w:rsidP="002920B3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439AD06" w14:textId="7EA79AFA" w:rsidR="002920B3" w:rsidRPr="00B32658" w:rsidRDefault="00B71FC8" w:rsidP="008C24F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ในการตรวจสอบงบการเงินรวมและเฉพาะของบริษัทในงวดปัจจุบันและกำหนดเป็นเรื่องสำคัญ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3AFA6A8" w14:textId="236D5F07" w:rsidR="00DC2A2E" w:rsidRDefault="00DC2A2E" w:rsidP="008C24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5E3603E" w14:textId="6F5AA1D9" w:rsidR="008C24FD" w:rsidRDefault="008C24FD" w:rsidP="008C24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3000290" w14:textId="77777777" w:rsidR="008C24FD" w:rsidRDefault="008C24FD" w:rsidP="008C24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76AAE6" w14:textId="2EC671C9" w:rsidR="0015168F" w:rsidRPr="00B32658" w:rsidRDefault="00E33C4F" w:rsidP="008C24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33C4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E33C4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E33C4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0B87259B" w14:textId="77777777" w:rsidR="004C77BF" w:rsidRPr="00B32658" w:rsidRDefault="004C77BF" w:rsidP="008C24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ABA5BF0" w14:textId="603D6C5C" w:rsidR="004C77BF" w:rsidRPr="00B32658" w:rsidRDefault="004C77BF" w:rsidP="008C24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B326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33C4F">
        <w:rPr>
          <w:rFonts w:ascii="Browallia New" w:hAnsi="Browallia New" w:cs="Browallia New"/>
          <w:sz w:val="28"/>
          <w:szCs w:val="28"/>
          <w:lang w:bidi="th-TH"/>
        </w:rPr>
        <w:t>2785</w:t>
      </w:r>
    </w:p>
    <w:p w14:paraId="3A65DB9B" w14:textId="77777777" w:rsidR="004C77BF" w:rsidRPr="00B32658" w:rsidRDefault="004C77BF" w:rsidP="008C24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0A6A5D8" w14:textId="77777777" w:rsidR="00FE05E0" w:rsidRDefault="00FE05E0" w:rsidP="008C24F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443535D2" w14:textId="77777777" w:rsidR="004C77BF" w:rsidRPr="00B32658" w:rsidRDefault="004C77BF" w:rsidP="008C24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32658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85E97EC" w14:textId="0A6B6188" w:rsidR="00D15EA5" w:rsidRPr="00AB3131" w:rsidRDefault="00AB3131" w:rsidP="008C24FD">
      <w:pPr>
        <w:spacing w:after="0" w:line="240" w:lineRule="auto"/>
        <w:rPr>
          <w:sz w:val="28"/>
          <w:szCs w:val="28"/>
          <w:lang w:val="en-US"/>
        </w:rPr>
      </w:pPr>
      <w:r w:rsidRPr="00AB3131">
        <w:rPr>
          <w:rFonts w:ascii="Browallia New" w:hAnsi="Browallia New" w:cs="Browallia New"/>
          <w:sz w:val="28"/>
          <w:szCs w:val="28"/>
          <w:lang w:bidi="th-TH"/>
        </w:rPr>
        <w:t>23</w:t>
      </w:r>
      <w:r w:rsidR="00D82656" w:rsidRPr="00AB313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82656" w:rsidRPr="00AB3131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E33C4F" w:rsidRPr="00AB3131">
        <w:rPr>
          <w:rFonts w:ascii="Browallia New" w:hAnsi="Browallia New" w:cs="Browallia New"/>
          <w:sz w:val="28"/>
          <w:szCs w:val="28"/>
          <w:lang w:bidi="th-TH"/>
        </w:rPr>
        <w:t xml:space="preserve"> 2564</w:t>
      </w:r>
    </w:p>
    <w:sectPr w:rsidR="00D15EA5" w:rsidRPr="00AB3131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21E03D" w14:textId="77777777" w:rsidR="002071E7" w:rsidRDefault="002071E7">
      <w:r>
        <w:separator/>
      </w:r>
    </w:p>
  </w:endnote>
  <w:endnote w:type="continuationSeparator" w:id="0">
    <w:p w14:paraId="64CA944F" w14:textId="77777777" w:rsidR="002071E7" w:rsidRDefault="00207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D5C29" w14:textId="77777777" w:rsidR="002071E7" w:rsidRDefault="002071E7">
      <w:bookmarkStart w:id="0" w:name="_Hlk482348182"/>
      <w:bookmarkEnd w:id="0"/>
      <w:r>
        <w:separator/>
      </w:r>
    </w:p>
  </w:footnote>
  <w:footnote w:type="continuationSeparator" w:id="0">
    <w:p w14:paraId="6C1EB3B2" w14:textId="77777777" w:rsidR="002071E7" w:rsidRDefault="00207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EE7C9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56B33" w14:textId="299DC090" w:rsidR="00B63D0E" w:rsidRDefault="00B63D0E" w:rsidP="00D96128">
    <w:pPr>
      <w:pStyle w:val="Header"/>
      <w:jc w:val="right"/>
    </w:pPr>
  </w:p>
  <w:p w14:paraId="3A3E6A5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1CD79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40C47578" w14:textId="7595BBDB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7FA5CA72" w14:textId="5CE1A883" w:rsidR="00D460E7" w:rsidRDefault="00D460E7" w:rsidP="00D15EA5">
    <w:pPr>
      <w:pStyle w:val="Header"/>
    </w:pPr>
    <w:bookmarkStart w:id="2" w:name="Footer3_tbl"/>
    <w:bookmarkEnd w:id="2"/>
  </w:p>
  <w:p w14:paraId="16546CE8" w14:textId="1D5AE702" w:rsidR="00D460E7" w:rsidRPr="003C02D7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7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06F38"/>
    <w:rsid w:val="000162B0"/>
    <w:rsid w:val="000165FC"/>
    <w:rsid w:val="00022DFD"/>
    <w:rsid w:val="0003023B"/>
    <w:rsid w:val="00031D17"/>
    <w:rsid w:val="00044ACE"/>
    <w:rsid w:val="0004550E"/>
    <w:rsid w:val="00052614"/>
    <w:rsid w:val="000528E1"/>
    <w:rsid w:val="000671F6"/>
    <w:rsid w:val="000723F7"/>
    <w:rsid w:val="00072D1A"/>
    <w:rsid w:val="00074485"/>
    <w:rsid w:val="000828F1"/>
    <w:rsid w:val="00082F59"/>
    <w:rsid w:val="000905D1"/>
    <w:rsid w:val="00092AB2"/>
    <w:rsid w:val="00094333"/>
    <w:rsid w:val="00097FAB"/>
    <w:rsid w:val="000B65E3"/>
    <w:rsid w:val="000B7090"/>
    <w:rsid w:val="000B7D79"/>
    <w:rsid w:val="000C553F"/>
    <w:rsid w:val="000D7750"/>
    <w:rsid w:val="000E24FE"/>
    <w:rsid w:val="000E2B6B"/>
    <w:rsid w:val="000E52CE"/>
    <w:rsid w:val="000E7F80"/>
    <w:rsid w:val="000F1C7B"/>
    <w:rsid w:val="000F3AAB"/>
    <w:rsid w:val="000F6E25"/>
    <w:rsid w:val="001011DF"/>
    <w:rsid w:val="00112B69"/>
    <w:rsid w:val="00122590"/>
    <w:rsid w:val="00124751"/>
    <w:rsid w:val="001316D3"/>
    <w:rsid w:val="001321D6"/>
    <w:rsid w:val="00132972"/>
    <w:rsid w:val="00134B1D"/>
    <w:rsid w:val="0015168F"/>
    <w:rsid w:val="0015273A"/>
    <w:rsid w:val="001554CD"/>
    <w:rsid w:val="00155A91"/>
    <w:rsid w:val="001613E2"/>
    <w:rsid w:val="0016459D"/>
    <w:rsid w:val="00165155"/>
    <w:rsid w:val="00167017"/>
    <w:rsid w:val="0017154C"/>
    <w:rsid w:val="00175355"/>
    <w:rsid w:val="00181B1D"/>
    <w:rsid w:val="001850C4"/>
    <w:rsid w:val="0019210D"/>
    <w:rsid w:val="001A3BFB"/>
    <w:rsid w:val="001A3C20"/>
    <w:rsid w:val="001A6ACF"/>
    <w:rsid w:val="001B198C"/>
    <w:rsid w:val="001B6135"/>
    <w:rsid w:val="001B7388"/>
    <w:rsid w:val="001D2302"/>
    <w:rsid w:val="001D7BB3"/>
    <w:rsid w:val="001E0B59"/>
    <w:rsid w:val="001E12A6"/>
    <w:rsid w:val="001E498F"/>
    <w:rsid w:val="002071E7"/>
    <w:rsid w:val="00211EA3"/>
    <w:rsid w:val="0022518C"/>
    <w:rsid w:val="00237A7E"/>
    <w:rsid w:val="00241F16"/>
    <w:rsid w:val="0024436B"/>
    <w:rsid w:val="00247969"/>
    <w:rsid w:val="0026182A"/>
    <w:rsid w:val="00277EBE"/>
    <w:rsid w:val="00280186"/>
    <w:rsid w:val="002838FB"/>
    <w:rsid w:val="00285249"/>
    <w:rsid w:val="002920B3"/>
    <w:rsid w:val="002A252E"/>
    <w:rsid w:val="002B4C72"/>
    <w:rsid w:val="002B5A4A"/>
    <w:rsid w:val="002C623D"/>
    <w:rsid w:val="002D5A0F"/>
    <w:rsid w:val="002D6E25"/>
    <w:rsid w:val="002E02F4"/>
    <w:rsid w:val="002E3D42"/>
    <w:rsid w:val="002E7F1E"/>
    <w:rsid w:val="002F2DEB"/>
    <w:rsid w:val="002F3903"/>
    <w:rsid w:val="002F4A52"/>
    <w:rsid w:val="002F7D90"/>
    <w:rsid w:val="0030026A"/>
    <w:rsid w:val="00305173"/>
    <w:rsid w:val="00314D78"/>
    <w:rsid w:val="00321A76"/>
    <w:rsid w:val="00330AA1"/>
    <w:rsid w:val="00333269"/>
    <w:rsid w:val="00335E5B"/>
    <w:rsid w:val="003376AC"/>
    <w:rsid w:val="00337CDF"/>
    <w:rsid w:val="00354F5D"/>
    <w:rsid w:val="00365ECE"/>
    <w:rsid w:val="003744DA"/>
    <w:rsid w:val="00384904"/>
    <w:rsid w:val="00390D34"/>
    <w:rsid w:val="003B4868"/>
    <w:rsid w:val="003B4CCD"/>
    <w:rsid w:val="003B4DED"/>
    <w:rsid w:val="003B70BD"/>
    <w:rsid w:val="003C02D7"/>
    <w:rsid w:val="003C12C5"/>
    <w:rsid w:val="003C27EF"/>
    <w:rsid w:val="003C32E9"/>
    <w:rsid w:val="003C3898"/>
    <w:rsid w:val="003C421A"/>
    <w:rsid w:val="003C7569"/>
    <w:rsid w:val="003D2605"/>
    <w:rsid w:val="003D64D6"/>
    <w:rsid w:val="003E034A"/>
    <w:rsid w:val="003E2042"/>
    <w:rsid w:val="003E3E21"/>
    <w:rsid w:val="003E7163"/>
    <w:rsid w:val="003F16DE"/>
    <w:rsid w:val="00400EA6"/>
    <w:rsid w:val="00416281"/>
    <w:rsid w:val="00421FC4"/>
    <w:rsid w:val="00422353"/>
    <w:rsid w:val="00423695"/>
    <w:rsid w:val="00424952"/>
    <w:rsid w:val="00426915"/>
    <w:rsid w:val="0043354B"/>
    <w:rsid w:val="00433F63"/>
    <w:rsid w:val="00435589"/>
    <w:rsid w:val="00435788"/>
    <w:rsid w:val="004359E6"/>
    <w:rsid w:val="00443CE3"/>
    <w:rsid w:val="004526C4"/>
    <w:rsid w:val="00452E7B"/>
    <w:rsid w:val="004546FA"/>
    <w:rsid w:val="00455E28"/>
    <w:rsid w:val="00476577"/>
    <w:rsid w:val="00481FE7"/>
    <w:rsid w:val="0048532C"/>
    <w:rsid w:val="0049103F"/>
    <w:rsid w:val="00497DBD"/>
    <w:rsid w:val="004A0DE1"/>
    <w:rsid w:val="004A0DFE"/>
    <w:rsid w:val="004A31FE"/>
    <w:rsid w:val="004A3C62"/>
    <w:rsid w:val="004C0971"/>
    <w:rsid w:val="004C0C25"/>
    <w:rsid w:val="004C2111"/>
    <w:rsid w:val="004C732E"/>
    <w:rsid w:val="004C77BF"/>
    <w:rsid w:val="004D20AE"/>
    <w:rsid w:val="004D3578"/>
    <w:rsid w:val="004F1A16"/>
    <w:rsid w:val="004F207F"/>
    <w:rsid w:val="004F4851"/>
    <w:rsid w:val="004F5D91"/>
    <w:rsid w:val="00502582"/>
    <w:rsid w:val="0050422B"/>
    <w:rsid w:val="00506087"/>
    <w:rsid w:val="005070FA"/>
    <w:rsid w:val="0052186A"/>
    <w:rsid w:val="00521944"/>
    <w:rsid w:val="005321DA"/>
    <w:rsid w:val="00540B0C"/>
    <w:rsid w:val="00542321"/>
    <w:rsid w:val="00547541"/>
    <w:rsid w:val="00551365"/>
    <w:rsid w:val="00556997"/>
    <w:rsid w:val="005627FF"/>
    <w:rsid w:val="00577D61"/>
    <w:rsid w:val="005822AC"/>
    <w:rsid w:val="00586449"/>
    <w:rsid w:val="005B1AC4"/>
    <w:rsid w:val="005B405A"/>
    <w:rsid w:val="005B796E"/>
    <w:rsid w:val="005C076B"/>
    <w:rsid w:val="005C2CCB"/>
    <w:rsid w:val="005C6479"/>
    <w:rsid w:val="005C69FD"/>
    <w:rsid w:val="005D13A2"/>
    <w:rsid w:val="005D65D2"/>
    <w:rsid w:val="005D7025"/>
    <w:rsid w:val="005E2D67"/>
    <w:rsid w:val="005E37D2"/>
    <w:rsid w:val="005E5578"/>
    <w:rsid w:val="005E651F"/>
    <w:rsid w:val="005E6920"/>
    <w:rsid w:val="005F4D62"/>
    <w:rsid w:val="00610ED7"/>
    <w:rsid w:val="00620CE3"/>
    <w:rsid w:val="00621086"/>
    <w:rsid w:val="00625223"/>
    <w:rsid w:val="00626F05"/>
    <w:rsid w:val="00633A14"/>
    <w:rsid w:val="006365A1"/>
    <w:rsid w:val="00636AA2"/>
    <w:rsid w:val="0064044F"/>
    <w:rsid w:val="00643633"/>
    <w:rsid w:val="00665478"/>
    <w:rsid w:val="00666764"/>
    <w:rsid w:val="0066694B"/>
    <w:rsid w:val="0066711D"/>
    <w:rsid w:val="00667DB6"/>
    <w:rsid w:val="006771E8"/>
    <w:rsid w:val="00677C01"/>
    <w:rsid w:val="00683CC7"/>
    <w:rsid w:val="00692CA5"/>
    <w:rsid w:val="006932D7"/>
    <w:rsid w:val="0069534C"/>
    <w:rsid w:val="006B01F4"/>
    <w:rsid w:val="006B06A2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3549B"/>
    <w:rsid w:val="00742B6E"/>
    <w:rsid w:val="00746796"/>
    <w:rsid w:val="007468F4"/>
    <w:rsid w:val="00746D91"/>
    <w:rsid w:val="0075598A"/>
    <w:rsid w:val="00761813"/>
    <w:rsid w:val="00771B85"/>
    <w:rsid w:val="00775DA6"/>
    <w:rsid w:val="0078170A"/>
    <w:rsid w:val="007865D0"/>
    <w:rsid w:val="0078667E"/>
    <w:rsid w:val="00790956"/>
    <w:rsid w:val="0079502D"/>
    <w:rsid w:val="007971F0"/>
    <w:rsid w:val="007A0755"/>
    <w:rsid w:val="007A31D9"/>
    <w:rsid w:val="007A74F9"/>
    <w:rsid w:val="007C46FA"/>
    <w:rsid w:val="007D41A1"/>
    <w:rsid w:val="007E5B9C"/>
    <w:rsid w:val="007F2799"/>
    <w:rsid w:val="008033D0"/>
    <w:rsid w:val="00803FB6"/>
    <w:rsid w:val="008059EF"/>
    <w:rsid w:val="00810D98"/>
    <w:rsid w:val="008128F7"/>
    <w:rsid w:val="00812938"/>
    <w:rsid w:val="0081585B"/>
    <w:rsid w:val="00824228"/>
    <w:rsid w:val="00827B71"/>
    <w:rsid w:val="00830DAC"/>
    <w:rsid w:val="0083134C"/>
    <w:rsid w:val="00832F51"/>
    <w:rsid w:val="00843100"/>
    <w:rsid w:val="00847054"/>
    <w:rsid w:val="00850F25"/>
    <w:rsid w:val="008534AA"/>
    <w:rsid w:val="008607AF"/>
    <w:rsid w:val="008677DD"/>
    <w:rsid w:val="008719C2"/>
    <w:rsid w:val="008810A4"/>
    <w:rsid w:val="00884FF7"/>
    <w:rsid w:val="00894ACE"/>
    <w:rsid w:val="008A1DE7"/>
    <w:rsid w:val="008A2B3E"/>
    <w:rsid w:val="008B1279"/>
    <w:rsid w:val="008B19D9"/>
    <w:rsid w:val="008B1FD3"/>
    <w:rsid w:val="008B204B"/>
    <w:rsid w:val="008C24FD"/>
    <w:rsid w:val="008C49AE"/>
    <w:rsid w:val="008C59F7"/>
    <w:rsid w:val="008D091F"/>
    <w:rsid w:val="008D6B91"/>
    <w:rsid w:val="008D76EC"/>
    <w:rsid w:val="008E7687"/>
    <w:rsid w:val="008F0D5A"/>
    <w:rsid w:val="008F0E3C"/>
    <w:rsid w:val="008F11FA"/>
    <w:rsid w:val="008F33AE"/>
    <w:rsid w:val="008F3548"/>
    <w:rsid w:val="008F3E78"/>
    <w:rsid w:val="008F3FB7"/>
    <w:rsid w:val="008F4ACA"/>
    <w:rsid w:val="00912F98"/>
    <w:rsid w:val="0091484F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92531"/>
    <w:rsid w:val="009930D5"/>
    <w:rsid w:val="00995CD5"/>
    <w:rsid w:val="009A1787"/>
    <w:rsid w:val="009A4F5A"/>
    <w:rsid w:val="009A7A66"/>
    <w:rsid w:val="009A7C68"/>
    <w:rsid w:val="009B1F44"/>
    <w:rsid w:val="009B4573"/>
    <w:rsid w:val="009C002A"/>
    <w:rsid w:val="009D0295"/>
    <w:rsid w:val="009D1732"/>
    <w:rsid w:val="009E2244"/>
    <w:rsid w:val="009E278C"/>
    <w:rsid w:val="009E3010"/>
    <w:rsid w:val="009F13EA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571D1"/>
    <w:rsid w:val="00A5733A"/>
    <w:rsid w:val="00A60F49"/>
    <w:rsid w:val="00A61E15"/>
    <w:rsid w:val="00A66F91"/>
    <w:rsid w:val="00A70229"/>
    <w:rsid w:val="00A833B6"/>
    <w:rsid w:val="00A918D1"/>
    <w:rsid w:val="00A93A9A"/>
    <w:rsid w:val="00AA5C16"/>
    <w:rsid w:val="00AB3131"/>
    <w:rsid w:val="00AB66C7"/>
    <w:rsid w:val="00AC31D4"/>
    <w:rsid w:val="00AC44A4"/>
    <w:rsid w:val="00AC6098"/>
    <w:rsid w:val="00AC7430"/>
    <w:rsid w:val="00AD3B26"/>
    <w:rsid w:val="00AE0190"/>
    <w:rsid w:val="00AE2BF6"/>
    <w:rsid w:val="00AE3370"/>
    <w:rsid w:val="00AE64CA"/>
    <w:rsid w:val="00AF7092"/>
    <w:rsid w:val="00AF743D"/>
    <w:rsid w:val="00B0723D"/>
    <w:rsid w:val="00B1324D"/>
    <w:rsid w:val="00B157E2"/>
    <w:rsid w:val="00B24A45"/>
    <w:rsid w:val="00B25B92"/>
    <w:rsid w:val="00B26948"/>
    <w:rsid w:val="00B32658"/>
    <w:rsid w:val="00B335A8"/>
    <w:rsid w:val="00B34D51"/>
    <w:rsid w:val="00B36A0E"/>
    <w:rsid w:val="00B36BA1"/>
    <w:rsid w:val="00B40D67"/>
    <w:rsid w:val="00B43C45"/>
    <w:rsid w:val="00B46BF7"/>
    <w:rsid w:val="00B502FE"/>
    <w:rsid w:val="00B50E5D"/>
    <w:rsid w:val="00B55EE8"/>
    <w:rsid w:val="00B56E6C"/>
    <w:rsid w:val="00B5708F"/>
    <w:rsid w:val="00B63D0E"/>
    <w:rsid w:val="00B71FC8"/>
    <w:rsid w:val="00B77E95"/>
    <w:rsid w:val="00B806D6"/>
    <w:rsid w:val="00B83039"/>
    <w:rsid w:val="00BA5B00"/>
    <w:rsid w:val="00BB1A07"/>
    <w:rsid w:val="00BB6DAD"/>
    <w:rsid w:val="00BB7346"/>
    <w:rsid w:val="00BC1555"/>
    <w:rsid w:val="00BC2ECB"/>
    <w:rsid w:val="00BC60A9"/>
    <w:rsid w:val="00BC6FE5"/>
    <w:rsid w:val="00BC7A73"/>
    <w:rsid w:val="00BE0C8A"/>
    <w:rsid w:val="00BE334D"/>
    <w:rsid w:val="00BE4988"/>
    <w:rsid w:val="00BE5963"/>
    <w:rsid w:val="00BE6ED7"/>
    <w:rsid w:val="00BF1C24"/>
    <w:rsid w:val="00BF5E73"/>
    <w:rsid w:val="00C06939"/>
    <w:rsid w:val="00C16EFC"/>
    <w:rsid w:val="00C21E3B"/>
    <w:rsid w:val="00C33A37"/>
    <w:rsid w:val="00C35B1A"/>
    <w:rsid w:val="00C40FA5"/>
    <w:rsid w:val="00C41C7D"/>
    <w:rsid w:val="00C53A0F"/>
    <w:rsid w:val="00C53F6B"/>
    <w:rsid w:val="00C63023"/>
    <w:rsid w:val="00C63743"/>
    <w:rsid w:val="00C73BD4"/>
    <w:rsid w:val="00C76C6C"/>
    <w:rsid w:val="00C80EC5"/>
    <w:rsid w:val="00C86BB9"/>
    <w:rsid w:val="00C87612"/>
    <w:rsid w:val="00C8772C"/>
    <w:rsid w:val="00CA3EBE"/>
    <w:rsid w:val="00CA43FD"/>
    <w:rsid w:val="00CB18EB"/>
    <w:rsid w:val="00CB245F"/>
    <w:rsid w:val="00CB441E"/>
    <w:rsid w:val="00CC70B7"/>
    <w:rsid w:val="00CC72E9"/>
    <w:rsid w:val="00CD25C2"/>
    <w:rsid w:val="00CD4D4E"/>
    <w:rsid w:val="00CD6007"/>
    <w:rsid w:val="00CD69D7"/>
    <w:rsid w:val="00CE112E"/>
    <w:rsid w:val="00CE24E5"/>
    <w:rsid w:val="00CE41DB"/>
    <w:rsid w:val="00CE4D96"/>
    <w:rsid w:val="00D00270"/>
    <w:rsid w:val="00D078C4"/>
    <w:rsid w:val="00D10B35"/>
    <w:rsid w:val="00D15EA5"/>
    <w:rsid w:val="00D2100B"/>
    <w:rsid w:val="00D24220"/>
    <w:rsid w:val="00D242E8"/>
    <w:rsid w:val="00D3021A"/>
    <w:rsid w:val="00D3089E"/>
    <w:rsid w:val="00D30BFE"/>
    <w:rsid w:val="00D31D7A"/>
    <w:rsid w:val="00D33849"/>
    <w:rsid w:val="00D33E60"/>
    <w:rsid w:val="00D3540C"/>
    <w:rsid w:val="00D430AD"/>
    <w:rsid w:val="00D442B9"/>
    <w:rsid w:val="00D460E7"/>
    <w:rsid w:val="00D56AB5"/>
    <w:rsid w:val="00D63ABC"/>
    <w:rsid w:val="00D675F1"/>
    <w:rsid w:val="00D70E11"/>
    <w:rsid w:val="00D73B96"/>
    <w:rsid w:val="00D80807"/>
    <w:rsid w:val="00D82656"/>
    <w:rsid w:val="00D86917"/>
    <w:rsid w:val="00D92F9A"/>
    <w:rsid w:val="00D9427D"/>
    <w:rsid w:val="00D96128"/>
    <w:rsid w:val="00D96D19"/>
    <w:rsid w:val="00DA1C83"/>
    <w:rsid w:val="00DA2186"/>
    <w:rsid w:val="00DA2D3D"/>
    <w:rsid w:val="00DA36EE"/>
    <w:rsid w:val="00DA452E"/>
    <w:rsid w:val="00DA5128"/>
    <w:rsid w:val="00DB308D"/>
    <w:rsid w:val="00DB5F40"/>
    <w:rsid w:val="00DC2A2E"/>
    <w:rsid w:val="00DD1E47"/>
    <w:rsid w:val="00DD61A9"/>
    <w:rsid w:val="00DD6EF1"/>
    <w:rsid w:val="00DE272B"/>
    <w:rsid w:val="00DE4958"/>
    <w:rsid w:val="00E04361"/>
    <w:rsid w:val="00E064FD"/>
    <w:rsid w:val="00E1053A"/>
    <w:rsid w:val="00E26AF3"/>
    <w:rsid w:val="00E276E0"/>
    <w:rsid w:val="00E314EA"/>
    <w:rsid w:val="00E33C4F"/>
    <w:rsid w:val="00E33FDA"/>
    <w:rsid w:val="00E406D5"/>
    <w:rsid w:val="00E44BE5"/>
    <w:rsid w:val="00E4666A"/>
    <w:rsid w:val="00E56701"/>
    <w:rsid w:val="00E56826"/>
    <w:rsid w:val="00E62754"/>
    <w:rsid w:val="00E64D2D"/>
    <w:rsid w:val="00E73A3A"/>
    <w:rsid w:val="00E86B53"/>
    <w:rsid w:val="00E9110B"/>
    <w:rsid w:val="00EA28F7"/>
    <w:rsid w:val="00EA2B6F"/>
    <w:rsid w:val="00EB2E39"/>
    <w:rsid w:val="00EB3478"/>
    <w:rsid w:val="00EB4B39"/>
    <w:rsid w:val="00EB6FE3"/>
    <w:rsid w:val="00EC1890"/>
    <w:rsid w:val="00EE0F65"/>
    <w:rsid w:val="00EE7E44"/>
    <w:rsid w:val="00EF0000"/>
    <w:rsid w:val="00F156A3"/>
    <w:rsid w:val="00F246A1"/>
    <w:rsid w:val="00F35970"/>
    <w:rsid w:val="00F3719D"/>
    <w:rsid w:val="00F37917"/>
    <w:rsid w:val="00F40540"/>
    <w:rsid w:val="00F45828"/>
    <w:rsid w:val="00F50922"/>
    <w:rsid w:val="00F5513E"/>
    <w:rsid w:val="00F63F3F"/>
    <w:rsid w:val="00F66FA5"/>
    <w:rsid w:val="00F71678"/>
    <w:rsid w:val="00F71A70"/>
    <w:rsid w:val="00F730E3"/>
    <w:rsid w:val="00F755E9"/>
    <w:rsid w:val="00F823CD"/>
    <w:rsid w:val="00F87E1F"/>
    <w:rsid w:val="00F909CD"/>
    <w:rsid w:val="00F974D1"/>
    <w:rsid w:val="00FA16E0"/>
    <w:rsid w:val="00FC1304"/>
    <w:rsid w:val="00FC4397"/>
    <w:rsid w:val="00FD05AD"/>
    <w:rsid w:val="00FD0666"/>
    <w:rsid w:val="00FD65A0"/>
    <w:rsid w:val="00FD7295"/>
    <w:rsid w:val="00FE05E0"/>
    <w:rsid w:val="00FE2187"/>
    <w:rsid w:val="00FE320C"/>
    <w:rsid w:val="00FF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1EE49E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0C5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616DB7-8583-4F10-A746-65467FF9AC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6B09F5-E598-4BB4-B882-DEF3BC9F5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65C863-B7CE-4021-B2A0-748A3D4A7E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467063-C1F0-4E0D-B256-6886923286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382</TotalTime>
  <Pages>5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110</cp:revision>
  <cp:lastPrinted>2019-02-25T02:10:00Z</cp:lastPrinted>
  <dcterms:created xsi:type="dcterms:W3CDTF">2018-02-20T11:31:00Z</dcterms:created>
  <dcterms:modified xsi:type="dcterms:W3CDTF">2021-02-22T10:45:00Z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