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:rsidTr="00974001">
        <w:trPr>
          <w:tblHeader/>
        </w:trPr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:rsidTr="00974001">
        <w:trPr>
          <w:tblHeader/>
        </w:trPr>
        <w:tc>
          <w:tcPr>
            <w:tcW w:w="1368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497424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497424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1B79B1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0A363D" w:rsidRPr="003C47FE" w:rsidTr="00974001">
        <w:tc>
          <w:tcPr>
            <w:tcW w:w="1368" w:type="dxa"/>
          </w:tcPr>
          <w:p w:rsidR="000A363D" w:rsidRPr="003C47FE" w:rsidRDefault="00497424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:rsidR="000A363D" w:rsidRPr="003C47FE" w:rsidRDefault="000A363D" w:rsidP="000A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0A363D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66CEE" w:rsidRPr="003C47FE" w:rsidTr="00974001">
        <w:tc>
          <w:tcPr>
            <w:tcW w:w="1368" w:type="dxa"/>
          </w:tcPr>
          <w:p w:rsidR="00F66CEE" w:rsidRPr="003C47FE" w:rsidRDefault="00497424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:rsidR="00F66CEE" w:rsidRPr="003C47FE" w:rsidRDefault="00F66CEE" w:rsidP="00F66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57B69" w:rsidRPr="003C47FE" w:rsidTr="00974001">
        <w:tc>
          <w:tcPr>
            <w:tcW w:w="1368" w:type="dxa"/>
          </w:tcPr>
          <w:p w:rsidR="00757B69" w:rsidRPr="003C47FE" w:rsidRDefault="00497424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:rsidR="00757B69" w:rsidRDefault="00757B69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57B69" w:rsidRPr="003C47FE" w:rsidTr="00974001">
        <w:tc>
          <w:tcPr>
            <w:tcW w:w="1368" w:type="dxa"/>
          </w:tcPr>
          <w:p w:rsidR="00757B69" w:rsidRPr="003C47FE" w:rsidRDefault="00497424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:rsidR="00757B69" w:rsidRPr="003C47FE" w:rsidRDefault="00757B69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57B69" w:rsidRPr="003C47FE" w:rsidTr="00974001">
        <w:tc>
          <w:tcPr>
            <w:tcW w:w="1368" w:type="dxa"/>
          </w:tcPr>
          <w:p w:rsidR="00757B69" w:rsidRPr="003C47FE" w:rsidRDefault="00497424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:rsidR="00757B69" w:rsidRPr="003C47FE" w:rsidRDefault="00757B69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757B69" w:rsidRPr="003C47FE" w:rsidTr="00974001">
        <w:tc>
          <w:tcPr>
            <w:tcW w:w="1368" w:type="dxa"/>
          </w:tcPr>
          <w:p w:rsidR="00757B69" w:rsidRPr="003C47FE" w:rsidRDefault="00497424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:rsidR="00757B69" w:rsidRPr="003C47FE" w:rsidRDefault="00757B69" w:rsidP="0075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:rsidR="003B0A8D" w:rsidRPr="003C47FE" w:rsidRDefault="00685193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B0A8D" w:rsidRPr="003C47F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B0A8D" w:rsidRPr="00BE6DF2" w:rsidRDefault="003B0A8D" w:rsidP="003B0A8D">
      <w:pPr>
        <w:pStyle w:val="FSBlank"/>
        <w:rPr>
          <w:sz w:val="24"/>
          <w:szCs w:val="24"/>
        </w:rPr>
      </w:pPr>
    </w:p>
    <w:p w:rsidR="003B0A8D" w:rsidRPr="00AE023C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97424" w:rsidRPr="00497424">
        <w:rPr>
          <w:rFonts w:ascii="Angsana New" w:hAnsi="Angsana New"/>
          <w:sz w:val="30"/>
          <w:szCs w:val="30"/>
        </w:rPr>
        <w:t>2564</w:t>
      </w:r>
    </w:p>
    <w:p w:rsidR="003B0A8D" w:rsidRPr="003A61B9" w:rsidRDefault="003B0A8D" w:rsidP="003B0A8D">
      <w:pPr>
        <w:pStyle w:val="FSBlank"/>
        <w:rPr>
          <w:sz w:val="30"/>
          <w:szCs w:val="30"/>
        </w:rPr>
      </w:pPr>
      <w:r w:rsidRPr="003C47FE">
        <w:tab/>
      </w:r>
    </w:p>
    <w:p w:rsidR="003B0A8D" w:rsidRPr="000D22E7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3B0A8D" w:rsidRPr="00BE6DF2" w:rsidRDefault="003B0A8D" w:rsidP="003B0A8D">
      <w:pPr>
        <w:pStyle w:val="FSBlank"/>
        <w:rPr>
          <w:sz w:val="24"/>
          <w:szCs w:val="24"/>
          <w:cs/>
        </w:rPr>
      </w:pPr>
    </w:p>
    <w:p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D26EF">
        <w:rPr>
          <w:rFonts w:ascii="Angsana New" w:hAnsi="Angsana New"/>
          <w:sz w:val="30"/>
          <w:szCs w:val="30"/>
          <w:cs/>
        </w:rPr>
        <w:t>จดทะเบียนกับ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497424" w:rsidRPr="00497424">
        <w:rPr>
          <w:rFonts w:ascii="Angsana New" w:hAnsi="Angsana New"/>
          <w:sz w:val="30"/>
          <w:szCs w:val="30"/>
        </w:rPr>
        <w:t>18</w:t>
      </w:r>
      <w:r w:rsidRPr="005D26EF">
        <w:rPr>
          <w:rFonts w:ascii="Angsana New" w:hAnsi="Angsana New"/>
          <w:sz w:val="30"/>
          <w:szCs w:val="30"/>
        </w:rPr>
        <w:t xml:space="preserve"> </w:t>
      </w:r>
      <w:r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497424" w:rsidRPr="00497424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โดยมีสำนักงานใหญ่และสำนักงานสาขาที่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3C47FE">
        <w:rPr>
          <w:rFonts w:ascii="Angsana New" w:hAnsi="Angsana New"/>
          <w:sz w:val="30"/>
          <w:szCs w:val="30"/>
          <w:cs/>
        </w:rPr>
        <w:t>จดทะเบียนดังนี้</w:t>
      </w:r>
    </w:p>
    <w:p w:rsidR="003B0A8D" w:rsidRPr="00BE6DF2" w:rsidRDefault="003B0A8D" w:rsidP="003B0A8D">
      <w:pPr>
        <w:pStyle w:val="FSBlank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B0A8D" w:rsidRPr="003C47FE" w:rsidTr="00176203">
        <w:tc>
          <w:tcPr>
            <w:tcW w:w="1530" w:type="dxa"/>
          </w:tcPr>
          <w:p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B0A8D" w:rsidRPr="003C47FE" w:rsidRDefault="00497424" w:rsidP="00176203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497424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>
              <w:rPr>
                <w:rFonts w:ascii="Angsana New" w:hAnsi="Angsana New" w:cs="Angsana New"/>
                <w:cs/>
              </w:rPr>
              <w:t xml:space="preserve">หมู่ </w:t>
            </w:r>
            <w:r w:rsidRPr="00497424">
              <w:rPr>
                <w:rFonts w:ascii="Angsana New" w:hAnsi="Angsana New" w:cs="Angsana New"/>
              </w:rPr>
              <w:t>13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  <w:r w:rsidR="003B0A8D">
              <w:rPr>
                <w:rFonts w:ascii="Angsana New" w:hAnsi="Angsana New" w:cs="Angsana New"/>
              </w:rPr>
              <w:t xml:space="preserve"> </w:t>
            </w:r>
            <w:r w:rsidRPr="00497424">
              <w:rPr>
                <w:rFonts w:ascii="Angsana New" w:hAnsi="Angsana New" w:cs="Angsana New"/>
              </w:rPr>
              <w:t>12120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  <w:tr w:rsidR="003B0A8D" w:rsidRPr="003C47FE" w:rsidTr="00176203">
        <w:tc>
          <w:tcPr>
            <w:tcW w:w="1530" w:type="dxa"/>
          </w:tcPr>
          <w:p w:rsidR="003B0A8D" w:rsidRPr="00593035" w:rsidRDefault="003B0A8D" w:rsidP="00176203">
            <w:pPr>
              <w:pStyle w:val="FSBlank"/>
              <w:rPr>
                <w:cs/>
              </w:rPr>
            </w:pPr>
          </w:p>
        </w:tc>
        <w:tc>
          <w:tcPr>
            <w:tcW w:w="270" w:type="dxa"/>
          </w:tcPr>
          <w:p w:rsidR="003B0A8D" w:rsidRPr="003C47FE" w:rsidRDefault="003B0A8D" w:rsidP="00176203">
            <w:pPr>
              <w:pStyle w:val="FSBlank"/>
              <w:rPr>
                <w:cs/>
              </w:rPr>
            </w:pPr>
          </w:p>
        </w:tc>
        <w:tc>
          <w:tcPr>
            <w:tcW w:w="7470" w:type="dxa"/>
          </w:tcPr>
          <w:p w:rsidR="003B0A8D" w:rsidRPr="003C47FE" w:rsidRDefault="003B0A8D" w:rsidP="00176203">
            <w:pPr>
              <w:pStyle w:val="FSBlank"/>
              <w:rPr>
                <w:cs/>
              </w:rPr>
            </w:pPr>
          </w:p>
        </w:tc>
      </w:tr>
      <w:tr w:rsidR="003B0A8D" w:rsidRPr="003C47FE" w:rsidTr="00176203">
        <w:tc>
          <w:tcPr>
            <w:tcW w:w="1530" w:type="dxa"/>
          </w:tcPr>
          <w:p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B0A8D" w:rsidRPr="003C47FE" w:rsidRDefault="00497424" w:rsidP="0017620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>/</w:t>
            </w:r>
            <w:r w:rsidRPr="00497424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(กม. </w:t>
            </w:r>
            <w:r w:rsidRPr="00497424">
              <w:rPr>
                <w:rFonts w:ascii="Angsana New" w:hAnsi="Angsana New" w:cs="Angsana New"/>
              </w:rPr>
              <w:t>231</w:t>
            </w:r>
            <w:r w:rsidR="003B0A8D" w:rsidRPr="003C47FE">
              <w:rPr>
                <w:rFonts w:ascii="Angsana New" w:hAnsi="Angsana New" w:cs="Angsana New"/>
                <w:cs/>
              </w:rPr>
              <w:t>)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หมู่ </w:t>
            </w:r>
            <w:r w:rsidRPr="00497424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>ตำบลนากลาง อำเภอสูงเนิน จังหวัดนครราชสีมา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Pr="00497424">
              <w:rPr>
                <w:rFonts w:ascii="Angsana New" w:hAnsi="Angsana New" w:cs="Angsana New"/>
              </w:rPr>
              <w:t>30380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</w:tbl>
    <w:p w:rsidR="003B0A8D" w:rsidRPr="00BE6DF2" w:rsidRDefault="003B0A8D" w:rsidP="003B0A8D">
      <w:pPr>
        <w:pStyle w:val="FSBlank"/>
        <w:rPr>
          <w:sz w:val="24"/>
          <w:szCs w:val="24"/>
        </w:rPr>
      </w:pPr>
    </w:p>
    <w:p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5B8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pacing w:val="-2"/>
          <w:sz w:val="30"/>
          <w:szCs w:val="30"/>
        </w:rPr>
        <w:t>31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Pr="00C25B8A">
        <w:rPr>
          <w:rFonts w:ascii="Angsana New" w:hAnsi="Angsana New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2563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Pr="00C25B8A">
        <w:rPr>
          <w:rFonts w:ascii="Angsana New" w:hAnsi="Angsana New"/>
          <w:spacing w:val="-2"/>
          <w:sz w:val="30"/>
          <w:szCs w:val="30"/>
          <w:cs/>
        </w:rPr>
        <w:t>ผู้ถือหุ้นรายใหญ่ของบริษัทได้แก่</w:t>
      </w:r>
      <w:r w:rsidRPr="00C25B8A">
        <w:rPr>
          <w:rFonts w:ascii="Angsana New" w:hAnsi="Angsana New"/>
          <w:spacing w:val="-2"/>
          <w:sz w:val="30"/>
          <w:szCs w:val="30"/>
        </w:rPr>
        <w:t xml:space="preserve"> </w:t>
      </w:r>
      <w:r w:rsidRPr="00C25B8A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Pr="00C25B8A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C25B8A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497424" w:rsidRPr="00497424">
        <w:rPr>
          <w:rFonts w:ascii="Angsana New" w:hAnsi="Angsana New"/>
          <w:spacing w:val="6"/>
          <w:sz w:val="30"/>
          <w:szCs w:val="30"/>
        </w:rPr>
        <w:t>24</w:t>
      </w:r>
      <w:r w:rsidRPr="000871E5">
        <w:rPr>
          <w:rFonts w:ascii="Angsana New" w:hAnsi="Angsana New"/>
          <w:spacing w:val="6"/>
          <w:sz w:val="30"/>
          <w:szCs w:val="30"/>
        </w:rPr>
        <w:t>.</w:t>
      </w:r>
      <w:r w:rsidR="00497424" w:rsidRPr="00497424">
        <w:rPr>
          <w:rFonts w:ascii="Angsana New" w:hAnsi="Angsana New"/>
          <w:spacing w:val="6"/>
          <w:sz w:val="30"/>
          <w:szCs w:val="30"/>
        </w:rPr>
        <w:t>70</w:t>
      </w:r>
      <w:r w:rsidRPr="000871E5">
        <w:rPr>
          <w:rFonts w:ascii="Angsana New" w:hAnsi="Angsana New"/>
          <w:spacing w:val="6"/>
          <w:sz w:val="30"/>
          <w:szCs w:val="30"/>
        </w:rPr>
        <w:t xml:space="preserve"> </w:t>
      </w:r>
      <w:r w:rsidRPr="000871E5">
        <w:rPr>
          <w:rFonts w:ascii="Angsana New" w:hAnsi="Angsana New"/>
          <w:spacing w:val="6"/>
          <w:sz w:val="30"/>
          <w:szCs w:val="30"/>
          <w:cs/>
        </w:rPr>
        <w:t>และบริษัท เอ็นอีพี อสังหาริมทรัพย์</w:t>
      </w:r>
      <w:r w:rsidRPr="000871E5">
        <w:rPr>
          <w:rFonts w:ascii="Angsana New" w:hAnsi="Angsana New"/>
          <w:spacing w:val="6"/>
          <w:sz w:val="30"/>
          <w:szCs w:val="30"/>
        </w:rPr>
        <w:t xml:space="preserve"> </w:t>
      </w:r>
      <w:r w:rsidRPr="000871E5">
        <w:rPr>
          <w:rFonts w:ascii="Angsana New" w:hAnsi="Angsana New"/>
          <w:spacing w:val="6"/>
          <w:sz w:val="30"/>
          <w:szCs w:val="30"/>
          <w:cs/>
        </w:rPr>
        <w:t>และอุตสาหกรรม จำกัด (มหาชน) ซึ่งเป็นนิติบุคคลที่จัดตั้งขึ้นในประเทศไทย</w:t>
      </w:r>
      <w:r w:rsidRPr="000871E5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0871E5">
        <w:rPr>
          <w:rFonts w:ascii="Angsana New" w:hAnsi="Angsana New"/>
          <w:spacing w:val="6"/>
          <w:sz w:val="30"/>
          <w:szCs w:val="30"/>
          <w:cs/>
        </w:rPr>
        <w:t>ถือ</w:t>
      </w:r>
      <w:r w:rsidRPr="003C47FE">
        <w:rPr>
          <w:rFonts w:ascii="Angsana New" w:hAnsi="Angsana New"/>
          <w:sz w:val="30"/>
          <w:szCs w:val="30"/>
          <w:cs/>
        </w:rPr>
        <w:t>หุ้นของบริษัทในอัตราร้อยละ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: 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อัตราร้อยละ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24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70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12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01</w:t>
      </w:r>
      <w:r w:rsidRPr="003C47FE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3C47FE">
        <w:rPr>
          <w:rFonts w:ascii="Angsana New" w:hAnsi="Angsana New"/>
          <w:i/>
          <w:iCs/>
          <w:sz w:val="30"/>
          <w:szCs w:val="30"/>
        </w:rPr>
        <w:t>)</w:t>
      </w:r>
    </w:p>
    <w:p w:rsidR="003B0A8D" w:rsidRPr="00BE6DF2" w:rsidRDefault="003B0A8D" w:rsidP="003B0A8D">
      <w:pPr>
        <w:pStyle w:val="FSBlank"/>
        <w:rPr>
          <w:sz w:val="24"/>
          <w:szCs w:val="24"/>
        </w:rPr>
      </w:pPr>
    </w:p>
    <w:p w:rsidR="003B0A8D" w:rsidRPr="00D3419F" w:rsidRDefault="003B0A8D" w:rsidP="003B0A8D">
      <w:pPr>
        <w:pStyle w:val="FSContent"/>
      </w:pPr>
      <w:r w:rsidRPr="00C44588">
        <w:rPr>
          <w:spacing w:val="-2"/>
          <w:cs/>
        </w:rPr>
        <w:t>บริษัทดำเนินธุรกิจหลักเกี่ยวกับการพัฒนาโครงการอสังหาริมทรัพย์และเขตส่งเสริมอุตสาหกรรมเพื่อขายและให้เช่า</w:t>
      </w:r>
      <w:r w:rsidRPr="00D57EDD">
        <w:rPr>
          <w:spacing w:val="2"/>
          <w:cs/>
        </w:rPr>
        <w:t>และก</w:t>
      </w:r>
      <w:r w:rsidRPr="003C47FE">
        <w:rPr>
          <w:cs/>
        </w:rPr>
        <w:t>ารให้บริการสาธารณูปโภคและสิ่งอำนวยความสะดวกต่างๆ ในเขตส่งเสริมอุตสาหกรรม</w:t>
      </w:r>
      <w:r>
        <w:t xml:space="preserve"> </w:t>
      </w:r>
      <w:r>
        <w:rPr>
          <w:rFonts w:hint="cs"/>
          <w:cs/>
        </w:rPr>
        <w:t>โดยรายละเอียด</w:t>
      </w:r>
      <w:r w:rsidRPr="000A363B">
        <w:rPr>
          <w:rFonts w:hint="cs"/>
          <w:cs/>
        </w:rPr>
        <w:t>ของ</w:t>
      </w:r>
      <w:r>
        <w:rPr>
          <w:rFonts w:hint="cs"/>
          <w:cs/>
        </w:rPr>
        <w:t>การร่วมค้า</w:t>
      </w:r>
      <w:r w:rsidRPr="000A363B">
        <w:rPr>
          <w:rFonts w:hint="cs"/>
          <w:cs/>
        </w:rPr>
        <w:t xml:space="preserve"> ณ วันที่ </w:t>
      </w:r>
      <w:r w:rsidR="00497424" w:rsidRPr="00497424">
        <w:t>31</w:t>
      </w:r>
      <w:r w:rsidRPr="000A363B">
        <w:t xml:space="preserve"> </w:t>
      </w:r>
      <w:r w:rsidRPr="000A363B">
        <w:rPr>
          <w:rFonts w:hint="cs"/>
          <w:cs/>
        </w:rPr>
        <w:t xml:space="preserve">ธันวาคม </w:t>
      </w:r>
      <w:r w:rsidR="00497424" w:rsidRPr="00497424">
        <w:t>2563</w:t>
      </w:r>
      <w:r>
        <w:t xml:space="preserve"> </w:t>
      </w:r>
      <w:r>
        <w:rPr>
          <w:cs/>
        </w:rPr>
        <w:t xml:space="preserve">และ </w:t>
      </w:r>
      <w:r w:rsidR="00497424" w:rsidRPr="00497424">
        <w:t>2562</w:t>
      </w:r>
      <w:r w:rsidRPr="002D47B7">
        <w:t xml:space="preserve"> </w:t>
      </w:r>
      <w:r w:rsidRPr="002D47B7">
        <w:rPr>
          <w:rFonts w:hint="cs"/>
          <w:cs/>
        </w:rPr>
        <w:t>ได้เปิดเผยไว้</w:t>
      </w:r>
      <w:r>
        <w:rPr>
          <w:rFonts w:hint="cs"/>
          <w:cs/>
        </w:rPr>
        <w:t xml:space="preserve">ในหมายเหตุประกอบงบการเงินข้อ </w:t>
      </w:r>
      <w:r w:rsidR="00497424" w:rsidRPr="00497424">
        <w:t>8</w:t>
      </w:r>
    </w:p>
    <w:p w:rsidR="003B0A8D" w:rsidRPr="00BE6DF2" w:rsidRDefault="003B0A8D" w:rsidP="003B0A8D">
      <w:pPr>
        <w:pStyle w:val="FSBlank"/>
        <w:rPr>
          <w:sz w:val="24"/>
          <w:szCs w:val="24"/>
        </w:rPr>
      </w:pPr>
    </w:p>
    <w:p w:rsidR="003B0A8D" w:rsidRPr="00E703E1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3B0A8D" w:rsidRPr="00BE6DF2" w:rsidRDefault="003B0A8D" w:rsidP="003B0A8D">
      <w:pPr>
        <w:pStyle w:val="FSBlank"/>
        <w:rPr>
          <w:sz w:val="24"/>
          <w:szCs w:val="24"/>
          <w:cs/>
        </w:rPr>
      </w:pPr>
    </w:p>
    <w:p w:rsidR="003B0A8D" w:rsidRPr="00FF6A79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(ก)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3B0A8D" w:rsidRPr="00BE6DF2" w:rsidRDefault="003B0A8D" w:rsidP="003B0A8D">
      <w:pPr>
        <w:pStyle w:val="FSBlank"/>
        <w:rPr>
          <w:sz w:val="24"/>
          <w:szCs w:val="24"/>
        </w:rPr>
      </w:pPr>
    </w:p>
    <w:p w:rsidR="003B0A8D" w:rsidRPr="009C6874" w:rsidRDefault="003B0A8D" w:rsidP="003B0A8D">
      <w:pPr>
        <w:pStyle w:val="FSContent"/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3B0A8D" w:rsidRPr="00BE6DF2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</w:rPr>
      </w:pPr>
    </w:p>
    <w:p w:rsidR="003B0A8D" w:rsidRDefault="003B0A8D" w:rsidP="003B0A8D">
      <w:pPr>
        <w:pStyle w:val="FSContent"/>
        <w:rPr>
          <w:spacing w:val="4"/>
        </w:rPr>
      </w:pPr>
      <w:r w:rsidRPr="00F5224D">
        <w:rPr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t xml:space="preserve"> </w:t>
      </w:r>
      <w:r w:rsidR="00497424" w:rsidRPr="00497424">
        <w:t>1</w:t>
      </w:r>
      <w:r w:rsidRPr="00F5224D">
        <w:t xml:space="preserve"> </w:t>
      </w:r>
      <w:r w:rsidRPr="00F5224D">
        <w:rPr>
          <w:cs/>
        </w:rPr>
        <w:t xml:space="preserve">มกราคม </w:t>
      </w:r>
      <w:r w:rsidR="00497424" w:rsidRPr="00497424">
        <w:t>2563</w:t>
      </w:r>
      <w:r w:rsidRPr="00F5224D">
        <w:t xml:space="preserve"> </w:t>
      </w:r>
      <w:r w:rsidRPr="00F5224D">
        <w:rPr>
          <w:cs/>
        </w:rPr>
        <w:t>การถือปฏิบัติตามมาตรฐานการรายงานทางการเงินที่ออกและ</w:t>
      </w:r>
      <w:r>
        <w:t xml:space="preserve"> </w:t>
      </w:r>
      <w:r w:rsidRPr="00F5224D">
        <w:rPr>
          <w:cs/>
        </w:rPr>
        <w:t>ปรับปรุง</w:t>
      </w:r>
      <w:r w:rsidRPr="00CA0363">
        <w:rPr>
          <w:spacing w:val="4"/>
          <w:cs/>
        </w:rPr>
        <w:t>ใหม่นั้น มีผลให้เกิดการเปลี่ยนแปลงนโยบายการบัญชีของบริษัท</w:t>
      </w:r>
    </w:p>
    <w:p w:rsidR="003B0A8D" w:rsidRDefault="003B0A8D" w:rsidP="003B0A8D">
      <w:pPr>
        <w:pStyle w:val="FSContent"/>
        <w:rPr>
          <w:spacing w:val="4"/>
        </w:rPr>
      </w:pPr>
    </w:p>
    <w:p w:rsidR="003B0A8D" w:rsidRDefault="003B0A8D" w:rsidP="003B0A8D">
      <w:pPr>
        <w:pStyle w:val="FSContent"/>
      </w:pPr>
      <w:r w:rsidRPr="009C1153">
        <w:rPr>
          <w:cs/>
        </w:rPr>
        <w:lastRenderedPageBreak/>
        <w:t xml:space="preserve">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ซึ่งประกอบด้วยมาตรฐานการรายงานทางการเงินฉบับที่ </w:t>
      </w:r>
      <w:r w:rsidR="00497424" w:rsidRPr="00497424">
        <w:t>9</w:t>
      </w:r>
      <w:r w:rsidRPr="009C1153">
        <w:t xml:space="preserve"> </w:t>
      </w:r>
      <w:r w:rsidRPr="009C1153">
        <w:rPr>
          <w:cs/>
        </w:rPr>
        <w:t xml:space="preserve">เรื่อง </w:t>
      </w:r>
      <w:r w:rsidRPr="009C1153">
        <w:rPr>
          <w:i/>
          <w:iCs/>
          <w:cs/>
        </w:rPr>
        <w:t>เครื่องมือทางการเงิน</w:t>
      </w:r>
      <w:r w:rsidRPr="009C1153">
        <w:rPr>
          <w:cs/>
        </w:rPr>
        <w:t xml:space="preserve"> (</w:t>
      </w:r>
      <w:r w:rsidRPr="009C1153">
        <w:t xml:space="preserve">TFRS </w:t>
      </w:r>
      <w:r w:rsidR="00497424" w:rsidRPr="00497424">
        <w:t>9</w:t>
      </w:r>
      <w:r w:rsidRPr="009C1153">
        <w:t xml:space="preserve">) </w:t>
      </w:r>
      <w:r w:rsidRPr="009C1153">
        <w:rPr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และมาตรฐานการรายงานทางการเงินฉบับที่ </w:t>
      </w:r>
      <w:r w:rsidR="00497424" w:rsidRPr="00497424">
        <w:t>16</w:t>
      </w:r>
      <w:r w:rsidRPr="009C1153">
        <w:t xml:space="preserve"> </w:t>
      </w:r>
      <w:r w:rsidRPr="009C1153">
        <w:rPr>
          <w:cs/>
        </w:rPr>
        <w:t xml:space="preserve">เรื่อง </w:t>
      </w:r>
      <w:r w:rsidRPr="009C1153">
        <w:rPr>
          <w:i/>
          <w:iCs/>
          <w:cs/>
        </w:rPr>
        <w:t>สัญญาเช่า</w:t>
      </w:r>
      <w:r w:rsidRPr="009C1153">
        <w:rPr>
          <w:cs/>
        </w:rPr>
        <w:t xml:space="preserve"> (</w:t>
      </w:r>
      <w:r w:rsidRPr="009C1153">
        <w:t xml:space="preserve">TFRS </w:t>
      </w:r>
      <w:r w:rsidR="00497424" w:rsidRPr="00497424">
        <w:t>16</w:t>
      </w:r>
      <w:r w:rsidRPr="009C1153">
        <w:t xml:space="preserve">) </w:t>
      </w:r>
      <w:r w:rsidRPr="009C1153">
        <w:rPr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</w:t>
      </w:r>
      <w:r>
        <w:rPr>
          <w:rFonts w:hint="cs"/>
          <w:cs/>
        </w:rPr>
        <w:t>ประกอบงบการเงิน</w:t>
      </w:r>
      <w:r w:rsidRPr="009C1153">
        <w:rPr>
          <w:cs/>
        </w:rPr>
        <w:t xml:space="preserve">ข้อ </w:t>
      </w:r>
      <w:r w:rsidR="00497424" w:rsidRPr="00497424">
        <w:t>3</w:t>
      </w:r>
    </w:p>
    <w:p w:rsidR="003B0A8D" w:rsidRPr="004A6478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3B0A8D" w:rsidRDefault="003B0A8D" w:rsidP="003B0A8D">
      <w:pPr>
        <w:pStyle w:val="FSBlank"/>
        <w:ind w:left="540" w:firstLine="0"/>
        <w:rPr>
          <w:rFonts w:eastAsia="MS Mincho"/>
          <w:sz w:val="30"/>
          <w:szCs w:val="30"/>
        </w:rPr>
      </w:pPr>
      <w:r w:rsidRPr="00F5224D">
        <w:rPr>
          <w:rFonts w:eastAsia="MS Mincho"/>
          <w:sz w:val="30"/>
          <w:szCs w:val="30"/>
          <w:cs/>
        </w:rPr>
        <w:t>นอกจากนี้</w:t>
      </w:r>
      <w:r>
        <w:rPr>
          <w:rFonts w:eastAsia="MS Mincho"/>
          <w:sz w:val="30"/>
          <w:szCs w:val="30"/>
        </w:rPr>
        <w:t xml:space="preserve"> </w:t>
      </w:r>
      <w:r w:rsidRPr="00F5224D">
        <w:rPr>
          <w:rFonts w:eastAsia="MS Mincho"/>
          <w:sz w:val="30"/>
          <w:szCs w:val="30"/>
          <w:cs/>
        </w:rPr>
        <w:t>บริษัทไม่ได้นำมาตรฐานการรายงานทางการเงินที่ปรับปรุงใหม่ซึ่งยังไม่มีผลบังคับใช้ในงวดปัจจุบัน</w:t>
      </w:r>
      <w:r w:rsidR="00423790">
        <w:rPr>
          <w:rFonts w:eastAsia="MS Mincho"/>
          <w:sz w:val="30"/>
          <w:szCs w:val="30"/>
        </w:rPr>
        <w:br/>
      </w:r>
      <w:r w:rsidRPr="00F5224D">
        <w:rPr>
          <w:rFonts w:eastAsia="MS Mincho"/>
          <w:sz w:val="30"/>
          <w:szCs w:val="30"/>
          <w:cs/>
        </w:rPr>
        <w:t xml:space="preserve">มาถือปฏิบัติในการจัดทำงบการเงินนี้ก่อนวันที่มีผลบังคับใช้ </w:t>
      </w:r>
      <w:r w:rsidR="00423790">
        <w:rPr>
          <w:rFonts w:eastAsia="MS Mincho" w:hint="cs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3B0A8D" w:rsidRPr="004A6478" w:rsidRDefault="003B0A8D" w:rsidP="003B0A8D">
      <w:pPr>
        <w:pStyle w:val="FSBlank"/>
        <w:rPr>
          <w:sz w:val="30"/>
          <w:szCs w:val="30"/>
          <w:highlight w:val="cyan"/>
        </w:rPr>
      </w:pPr>
    </w:p>
    <w:p w:rsidR="003B0A8D" w:rsidRPr="00FF6A79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FF6A79">
        <w:rPr>
          <w:rFonts w:ascii="Angsana New" w:hAnsi="Angsana New"/>
          <w:i/>
          <w:iCs/>
          <w:sz w:val="30"/>
          <w:szCs w:val="30"/>
          <w:cs/>
        </w:rPr>
        <w:t>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Pr="009C267A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3B0A8D" w:rsidRPr="004A6478" w:rsidRDefault="003B0A8D" w:rsidP="003B0A8D">
      <w:pPr>
        <w:pStyle w:val="FSBlank"/>
        <w:rPr>
          <w:sz w:val="30"/>
          <w:szCs w:val="30"/>
        </w:rPr>
      </w:pPr>
    </w:p>
    <w:p w:rsidR="003B0A8D" w:rsidRPr="003C47FE" w:rsidRDefault="003B0A8D" w:rsidP="003B0A8D">
      <w:pPr>
        <w:pStyle w:val="FSContent"/>
        <w:ind w:right="-25"/>
      </w:pPr>
      <w:r w:rsidRPr="003C47FE">
        <w:rPr>
          <w:cs/>
        </w:rPr>
        <w:t>งบการเงินนี้</w:t>
      </w:r>
      <w:r>
        <w:rPr>
          <w:rFonts w:hint="cs"/>
          <w:cs/>
        </w:rPr>
        <w:t>นำเสนอ</w:t>
      </w:r>
      <w:r w:rsidRPr="003C47FE">
        <w:rPr>
          <w:cs/>
        </w:rPr>
        <w:t>เป็นเงินบาทซึ่งเป็นสกุลเง</w:t>
      </w:r>
      <w:r>
        <w:rPr>
          <w:cs/>
        </w:rPr>
        <w:t>ินที่ใช้ในการดำเนินงานของบริษัท</w:t>
      </w:r>
      <w:r>
        <w:rPr>
          <w:rFonts w:hint="cs"/>
          <w:cs/>
        </w:rPr>
        <w:t xml:space="preserve"> ข้อมูลทางการเงินทั้งหมด                  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3B0A8D" w:rsidRPr="004A6478" w:rsidRDefault="003B0A8D" w:rsidP="003B0A8D">
      <w:pPr>
        <w:pStyle w:val="FSBlank"/>
        <w:rPr>
          <w:sz w:val="30"/>
          <w:szCs w:val="30"/>
        </w:rPr>
      </w:pPr>
    </w:p>
    <w:p w:rsidR="003B0A8D" w:rsidRPr="00FF6A79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F6A79">
        <w:rPr>
          <w:rFonts w:ascii="Angsana New" w:hAnsi="Angsana New"/>
          <w:i/>
          <w:iCs/>
          <w:sz w:val="30"/>
          <w:szCs w:val="30"/>
          <w:cs/>
        </w:rPr>
        <w:t>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Pr="00D65338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3B0A8D" w:rsidRPr="004A6478" w:rsidRDefault="003B0A8D" w:rsidP="003B0A8D">
      <w:pPr>
        <w:pStyle w:val="FSBlank"/>
        <w:rPr>
          <w:sz w:val="30"/>
          <w:szCs w:val="30"/>
        </w:rPr>
      </w:pPr>
    </w:p>
    <w:p w:rsidR="003B0A8D" w:rsidRDefault="003B0A8D" w:rsidP="003B0A8D">
      <w:pPr>
        <w:pStyle w:val="FSBlank"/>
        <w:ind w:left="540" w:firstLine="0"/>
        <w:rPr>
          <w:rFonts w:eastAsia="MS Mincho"/>
          <w:sz w:val="30"/>
          <w:szCs w:val="30"/>
        </w:rPr>
      </w:pPr>
      <w:r w:rsidRPr="00101309">
        <w:rPr>
          <w:rFonts w:eastAsia="MS Mincho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615B9B">
        <w:rPr>
          <w:rFonts w:eastAsia="MS Mincho"/>
          <w:spacing w:val="4"/>
          <w:sz w:val="30"/>
          <w:szCs w:val="30"/>
          <w:cs/>
        </w:rPr>
        <w:t>และข้อสมมติหลายประการ ซึ่งมีผลกระทบต่อการ</w:t>
      </w:r>
      <w:r w:rsidRPr="00615B9B">
        <w:rPr>
          <w:rFonts w:eastAsia="MS Mincho" w:hint="cs"/>
          <w:spacing w:val="4"/>
          <w:sz w:val="30"/>
          <w:szCs w:val="30"/>
          <w:cs/>
        </w:rPr>
        <w:t>ปฏิบัติตาม</w:t>
      </w:r>
      <w:r w:rsidRPr="00615B9B">
        <w:rPr>
          <w:rFonts w:eastAsia="MS Mincho"/>
          <w:spacing w:val="4"/>
          <w:sz w:val="30"/>
          <w:szCs w:val="30"/>
          <w:cs/>
        </w:rPr>
        <w:t>นโยบายการบัญชีของบริษัท</w:t>
      </w:r>
      <w:r w:rsidRPr="00615B9B">
        <w:rPr>
          <w:rFonts w:eastAsia="MS Mincho"/>
          <w:spacing w:val="4"/>
          <w:sz w:val="30"/>
          <w:szCs w:val="30"/>
        </w:rPr>
        <w:t xml:space="preserve"> </w:t>
      </w:r>
      <w:r w:rsidRPr="00615B9B">
        <w:rPr>
          <w:rFonts w:eastAsia="MS Mincho"/>
          <w:spacing w:val="4"/>
          <w:sz w:val="30"/>
          <w:szCs w:val="30"/>
          <w:cs/>
        </w:rPr>
        <w:t>ทั้งนี้ ผลที่เกิดขึ้นจริงอาจแตกต่าง</w:t>
      </w:r>
      <w:r w:rsidRPr="00101309">
        <w:rPr>
          <w:rFonts w:eastAsia="MS Mincho"/>
          <w:sz w:val="30"/>
          <w:szCs w:val="30"/>
          <w:cs/>
        </w:rPr>
        <w:t>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3B0A8D" w:rsidRPr="004A6478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0A8D" w:rsidRPr="003C47FE" w:rsidRDefault="003B0A8D" w:rsidP="003B0A8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3B0A8D" w:rsidRPr="004A6478" w:rsidRDefault="003B0A8D" w:rsidP="003B0A8D">
      <w:pPr>
        <w:pStyle w:val="FSBlank"/>
        <w:rPr>
          <w:sz w:val="30"/>
          <w:szCs w:val="30"/>
        </w:rPr>
      </w:pPr>
    </w:p>
    <w:p w:rsidR="003B0A8D" w:rsidRPr="00DC6424" w:rsidRDefault="003B0A8D" w:rsidP="003B0A8D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8"/>
        <w:jc w:val="thaiDistribute"/>
        <w:rPr>
          <w:cs/>
        </w:rPr>
      </w:pPr>
      <w:r w:rsidRPr="003C47FE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>
        <w:rPr>
          <w:rFonts w:ascii="Angsana New" w:hAnsi="Angsana New" w:hint="cs"/>
          <w:sz w:val="30"/>
          <w:szCs w:val="30"/>
          <w:cs/>
        </w:rPr>
        <w:t>ปฏิบัติตาม</w:t>
      </w:r>
      <w:r w:rsidRPr="003C47FE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</w:t>
      </w:r>
      <w:r w:rsidRPr="00E74FCC">
        <w:rPr>
          <w:rFonts w:ascii="Angsana New" w:hAnsi="Angsana New"/>
          <w:spacing w:val="-2"/>
          <w:sz w:val="30"/>
          <w:szCs w:val="30"/>
          <w:cs/>
        </w:rPr>
        <w:t>จำนวนเงินที่รับรู้ในงบการเงิน</w:t>
      </w:r>
      <w:r w:rsidRPr="00E74F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74FCC">
        <w:rPr>
          <w:rFonts w:ascii="Angsana New" w:hAnsi="Angsana New"/>
          <w:spacing w:val="-2"/>
          <w:sz w:val="30"/>
          <w:szCs w:val="30"/>
          <w:cs/>
        </w:rPr>
        <w:t>ประกอบด้วยหมายเหตุ</w:t>
      </w:r>
      <w:r w:rsidRPr="00E74FCC">
        <w:rPr>
          <w:rFonts w:ascii="Angsana New" w:hAnsi="Angsana New" w:hint="cs"/>
          <w:spacing w:val="-2"/>
          <w:sz w:val="30"/>
          <w:szCs w:val="30"/>
          <w:cs/>
        </w:rPr>
        <w:t xml:space="preserve">ประกอบงบการเงินข้อ </w:t>
      </w:r>
      <w:r w:rsidR="00497424" w:rsidRPr="00497424">
        <w:rPr>
          <w:rFonts w:ascii="Angsana New" w:hAnsi="Angsana New"/>
          <w:spacing w:val="-2"/>
          <w:sz w:val="30"/>
          <w:szCs w:val="30"/>
        </w:rPr>
        <w:t>8</w:t>
      </w:r>
      <w:r w:rsidRPr="00E74F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74FCC">
        <w:rPr>
          <w:rFonts w:ascii="Angsana New" w:hAnsi="Angsana New"/>
          <w:spacing w:val="-2"/>
          <w:sz w:val="30"/>
          <w:szCs w:val="30"/>
          <w:cs/>
        </w:rPr>
        <w:t>การจัดประเภทการร่วมการงาน</w:t>
      </w:r>
    </w:p>
    <w:p w:rsidR="003B0A8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B0A8D" w:rsidRPr="003C47FE" w:rsidRDefault="003B0A8D" w:rsidP="003B0A8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3B0A8D" w:rsidRPr="0059315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B0A8D" w:rsidRPr="003C47FE" w:rsidRDefault="003B0A8D" w:rsidP="003B0A8D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20EAD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020E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020EAD">
        <w:rPr>
          <w:rFonts w:ascii="Angsana New" w:hAnsi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ประกอบงบการเงินข้อ</w:t>
      </w:r>
      <w:r w:rsidRPr="00020EAD">
        <w:rPr>
          <w:rFonts w:ascii="Angsana New" w:hAnsi="Angsana New"/>
          <w:sz w:val="30"/>
          <w:szCs w:val="30"/>
          <w:cs/>
        </w:rPr>
        <w:t>ต่อไปนี้</w:t>
      </w:r>
    </w:p>
    <w:p w:rsidR="003B0A8D" w:rsidRPr="0059315D" w:rsidRDefault="003B0A8D" w:rsidP="003B0A8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40" w:type="dxa"/>
        <w:tblLook w:val="04A0" w:firstRow="1" w:lastRow="0" w:firstColumn="1" w:lastColumn="0" w:noHBand="0" w:noVBand="1"/>
      </w:tblPr>
      <w:tblGrid>
        <w:gridCol w:w="3870"/>
        <w:gridCol w:w="5580"/>
      </w:tblGrid>
      <w:tr w:rsidR="003B0A8D" w:rsidRPr="003C47FE" w:rsidTr="00176203">
        <w:tc>
          <w:tcPr>
            <w:tcW w:w="3870" w:type="dxa"/>
          </w:tcPr>
          <w:p w:rsidR="003B0A8D" w:rsidRPr="003C47FE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580" w:type="dxa"/>
          </w:tcPr>
          <w:p w:rsidR="003B0A8D" w:rsidRPr="003C47FE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การวัดมูลค่าของอสังหาริมทรัพย์พัฒนา</w:t>
            </w:r>
            <w:r w:rsidR="0032311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3B0A8D" w:rsidRPr="003C47FE" w:rsidTr="00176203">
        <w:tc>
          <w:tcPr>
            <w:tcW w:w="3870" w:type="dxa"/>
          </w:tcPr>
          <w:p w:rsidR="003B0A8D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3B0A8D" w:rsidRPr="003C47FE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5580" w:type="dxa"/>
          </w:tcPr>
          <w:p w:rsidR="003B0A8D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</w:t>
            </w:r>
          </w:p>
          <w:p w:rsidR="003B0A8D" w:rsidRPr="003C47FE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การประมาณมูลค่าที่คาดว่าจะได้รับคืน</w:t>
            </w:r>
          </w:p>
        </w:tc>
      </w:tr>
      <w:tr w:rsidR="003B0A8D" w:rsidRPr="003C47FE" w:rsidTr="00176203">
        <w:tc>
          <w:tcPr>
            <w:tcW w:w="3870" w:type="dxa"/>
          </w:tcPr>
          <w:p w:rsidR="003B0A8D" w:rsidRPr="003C47FE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5580" w:type="dxa"/>
          </w:tcPr>
          <w:p w:rsidR="003B0A8D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ไว้</w:t>
            </w:r>
          </w:p>
          <w:p w:rsidR="003B0A8D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</w:p>
          <w:p w:rsidR="003B0A8D" w:rsidRPr="003C47FE" w:rsidRDefault="003B0A8D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106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A10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A7959" w:rsidRPr="003C47FE" w:rsidTr="00176203">
        <w:tc>
          <w:tcPr>
            <w:tcW w:w="3870" w:type="dxa"/>
          </w:tcPr>
          <w:p w:rsidR="000A7959" w:rsidRPr="003C47FE" w:rsidRDefault="000A795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5580" w:type="dxa"/>
          </w:tcPr>
          <w:p w:rsidR="000A7959" w:rsidRPr="003C47FE" w:rsidRDefault="000A7959" w:rsidP="002F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</w:t>
            </w:r>
            <w:r w:rsidR="00790BC2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 (</w:t>
            </w:r>
            <w:r w:rsidR="00FC4F80">
              <w:rPr>
                <w:rFonts w:ascii="Angsana New" w:hAnsi="Angsana New"/>
                <w:sz w:val="30"/>
                <w:szCs w:val="30"/>
              </w:rPr>
              <w:t>W</w:t>
            </w:r>
            <w:r>
              <w:rPr>
                <w:rFonts w:ascii="Angsana New" w:hAnsi="Angsana New"/>
                <w:sz w:val="30"/>
                <w:szCs w:val="30"/>
              </w:rPr>
              <w:t>eighted-average loss rate)</w:t>
            </w:r>
          </w:p>
        </w:tc>
      </w:tr>
    </w:tbl>
    <w:p w:rsidR="003B0A8D" w:rsidRPr="0059315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15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B0A8D" w:rsidRPr="005A6F45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3B0A8D" w:rsidRPr="0059315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B0A8D" w:rsidRPr="00034899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489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97424" w:rsidRPr="00497424">
        <w:rPr>
          <w:rFonts w:ascii="Angsana New" w:hAnsi="Angsana New"/>
          <w:sz w:val="30"/>
          <w:szCs w:val="30"/>
        </w:rPr>
        <w:t>1</w:t>
      </w:r>
      <w:r w:rsidRPr="00034899">
        <w:rPr>
          <w:rFonts w:ascii="Angsana New" w:hAnsi="Angsana New"/>
          <w:sz w:val="30"/>
          <w:szCs w:val="30"/>
        </w:rPr>
        <w:t xml:space="preserve"> </w:t>
      </w:r>
      <w:r w:rsidRPr="00034899">
        <w:rPr>
          <w:rFonts w:ascii="Angsana New" w:hAnsi="Angsana New"/>
          <w:sz w:val="30"/>
          <w:szCs w:val="30"/>
          <w:cs/>
        </w:rPr>
        <w:t xml:space="preserve">มกราคม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034899">
        <w:rPr>
          <w:rFonts w:ascii="Angsana New" w:hAnsi="Angsana New"/>
          <w:sz w:val="30"/>
          <w:szCs w:val="30"/>
        </w:rPr>
        <w:t xml:space="preserve"> </w:t>
      </w:r>
      <w:r w:rsidRPr="00034899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 และ </w:t>
      </w:r>
      <w:r w:rsidRPr="00034899">
        <w:rPr>
          <w:rFonts w:ascii="Angsana New" w:hAnsi="Angsana New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z w:val="30"/>
          <w:szCs w:val="30"/>
        </w:rPr>
        <w:t>16</w:t>
      </w:r>
      <w:r w:rsidRPr="00034899">
        <w:rPr>
          <w:rFonts w:ascii="Angsana New" w:hAnsi="Angsana New"/>
          <w:sz w:val="30"/>
          <w:szCs w:val="30"/>
        </w:rPr>
        <w:t xml:space="preserve"> </w:t>
      </w:r>
      <w:r w:rsidRPr="00034899">
        <w:rPr>
          <w:rFonts w:ascii="Angsana New" w:hAnsi="Angsana New"/>
          <w:sz w:val="30"/>
          <w:szCs w:val="30"/>
          <w:cs/>
        </w:rPr>
        <w:t>เป็นครั้งแรก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ผลกระทบจากการเปลี่ยนแปลงนโยบายการบัญชี มีดังนี้</w:t>
      </w:r>
    </w:p>
    <w:p w:rsidR="0059315D" w:rsidRPr="0059315D" w:rsidRDefault="0059315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1530"/>
        <w:gridCol w:w="180"/>
        <w:gridCol w:w="1440"/>
      </w:tblGrid>
      <w:tr w:rsidR="003B0A8D" w:rsidRPr="0015441B" w:rsidTr="00176203">
        <w:trPr>
          <w:cantSplit/>
          <w:trHeight w:val="20"/>
          <w:tblHeader/>
        </w:trPr>
        <w:tc>
          <w:tcPr>
            <w:tcW w:w="4680" w:type="dxa"/>
            <w:vAlign w:val="bottom"/>
          </w:tcPr>
          <w:p w:rsidR="003B0A8D" w:rsidRPr="00034899" w:rsidRDefault="00DF2F03" w:rsidP="00D6232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DF2F0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260" w:type="dxa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ที่แสดง</w:t>
            </w:r>
          </w:p>
          <w:p w:rsidR="003B0A8D" w:rsidRDefault="003B0A8D" w:rsidP="001762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:rsidR="003B0A8D" w:rsidRPr="0015441B" w:rsidRDefault="003B0A8D" w:rsidP="001762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44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B0A8D" w:rsidRPr="0015441B" w:rsidTr="00176203">
        <w:trPr>
          <w:cantSplit/>
          <w:trHeight w:val="20"/>
          <w:tblHeader/>
        </w:trPr>
        <w:tc>
          <w:tcPr>
            <w:tcW w:w="4680" w:type="dxa"/>
            <w:vAlign w:val="bottom"/>
          </w:tcPr>
          <w:p w:rsidR="003B0A8D" w:rsidRPr="0015441B" w:rsidRDefault="003B0A8D" w:rsidP="001762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3B0A8D" w:rsidRPr="0015441B" w:rsidTr="00176203">
        <w:trPr>
          <w:cantSplit/>
          <w:trHeight w:val="20"/>
          <w:tblHeader/>
        </w:trPr>
        <w:tc>
          <w:tcPr>
            <w:tcW w:w="4680" w:type="dxa"/>
            <w:vAlign w:val="bottom"/>
          </w:tcPr>
          <w:p w:rsidR="003B0A8D" w:rsidRPr="0015441B" w:rsidRDefault="003B0A8D" w:rsidP="001762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:rsidR="003B0A8D" w:rsidRPr="000072C0" w:rsidRDefault="003B0A8D" w:rsidP="0017620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3B0A8D" w:rsidRPr="0015441B" w:rsidTr="00176203">
        <w:trPr>
          <w:cantSplit/>
          <w:trHeight w:val="20"/>
          <w:tblHeader/>
        </w:trPr>
        <w:tc>
          <w:tcPr>
            <w:tcW w:w="4680" w:type="dxa"/>
            <w:vAlign w:val="bottom"/>
          </w:tcPr>
          <w:p w:rsidR="003B0A8D" w:rsidRPr="0015441B" w:rsidRDefault="003B0A8D" w:rsidP="001762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0A8D" w:rsidRPr="0015441B" w:rsidTr="00176203">
        <w:trPr>
          <w:cantSplit/>
          <w:trHeight w:val="20"/>
        </w:trPr>
        <w:tc>
          <w:tcPr>
            <w:tcW w:w="4680" w:type="dxa"/>
          </w:tcPr>
          <w:p w:rsidR="003B0A8D" w:rsidRPr="0015441B" w:rsidRDefault="003B0A8D" w:rsidP="00176203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5441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DF2F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</w:t>
            </w:r>
          </w:p>
        </w:tc>
        <w:tc>
          <w:tcPr>
            <w:tcW w:w="126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0A8D" w:rsidRPr="0015441B" w:rsidRDefault="00497424" w:rsidP="0017620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  <w:r w:rsidR="003B0A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Pr="0015441B" w:rsidRDefault="00497424" w:rsidP="001762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  <w:r w:rsidR="003B0A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</w:tr>
      <w:tr w:rsidR="003B0A8D" w:rsidRPr="0015441B" w:rsidTr="00176203">
        <w:trPr>
          <w:cantSplit/>
          <w:trHeight w:val="254"/>
        </w:trPr>
        <w:tc>
          <w:tcPr>
            <w:tcW w:w="4680" w:type="dxa"/>
          </w:tcPr>
          <w:p w:rsidR="003B0A8D" w:rsidRPr="0015441B" w:rsidRDefault="003B0A8D" w:rsidP="00176203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</w:t>
            </w:r>
            <w:r w:rsidRPr="001544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</w:t>
            </w:r>
            <w:r w:rsidRPr="001544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A8D" w:rsidRPr="0015441B" w:rsidTr="00176203">
        <w:trPr>
          <w:cantSplit/>
          <w:trHeight w:val="254"/>
        </w:trPr>
        <w:tc>
          <w:tcPr>
            <w:tcW w:w="4680" w:type="dxa"/>
          </w:tcPr>
          <w:p w:rsidR="003B0A8D" w:rsidRDefault="003B0A8D" w:rsidP="00176203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5441B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  <w:p w:rsidR="003B0A8D" w:rsidRPr="0015441B" w:rsidRDefault="003B0A8D" w:rsidP="00176203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กลุ่ม</w:t>
            </w:r>
            <w:r w:rsidRPr="0015441B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A8D" w:rsidRPr="0015441B" w:rsidTr="00176203">
        <w:trPr>
          <w:cantSplit/>
          <w:trHeight w:val="254"/>
        </w:trPr>
        <w:tc>
          <w:tcPr>
            <w:tcW w:w="4680" w:type="dxa"/>
          </w:tcPr>
          <w:p w:rsidR="003B0A8D" w:rsidRPr="0015441B" w:rsidRDefault="003B0A8D" w:rsidP="00176203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การจัดประเภทและการวัดมูลค่าเครื่องมือทางการเงิน</w:t>
            </w:r>
          </w:p>
        </w:tc>
        <w:tc>
          <w:tcPr>
            <w:tcW w:w="126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A8D" w:rsidRPr="0015441B" w:rsidTr="00176203">
        <w:trPr>
          <w:cantSplit/>
          <w:trHeight w:val="254"/>
        </w:trPr>
        <w:tc>
          <w:tcPr>
            <w:tcW w:w="4680" w:type="dxa"/>
          </w:tcPr>
          <w:p w:rsidR="003B0A8D" w:rsidRDefault="003B0A8D" w:rsidP="00176203">
            <w:pPr>
              <w:tabs>
                <w:tab w:val="clear" w:pos="227"/>
              </w:tabs>
              <w:spacing w:line="240" w:lineRule="auto"/>
              <w:ind w:left="188" w:right="8"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A8D" w:rsidRPr="0015441B" w:rsidTr="00176203">
        <w:trPr>
          <w:cantSplit/>
          <w:trHeight w:val="254"/>
        </w:trPr>
        <w:tc>
          <w:tcPr>
            <w:tcW w:w="4680" w:type="dxa"/>
          </w:tcPr>
          <w:p w:rsidR="003B0A8D" w:rsidRDefault="003B0A8D" w:rsidP="00176203">
            <w:pPr>
              <w:tabs>
                <w:tab w:val="clear" w:pos="227"/>
              </w:tabs>
              <w:spacing w:line="240" w:lineRule="auto"/>
              <w:ind w:left="188" w:right="8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การถือปฏิบัติตาม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126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530" w:type="dxa"/>
            <w:vAlign w:val="bottom"/>
          </w:tcPr>
          <w:p w:rsidR="003B0A8D" w:rsidRPr="003D18F6" w:rsidRDefault="003B0A8D" w:rsidP="0017620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0A8D" w:rsidRDefault="003B0A8D" w:rsidP="001762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A8D" w:rsidRPr="0015441B" w:rsidTr="00176203">
        <w:trPr>
          <w:cantSplit/>
          <w:trHeight w:val="20"/>
        </w:trPr>
        <w:tc>
          <w:tcPr>
            <w:tcW w:w="4680" w:type="dxa"/>
          </w:tcPr>
          <w:p w:rsidR="003B0A8D" w:rsidRPr="0015441B" w:rsidRDefault="003B0A8D" w:rsidP="00176203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97424"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544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3B0A8D" w:rsidRPr="0015441B" w:rsidRDefault="003B0A8D" w:rsidP="001762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0A8D" w:rsidRPr="0015441B" w:rsidRDefault="00497424" w:rsidP="0017620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  <w:r w:rsidR="003B0A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  <w:vAlign w:val="bottom"/>
          </w:tcPr>
          <w:p w:rsidR="003B0A8D" w:rsidRPr="0015441B" w:rsidRDefault="003B0A8D" w:rsidP="001762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0A8D" w:rsidRPr="0015441B" w:rsidRDefault="00497424" w:rsidP="00176203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519</w:t>
            </w:r>
            <w:r w:rsidR="003B0A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</w:tbl>
    <w:p w:rsidR="0059315D" w:rsidRDefault="0059315D" w:rsidP="005931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</w:pPr>
    </w:p>
    <w:p w:rsidR="00BE6DF2" w:rsidRDefault="00BE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br w:type="page"/>
      </w:r>
    </w:p>
    <w:p w:rsidR="003B0A8D" w:rsidRPr="00605AB7" w:rsidRDefault="003B0A8D" w:rsidP="004C5C3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</w:pPr>
      <w:r w:rsidRPr="00605AB7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lastRenderedPageBreak/>
        <w:t>มาตรฐานการรายงานทางการเงิน</w:t>
      </w:r>
      <w:r w:rsidRPr="00605AB7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t>กลุ่ม</w:t>
      </w:r>
      <w:r w:rsidRPr="00605AB7"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  <w:cs/>
        </w:rPr>
        <w:t>เครื่องมือทางการเงิน</w:t>
      </w:r>
    </w:p>
    <w:p w:rsidR="003B0A8D" w:rsidRPr="0059315D" w:rsidRDefault="003B0A8D" w:rsidP="003B0A8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3B0A8D" w:rsidRPr="00605AB7" w:rsidRDefault="003B0A8D" w:rsidP="003B0A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</w:pPr>
      <w:r w:rsidRPr="00605AB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05AB7">
        <w:rPr>
          <w:rFonts w:ascii="Angsana New" w:hAnsi="Angsana New"/>
          <w:spacing w:val="-2"/>
          <w:sz w:val="30"/>
          <w:szCs w:val="30"/>
          <w:cs/>
        </w:rPr>
        <w:t>ได้</w:t>
      </w:r>
      <w:r w:rsidRPr="00605AB7">
        <w:rPr>
          <w:rFonts w:ascii="Angsana New" w:hAnsi="Angsana New" w:hint="cs"/>
          <w:spacing w:val="-2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497424" w:rsidRPr="00497424">
        <w:rPr>
          <w:rFonts w:ascii="Angsana New" w:hAnsi="Angsana New"/>
          <w:spacing w:val="-2"/>
          <w:sz w:val="30"/>
          <w:szCs w:val="30"/>
        </w:rPr>
        <w:t>2563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Theme="majorBidi" w:hAnsiTheme="majorBidi" w:cstheme="majorBidi"/>
          <w:spacing w:val="-2"/>
          <w:sz w:val="30"/>
          <w:szCs w:val="30"/>
          <w:cs/>
        </w:rPr>
        <w:t>ดังนั้น</w:t>
      </w:r>
      <w:r w:rsidRPr="00605AB7">
        <w:rPr>
          <w:rFonts w:ascii="Angsana New" w:hAnsi="Angsana New"/>
          <w:spacing w:val="-2"/>
          <w:sz w:val="30"/>
          <w:szCs w:val="30"/>
          <w:cs/>
        </w:rPr>
        <w:t>บริษัทจึง</w:t>
      </w:r>
      <w:r w:rsidRPr="00605AB7">
        <w:rPr>
          <w:rFonts w:asciiTheme="majorBidi" w:hAnsiTheme="majorBidi" w:cstheme="majorBidi"/>
          <w:spacing w:val="-2"/>
          <w:sz w:val="30"/>
          <w:szCs w:val="30"/>
          <w:cs/>
        </w:rPr>
        <w:t>ไม่ปรับปรุงข้อมูลที่นำเสนอในปี</w:t>
      </w:r>
      <w:r w:rsidRPr="00605AB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97424" w:rsidRPr="00497424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605AB7">
        <w:rPr>
          <w:rFonts w:ascii="Angsana New" w:hAnsi="Angsana New"/>
          <w:spacing w:val="-2"/>
          <w:sz w:val="30"/>
          <w:szCs w:val="30"/>
          <w:cs/>
        </w:rPr>
        <w:t>ไม่นำข้อกำหนดเกี่ยวกับการเปิดเผยข้อมูลตามมาตรฐานการรายงานทางการเงินที่เกี่ยวข้องกับเครื่องมือ</w:t>
      </w: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 w:rsidRPr="00605AB7">
        <w:rPr>
          <w:rFonts w:ascii="Angsana New" w:hAnsi="Angsana New"/>
          <w:spacing w:val="-2"/>
          <w:sz w:val="30"/>
          <w:szCs w:val="30"/>
          <w:cs/>
        </w:rPr>
        <w:t>ทางการเงินมาถือปฏิบัติกับข้อมูลเปรียบเทียบ</w:t>
      </w:r>
    </w:p>
    <w:p w:rsidR="003B0A8D" w:rsidRPr="0059315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:rsidR="003B0A8D" w:rsidRPr="00605AB7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A42F3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</w:t>
      </w:r>
      <w:r w:rsidRPr="005A42F3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5A42F3">
        <w:rPr>
          <w:rFonts w:ascii="Angsana New" w:hAnsi="Angsana New"/>
          <w:spacing w:val="-4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42F3">
        <w:rPr>
          <w:rFonts w:ascii="Angsana New" w:hAnsi="Angsana New"/>
          <w:spacing w:val="-4"/>
          <w:sz w:val="30"/>
          <w:szCs w:val="30"/>
          <w:cs/>
        </w:rPr>
        <w:t>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</w:t>
      </w:r>
      <w:r w:rsidRPr="005A42F3">
        <w:rPr>
          <w:rFonts w:ascii="Angsana New" w:hAnsi="Angsana New"/>
          <w:spacing w:val="2"/>
          <w:sz w:val="30"/>
          <w:szCs w:val="30"/>
          <w:cs/>
        </w:rPr>
        <w:t>โดยรายละเอียด</w:t>
      </w:r>
      <w:r w:rsidRPr="005A42F3">
        <w:rPr>
          <w:rFonts w:ascii="Angsana New" w:hAnsi="Angsana New"/>
          <w:spacing w:val="-4"/>
          <w:sz w:val="30"/>
          <w:szCs w:val="30"/>
          <w:cs/>
        </w:rPr>
        <w:t>ของนโยบายการบัญชี</w:t>
      </w:r>
      <w:r w:rsidRPr="005A42F3">
        <w:rPr>
          <w:rFonts w:ascii="Angsana New" w:hAnsi="Angsana New"/>
          <w:spacing w:val="2"/>
          <w:sz w:val="30"/>
          <w:szCs w:val="30"/>
          <w:cs/>
        </w:rPr>
        <w:t>เปิดเผยใน</w:t>
      </w:r>
      <w:r w:rsidRPr="005A42F3">
        <w:rPr>
          <w:rFonts w:ascii="Angsana New" w:hAnsi="Angsana New"/>
          <w:spacing w:val="-4"/>
          <w:sz w:val="30"/>
          <w:szCs w:val="30"/>
          <w:cs/>
        </w:rPr>
        <w:t>หมายเหตุ</w:t>
      </w:r>
      <w:r w:rsidRPr="005A42F3">
        <w:rPr>
          <w:rFonts w:ascii="Angsana New" w:hAnsi="Angsana New" w:hint="cs"/>
          <w:spacing w:val="2"/>
          <w:sz w:val="30"/>
          <w:szCs w:val="30"/>
          <w:cs/>
        </w:rPr>
        <w:t>ประกอบงบการเงิน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497424" w:rsidRPr="00497424">
        <w:rPr>
          <w:rFonts w:ascii="Angsana New" w:hAnsi="Angsana New"/>
          <w:spacing w:val="-2"/>
          <w:sz w:val="30"/>
          <w:szCs w:val="30"/>
        </w:rPr>
        <w:t>4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(</w:t>
      </w:r>
      <w:r w:rsidRPr="00605AB7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) และข้อ </w:t>
      </w:r>
      <w:r w:rsidR="00497424" w:rsidRPr="00497424">
        <w:rPr>
          <w:rFonts w:ascii="Angsana New" w:hAnsi="Angsana New"/>
          <w:spacing w:val="-2"/>
          <w:sz w:val="30"/>
          <w:szCs w:val="30"/>
        </w:rPr>
        <w:t>4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(</w:t>
      </w:r>
      <w:r w:rsidRPr="00605AB7">
        <w:rPr>
          <w:rFonts w:ascii="Angsana New" w:hAnsi="Angsana New" w:hint="cs"/>
          <w:spacing w:val="-2"/>
          <w:sz w:val="30"/>
          <w:szCs w:val="30"/>
          <w:cs/>
        </w:rPr>
        <w:t>ญ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5A42F3">
        <w:rPr>
          <w:rFonts w:ascii="Angsana New" w:hAnsi="Angsana New"/>
          <w:spacing w:val="-4"/>
          <w:sz w:val="30"/>
          <w:szCs w:val="30"/>
          <w:cs/>
        </w:rPr>
        <w:t>ผลกระทบจาก</w:t>
      </w:r>
      <w:r w:rsidRPr="005A42F3">
        <w:rPr>
          <w:rFonts w:ascii="Angsana New" w:hAnsi="Angsana New"/>
          <w:color w:val="000000"/>
          <w:spacing w:val="-4"/>
          <w:sz w:val="30"/>
          <w:szCs w:val="30"/>
          <w:cs/>
        </w:rPr>
        <w:t>การ</w:t>
      </w:r>
      <w:r w:rsidRPr="005A42F3">
        <w:rPr>
          <w:rFonts w:ascii="Angsana New" w:hAnsi="Angsana New"/>
          <w:spacing w:val="-4"/>
          <w:sz w:val="30"/>
          <w:szCs w:val="30"/>
          <w:cs/>
        </w:rPr>
        <w:t>ถือปฏิบัติตามมาตรฐานการรายงานทางการเงิน</w:t>
      </w:r>
      <w:r w:rsidRPr="005A42F3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5A42F3">
        <w:rPr>
          <w:rFonts w:ascii="Angsana New" w:hAnsi="Angsana New"/>
          <w:spacing w:val="-4"/>
          <w:sz w:val="30"/>
          <w:szCs w:val="30"/>
          <w:cs/>
        </w:rPr>
        <w:t>เครื่องมือทางการเงิน มีดังนี้</w:t>
      </w:r>
    </w:p>
    <w:p w:rsidR="0059315D" w:rsidRDefault="00593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:rsidR="003B0A8D" w:rsidRPr="00605AB7" w:rsidRDefault="003B0A8D" w:rsidP="004C5C3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605AB7">
        <w:rPr>
          <w:rFonts w:ascii="Angsana New" w:hAnsi="Angsana New" w:hint="cs"/>
          <w:spacing w:val="-2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3B0A8D" w:rsidRPr="0059315D" w:rsidRDefault="003B0A8D" w:rsidP="003B0A8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3B0A8D" w:rsidRPr="00605AB7" w:rsidRDefault="003B0A8D" w:rsidP="003B0A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605AB7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9</w:t>
      </w:r>
      <w:r w:rsidR="0059315D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497424" w:rsidRPr="00497424">
        <w:rPr>
          <w:rFonts w:ascii="Angsana New" w:hAnsi="Angsana New"/>
          <w:spacing w:val="-2"/>
          <w:sz w:val="30"/>
          <w:szCs w:val="30"/>
        </w:rPr>
        <w:t>3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="Angsana New" w:hAnsi="Angsana New"/>
          <w:spacing w:val="-2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FVOCI) </w:t>
      </w:r>
      <w:r w:rsidRPr="00605AB7">
        <w:rPr>
          <w:rFonts w:ascii="Angsana New" w:hAnsi="Angsana New"/>
          <w:spacing w:val="-2"/>
          <w:sz w:val="30"/>
          <w:szCs w:val="30"/>
          <w:cs/>
        </w:rPr>
        <w:t>และมูลค่ายุติธรรมผ่านกำไรหรือขาดทุน (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FVTPL) 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9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="Angsana New" w:hAnsi="Angsana New"/>
          <w:spacing w:val="-2"/>
          <w:sz w:val="30"/>
          <w:szCs w:val="30"/>
          <w:cs/>
        </w:rPr>
        <w:t>ยกเลิกการจัดประเภทตราสารหนี้</w:t>
      </w:r>
      <w:r w:rsidR="007810AB">
        <w:rPr>
          <w:rFonts w:ascii="Angsana New" w:hAnsi="Angsana New"/>
          <w:spacing w:val="-2"/>
          <w:sz w:val="30"/>
          <w:szCs w:val="30"/>
        </w:rPr>
        <w:br/>
      </w:r>
      <w:r w:rsidRPr="00605AB7">
        <w:rPr>
          <w:rFonts w:ascii="Angsana New" w:hAnsi="Angsana New"/>
          <w:spacing w:val="-2"/>
          <w:sz w:val="30"/>
          <w:szCs w:val="30"/>
          <w:cs/>
        </w:rPr>
        <w:t>ที่จะถือจนครบกำหนด หลักทรัพย์เผื่อขาย</w:t>
      </w:r>
      <w:r w:rsidR="002457C2">
        <w:rPr>
          <w:rFonts w:ascii="Angsana New" w:hAnsi="Angsana New"/>
          <w:spacing w:val="-2"/>
          <w:sz w:val="30"/>
          <w:szCs w:val="30"/>
        </w:rPr>
        <w:t xml:space="preserve"> </w:t>
      </w:r>
      <w:r w:rsidRPr="00605AB7">
        <w:rPr>
          <w:rFonts w:ascii="Angsana New" w:hAnsi="Angsana New"/>
          <w:spacing w:val="-2"/>
          <w:sz w:val="30"/>
          <w:szCs w:val="30"/>
          <w:cs/>
        </w:rPr>
        <w:t xml:space="preserve">หลักทรัพย์เพื่อค้า และเงินลงทุนทั่วไปตามที่กำหนดโดยมาตรฐานการบัญชีฉบับที่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105</w:t>
      </w:r>
      <w:r w:rsidRPr="00605AB7">
        <w:rPr>
          <w:rFonts w:ascii="Angsana New" w:hAnsi="Angsana New"/>
          <w:spacing w:val="-2"/>
          <w:sz w:val="30"/>
          <w:szCs w:val="30"/>
        </w:rPr>
        <w:t xml:space="preserve"> (TAS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105</w:t>
      </w:r>
      <w:r w:rsidRPr="00605AB7">
        <w:rPr>
          <w:rFonts w:ascii="Angsana New" w:hAnsi="Angsana New"/>
          <w:spacing w:val="-2"/>
          <w:sz w:val="30"/>
          <w:szCs w:val="30"/>
        </w:rPr>
        <w:t>)</w:t>
      </w:r>
    </w:p>
    <w:p w:rsidR="003B0A8D" w:rsidRPr="0086669E" w:rsidRDefault="003B0A8D" w:rsidP="003B0A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950A4" w:rsidRDefault="0014534D" w:rsidP="00860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860208">
        <w:rPr>
          <w:rFonts w:ascii="Angsana New" w:hAnsi="Angsana New" w:hint="cs"/>
          <w:spacing w:val="-2"/>
          <w:sz w:val="30"/>
          <w:szCs w:val="30"/>
          <w:cs/>
        </w:rPr>
        <w:t xml:space="preserve">ตาม </w:t>
      </w:r>
      <w:r w:rsidRPr="00860208">
        <w:rPr>
          <w:rFonts w:ascii="Angsana New" w:hAnsi="Angsana New"/>
          <w:spacing w:val="-2"/>
          <w:sz w:val="30"/>
          <w:szCs w:val="30"/>
        </w:rPr>
        <w:t>TFRS</w:t>
      </w:r>
      <w:r w:rsidR="008D3175" w:rsidRPr="00860208">
        <w:rPr>
          <w:rFonts w:ascii="Angsana New" w:hAnsi="Angsana New"/>
          <w:spacing w:val="-2"/>
          <w:sz w:val="30"/>
          <w:szCs w:val="30"/>
        </w:rPr>
        <w:t xml:space="preserve"> </w:t>
      </w:r>
      <w:r w:rsidR="00497424" w:rsidRPr="00860208">
        <w:rPr>
          <w:rFonts w:ascii="Angsana New" w:hAnsi="Angsana New"/>
          <w:spacing w:val="-2"/>
          <w:sz w:val="30"/>
          <w:szCs w:val="30"/>
        </w:rPr>
        <w:t>9</w:t>
      </w:r>
      <w:r w:rsidRPr="00860208">
        <w:rPr>
          <w:rFonts w:ascii="Angsana New" w:hAnsi="Angsana New"/>
          <w:spacing w:val="-2"/>
          <w:sz w:val="30"/>
          <w:szCs w:val="30"/>
        </w:rPr>
        <w:t xml:space="preserve"> </w:t>
      </w:r>
      <w:r w:rsidRPr="00860208">
        <w:rPr>
          <w:rFonts w:ascii="Angsana New" w:hAnsi="Angsana New" w:hint="cs"/>
          <w:spacing w:val="-2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เดิมบริษัทรับรู้ดอกเบี้ยรับและดอกเบี้ยจ่ายด้วยอัตราดอกเบี้ย</w:t>
      </w:r>
      <w:r w:rsidR="0086669E">
        <w:rPr>
          <w:rFonts w:ascii="Angsana New" w:hAnsi="Angsana New"/>
          <w:spacing w:val="-2"/>
          <w:sz w:val="30"/>
          <w:szCs w:val="30"/>
        </w:rPr>
        <w:br/>
      </w:r>
      <w:r w:rsidRPr="00860208">
        <w:rPr>
          <w:rFonts w:ascii="Angsana New" w:hAnsi="Angsana New" w:hint="cs"/>
          <w:spacing w:val="-2"/>
          <w:sz w:val="30"/>
          <w:szCs w:val="30"/>
          <w:cs/>
        </w:rPr>
        <w:t>ตามสัญญา</w:t>
      </w:r>
    </w:p>
    <w:p w:rsidR="00860208" w:rsidRDefault="00860208" w:rsidP="00860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4534D" w:rsidRPr="0014534D" w:rsidRDefault="0014534D" w:rsidP="00860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ตาม </w:t>
      </w:r>
      <w:r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เดิมบริษัทรับรู้รายการเมื่อใช้สิทธิในอนุพันธ์ดังกล่าว</w:t>
      </w:r>
    </w:p>
    <w:p w:rsidR="0014534D" w:rsidRPr="00A950A4" w:rsidRDefault="0014534D" w:rsidP="003B0A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E6DF2" w:rsidRDefault="00BE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2"/>
          <w:sz w:val="30"/>
          <w:szCs w:val="30"/>
          <w:cs/>
        </w:rPr>
      </w:pPr>
      <w:r>
        <w:rPr>
          <w:rFonts w:ascii="Angsana New" w:hAnsi="Angsana New"/>
          <w:b/>
          <w:spacing w:val="-2"/>
          <w:sz w:val="30"/>
          <w:szCs w:val="30"/>
          <w:cs/>
        </w:rPr>
        <w:br w:type="page"/>
      </w:r>
    </w:p>
    <w:p w:rsidR="003B0A8D" w:rsidRPr="00605AB7" w:rsidRDefault="003B0A8D" w:rsidP="004C5C3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630"/>
        </w:tabs>
        <w:spacing w:line="240" w:lineRule="auto"/>
        <w:ind w:right="18"/>
        <w:contextualSpacing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605AB7">
        <w:rPr>
          <w:rFonts w:ascii="Angsana New" w:hAnsi="Angsana New" w:hint="cs"/>
          <w:b/>
          <w:spacing w:val="-2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:rsidR="003B0A8D" w:rsidRPr="00BE6DF2" w:rsidRDefault="003B0A8D" w:rsidP="003B0A8D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pacing w:val="-2"/>
          <w:sz w:val="20"/>
          <w:szCs w:val="20"/>
        </w:rPr>
      </w:pPr>
    </w:p>
    <w:p w:rsidR="003B0A8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AC5A11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9</w:t>
      </w:r>
      <w:r w:rsidRPr="00605AB7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</w:t>
      </w:r>
      <w:r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ในขณะที่</w:t>
      </w:r>
      <w:r w:rsidR="00D6232A">
        <w:rPr>
          <w:rFonts w:ascii="Angsana New" w:hAnsi="Angsana New"/>
          <w:spacing w:val="-2"/>
          <w:sz w:val="30"/>
          <w:szCs w:val="30"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เดิมบริษัทประมาณการค่าเผื่อหนี้สงสัยจะสูญโดยการวิเคราะห์ประวัติการชำระหนี้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9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</w:t>
      </w:r>
      <w:r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จะเกิดขึ้นอย่างไร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และพิจารณาความน่าจะเป็นถ่วงน้ำหนัก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ลูกหนี้ตามสัญญาเช่า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ซึ่งไม่รวมเงินลงทุน</w:t>
      </w:r>
      <w:r w:rsidR="005840EF"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ในตราสารทุน</w:t>
      </w:r>
    </w:p>
    <w:p w:rsidR="003B0A8D" w:rsidRPr="00BE6DF2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pacing w:val="-2"/>
          <w:sz w:val="20"/>
          <w:szCs w:val="20"/>
        </w:rPr>
      </w:pPr>
    </w:p>
    <w:p w:rsidR="003B0A8D" w:rsidRPr="00AC5A11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AC5A11">
        <w:rPr>
          <w:rFonts w:ascii="Angsana New" w:hAnsi="Angsana New" w:hint="cs"/>
          <w:spacing w:val="-2"/>
          <w:sz w:val="30"/>
          <w:szCs w:val="30"/>
          <w:cs/>
        </w:rPr>
        <w:t>บริษัทได้พิจารณาแล้วว่าไม่มีผลกระทบที่มีสาระสำคัญจากการประมาณการด้อยค่าของสินทรัพย์</w:t>
      </w:r>
      <w:r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ทางการเงินตาม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9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2563</w:t>
      </w:r>
    </w:p>
    <w:p w:rsidR="00A950A4" w:rsidRPr="00BE6DF2" w:rsidRDefault="00A95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B0A8D" w:rsidRPr="004841D0" w:rsidRDefault="003B0A8D" w:rsidP="004C5C3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41D0">
        <w:rPr>
          <w:rFonts w:ascii="Angsana New" w:hAnsi="Angsana New"/>
          <w:b/>
          <w:bCs/>
          <w:i/>
          <w:iCs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4841D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:rsidR="003B0A8D" w:rsidRPr="00176203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pacing w:val="-2"/>
          <w:sz w:val="20"/>
          <w:szCs w:val="20"/>
        </w:rPr>
      </w:pPr>
    </w:p>
    <w:p w:rsidR="003B0A8D" w:rsidRPr="00AC5A11" w:rsidRDefault="003B0A8D" w:rsidP="00AC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AC5A11">
        <w:rPr>
          <w:rFonts w:ascii="Angsana New" w:hAnsi="Angsana New" w:hint="cs"/>
          <w:spacing w:val="-2"/>
          <w:sz w:val="30"/>
          <w:szCs w:val="30"/>
          <w:cs/>
        </w:rPr>
        <w:t>ตั้งแต่วันที่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2563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บริษัทถือปฏิบัติตาม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16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เป็นครั้งแรกกับสัญญาที่เคยระบุว่าเป็น</w:t>
      </w:r>
      <w:r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สัญญาเช่าตามมาตรฐานการบัญชีฉบับที่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17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สัญญาเช่า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TAS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17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)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และการตีความมาตรฐานการรายงานทางการเงินฉบับที่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2"/>
          <w:sz w:val="30"/>
          <w:szCs w:val="30"/>
        </w:rPr>
        <w:t>4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TFRIC </w:t>
      </w:r>
      <w:r w:rsidR="00497424" w:rsidRPr="00497424">
        <w:rPr>
          <w:rFonts w:ascii="Angsana New" w:hAnsi="Angsana New"/>
          <w:spacing w:val="-2"/>
          <w:sz w:val="30"/>
          <w:szCs w:val="30"/>
        </w:rPr>
        <w:t>4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)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Modified retrospective approach) </w:t>
      </w:r>
    </w:p>
    <w:p w:rsidR="003B0A8D" w:rsidRPr="00176203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z w:val="20"/>
          <w:szCs w:val="20"/>
        </w:rPr>
      </w:pPr>
    </w:p>
    <w:p w:rsidR="003B0A8D" w:rsidRPr="00AC5A11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AC5A11">
        <w:rPr>
          <w:rFonts w:ascii="Angsana New" w:hAnsi="Angsana New" w:hint="cs"/>
          <w:spacing w:val="-2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ตาม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16</w:t>
      </w:r>
      <w:r w:rsidRPr="00AC5A11">
        <w:rPr>
          <w:rFonts w:ascii="Angsana New" w:hAnsi="Angsana New"/>
          <w:spacing w:val="-2"/>
          <w:sz w:val="30"/>
          <w:szCs w:val="30"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หากสัญญาประกอบด้วยส่วนที่เป็นการเช่าและส่วนที่ไม่เป็น</w:t>
      </w:r>
      <w:r w:rsidRPr="00AC5A11">
        <w:rPr>
          <w:rFonts w:ascii="Angsana New" w:hAnsi="Angsana New"/>
          <w:spacing w:val="-2"/>
          <w:sz w:val="30"/>
          <w:szCs w:val="30"/>
        </w:rPr>
        <w:br/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การเช่า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5A11">
        <w:rPr>
          <w:rFonts w:ascii="Angsana New" w:hAnsi="Angsana New" w:hint="cs"/>
          <w:spacing w:val="-2"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</w:t>
      </w:r>
      <w:r w:rsidRPr="00AC5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C5A11" w:rsidRPr="00AC5A1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</w:t>
      </w:r>
      <w:r w:rsidR="00AC5A11" w:rsidRPr="00AC5A11">
        <w:rPr>
          <w:rFonts w:ascii="Angsana New" w:hAnsi="Angsana New"/>
          <w:spacing w:val="-2"/>
          <w:sz w:val="30"/>
          <w:szCs w:val="30"/>
        </w:rPr>
        <w:t xml:space="preserve"> </w:t>
      </w:r>
      <w:r w:rsidR="00AC5A11" w:rsidRPr="00AC5A1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497424" w:rsidRPr="00497424">
        <w:rPr>
          <w:rFonts w:ascii="Angsana New" w:hAnsi="Angsana New"/>
          <w:spacing w:val="-2"/>
          <w:sz w:val="30"/>
          <w:szCs w:val="30"/>
        </w:rPr>
        <w:t>2563</w:t>
      </w:r>
      <w:r w:rsidR="00AC5A11">
        <w:rPr>
          <w:rFonts w:ascii="Angsana New" w:hAnsi="Angsana New"/>
          <w:spacing w:val="-2"/>
          <w:sz w:val="30"/>
          <w:szCs w:val="30"/>
        </w:rPr>
        <w:t xml:space="preserve"> </w:t>
      </w:r>
      <w:r w:rsidR="00AC5A11">
        <w:rPr>
          <w:rFonts w:ascii="Angsana New" w:hAnsi="Angsana New" w:hint="cs"/>
          <w:spacing w:val="-2"/>
          <w:sz w:val="30"/>
          <w:szCs w:val="30"/>
          <w:cs/>
        </w:rPr>
        <w:t>บริษัทรับรู้สินทรัพย์สิทธิการใช้และหนี้สินตามสัญญาเช่า ส่งผลให้ลักษณะของ</w:t>
      </w:r>
      <w:r w:rsidR="00B94F44">
        <w:rPr>
          <w:rFonts w:ascii="Angsana New" w:hAnsi="Angsana New" w:hint="cs"/>
          <w:spacing w:val="-2"/>
          <w:sz w:val="30"/>
          <w:szCs w:val="30"/>
          <w:cs/>
        </w:rPr>
        <w:t>ค่าใช้</w:t>
      </w:r>
      <w:r w:rsidR="00AC5A11">
        <w:rPr>
          <w:rFonts w:ascii="Angsana New" w:hAnsi="Angsana New" w:hint="cs"/>
          <w:spacing w:val="-2"/>
          <w:sz w:val="30"/>
          <w:szCs w:val="30"/>
          <w:cs/>
        </w:rPr>
        <w:t>จ่ายที่เกี่ยว</w:t>
      </w:r>
      <w:r w:rsidR="00B94F44">
        <w:rPr>
          <w:rFonts w:ascii="Angsana New" w:hAnsi="Angsana New" w:hint="cs"/>
          <w:spacing w:val="-2"/>
          <w:sz w:val="30"/>
          <w:szCs w:val="30"/>
          <w:cs/>
        </w:rPr>
        <w:t>ข้อง</w:t>
      </w:r>
      <w:r w:rsidR="00AC5A11">
        <w:rPr>
          <w:rFonts w:ascii="Angsana New" w:hAnsi="Angsana New" w:hint="cs"/>
          <w:spacing w:val="-2"/>
          <w:sz w:val="30"/>
          <w:szCs w:val="30"/>
          <w:cs/>
        </w:rPr>
        <w:t>กับสัญญาเช่าดังกล่าวเปลี่ยนแปลงไป 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3B0A8D" w:rsidRPr="002D2121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p w:rsidR="003B0A8D" w:rsidRPr="00073A1F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073A1F">
        <w:rPr>
          <w:rFonts w:ascii="Angsana New" w:hAnsi="Angsana New" w:hint="cs"/>
          <w:b/>
          <w:sz w:val="30"/>
          <w:szCs w:val="30"/>
          <w:cs/>
        </w:rPr>
        <w:t xml:space="preserve">ในการปฏิบัติในช่วงเปลี่ยนแปลง บริษัทได้เลือกใช้ข้อยกเว้นต่อไปนี้ </w:t>
      </w:r>
    </w:p>
    <w:p w:rsidR="003B0A8D" w:rsidRPr="00BE6DF2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pacing w:val="-2"/>
          <w:sz w:val="20"/>
          <w:szCs w:val="20"/>
        </w:rPr>
      </w:pPr>
    </w:p>
    <w:p w:rsidR="003B0A8D" w:rsidRPr="00073A1F" w:rsidRDefault="003B0A8D" w:rsidP="004C5C3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>
        <w:rPr>
          <w:rFonts w:ascii="Angsana New" w:hAnsi="Angsana New"/>
          <w:b/>
          <w:spacing w:val="-6"/>
          <w:sz w:val="30"/>
          <w:szCs w:val="30"/>
        </w:rPr>
        <w:br/>
      </w:r>
      <w:r w:rsidR="00497424" w:rsidRPr="00497424">
        <w:rPr>
          <w:rFonts w:ascii="Angsana New" w:hAnsi="Angsana New"/>
          <w:bCs/>
          <w:sz w:val="30"/>
          <w:szCs w:val="30"/>
        </w:rPr>
        <w:t>12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เดือน</w:t>
      </w:r>
      <w:r w:rsidRPr="00073A1F">
        <w:rPr>
          <w:rFonts w:ascii="Angsana New" w:hAnsi="Angsana New" w:hint="cs"/>
          <w:b/>
          <w:spacing w:val="-6"/>
          <w:sz w:val="30"/>
          <w:szCs w:val="30"/>
        </w:rPr>
        <w:t> </w:t>
      </w: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2D2121">
        <w:rPr>
          <w:rFonts w:ascii="Angsana New" w:hAnsi="Angsana New" w:hint="cs"/>
          <w:b/>
          <w:spacing w:val="-6"/>
          <w:sz w:val="30"/>
          <w:szCs w:val="30"/>
          <w:cs/>
        </w:rPr>
        <w:t>และ</w:t>
      </w:r>
    </w:p>
    <w:p w:rsidR="003B0A8D" w:rsidRPr="00073A1F" w:rsidRDefault="003B0A8D" w:rsidP="004C5C31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073A1F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ไม่รับรู้สินทรัพย์สิทธิการใช้และหนี้สินตามสัญญาเช่าสำหรับสัญญาเช่าสินทรัพย์ที่มีมูลค่าต่ำ </w:t>
      </w:r>
    </w:p>
    <w:p w:rsidR="003B0A8D" w:rsidRPr="00BE6DF2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18"/>
        <w:jc w:val="thaiDistribute"/>
        <w:rPr>
          <w:rFonts w:ascii="Angsana New" w:hAnsi="Angsana New"/>
          <w:b/>
          <w:spacing w:val="-2"/>
          <w:sz w:val="20"/>
          <w:szCs w:val="20"/>
        </w:rPr>
      </w:pPr>
    </w:p>
    <w:p w:rsidR="003B0A8D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  <w:r w:rsidRPr="004841D0">
        <w:rPr>
          <w:rFonts w:ascii="Angsana New" w:hAnsi="Angsana New" w:hint="cs"/>
          <w:b/>
          <w:sz w:val="30"/>
          <w:szCs w:val="30"/>
          <w:cs/>
        </w:rPr>
        <w:t>บริษัทได้พิจารณาแล้วว่าไม่มีผลกระทบที่มีสาระสำคัญ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จากการปฎิบัติตาม </w:t>
      </w:r>
      <w:r w:rsidRPr="00215FC1">
        <w:rPr>
          <w:rFonts w:ascii="Angsana New" w:hAnsi="Angsana New"/>
          <w:bCs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bCs/>
          <w:sz w:val="30"/>
          <w:szCs w:val="30"/>
        </w:rPr>
        <w:t>16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ณ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4841D0">
        <w:rPr>
          <w:rFonts w:ascii="Angsana New" w:hAnsi="Angsana New"/>
          <w:bCs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bCs/>
          <w:sz w:val="30"/>
          <w:szCs w:val="30"/>
        </w:rPr>
        <w:t>1</w:t>
      </w:r>
      <w:r w:rsidRPr="004841D0">
        <w:rPr>
          <w:rFonts w:ascii="Angsana New" w:hAnsi="Angsana New"/>
          <w:b/>
          <w:sz w:val="30"/>
          <w:szCs w:val="30"/>
        </w:rPr>
        <w:t xml:space="preserve"> </w:t>
      </w:r>
      <w:r w:rsidRPr="004841D0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4841D0">
        <w:rPr>
          <w:rFonts w:ascii="Angsana New" w:hAnsi="Angsana New"/>
          <w:b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bCs/>
          <w:sz w:val="30"/>
          <w:szCs w:val="30"/>
        </w:rPr>
        <w:t>2563</w:t>
      </w:r>
    </w:p>
    <w:p w:rsidR="003B0A8D" w:rsidRPr="00A71015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:rsidR="003B0A8D" w:rsidRPr="00E703E1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นโยบายการบัญชีที่สำคัญ </w:t>
      </w:r>
    </w:p>
    <w:p w:rsidR="003B0A8D" w:rsidRPr="00A71015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p w:rsidR="003B0A8D" w:rsidRPr="003B0A8D" w:rsidRDefault="003B0A8D" w:rsidP="001762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B0A8D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9322B7">
        <w:rPr>
          <w:rFonts w:ascii="Angsana New" w:hAnsi="Angsana New" w:hint="cs"/>
          <w:sz w:val="30"/>
          <w:szCs w:val="30"/>
          <w:cs/>
        </w:rPr>
        <w:t xml:space="preserve"> ยกเว้นที่ได้กล่าวไว้ในหมายเหตุประกอบงบการเงินข้อ </w:t>
      </w:r>
      <w:r w:rsidR="00497424" w:rsidRPr="00497424">
        <w:rPr>
          <w:rFonts w:ascii="Angsana New" w:hAnsi="Angsana New"/>
          <w:sz w:val="30"/>
          <w:szCs w:val="30"/>
        </w:rPr>
        <w:t>3</w:t>
      </w:r>
    </w:p>
    <w:p w:rsidR="003B0A8D" w:rsidRPr="00A71015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p w:rsidR="003B0A8D" w:rsidRPr="003B0A8D" w:rsidRDefault="003B0A8D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>(ก</w:t>
      </w:r>
      <w:r w:rsidR="00043AB2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</w:t>
      </w:r>
      <w:r w:rsidRPr="003B0A8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ที่แสดงเงินลงทุนตามวิธีส่วนได้เสีย</w:t>
      </w:r>
    </w:p>
    <w:p w:rsidR="003B0A8D" w:rsidRPr="008A06A9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</w:p>
    <w:p w:rsidR="003B0A8D" w:rsidRPr="003B0A8D" w:rsidRDefault="003B0A8D" w:rsidP="001762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3B0A8D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Pr="003B0A8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Pr="003B0A8D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Pr="003B0A8D">
        <w:rPr>
          <w:rFonts w:ascii="Angsana New" w:hAnsi="Angsana New"/>
          <w:sz w:val="30"/>
          <w:szCs w:val="30"/>
          <w:cs/>
        </w:rPr>
        <w:t>เ</w:t>
      </w:r>
      <w:r w:rsidRPr="003B0A8D">
        <w:rPr>
          <w:rFonts w:ascii="Angsana New" w:hAnsi="Angsana New" w:hint="cs"/>
          <w:sz w:val="30"/>
          <w:szCs w:val="30"/>
          <w:cs/>
        </w:rPr>
        <w:t>งินของบริษัทและส่วนได้เสียของบริษัทในการร่วมค้า</w:t>
      </w:r>
    </w:p>
    <w:p w:rsidR="008A06A9" w:rsidRDefault="008A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3B0A8D" w:rsidRPr="009F4BFF" w:rsidRDefault="003B0A8D" w:rsidP="000B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F4BFF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3B0A8D" w:rsidRPr="005B7E03" w:rsidRDefault="003B0A8D" w:rsidP="003B0A8D">
      <w:pPr>
        <w:pStyle w:val="FSBlank"/>
        <w:rPr>
          <w:sz w:val="30"/>
          <w:szCs w:val="30"/>
        </w:rPr>
      </w:pPr>
    </w:p>
    <w:p w:rsidR="003B0A8D" w:rsidRDefault="003B0A8D" w:rsidP="003B0A8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F4BFF">
        <w:rPr>
          <w:rFonts w:ascii="Angsana New" w:hAnsi="Angsana New"/>
          <w:sz w:val="30"/>
          <w:szCs w:val="30"/>
          <w:cs/>
        </w:rPr>
        <w:t>ส่วนได้เสีย</w:t>
      </w:r>
      <w:r w:rsidRPr="009F4BFF">
        <w:rPr>
          <w:rFonts w:ascii="Angsana New" w:hAnsi="Angsana New" w:hint="cs"/>
          <w:sz w:val="30"/>
          <w:szCs w:val="30"/>
          <w:cs/>
        </w:rPr>
        <w:t>ของบริษัทในเงินลงทุนที่บันทึกตามวิธีส่วนได้เสีย</w:t>
      </w:r>
      <w:r w:rsidRPr="009F4BFF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ประกอบด้วยส่วนได้เสียในการร่วมค้า</w:t>
      </w:r>
    </w:p>
    <w:p w:rsidR="00176203" w:rsidRPr="005B7E03" w:rsidRDefault="00176203" w:rsidP="003B0A8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B0A8D" w:rsidRPr="00310FB5" w:rsidRDefault="003B0A8D" w:rsidP="003B0A8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10FB5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การร่วมค้าเป็นการร่วมการงานที่บริษัทมีการควบคุมร่วมในการงานนั้น โดยมีสิทธิในสินทรัพย์สุทธิของ</w:t>
      </w:r>
      <w:r>
        <w:rPr>
          <w:rFonts w:ascii="Angsana New" w:hAnsi="Angsana New"/>
          <w:sz w:val="30"/>
          <w:szCs w:val="30"/>
        </w:rPr>
        <w:br/>
      </w:r>
      <w:r w:rsidRPr="00310FB5">
        <w:rPr>
          <w:rFonts w:ascii="Angsana New" w:hAnsi="Angsana New" w:hint="cs"/>
          <w:sz w:val="30"/>
          <w:szCs w:val="3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3B0A8D" w:rsidRPr="0003450C" w:rsidRDefault="003B0A8D" w:rsidP="003B0A8D">
      <w:pPr>
        <w:pStyle w:val="FSBlank"/>
        <w:rPr>
          <w:sz w:val="30"/>
          <w:szCs w:val="30"/>
          <w:cs/>
        </w:rPr>
      </w:pPr>
    </w:p>
    <w:p w:rsidR="003B0A8D" w:rsidRPr="00FC2B5B" w:rsidRDefault="003B0A8D" w:rsidP="003B0A8D">
      <w:pPr>
        <w:pStyle w:val="FSContent"/>
        <w:rPr>
          <w:spacing w:val="6"/>
          <w:szCs w:val="22"/>
        </w:rPr>
      </w:pPr>
      <w:r w:rsidRPr="009F4BFF">
        <w:rPr>
          <w:cs/>
        </w:rPr>
        <w:t>ส่วนได้เสียในการร่วมค้าบันทึกบัญชีตามวิธีส่วนได้เสีย</w:t>
      </w:r>
      <w:r w:rsidRPr="009F4BFF">
        <w:t xml:space="preserve"> </w:t>
      </w:r>
      <w:r w:rsidRPr="009F4BFF">
        <w:rPr>
          <w:rFonts w:hint="cs"/>
          <w:cs/>
        </w:rPr>
        <w:t>โดย</w:t>
      </w:r>
      <w:r w:rsidRPr="009F4BFF">
        <w:rPr>
          <w:cs/>
        </w:rPr>
        <w:t>รับรู้รายการ</w:t>
      </w:r>
      <w:r w:rsidRPr="009F4BFF">
        <w:rPr>
          <w:rFonts w:hint="cs"/>
          <w:cs/>
        </w:rPr>
        <w:t>เมื่อ</w:t>
      </w:r>
      <w:r w:rsidRPr="009F4BFF">
        <w:rPr>
          <w:cs/>
        </w:rPr>
        <w:t>เริ่มแรกด้วยราคาทุนซึ่งรวมถึงต้นทุน</w:t>
      </w:r>
      <w:r w:rsidRPr="00FC2B5B">
        <w:rPr>
          <w:spacing w:val="6"/>
          <w:cs/>
        </w:rPr>
        <w:t>การทำรายการ ภายหลังการรับรู้รายการเริ่มแรก</w:t>
      </w:r>
      <w:r w:rsidRPr="00FC2B5B">
        <w:rPr>
          <w:rFonts w:hint="cs"/>
          <w:spacing w:val="6"/>
          <w:cs/>
        </w:rPr>
        <w:t xml:space="preserve"> </w:t>
      </w:r>
      <w:r w:rsidRPr="00FC2B5B">
        <w:rPr>
          <w:spacing w:val="6"/>
          <w:cs/>
        </w:rPr>
        <w:t>ส่วนแบ่งกำไรหรือขาดทุนและกำไร</w:t>
      </w:r>
      <w:r w:rsidRPr="00FC2B5B">
        <w:rPr>
          <w:rFonts w:hint="cs"/>
          <w:spacing w:val="6"/>
          <w:cs/>
        </w:rPr>
        <w:t>ขาดทุน</w:t>
      </w:r>
      <w:r w:rsidRPr="00FC2B5B">
        <w:rPr>
          <w:spacing w:val="6"/>
          <w:cs/>
        </w:rPr>
        <w:t>เบ็ดเสร็จอื่น</w:t>
      </w:r>
      <w:r w:rsidRPr="00FC2B5B">
        <w:rPr>
          <w:rFonts w:hint="cs"/>
          <w:spacing w:val="6"/>
          <w:cs/>
        </w:rPr>
        <w:t>ของเงินลงทุนที่บันทึกตามวิธีส่วนได้เสียของบริษัท</w:t>
      </w:r>
      <w:r w:rsidRPr="00FC2B5B">
        <w:rPr>
          <w:spacing w:val="6"/>
          <w:cs/>
        </w:rPr>
        <w:t xml:space="preserve"> </w:t>
      </w:r>
      <w:r w:rsidRPr="00FC2B5B">
        <w:rPr>
          <w:rFonts w:hint="cs"/>
          <w:spacing w:val="6"/>
          <w:cs/>
        </w:rPr>
        <w:t>จะถูกบันทึกใน</w:t>
      </w:r>
      <w:r w:rsidRPr="00FC2B5B">
        <w:rPr>
          <w:spacing w:val="6"/>
          <w:cs/>
        </w:rPr>
        <w:t>งบการเงิน</w:t>
      </w:r>
      <w:r w:rsidR="00AD0C69">
        <w:rPr>
          <w:rFonts w:hint="cs"/>
          <w:spacing w:val="6"/>
          <w:cs/>
        </w:rPr>
        <w:t>ที่แสดงเงินลงทุนตามวิธีส่วนได้เสีย</w:t>
      </w:r>
      <w:r w:rsidRPr="00FC2B5B">
        <w:rPr>
          <w:spacing w:val="6"/>
          <w:cs/>
        </w:rPr>
        <w:t>จนถึงวันที่</w:t>
      </w:r>
      <w:r w:rsidRPr="00FC2B5B">
        <w:rPr>
          <w:rFonts w:hint="cs"/>
          <w:spacing w:val="6"/>
          <w:cs/>
        </w:rPr>
        <w:t>บริษัท</w:t>
      </w:r>
      <w:r w:rsidRPr="00FC2B5B">
        <w:rPr>
          <w:spacing w:val="6"/>
          <w:cs/>
        </w:rPr>
        <w:t>สูญเสีย</w:t>
      </w:r>
      <w:r w:rsidRPr="00FC2B5B">
        <w:rPr>
          <w:rFonts w:hint="cs"/>
          <w:spacing w:val="6"/>
          <w:cs/>
        </w:rPr>
        <w:t>การควบคุมร่วม</w:t>
      </w:r>
    </w:p>
    <w:p w:rsidR="003B0A8D" w:rsidRPr="0003450C" w:rsidRDefault="003B0A8D" w:rsidP="003B0A8D">
      <w:pPr>
        <w:pStyle w:val="FSBlank"/>
        <w:rPr>
          <w:sz w:val="30"/>
          <w:szCs w:val="30"/>
          <w:highlight w:val="yellow"/>
        </w:rPr>
      </w:pPr>
    </w:p>
    <w:p w:rsidR="003B0A8D" w:rsidRPr="009F4BFF" w:rsidRDefault="003B0A8D" w:rsidP="003B0A8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F4BFF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</w:p>
    <w:p w:rsidR="003B0A8D" w:rsidRPr="0003450C" w:rsidRDefault="003B0A8D" w:rsidP="003B0A8D">
      <w:pPr>
        <w:pStyle w:val="FSBlank"/>
        <w:rPr>
          <w:sz w:val="30"/>
          <w:szCs w:val="30"/>
        </w:rPr>
      </w:pPr>
    </w:p>
    <w:p w:rsidR="003B0A8D" w:rsidRPr="009F4BFF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/>
          <w:sz w:val="30"/>
          <w:szCs w:val="30"/>
          <w:cs/>
        </w:rPr>
      </w:pPr>
      <w:r w:rsidRPr="009F4BFF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F4BFF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:rsidR="003B0A8D" w:rsidRPr="006548FE" w:rsidRDefault="003B0A8D" w:rsidP="003B0A8D">
      <w:pPr>
        <w:pStyle w:val="FSBlank"/>
        <w:rPr>
          <w:sz w:val="30"/>
          <w:szCs w:val="30"/>
        </w:rPr>
      </w:pPr>
      <w:r w:rsidRPr="00CE1B1E">
        <w:t xml:space="preserve"> </w:t>
      </w:r>
      <w:r>
        <w:t xml:space="preserve">  </w:t>
      </w:r>
    </w:p>
    <w:p w:rsidR="003B0A8D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ลงทุนในการร่วมค้า</w:t>
      </w:r>
    </w:p>
    <w:p w:rsidR="003B0A8D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B0A8D" w:rsidRPr="00B41D97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41D97">
        <w:rPr>
          <w:rFonts w:ascii="Angsana New" w:hAnsi="Angsana New"/>
          <w:sz w:val="30"/>
          <w:szCs w:val="30"/>
          <w:cs/>
        </w:rPr>
        <w:t>เงินลงทุนในการร่วมค้าในงบการเงินเฉพาะกิจการของบริษัท</w:t>
      </w:r>
      <w:r w:rsidR="00E32041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:rsidR="003B0A8D" w:rsidRDefault="003B0A8D" w:rsidP="003B0A8D">
      <w:pPr>
        <w:pStyle w:val="FSBlank"/>
        <w:rPr>
          <w:rFonts w:eastAsia="EucrosiaUPCBold"/>
          <w:sz w:val="30"/>
          <w:szCs w:val="30"/>
          <w:highlight w:val="yellow"/>
        </w:rPr>
      </w:pPr>
    </w:p>
    <w:p w:rsidR="003B0A8D" w:rsidRPr="00A7036D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7036D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:rsidR="003B0A8D" w:rsidRPr="002039D8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3B0A8D" w:rsidRPr="00A7036D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7036D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:rsidR="00176203" w:rsidRPr="002039D8" w:rsidRDefault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3B0A8D" w:rsidRPr="003C47FE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3B0A8D" w:rsidRPr="002039D8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:rsidR="003B0A8D" w:rsidRPr="00651FD9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51FD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97424" w:rsidRPr="00497424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51FD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651FD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:rsidR="003B0A8D" w:rsidRPr="002039D8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:rsidR="003B0A8D" w:rsidRPr="00F53AB1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1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การรับรู้</w:t>
      </w:r>
      <w:r w:rsidRPr="0088445D">
        <w:rPr>
          <w:rFonts w:ascii="Angsana New" w:hAnsi="Angsana New"/>
          <w:i/>
          <w:iCs/>
          <w:sz w:val="30"/>
          <w:szCs w:val="30"/>
          <w:cs/>
        </w:rPr>
        <w:t>รายการและการวัดมูลค่าเมื่อ</w:t>
      </w:r>
      <w:r w:rsidRPr="00F53AB1">
        <w:rPr>
          <w:rFonts w:ascii="Angsana New" w:hAnsi="Angsana New"/>
          <w:i/>
          <w:iCs/>
          <w:sz w:val="30"/>
          <w:szCs w:val="30"/>
          <w:cs/>
        </w:rPr>
        <w:t xml:space="preserve">เริ่มแรก </w:t>
      </w:r>
    </w:p>
    <w:p w:rsidR="003B0A8D" w:rsidRPr="002039D8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3B0A8D" w:rsidRPr="0088445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</w:p>
    <w:p w:rsidR="003B0A8D" w:rsidRPr="002039D8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3B0A8D" w:rsidRPr="0088445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3B0A8D" w:rsidRPr="002039D8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3B0A8D" w:rsidRPr="0088445D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45D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88445D">
        <w:rPr>
          <w:rFonts w:ascii="Angsana New" w:hAnsi="Angsana New"/>
          <w:i/>
          <w:iCs/>
          <w:sz w:val="30"/>
          <w:szCs w:val="30"/>
          <w:cs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</w:t>
      </w:r>
      <w:r w:rsidRPr="0088445D">
        <w:rPr>
          <w:rFonts w:ascii="Angsana New" w:hAnsi="Angsana New"/>
          <w:i/>
          <w:iCs/>
          <w:sz w:val="30"/>
          <w:szCs w:val="30"/>
        </w:rPr>
        <w:t xml:space="preserve">) </w:t>
      </w:r>
      <w:r w:rsidRPr="0088445D">
        <w:rPr>
          <w:rFonts w:ascii="Angsana New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:rsidR="003B0A8D" w:rsidRPr="002039D8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3B0A8D" w:rsidRPr="0088445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45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:rsidR="003B0A8D" w:rsidRPr="002039D8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24"/>
          <w:szCs w:val="24"/>
        </w:rPr>
      </w:pPr>
    </w:p>
    <w:p w:rsidR="003B0A8D" w:rsidRPr="0088445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:rsidR="003B0A8D" w:rsidRPr="002039D8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24"/>
          <w:szCs w:val="24"/>
        </w:rPr>
      </w:pPr>
    </w:p>
    <w:p w:rsidR="003B0A8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:rsidR="003B0A8D" w:rsidRPr="0088445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:rsidR="003B0A8D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3B0A8D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176203" w:rsidRPr="0088445D" w:rsidRDefault="00176203" w:rsidP="00176203">
      <w:pPr>
        <w:pStyle w:val="BodyText2"/>
        <w:ind w:left="1350" w:right="47" w:firstLine="0"/>
        <w:jc w:val="thaiDistribute"/>
        <w:rPr>
          <w:rFonts w:ascii="Angsana New" w:hAnsi="Angsana New"/>
          <w:sz w:val="30"/>
          <w:szCs w:val="30"/>
        </w:rPr>
      </w:pPr>
    </w:p>
    <w:p w:rsidR="003B0A8D" w:rsidRPr="00D87693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D87693">
        <w:rPr>
          <w:rFonts w:ascii="Angsana New" w:hAnsi="Angsana New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:rsidR="003B0A8D" w:rsidRPr="00D87693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D87693">
        <w:rPr>
          <w:rFonts w:ascii="Angsana New" w:hAnsi="Angsana New"/>
          <w:sz w:val="30"/>
          <w:szCs w:val="30"/>
        </w:rPr>
        <w:tab/>
      </w:r>
      <w:r w:rsidRPr="00D87693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:rsidR="003B0A8D" w:rsidRPr="00D87693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D87693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3B0A8D" w:rsidRPr="00176203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B0A8D" w:rsidRPr="0013525A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13525A">
        <w:rPr>
          <w:rFonts w:ascii="Angsana New" w:hAnsi="Angsana New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EA35DD">
        <w:rPr>
          <w:rFonts w:ascii="Angsana New" w:hAnsi="Angsana New"/>
          <w:sz w:val="30"/>
          <w:szCs w:val="30"/>
        </w:rPr>
        <w:br/>
      </w:r>
      <w:r w:rsidRPr="000C5E42">
        <w:rPr>
          <w:rFonts w:ascii="Angsana New" w:hAnsi="Angsana New"/>
          <w:spacing w:val="-4"/>
          <w:sz w:val="30"/>
          <w:szCs w:val="30"/>
          <w:cs/>
        </w:rPr>
        <w:t>ซึ่งรวมถึงสินทรัพย์อนุพันธ์ทั้งหมด ณ วันที่รับรู้รายการเมื่อเริ่มแรก บริษัทสามารถเลือกให้สินทรัพย์ทางการเงิน</w:t>
      </w:r>
      <w:r w:rsidRPr="0013525A">
        <w:rPr>
          <w:rFonts w:ascii="Angsana New" w:hAnsi="Angsana New"/>
          <w:sz w:val="30"/>
          <w:szCs w:val="30"/>
          <w:cs/>
        </w:rPr>
        <w:t>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>
        <w:rPr>
          <w:rFonts w:ascii="Angsana New" w:hAnsi="Angsana New"/>
          <w:sz w:val="30"/>
          <w:szCs w:val="30"/>
          <w:cs/>
        </w:rPr>
        <w:br/>
      </w:r>
      <w:r w:rsidRPr="0013525A">
        <w:rPr>
          <w:rFonts w:ascii="Angsana New" w:hAnsi="Angsana New"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</w:t>
      </w:r>
      <w:r w:rsidR="000C0785">
        <w:rPr>
          <w:rFonts w:ascii="Angsana New" w:hAnsi="Angsana New"/>
          <w:sz w:val="30"/>
          <w:szCs w:val="30"/>
        </w:rPr>
        <w:br/>
      </w:r>
      <w:r w:rsidRPr="0013525A">
        <w:rPr>
          <w:rFonts w:ascii="Angsana New" w:hAnsi="Angsana New"/>
          <w:sz w:val="30"/>
          <w:szCs w:val="30"/>
          <w:cs/>
        </w:rPr>
        <w:t xml:space="preserve">ไม่สอดคล้องอย่างมีนัยสำคัญซึ่งอาจเกิดขึ้นซึ่งเมื่อเลือกแล้วไม่สามารถยกเลิกได้ </w:t>
      </w:r>
    </w:p>
    <w:p w:rsidR="003B0A8D" w:rsidRPr="00176203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B0A8D" w:rsidRPr="0013525A" w:rsidRDefault="003B0A8D" w:rsidP="003B0A8D">
      <w:pPr>
        <w:pStyle w:val="BodyText2"/>
        <w:tabs>
          <w:tab w:val="left" w:pos="540"/>
        </w:tabs>
        <w:ind w:left="540" w:right="47" w:firstLine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13525A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- การประเมินโมเดลธุรกิจ </w:t>
      </w:r>
    </w:p>
    <w:p w:rsidR="003B0A8D" w:rsidRPr="00176203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27540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3539EF">
        <w:rPr>
          <w:rFonts w:ascii="Angsana New" w:hAnsi="Angsana New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>
        <w:rPr>
          <w:rFonts w:ascii="Angsana New" w:hAnsi="Angsana New"/>
          <w:sz w:val="30"/>
          <w:szCs w:val="30"/>
        </w:rPr>
        <w:t xml:space="preserve"> </w:t>
      </w:r>
      <w:r w:rsidRPr="003539EF">
        <w:rPr>
          <w:rFonts w:ascii="Angsana New" w:hAnsi="Angsana New"/>
          <w:sz w:val="30"/>
          <w:szCs w:val="30"/>
          <w:cs/>
        </w:rPr>
        <w:t>ข้อมูลที่ใช้ในการพิจารณารวมถึง</w:t>
      </w:r>
    </w:p>
    <w:p w:rsidR="003B0A8D" w:rsidRPr="003539EF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:rsidR="003B0A8D" w:rsidRPr="003539EF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วิธีการประเมินผลการดำเนินงานของพอร์ตโฟลิโอและการรายงานให้ผู้บริหารของบริษั</w:t>
      </w:r>
      <w:r w:rsidRPr="003539EF">
        <w:rPr>
          <w:rFonts w:ascii="Angsana New" w:hAnsi="Angsana New" w:hint="cs"/>
          <w:sz w:val="30"/>
          <w:szCs w:val="30"/>
          <w:cs/>
        </w:rPr>
        <w:t>ท</w:t>
      </w:r>
      <w:r w:rsidR="0051161C">
        <w:rPr>
          <w:rFonts w:ascii="Angsana New" w:hAnsi="Angsana New"/>
          <w:sz w:val="30"/>
          <w:szCs w:val="30"/>
        </w:rPr>
        <w:t xml:space="preserve"> </w:t>
      </w:r>
      <w:r w:rsidR="0051161C">
        <w:rPr>
          <w:rFonts w:ascii="Angsana New" w:hAnsi="Angsana New" w:hint="cs"/>
          <w:sz w:val="30"/>
          <w:szCs w:val="30"/>
          <w:cs/>
        </w:rPr>
        <w:t>และ</w:t>
      </w:r>
    </w:p>
    <w:p w:rsidR="003B0A8D" w:rsidRPr="003539EF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FD26F3" w:rsidRPr="00F95C7E" w:rsidRDefault="00FD26F3" w:rsidP="00FD26F3">
      <w:pPr>
        <w:pStyle w:val="BodyText2"/>
        <w:ind w:left="1350" w:right="47" w:firstLine="0"/>
        <w:jc w:val="thaiDistribute"/>
        <w:rPr>
          <w:rFonts w:ascii="Angsana New" w:hAnsi="Angsana New"/>
          <w:sz w:val="30"/>
          <w:szCs w:val="30"/>
        </w:rPr>
      </w:pPr>
    </w:p>
    <w:p w:rsidR="003B0A8D" w:rsidRPr="003539E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C0FF7">
        <w:rPr>
          <w:rFonts w:ascii="Angsana New" w:hAnsi="Angsana New"/>
          <w:spacing w:val="4"/>
          <w:sz w:val="30"/>
          <w:szCs w:val="30"/>
          <w:cs/>
        </w:rPr>
        <w:lastRenderedPageBreak/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</w:t>
      </w:r>
      <w:r w:rsidRPr="003539EF">
        <w:rPr>
          <w:rFonts w:ascii="Angsana New" w:hAnsi="Angsana New"/>
          <w:sz w:val="30"/>
          <w:szCs w:val="30"/>
          <w:cs/>
        </w:rPr>
        <w:t>ขายซึ่งสอดคล้องกับการรับรู้รายการสินทรัพย์อย่างต่อเนื่องของบริษัท</w:t>
      </w:r>
    </w:p>
    <w:p w:rsidR="003B0A8D" w:rsidRPr="00F95C7E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B0A8D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:rsidR="003B0A8D" w:rsidRPr="00F95C7E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:rsidR="003B0A8D" w:rsidRPr="003539E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539EF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3539EF">
        <w:rPr>
          <w:rFonts w:ascii="Angsana New" w:hAnsi="Angsana New"/>
          <w:i/>
          <w:iCs/>
          <w:sz w:val="30"/>
          <w:szCs w:val="30"/>
          <w:cs/>
        </w:rPr>
        <w:t xml:space="preserve">ยอดคงเหลือของเงินต้นหรือไม่ </w:t>
      </w:r>
    </w:p>
    <w:p w:rsidR="003B0A8D" w:rsidRPr="00F95C7E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B0A8D" w:rsidRPr="003539E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  <w:cs/>
        </w:rPr>
        <w:t>สำหรับวัตถุประสงค์ของการประเมินนี้</w:t>
      </w:r>
    </w:p>
    <w:p w:rsidR="003B0A8D" w:rsidRPr="003539E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</w:rPr>
        <w:t>“</w:t>
      </w:r>
      <w:r w:rsidRPr="003539EF">
        <w:rPr>
          <w:rFonts w:ascii="Angsana New" w:hAnsi="Angsana New"/>
          <w:sz w:val="30"/>
          <w:szCs w:val="30"/>
          <w:cs/>
        </w:rPr>
        <w:t>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:rsidR="003B0A8D" w:rsidRPr="003539E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</w:rPr>
        <w:t>“</w:t>
      </w:r>
      <w:r w:rsidRPr="003539EF">
        <w:rPr>
          <w:rFonts w:ascii="Angsana New" w:hAnsi="Angsana New"/>
          <w:sz w:val="30"/>
          <w:szCs w:val="30"/>
          <w:cs/>
        </w:rPr>
        <w:t>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:rsidR="003B0A8D" w:rsidRPr="00F95C7E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B0A8D" w:rsidRPr="003539EF" w:rsidRDefault="003B0A8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3539EF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บริษัทพิจารณาถึง </w:t>
      </w:r>
    </w:p>
    <w:p w:rsidR="003B0A8D" w:rsidRPr="00A342BC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A342BC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3B0A8D" w:rsidRPr="00A342BC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A342BC">
        <w:rPr>
          <w:rFonts w:ascii="Angsana New" w:hAnsi="Angsana New"/>
          <w:sz w:val="30"/>
          <w:szCs w:val="30"/>
        </w:rPr>
        <w:tab/>
      </w:r>
      <w:r w:rsidRPr="00A342BC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3B0A8D" w:rsidRDefault="003B0A8D" w:rsidP="004C5C31">
      <w:pPr>
        <w:pStyle w:val="BodyText2"/>
        <w:numPr>
          <w:ilvl w:val="0"/>
          <w:numId w:val="28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A342BC">
        <w:rPr>
          <w:rFonts w:ascii="Angsana New" w:hAnsi="Angsana New"/>
          <w:sz w:val="30"/>
          <w:szCs w:val="30"/>
        </w:rPr>
        <w:tab/>
      </w:r>
      <w:r w:rsidRPr="00A342BC">
        <w:rPr>
          <w:rFonts w:ascii="Angsana New" w:hAnsi="Angsana New"/>
          <w:sz w:val="30"/>
          <w:szCs w:val="30"/>
          <w:cs/>
        </w:rPr>
        <w:t xml:space="preserve">เงื่อนไขเมื่อสิทธิเรียกร้องของบริษัทถูกจำกัดเฉพาะกระแสเงินสดจากสินทรัพย์ตามที่กำหนด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</w:t>
      </w:r>
    </w:p>
    <w:p w:rsidR="00F95C7E" w:rsidRDefault="00F9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96AED" w:rsidRPr="00A342BC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42BC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- การวัดมูลค่าภายหลังและกำไรและขาดทุน </w:t>
      </w:r>
    </w:p>
    <w:p w:rsidR="00D96AED" w:rsidRPr="0027540F" w:rsidRDefault="00D96AED" w:rsidP="00D96AE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</w:p>
    <w:tbl>
      <w:tblPr>
        <w:tblStyle w:val="TableGrid"/>
        <w:tblW w:w="84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36"/>
        <w:gridCol w:w="6334"/>
      </w:tblGrid>
      <w:tr w:rsidR="00D96AED" w:rsidRPr="00A342BC" w:rsidTr="00176203">
        <w:tc>
          <w:tcPr>
            <w:tcW w:w="1890" w:type="dxa"/>
          </w:tcPr>
          <w:p w:rsidR="00D96AED" w:rsidRDefault="00D96AED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42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:rsidR="00D96AED" w:rsidRPr="00910223" w:rsidRDefault="00D96AED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:rsidR="00D96AED" w:rsidRPr="00A342BC" w:rsidRDefault="00D96AED" w:rsidP="0017620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:rsidR="00D96AED" w:rsidRPr="00A342BC" w:rsidRDefault="00D96AED" w:rsidP="0017620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42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D96AED" w:rsidRPr="00A342BC" w:rsidTr="00176203">
        <w:tc>
          <w:tcPr>
            <w:tcW w:w="1890" w:type="dxa"/>
          </w:tcPr>
          <w:p w:rsidR="00D96AED" w:rsidRPr="006C1F12" w:rsidRDefault="00D96AED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B76D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B76D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B76D64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:rsidR="00D96AED" w:rsidRPr="006C1F12" w:rsidRDefault="00D96AED" w:rsidP="0017620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</w:rPr>
            </w:pPr>
          </w:p>
        </w:tc>
        <w:tc>
          <w:tcPr>
            <w:tcW w:w="6334" w:type="dxa"/>
          </w:tcPr>
          <w:p w:rsidR="00D96AED" w:rsidRPr="006C1F12" w:rsidRDefault="00D96AED" w:rsidP="0017620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6D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6C1F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D96AED" w:rsidRDefault="00D96AED" w:rsidP="00D96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</w:p>
    <w:p w:rsidR="00D96AED" w:rsidRPr="00A342BC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3417119"/>
      <w:r w:rsidRPr="00A342BC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- การจัดประเภทรายการ การวัดมูลค่าในภายหลังและกำไรและขาดทุน </w:t>
      </w:r>
    </w:p>
    <w:p w:rsidR="00D96AED" w:rsidRPr="005B001E" w:rsidRDefault="00D96AED" w:rsidP="00D96AE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D96AED" w:rsidRPr="00295772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295772">
        <w:rPr>
          <w:rFonts w:ascii="Angsana New" w:hAnsi="Angsana New"/>
          <w:spacing w:val="-4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</w:t>
      </w:r>
      <w:r>
        <w:rPr>
          <w:rFonts w:ascii="Angsana New" w:hAnsi="Angsana New"/>
          <w:spacing w:val="-4"/>
          <w:sz w:val="30"/>
          <w:szCs w:val="30"/>
        </w:rPr>
        <w:t xml:space="preserve">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หรื</w:t>
      </w:r>
      <w:r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295772">
        <w:rPr>
          <w:rFonts w:ascii="Angsana New" w:hAnsi="Angsana New"/>
          <w:spacing w:val="-4"/>
          <w:sz w:val="30"/>
          <w:szCs w:val="30"/>
          <w:cs/>
        </w:rPr>
        <w:t>ขาดทุน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95772">
        <w:rPr>
          <w:rFonts w:ascii="Angsana New" w:hAnsi="Angsana New"/>
          <w:spacing w:val="-4"/>
          <w:sz w:val="30"/>
          <w:szCs w:val="30"/>
          <w:cs/>
        </w:rPr>
        <w:t>หนี้สินทางการเงินจะถูกจัดประเภทให้วัดมูลค่ายุติธรรมผ่านกำไรหรือขาดทุนหากให้ถือไว้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เพื่อค้</w:t>
      </w:r>
      <w:r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295772">
        <w:rPr>
          <w:rFonts w:ascii="Angsana New" w:hAnsi="Angsana New"/>
          <w:spacing w:val="-4"/>
          <w:sz w:val="30"/>
          <w:szCs w:val="30"/>
          <w:cs/>
        </w:rPr>
        <w:t>ถื</w:t>
      </w:r>
      <w:r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295772">
        <w:rPr>
          <w:rFonts w:ascii="Angsana New" w:hAnsi="Angsana New"/>
          <w:spacing w:val="-4"/>
          <w:sz w:val="30"/>
          <w:szCs w:val="30"/>
          <w:cs/>
        </w:rPr>
        <w:t>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      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:rsidR="00D96AED" w:rsidRPr="005B001E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D96AED" w:rsidRPr="00A342BC" w:rsidRDefault="00D96AED" w:rsidP="00D96AE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42BC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A342BC">
        <w:rPr>
          <w:rFonts w:ascii="Angsana New" w:hAnsi="Angsana New"/>
          <w:i/>
          <w:iCs/>
          <w:sz w:val="30"/>
          <w:szCs w:val="30"/>
          <w:cs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3</w:t>
      </w:r>
      <w:r w:rsidRPr="00A342BC">
        <w:rPr>
          <w:rFonts w:ascii="Angsana New" w:hAnsi="Angsana New"/>
          <w:i/>
          <w:iCs/>
          <w:sz w:val="30"/>
          <w:szCs w:val="30"/>
        </w:rPr>
        <w:t xml:space="preserve">) </w:t>
      </w:r>
      <w:r w:rsidRPr="00A342BC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:rsidR="00D96AED" w:rsidRPr="005B001E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D96AED" w:rsidRPr="005366B0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366B0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D96AED" w:rsidRPr="005B001E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D96AED" w:rsidRPr="00295772" w:rsidRDefault="00D96AED" w:rsidP="00D96AED">
      <w:pPr>
        <w:pStyle w:val="BodyText2"/>
        <w:ind w:left="990" w:right="4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295772">
        <w:rPr>
          <w:rFonts w:ascii="Angsana New" w:hAnsi="Angsana New"/>
          <w:spacing w:val="-4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      </w:t>
      </w:r>
      <w:r w:rsidRPr="00295772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>
        <w:rPr>
          <w:rFonts w:ascii="Angsana New" w:hAnsi="Angsana New"/>
          <w:spacing w:val="-4"/>
          <w:sz w:val="30"/>
          <w:szCs w:val="30"/>
        </w:rPr>
        <w:t xml:space="preserve">  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การควบคุมในสินทรัพย์ทางการเงิน</w:t>
      </w:r>
    </w:p>
    <w:p w:rsidR="00D96AED" w:rsidRDefault="00D96AED" w:rsidP="00D96AE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0"/>
          <w:szCs w:val="20"/>
          <w:highlight w:val="cyan"/>
          <w:cs/>
        </w:rPr>
      </w:pPr>
      <w:r>
        <w:rPr>
          <w:rFonts w:ascii="Angsana New" w:hAnsi="Angsana New"/>
          <w:sz w:val="20"/>
          <w:szCs w:val="20"/>
          <w:highlight w:val="cyan"/>
          <w:cs/>
        </w:rPr>
        <w:br w:type="page"/>
      </w:r>
    </w:p>
    <w:bookmarkEnd w:id="0"/>
    <w:p w:rsidR="002836EB" w:rsidRPr="007331C7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31C7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หนี้สินทางการเงิน</w:t>
      </w:r>
    </w:p>
    <w:p w:rsidR="002836EB" w:rsidRPr="0027540F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295772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295772">
        <w:rPr>
          <w:rFonts w:ascii="Angsana New" w:hAnsi="Angsana New"/>
          <w:spacing w:val="-4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95772">
        <w:rPr>
          <w:rFonts w:ascii="Angsana New" w:hAnsi="Angsana New"/>
          <w:spacing w:val="-4"/>
          <w:sz w:val="30"/>
          <w:szCs w:val="30"/>
          <w:cs/>
        </w:rPr>
        <w:t xml:space="preserve">สะท้อนเงื่อนไขที่เปลี่ยนแปลงแล้ว </w:t>
      </w:r>
    </w:p>
    <w:p w:rsidR="002836EB" w:rsidRPr="0027540F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295772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295772">
        <w:rPr>
          <w:rFonts w:ascii="Angsana New" w:hAnsi="Angsana New"/>
          <w:spacing w:val="-4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:rsidR="002836EB" w:rsidRPr="0027540F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31C7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7331C7">
        <w:rPr>
          <w:rFonts w:ascii="Angsana New" w:hAnsi="Angsana New"/>
          <w:i/>
          <w:iCs/>
          <w:sz w:val="30"/>
          <w:szCs w:val="30"/>
          <w:cs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4</w:t>
      </w:r>
      <w:r w:rsidRPr="007331C7">
        <w:rPr>
          <w:rFonts w:ascii="Angsana New" w:hAnsi="Angsana New"/>
          <w:i/>
          <w:iCs/>
          <w:sz w:val="30"/>
          <w:szCs w:val="30"/>
        </w:rPr>
        <w:t xml:space="preserve">) </w:t>
      </w:r>
      <w:r w:rsidRPr="007331C7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Default="002836EB" w:rsidP="002836EB">
      <w:pPr>
        <w:pStyle w:val="BodyText2"/>
        <w:ind w:left="990" w:right="47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295772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</w:t>
      </w:r>
      <w:r>
        <w:rPr>
          <w:rFonts w:ascii="Angsana New" w:hAnsi="Angsana New"/>
          <w:spacing w:val="-4"/>
          <w:sz w:val="30"/>
          <w:szCs w:val="30"/>
        </w:rPr>
        <w:t xml:space="preserve"> 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</w:t>
      </w:r>
      <w:r>
        <w:rPr>
          <w:rFonts w:ascii="Angsana New" w:hAnsi="Angsana New"/>
          <w:spacing w:val="-4"/>
          <w:sz w:val="30"/>
          <w:szCs w:val="30"/>
        </w:rPr>
        <w:t xml:space="preserve">    </w:t>
      </w:r>
      <w:r w:rsidRPr="00295772">
        <w:rPr>
          <w:rFonts w:ascii="Angsana New" w:hAnsi="Angsana New"/>
          <w:spacing w:val="-4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7331C7" w:rsidRDefault="002836EB" w:rsidP="002836E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331C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97424" w:rsidRPr="00497424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7331C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497424" w:rsidRPr="00497424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7331C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31C7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06610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66107">
        <w:rPr>
          <w:rFonts w:ascii="Angsana New" w:hAnsi="Angsana New"/>
          <w:sz w:val="30"/>
          <w:szCs w:val="30"/>
          <w:cs/>
        </w:rPr>
        <w:t>ตราสารหนี้ซึ่งเป็นหลักทรัพย์ในความต้องการของตลาดซึ่งถือไว้เพื่อค้า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06610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66107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06610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6610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มูลค่ายุติธรรมของเครื่องมือทางการเงินสำหรับหลักทรัพย์เพื่อค้าใช้</w:t>
      </w:r>
      <w:r w:rsidR="004A3853">
        <w:rPr>
          <w:rFonts w:ascii="Angsana New" w:hAnsi="Angsana New" w:hint="cs"/>
          <w:sz w:val="30"/>
          <w:szCs w:val="30"/>
          <w:cs/>
        </w:rPr>
        <w:t>ราคาเสนอซื้อ ณ วันที่รายงาน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06610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66107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06610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66107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2836EB" w:rsidRPr="0027540F" w:rsidRDefault="002836EB" w:rsidP="002836EB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2836EB" w:rsidRPr="00066107" w:rsidRDefault="002836EB" w:rsidP="002836E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66107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202378">
        <w:rPr>
          <w:rFonts w:ascii="Angsana New" w:hAnsi="Angsana New"/>
          <w:sz w:val="30"/>
          <w:szCs w:val="30"/>
        </w:rPr>
        <w:br/>
      </w:r>
      <w:r w:rsidRPr="00066107">
        <w:rPr>
          <w:rFonts w:ascii="Angsana New" w:hAnsi="Angsana New"/>
          <w:sz w:val="30"/>
          <w:szCs w:val="30"/>
          <w:cs/>
        </w:rPr>
        <w:t xml:space="preserve">เงินลงทุนที่ยังถืออยู่ใช้วิธีถัวเฉลี่ยถ่วงน้ำหนัก </w:t>
      </w:r>
    </w:p>
    <w:p w:rsidR="0027540F" w:rsidRDefault="0027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836EB" w:rsidRPr="003C47FE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2836EB" w:rsidRPr="005C4CFC" w:rsidRDefault="002836EB" w:rsidP="002836EB">
      <w:pPr>
        <w:pStyle w:val="FSBlank"/>
      </w:pPr>
    </w:p>
    <w:p w:rsidR="002836EB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7FE">
        <w:rPr>
          <w:rFonts w:ascii="Angsana New" w:hAnsi="Angsana New"/>
          <w:sz w:val="30"/>
          <w:szCs w:val="30"/>
          <w:cs/>
        </w:rPr>
        <w:t>ประเภ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3C47FE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2836EB" w:rsidRPr="005C4CFC" w:rsidRDefault="002836EB" w:rsidP="002836EB">
      <w:pPr>
        <w:pStyle w:val="FSBlank"/>
        <w:rPr>
          <w:cs/>
        </w:rPr>
      </w:pPr>
    </w:p>
    <w:p w:rsidR="002836EB" w:rsidRPr="003C47FE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829B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2836EB" w:rsidRPr="005C4CFC" w:rsidRDefault="002836EB" w:rsidP="002836EB">
      <w:pPr>
        <w:pStyle w:val="FSBlank"/>
      </w:pPr>
    </w:p>
    <w:p w:rsidR="002836EB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4D7BEB">
        <w:rPr>
          <w:rFonts w:ascii="Angsana New" w:hAnsi="Angsana New"/>
          <w:sz w:val="30"/>
          <w:szCs w:val="30"/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/>
          <w:sz w:val="30"/>
          <w:szCs w:val="30"/>
        </w:rPr>
        <w:t xml:space="preserve"> </w:t>
      </w:r>
      <w:r w:rsidRPr="004D7BEB">
        <w:rPr>
          <w:rFonts w:ascii="Angsana New" w:hAnsi="Angsana New"/>
          <w:sz w:val="30"/>
          <w:szCs w:val="30"/>
          <w:cs/>
        </w:rPr>
        <w:t xml:space="preserve">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:rsidR="002836EB" w:rsidRPr="005C4CFC" w:rsidRDefault="002836EB" w:rsidP="002836EB">
      <w:pPr>
        <w:pStyle w:val="FSBlank"/>
      </w:pPr>
    </w:p>
    <w:p w:rsidR="002836EB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153AB5">
        <w:rPr>
          <w:rFonts w:ascii="Angsana New" w:hAnsi="Angsana New"/>
          <w:spacing w:val="-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153AB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153AB5">
        <w:rPr>
          <w:rFonts w:ascii="Angsana New" w:hAnsi="Angsana New"/>
          <w:i/>
          <w:iCs/>
          <w:spacing w:val="-2"/>
          <w:sz w:val="30"/>
          <w:szCs w:val="30"/>
          <w:cs/>
        </w:rPr>
        <w:t>: ค่าเผื่อหนี้สงสั</w:t>
      </w:r>
      <w:r w:rsidRPr="00153AB5">
        <w:rPr>
          <w:rFonts w:ascii="Angsana New" w:hAnsi="Angsana New" w:hint="cs"/>
          <w:i/>
          <w:iCs/>
          <w:spacing w:val="-2"/>
          <w:sz w:val="30"/>
          <w:szCs w:val="30"/>
          <w:cs/>
        </w:rPr>
        <w:t>ย</w:t>
      </w:r>
      <w:r w:rsidRPr="00153AB5">
        <w:rPr>
          <w:rFonts w:ascii="Angsana New" w:hAnsi="Angsana New"/>
          <w:i/>
          <w:iCs/>
          <w:spacing w:val="-2"/>
          <w:sz w:val="30"/>
          <w:szCs w:val="30"/>
          <w:cs/>
        </w:rPr>
        <w:t>จะสูญ)</w:t>
      </w:r>
      <w:r w:rsidRPr="00A717FB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A717FB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:rsidR="002836EB" w:rsidRPr="005C4CFC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2836EB" w:rsidRPr="003C47FE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อสังหาริมทรัพย์พัฒนา</w:t>
      </w:r>
      <w:r w:rsidR="0043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เพื่อขาย</w:t>
      </w:r>
    </w:p>
    <w:p w:rsidR="002836EB" w:rsidRPr="005C4CFC" w:rsidRDefault="002836EB" w:rsidP="002836EB">
      <w:pPr>
        <w:pStyle w:val="FSBlank"/>
      </w:pPr>
    </w:p>
    <w:p w:rsidR="002836EB" w:rsidRPr="003C47FE" w:rsidRDefault="002836EB" w:rsidP="002836E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sz w:val="30"/>
          <w:szCs w:val="30"/>
          <w:cs/>
        </w:rPr>
        <w:t>เพื่อขาย</w:t>
      </w:r>
      <w:r w:rsidRPr="003C47FE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ที่ถือ</w:t>
      </w:r>
      <w:r w:rsidRPr="003C47FE">
        <w:rPr>
          <w:rFonts w:ascii="Angsana New" w:hAnsi="Angsana New"/>
          <w:sz w:val="30"/>
          <w:szCs w:val="30"/>
          <w:cs/>
        </w:rPr>
        <w:t>ไว้ด้วยความตั้งใจในการพัฒนาเพื่อการขายในการดำเนินธุรกิจปกติ 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นี้</w:t>
      </w:r>
      <w:r w:rsidRPr="003C47F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วัดมูลค่าด้วยราคาทุนหรือมูลค่าสุทธิที่จะได้รับแล้วแต่ราคาใดจะต่ำกว่า </w:t>
      </w:r>
    </w:p>
    <w:p w:rsidR="002836EB" w:rsidRPr="005C4CFC" w:rsidRDefault="002836EB" w:rsidP="002836EB">
      <w:pPr>
        <w:pStyle w:val="FSBlank"/>
      </w:pPr>
    </w:p>
    <w:p w:rsidR="00DD4D11" w:rsidRDefault="00205B2F" w:rsidP="002836EB">
      <w:pPr>
        <w:pStyle w:val="FSContent"/>
        <w:rPr>
          <w:rFonts w:eastAsia="Times New Roman"/>
          <w:spacing w:val="6"/>
        </w:rPr>
      </w:pPr>
      <w:r w:rsidRPr="00205B2F">
        <w:rPr>
          <w:rFonts w:eastAsia="Times New Roman"/>
          <w:spacing w:val="6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="005E33EF">
        <w:rPr>
          <w:rFonts w:eastAsia="Times New Roman"/>
          <w:spacing w:val="6"/>
        </w:rPr>
        <w:t xml:space="preserve"> </w:t>
      </w:r>
      <w:r w:rsidR="005E33EF">
        <w:rPr>
          <w:rFonts w:eastAsia="Times New Roman" w:hint="cs"/>
          <w:spacing w:val="6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:rsidR="0003241B" w:rsidRPr="005C4CFC" w:rsidRDefault="0003241B" w:rsidP="002836EB">
      <w:pPr>
        <w:pStyle w:val="FSContent"/>
        <w:rPr>
          <w:rFonts w:eastAsia="Times New Roman"/>
          <w:spacing w:val="6"/>
          <w:sz w:val="20"/>
          <w:szCs w:val="20"/>
        </w:rPr>
      </w:pPr>
    </w:p>
    <w:p w:rsidR="00205B2F" w:rsidRDefault="0003241B" w:rsidP="002836EB">
      <w:pPr>
        <w:pStyle w:val="FSContent"/>
      </w:pPr>
      <w:r w:rsidRPr="003C47FE">
        <w:rPr>
          <w:cs/>
        </w:rPr>
        <w:t>มูลค่าสุทธิที่จะได้รับ</w:t>
      </w:r>
      <w:r w:rsidRPr="0047441F">
        <w:rPr>
          <w:cs/>
        </w:rPr>
        <w:t>เป็นการประมาณราคาที่จะขายได้จากการดำเนินธุรกิจปกติหักด้วย</w:t>
      </w:r>
      <w:r w:rsidR="00504858">
        <w:rPr>
          <w:rFonts w:hint="cs"/>
          <w:cs/>
        </w:rPr>
        <w:t>ประมาณการต้นทุนในการพัฒนาอสังหาริมทรัพย์จนกระทั่งพัฒนาสำเร็จและ</w:t>
      </w:r>
      <w:r w:rsidRPr="0047441F">
        <w:rPr>
          <w:cs/>
        </w:rPr>
        <w:t>ค่าใช้จ่ายที่จำเป็นโดยประมาณในการขาย</w:t>
      </w:r>
    </w:p>
    <w:p w:rsidR="0003241B" w:rsidRPr="005C4CFC" w:rsidRDefault="0003241B" w:rsidP="002836EB">
      <w:pPr>
        <w:pStyle w:val="FSContent"/>
        <w:rPr>
          <w:sz w:val="20"/>
          <w:szCs w:val="20"/>
        </w:rPr>
      </w:pPr>
    </w:p>
    <w:p w:rsidR="0003241B" w:rsidRDefault="0003241B" w:rsidP="002836EB">
      <w:pPr>
        <w:pStyle w:val="FSContent"/>
      </w:pPr>
      <w:r w:rsidRPr="0003241B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:rsidR="0003241B" w:rsidRPr="005C4CFC" w:rsidRDefault="0003241B" w:rsidP="002836EB">
      <w:pPr>
        <w:pStyle w:val="FSContent"/>
        <w:rPr>
          <w:sz w:val="20"/>
          <w:szCs w:val="20"/>
        </w:rPr>
      </w:pPr>
    </w:p>
    <w:p w:rsidR="00043AB2" w:rsidRPr="003C47FE" w:rsidRDefault="00860F63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1F27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43AB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043AB2" w:rsidRPr="005C4CFC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C47FE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043AB2" w:rsidRPr="00A75A85" w:rsidRDefault="00043AB2" w:rsidP="00D3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Pr="00DD4D11" w:rsidRDefault="00043AB2" w:rsidP="00043AB2">
      <w:pPr>
        <w:pStyle w:val="FSBlank"/>
        <w:ind w:left="540" w:firstLine="0"/>
        <w:rPr>
          <w:sz w:val="30"/>
          <w:szCs w:val="30"/>
        </w:rPr>
      </w:pPr>
      <w:r w:rsidRPr="00D837AD">
        <w:rPr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</w:t>
      </w:r>
      <w:r w:rsidRPr="00FE6506">
        <w:rPr>
          <w:rFonts w:ascii="Angsana New" w:hAnsi="Angsana New"/>
          <w:spacing w:val="-2"/>
          <w:sz w:val="30"/>
          <w:szCs w:val="30"/>
          <w:cs/>
        </w:rPr>
        <w:t>สินทรัพย์แต่ละรายการ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E6506">
        <w:rPr>
          <w:rFonts w:ascii="Angsana New" w:hAnsi="Angsana New"/>
          <w:spacing w:val="-2"/>
          <w:sz w:val="30"/>
          <w:szCs w:val="30"/>
          <w:cs/>
        </w:rPr>
        <w:t>ประมาณการอายุการให้ประโยชน์ของอสังหาริมทร</w:t>
      </w:r>
      <w:r w:rsidRPr="00FE6506">
        <w:rPr>
          <w:rFonts w:ascii="Angsana New" w:hAnsi="Angsana New" w:hint="cs"/>
          <w:spacing w:val="-2"/>
          <w:sz w:val="30"/>
          <w:szCs w:val="30"/>
          <w:cs/>
        </w:rPr>
        <w:t xml:space="preserve">ัพย์เพื่อการลงทุนคือ </w:t>
      </w:r>
      <w:r w:rsidR="00497424" w:rsidRPr="00497424">
        <w:rPr>
          <w:rFonts w:ascii="Angsana New" w:hAnsi="Angsana New"/>
          <w:spacing w:val="-2"/>
          <w:sz w:val="30"/>
          <w:szCs w:val="30"/>
        </w:rPr>
        <w:t>5</w:t>
      </w:r>
      <w:r w:rsidRPr="00FE6506">
        <w:rPr>
          <w:rFonts w:ascii="Angsana New" w:hAnsi="Angsana New"/>
          <w:spacing w:val="-2"/>
          <w:sz w:val="30"/>
          <w:szCs w:val="30"/>
        </w:rPr>
        <w:t xml:space="preserve">, </w:t>
      </w:r>
      <w:r w:rsidR="00497424" w:rsidRPr="00497424">
        <w:rPr>
          <w:rFonts w:ascii="Angsana New" w:hAnsi="Angsana New"/>
          <w:spacing w:val="-2"/>
          <w:sz w:val="30"/>
          <w:szCs w:val="30"/>
        </w:rPr>
        <w:t>10</w:t>
      </w:r>
      <w:r w:rsidRPr="00FE6506">
        <w:rPr>
          <w:rFonts w:ascii="Angsana New" w:hAnsi="Angsana New"/>
          <w:spacing w:val="-2"/>
          <w:sz w:val="30"/>
          <w:szCs w:val="30"/>
        </w:rPr>
        <w:t xml:space="preserve"> </w:t>
      </w:r>
      <w:r w:rsidRPr="00FE6506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spacing w:val="-2"/>
          <w:sz w:val="30"/>
          <w:szCs w:val="30"/>
        </w:rPr>
        <w:t>33</w:t>
      </w:r>
      <w:r w:rsidRPr="00FE6506">
        <w:rPr>
          <w:rFonts w:ascii="Angsana New" w:hAnsi="Angsana New"/>
          <w:spacing w:val="-2"/>
          <w:sz w:val="30"/>
          <w:szCs w:val="30"/>
        </w:rPr>
        <w:t xml:space="preserve"> </w:t>
      </w:r>
      <w:r w:rsidRPr="00FE6506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931A72">
        <w:rPr>
          <w:rFonts w:ascii="Angsana New" w:hAnsi="Angsana New"/>
          <w:sz w:val="20"/>
          <w:szCs w:val="2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บริษัทไม่คิดค่าเสื่อมราคาสำหรับที่ดินและสินทรัพย์ที่อยู่ระหว่างการก่อสร้าง 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Pr="003C47F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043AB2" w:rsidRPr="00A75A85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A75A85" w:rsidRPr="00A75A85" w:rsidRDefault="00A75A85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A75A85" w:rsidRPr="00A75A85" w:rsidRDefault="00A75A85" w:rsidP="00043AB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:rsidR="00043AB2" w:rsidRPr="0027540F" w:rsidRDefault="00043AB2" w:rsidP="00D41D25">
      <w:pPr>
        <w:pStyle w:val="FSBlank"/>
        <w:rPr>
          <w:sz w:val="30"/>
          <w:szCs w:val="3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043AB2" w:rsidRPr="0027540F" w:rsidRDefault="00043AB2" w:rsidP="00D41D25">
      <w:pPr>
        <w:pStyle w:val="FSBlank"/>
        <w:rPr>
          <w:sz w:val="30"/>
          <w:szCs w:val="3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43AB2" w:rsidRPr="0027540F" w:rsidRDefault="00043AB2" w:rsidP="00D41D25">
      <w:pPr>
        <w:pStyle w:val="FSBlank"/>
        <w:rPr>
          <w:sz w:val="30"/>
          <w:szCs w:val="30"/>
        </w:rPr>
      </w:pPr>
    </w:p>
    <w:p w:rsidR="00043AB2" w:rsidRPr="00EA736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A7362">
        <w:rPr>
          <w:rFonts w:ascii="Angsana New" w:hAnsi="Angsana New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A7362">
        <w:rPr>
          <w:rFonts w:ascii="Angsana New" w:hAnsi="Angsana New"/>
          <w:spacing w:val="-2"/>
          <w:sz w:val="30"/>
          <w:szCs w:val="30"/>
        </w:rPr>
        <w:t xml:space="preserve"> </w:t>
      </w:r>
      <w:r w:rsidRPr="00EA7362">
        <w:rPr>
          <w:rFonts w:ascii="Angsana New" w:hAnsi="Angsana New"/>
          <w:spacing w:val="-2"/>
          <w:sz w:val="30"/>
          <w:szCs w:val="30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043AB2" w:rsidRPr="0027540F" w:rsidRDefault="00043AB2" w:rsidP="00D41D25">
      <w:pPr>
        <w:pStyle w:val="FSBlank"/>
        <w:rPr>
          <w:sz w:val="30"/>
          <w:szCs w:val="3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043AB2" w:rsidRPr="0027540F" w:rsidRDefault="00043AB2" w:rsidP="00D41D25">
      <w:pPr>
        <w:pStyle w:val="FSBlank"/>
        <w:rPr>
          <w:sz w:val="30"/>
          <w:szCs w:val="3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043AB2" w:rsidRPr="0027540F" w:rsidRDefault="00043AB2" w:rsidP="00D41D25">
      <w:pPr>
        <w:pStyle w:val="FSBlank"/>
        <w:rPr>
          <w:sz w:val="30"/>
          <w:szCs w:val="30"/>
          <w:cs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7362">
        <w:rPr>
          <w:rFonts w:ascii="Angsana New" w:hAnsi="Angsana New"/>
          <w:sz w:val="30"/>
          <w:szCs w:val="30"/>
          <w:cs/>
        </w:rPr>
        <w:t>ค่าเสื่อมราคาบันทึก</w:t>
      </w:r>
      <w:r>
        <w:rPr>
          <w:rFonts w:ascii="Angsana New" w:hAnsi="Angsana New" w:hint="cs"/>
          <w:sz w:val="30"/>
          <w:szCs w:val="30"/>
          <w:cs/>
        </w:rPr>
        <w:t>เป็นค่าใช้จ่าย</w:t>
      </w:r>
      <w:r w:rsidRPr="00EA7362">
        <w:rPr>
          <w:rFonts w:ascii="Angsana New" w:hAnsi="Angsana New"/>
          <w:sz w:val="30"/>
          <w:szCs w:val="30"/>
          <w:cs/>
        </w:rPr>
        <w:t>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043AB2" w:rsidRPr="0027540F" w:rsidRDefault="00043AB2" w:rsidP="00D41D25">
      <w:pPr>
        <w:pStyle w:val="FSBlank"/>
        <w:rPr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อาคาร</w:t>
            </w:r>
            <w:r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497424">
              <w:rPr>
                <w:rFonts w:ascii="Angsana New" w:hAnsi="Angsana New" w:cs="Angsana New"/>
              </w:rPr>
              <w:t>5</w:t>
            </w:r>
            <w:r w:rsidR="00043AB2" w:rsidRPr="003C47FE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10</w:t>
            </w:r>
            <w:r w:rsidR="00043AB2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20</w:t>
            </w:r>
            <w:r w:rsidR="00043AB2" w:rsidRPr="003C47FE">
              <w:rPr>
                <w:rFonts w:ascii="Angsana New" w:hAnsi="Angsana New" w:cs="Angsana New"/>
                <w:cs/>
              </w:rPr>
              <w:t xml:space="preserve"> และ</w:t>
            </w:r>
            <w:r w:rsidR="00043AB2" w:rsidRPr="003C47FE">
              <w:rPr>
                <w:rFonts w:ascii="Angsana New" w:hAnsi="Angsana New" w:cs="Angsana New"/>
              </w:rPr>
              <w:t xml:space="preserve"> </w:t>
            </w:r>
            <w:r w:rsidRPr="00497424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5</w:t>
            </w:r>
            <w:r w:rsidR="00043AB2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10</w:t>
            </w:r>
            <w:r w:rsidR="00043AB2" w:rsidRPr="003C47FE">
              <w:rPr>
                <w:rFonts w:ascii="Angsana New" w:hAnsi="Angsana New" w:cs="Angsana New"/>
                <w:cs/>
              </w:rPr>
              <w:t xml:space="preserve"> และ </w:t>
            </w:r>
            <w:r w:rsidRPr="00497424">
              <w:rPr>
                <w:rFonts w:ascii="Angsana New" w:hAnsi="Angsana New" w:cs="Angsana New"/>
              </w:rPr>
              <w:t>33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5</w:t>
            </w:r>
            <w:r w:rsidR="00043AB2" w:rsidRPr="003C47FE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10</w:t>
            </w:r>
            <w:r w:rsidR="00043AB2" w:rsidRPr="003C47FE">
              <w:rPr>
                <w:rFonts w:ascii="Angsana New" w:hAnsi="Angsana New" w:cs="Angsana New"/>
              </w:rPr>
              <w:t xml:space="preserve"> </w:t>
            </w:r>
            <w:r w:rsidR="00043AB2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497424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5</w:t>
            </w:r>
            <w:r w:rsidR="00043AB2" w:rsidRPr="003C47FE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10</w:t>
            </w:r>
            <w:r w:rsidR="00043AB2" w:rsidRPr="003C47FE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20</w:t>
            </w:r>
            <w:r w:rsidR="00043AB2" w:rsidRPr="003C47FE">
              <w:rPr>
                <w:rFonts w:ascii="Angsana New" w:hAnsi="Angsana New" w:cs="Angsana New"/>
                <w:cs/>
              </w:rPr>
              <w:t xml:space="preserve"> และ </w:t>
            </w:r>
            <w:r w:rsidRPr="00497424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3</w:t>
            </w:r>
            <w:r w:rsidR="00043AB2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5</w:t>
            </w:r>
            <w:r w:rsidR="00043AB2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10</w:t>
            </w:r>
            <w:r w:rsidR="00043AB2" w:rsidRPr="003C47FE">
              <w:rPr>
                <w:rFonts w:ascii="Angsana New" w:hAnsi="Angsana New" w:cs="Angsana New"/>
                <w:cs/>
              </w:rPr>
              <w:t xml:space="preserve"> และ </w:t>
            </w:r>
            <w:r w:rsidRPr="00497424">
              <w:rPr>
                <w:rFonts w:ascii="Angsana New" w:hAnsi="Angsana New" w:cs="Angsana New"/>
              </w:rPr>
              <w:t>14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3</w:t>
            </w:r>
            <w:r w:rsidR="00043AB2">
              <w:rPr>
                <w:rFonts w:ascii="Angsana New" w:hAnsi="Angsana New" w:cs="Angsana New"/>
              </w:rPr>
              <w:t xml:space="preserve">, </w:t>
            </w:r>
            <w:r w:rsidRPr="00497424">
              <w:rPr>
                <w:rFonts w:ascii="Angsana New" w:hAnsi="Angsana New" w:cs="Angsana New"/>
              </w:rPr>
              <w:t>5</w:t>
            </w:r>
            <w:r w:rsidR="00043AB2" w:rsidRPr="003C47FE">
              <w:rPr>
                <w:rFonts w:ascii="Angsana New" w:hAnsi="Angsana New" w:cs="Angsana New"/>
              </w:rPr>
              <w:t xml:space="preserve"> </w:t>
            </w:r>
            <w:r w:rsidR="00043AB2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497424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3C47FE" w:rsidTr="00176203">
        <w:tc>
          <w:tcPr>
            <w:tcW w:w="5850" w:type="dxa"/>
          </w:tcPr>
          <w:p w:rsidR="00043AB2" w:rsidRPr="003C47FE" w:rsidRDefault="00043AB2" w:rsidP="00176203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:rsidR="00043AB2" w:rsidRPr="003C47FE" w:rsidRDefault="00497424" w:rsidP="00176203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97424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:rsidR="00043AB2" w:rsidRPr="003C47FE" w:rsidRDefault="00043AB2" w:rsidP="00176203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27540F" w:rsidRDefault="0027540F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:rsidR="00043AB2" w:rsidRPr="005B6A00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43AB2" w:rsidRPr="003C47FE" w:rsidRDefault="00043AB2" w:rsidP="00043AB2">
      <w:pPr>
        <w:pStyle w:val="FSBlank"/>
        <w:ind w:left="540" w:hanging="90"/>
        <w:rPr>
          <w:sz w:val="30"/>
          <w:szCs w:val="30"/>
        </w:rPr>
      </w:pPr>
      <w:r w:rsidRPr="007C57C2">
        <w:rPr>
          <w:cs/>
        </w:rPr>
        <w:tab/>
      </w:r>
      <w:r w:rsidRPr="003C47FE">
        <w:rPr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>
        <w:rPr>
          <w:sz w:val="30"/>
          <w:szCs w:val="30"/>
        </w:rPr>
        <w:t xml:space="preserve">                      </w:t>
      </w:r>
      <w:r w:rsidRPr="003C47FE">
        <w:rPr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043AB2" w:rsidRPr="00472DB5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2D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472D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472DB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72DB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472D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:rsidR="00043AB2" w:rsidRPr="005B6A00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43AB2" w:rsidRPr="00E03B14" w:rsidRDefault="00043AB2" w:rsidP="00043AB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3B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03B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03B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043AB2" w:rsidRPr="005B6A00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43AB2" w:rsidRPr="00E03B14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3B14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บริษัทจะประเมินว่าสัญญาเป็นสัญญาเช่าหรือประกอบด้วยสัญญาเช่าหรือไม่</w:t>
      </w:r>
      <w:r w:rsidRPr="00E03B14">
        <w:rPr>
          <w:rFonts w:ascii="Angsana New" w:hAnsi="Angsana New" w:hint="cs"/>
          <w:sz w:val="30"/>
          <w:szCs w:val="30"/>
          <w:cs/>
        </w:rPr>
        <w:t xml:space="preserve"> </w:t>
      </w:r>
      <w:r w:rsidRPr="00E03B14">
        <w:rPr>
          <w:rFonts w:ascii="Angsana New" w:hAnsi="Angsana New"/>
          <w:sz w:val="30"/>
          <w:szCs w:val="30"/>
          <w:cs/>
        </w:rPr>
        <w:t>บริษัทนำ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E03B14">
        <w:rPr>
          <w:rFonts w:ascii="Angsana New" w:hAnsi="Angsana New"/>
          <w:sz w:val="30"/>
          <w:szCs w:val="30"/>
          <w:cs/>
        </w:rPr>
        <w:t xml:space="preserve">คำนิยามของสัญญาเช่าตาม </w:t>
      </w:r>
      <w:r w:rsidRPr="00E03B14">
        <w:rPr>
          <w:rFonts w:ascii="Angsana New" w:hAnsi="Angsana New"/>
          <w:sz w:val="30"/>
          <w:szCs w:val="30"/>
        </w:rPr>
        <w:t xml:space="preserve">TFRS </w:t>
      </w:r>
      <w:r w:rsidR="00497424" w:rsidRPr="00497424">
        <w:rPr>
          <w:rFonts w:ascii="Angsana New" w:hAnsi="Angsana New"/>
          <w:sz w:val="30"/>
          <w:szCs w:val="30"/>
        </w:rPr>
        <w:t>16</w:t>
      </w:r>
      <w:r w:rsidRPr="00E03B14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043AB2" w:rsidRPr="005B6A00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B6A00" w:rsidDel="005868E9">
        <w:rPr>
          <w:rFonts w:ascii="Angsana New" w:hAnsi="Angsana New"/>
          <w:sz w:val="30"/>
          <w:szCs w:val="30"/>
        </w:rPr>
        <w:t xml:space="preserve"> </w:t>
      </w:r>
    </w:p>
    <w:p w:rsidR="00043AB2" w:rsidRPr="00E03B14" w:rsidRDefault="00043AB2" w:rsidP="00043AB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3B14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:rsidR="00043AB2" w:rsidRPr="005B6A00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43AB2" w:rsidRDefault="00043AB2" w:rsidP="00043AB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3B14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</w:t>
      </w:r>
      <w:r>
        <w:rPr>
          <w:rFonts w:ascii="Angsana New" w:hAnsi="Angsana New"/>
          <w:sz w:val="30"/>
          <w:szCs w:val="30"/>
        </w:rPr>
        <w:t xml:space="preserve">   </w:t>
      </w:r>
      <w:r w:rsidRPr="00E03B14">
        <w:rPr>
          <w:rFonts w:ascii="Angsana New" w:hAnsi="Angsana New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:rsidR="00043AB2" w:rsidRPr="00CB3827" w:rsidRDefault="00043AB2" w:rsidP="00043AB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43AB2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3B14">
        <w:rPr>
          <w:rFonts w:asciiTheme="majorBidi" w:hAnsiTheme="majorBidi" w:cstheme="majorBidi"/>
          <w:b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A371E6" w:rsidRPr="00E03B14" w:rsidRDefault="00A371E6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FE2F09" w:rsidRDefault="00043AB2" w:rsidP="00A371E6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3B14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670BBE">
        <w:rPr>
          <w:rFonts w:asciiTheme="majorBidi" w:hAnsiTheme="majorBidi" w:cstheme="majorBidi"/>
          <w:b/>
          <w:sz w:val="30"/>
          <w:szCs w:val="30"/>
        </w:rPr>
        <w:br/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70BBE">
        <w:rPr>
          <w:rFonts w:asciiTheme="majorBidi" w:hAnsiTheme="majorBidi" w:cstheme="majorBidi"/>
          <w:b/>
          <w:sz w:val="30"/>
          <w:szCs w:val="30"/>
        </w:rPr>
        <w:br/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:rsidR="00FE2F09" w:rsidRDefault="00FE2F09" w:rsidP="00A371E6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FE2F09" w:rsidRDefault="00FE2F09" w:rsidP="00A371E6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A371E6" w:rsidRDefault="00A371E6" w:rsidP="00A371E6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043AB2" w:rsidRPr="00E03B14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3B14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E03B1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 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เช่ายังรวมถึงจำนวนเงิน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 xml:space="preserve">     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:rsidR="00043AB2" w:rsidRPr="00E03B14" w:rsidRDefault="00043AB2" w:rsidP="00043AB2">
      <w:pPr>
        <w:tabs>
          <w:tab w:val="clear" w:pos="1871"/>
          <w:tab w:val="left" w:pos="18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43AB2" w:rsidRPr="00E03B14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3B14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043AB2" w:rsidRPr="00E03B14" w:rsidRDefault="00043AB2" w:rsidP="00043AB2">
      <w:pPr>
        <w:tabs>
          <w:tab w:val="clear" w:pos="1871"/>
          <w:tab w:val="left" w:pos="18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43AB2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E03B14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E03B14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:rsidR="00043AB2" w:rsidRDefault="00043AB2" w:rsidP="00043AB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:rsidR="00043AB2" w:rsidRPr="009E02AE" w:rsidRDefault="00043AB2" w:rsidP="00043AB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E02AE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:rsidR="00043AB2" w:rsidRPr="0027540F" w:rsidRDefault="00043AB2" w:rsidP="00043AB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Default="00043AB2" w:rsidP="00043AB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340E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บริษัทจะปันส่วนสิ่งตอบแทนที่จะได้รับตามสัญญาให้กับ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6340E">
        <w:rPr>
          <w:rFonts w:asciiTheme="majorBidi" w:hAnsiTheme="majorBidi" w:cstheme="majorBidi"/>
          <w:b/>
          <w:sz w:val="30"/>
          <w:szCs w:val="30"/>
          <w:cs/>
        </w:rPr>
        <w:t xml:space="preserve"> แต่ละส่วนประกอบตามเกณฑ์ราคาขายที่เป็นเอกเทศ</w:t>
      </w:r>
    </w:p>
    <w:p w:rsidR="00701C07" w:rsidRPr="0016340E" w:rsidRDefault="00701C07" w:rsidP="00043AB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43AB2" w:rsidRPr="006804CE" w:rsidRDefault="00043AB2" w:rsidP="00043AB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076EB">
        <w:rPr>
          <w:rFonts w:asciiTheme="majorBidi" w:hAnsiTheme="majorBidi" w:cstheme="majorBidi"/>
          <w:b/>
          <w:sz w:val="30"/>
          <w:szCs w:val="30"/>
          <w:cs/>
        </w:rPr>
        <w:t>เมื่อบริษัทเป็นผู้ให้เช่า 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:rsidR="00043AB2" w:rsidRPr="005B6A00" w:rsidRDefault="00043AB2" w:rsidP="00043AB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Pr="00EC33F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EC33FD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:rsidR="00043AB2" w:rsidRPr="00910F01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910F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10F0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10F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043AB2" w:rsidRPr="005B6A00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Pr="000F3734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D115E">
        <w:rPr>
          <w:rFonts w:asciiTheme="majorBidi" w:hAnsiTheme="majorBidi" w:cstheme="majorBidi"/>
          <w:b/>
          <w:sz w:val="30"/>
          <w:szCs w:val="30"/>
          <w:cs/>
        </w:rPr>
        <w:t>ในฐานะผู้เช่า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03943">
        <w:rPr>
          <w:rFonts w:asciiTheme="majorBidi" w:hAnsiTheme="majorBidi" w:cstheme="majorBidi"/>
          <w:sz w:val="30"/>
          <w:szCs w:val="30"/>
          <w:cs/>
        </w:rPr>
        <w:t>สัญญาเช่าซึ่งบริษัทได้รับส่วนใหญ่ของความเสี่ยงและผลตอบแทนจากการครอบครองทรัพย์สิน</w:t>
      </w:r>
      <w:r>
        <w:rPr>
          <w:rFonts w:asciiTheme="majorBidi" w:hAnsiTheme="majorBidi" w:cstheme="majorBidi"/>
          <w:sz w:val="30"/>
          <w:szCs w:val="30"/>
        </w:rPr>
        <w:br/>
      </w:r>
      <w:r w:rsidRPr="00103943">
        <w:rPr>
          <w:rFonts w:asciiTheme="majorBidi" w:hAnsiTheme="majorBidi" w:cstheme="majorBidi"/>
          <w:sz w:val="30"/>
          <w:szCs w:val="30"/>
          <w:cs/>
        </w:rPr>
        <w:t xml:space="preserve">ที่เช่านั้นๆ </w:t>
      </w:r>
      <w:r w:rsidRPr="005B6A00">
        <w:rPr>
          <w:rFonts w:asciiTheme="majorBidi" w:hAnsiTheme="majorBidi" w:cstheme="majorBidi"/>
          <w:spacing w:val="-2"/>
          <w:sz w:val="30"/>
          <w:szCs w:val="30"/>
          <w:cs/>
        </w:rPr>
        <w:t>ให้จัดประเภทเป็นสัญญาเช่าการเงิน ส่วนอุปกรณ์ที่ได้มาโดยทำสัญญาเช่าการเงินบันทึกเป็นสินทรัพย์</w:t>
      </w:r>
      <w:r w:rsidRPr="00103943">
        <w:rPr>
          <w:rFonts w:asciiTheme="majorBidi" w:hAnsiTheme="majorBidi" w:cstheme="majorBidi"/>
          <w:sz w:val="30"/>
          <w:szCs w:val="30"/>
          <w:cs/>
        </w:rPr>
        <w:t>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</w:t>
      </w:r>
      <w:r w:rsidRPr="00103943">
        <w:rPr>
          <w:rFonts w:asciiTheme="majorBidi" w:hAnsiTheme="majorBidi" w:cstheme="majorBidi"/>
          <w:sz w:val="30"/>
          <w:szCs w:val="30"/>
        </w:rPr>
        <w:br/>
      </w:r>
      <w:r w:rsidRPr="00103943">
        <w:rPr>
          <w:rFonts w:asciiTheme="majorBidi" w:hAnsiTheme="majorBidi" w:cstheme="majorBidi"/>
          <w:sz w:val="30"/>
          <w:szCs w:val="30"/>
          <w:cs/>
        </w:rPr>
        <w:t>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043AB2" w:rsidRPr="005B6A00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Pr="008216A7" w:rsidRDefault="00043AB2" w:rsidP="0044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216A7">
        <w:rPr>
          <w:rFonts w:asciiTheme="majorBidi" w:hAnsiTheme="majorBidi" w:cstheme="majorBidi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="004463CC" w:rsidRPr="008216A7">
        <w:rPr>
          <w:rFonts w:asciiTheme="majorBidi" w:hAnsiTheme="majorBidi" w:cstheme="majorBidi"/>
          <w:sz w:val="30"/>
          <w:szCs w:val="30"/>
        </w:rPr>
        <w:t xml:space="preserve"> </w:t>
      </w:r>
      <w:r w:rsidR="004463CC" w:rsidRPr="008216A7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</w:t>
      </w:r>
      <w:r w:rsidR="008216A7">
        <w:rPr>
          <w:rFonts w:asciiTheme="majorBidi" w:hAnsiTheme="majorBidi" w:cstheme="majorBidi"/>
          <w:sz w:val="30"/>
          <w:szCs w:val="30"/>
        </w:rPr>
        <w:br/>
      </w:r>
      <w:r w:rsidR="004463CC" w:rsidRPr="008216A7">
        <w:rPr>
          <w:rFonts w:asciiTheme="majorBidi" w:hAnsiTheme="majorBidi" w:cstheme="majorBidi"/>
          <w:sz w:val="30"/>
          <w:szCs w:val="30"/>
          <w:cs/>
        </w:rPr>
        <w:t xml:space="preserve">ค่าเช่าทั้งสิ้นตามสัญญาตลอดอายุสัญญาเช่า </w:t>
      </w:r>
    </w:p>
    <w:p w:rsidR="00043AB2" w:rsidRPr="009D115E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043AB2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BD6CAC">
        <w:rPr>
          <w:rFonts w:asciiTheme="majorBidi" w:hAnsiTheme="majorBidi"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</w:t>
      </w:r>
      <w:r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Pr="00BD6CAC">
        <w:rPr>
          <w:rFonts w:asciiTheme="majorBidi" w:hAnsiTheme="majorBidi"/>
          <w:sz w:val="30"/>
          <w:szCs w:val="30"/>
          <w:cs/>
        </w:rPr>
        <w:t xml:space="preserve">ตลอดอายุสัญญาเช่า </w:t>
      </w:r>
      <w:r w:rsidRPr="00D32DDD">
        <w:rPr>
          <w:rFonts w:asciiTheme="majorBidi" w:hAnsiTheme="majorBidi"/>
          <w:spacing w:val="-2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</w:t>
      </w:r>
      <w:r w:rsidRPr="00BD6CAC">
        <w:rPr>
          <w:rFonts w:asciiTheme="majorBidi" w:hAnsiTheme="majorBidi"/>
          <w:sz w:val="30"/>
          <w:szCs w:val="30"/>
          <w:cs/>
        </w:rPr>
        <w:t>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043AB2" w:rsidRPr="005B6A00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Pr="00674F99" w:rsidRDefault="00043AB2" w:rsidP="00674F99">
      <w:pPr>
        <w:pStyle w:val="AccPolicysubhead"/>
      </w:pPr>
      <w:r w:rsidRPr="00674F99">
        <w:rPr>
          <w:cs/>
        </w:rPr>
        <w:t>การประเมินว่าข้อตกลงประกอบด้วยสัญญาเช่าหรือไม่</w:t>
      </w:r>
    </w:p>
    <w:p w:rsidR="00043AB2" w:rsidRPr="005B6A00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Pr="00BD6CAC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D6CAC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BD6C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D6CAC">
        <w:rPr>
          <w:rFonts w:asciiTheme="majorBidi" w:eastAsia="Calibri" w:hAnsiTheme="majorBidi" w:cstheme="majorBidi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Pr="00BD6C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D6CAC">
        <w:rPr>
          <w:rFonts w:asciiTheme="majorBidi" w:eastAsia="Calibri" w:hAnsiTheme="majorBidi" w:cstheme="majorBidi"/>
          <w:sz w:val="30"/>
          <w:szCs w:val="30"/>
          <w:cs/>
        </w:rPr>
        <w:t>มีสิทธิในการควบคุมการใช้สินทรัพย์</w:t>
      </w:r>
    </w:p>
    <w:p w:rsidR="00043AB2" w:rsidRPr="005B6A00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043AB2" w:rsidRPr="00BD6CAC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6CAC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หรือมีการประเมินข้อตกลง</w:t>
      </w:r>
      <w:r w:rsidRPr="00DA0B2B">
        <w:rPr>
          <w:rFonts w:asciiTheme="majorBidi" w:hAnsiTheme="majorBidi" w:cstheme="majorBidi"/>
          <w:sz w:val="30"/>
          <w:szCs w:val="30"/>
          <w:cs/>
        </w:rPr>
        <w:t>ใหม่ บริษัทแยก</w:t>
      </w:r>
      <w:r w:rsidRPr="00BD6CAC">
        <w:rPr>
          <w:rFonts w:asciiTheme="majorBidi" w:hAnsiTheme="majorBidi" w:cstheme="majorBidi"/>
          <w:sz w:val="30"/>
          <w:szCs w:val="30"/>
          <w:cs/>
        </w:rPr>
        <w:t>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Pr="00DA0B2B">
        <w:rPr>
          <w:rFonts w:asciiTheme="majorBidi" w:hAnsiTheme="majorBidi" w:cstheme="majorBidi"/>
          <w:sz w:val="30"/>
          <w:szCs w:val="30"/>
          <w:cs/>
        </w:rPr>
        <w:t>บริษัทสรุปว่า</w:t>
      </w:r>
      <w:r w:rsidRPr="00BD6CAC">
        <w:rPr>
          <w:rFonts w:asciiTheme="majorBidi" w:hAnsiTheme="majorBidi" w:cstheme="majorBidi"/>
          <w:sz w:val="30"/>
          <w:szCs w:val="30"/>
          <w:cs/>
        </w:rPr>
        <w:t>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</w:t>
      </w:r>
      <w:r w:rsidRPr="00DA0B2B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:rsidR="00A93696" w:rsidRDefault="00A93696" w:rsidP="00A93696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043AB2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35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9B35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9B357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B357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Pr="009B35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:rsidR="00043AB2" w:rsidRPr="009B3578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B35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B357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9B35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:rsidR="00043AB2" w:rsidRPr="009B3578" w:rsidRDefault="00043AB2" w:rsidP="00043AB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9B3578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</w:t>
      </w:r>
      <w:r w:rsidR="000B695A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ระยะสั้น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แก่กิจการที่เกี่ยวข้องกัน</w:t>
      </w:r>
      <w:r w:rsidRPr="009B3578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:rsidR="00043AB2" w:rsidRPr="009B3578" w:rsidRDefault="00043AB2" w:rsidP="00043AB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B357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:rsidR="00043AB2" w:rsidRPr="009B3578" w:rsidRDefault="00043AB2" w:rsidP="00043AB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B357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9B357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B3578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:rsidR="00043AB2" w:rsidRPr="00C8684B" w:rsidRDefault="00043AB2" w:rsidP="00043AB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043AB2" w:rsidRPr="00C8684B" w:rsidRDefault="00043AB2" w:rsidP="004C5C3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497424" w:rsidRPr="0049742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C8684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</w:t>
      </w: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ที่คาดว่าจะเกิดขึ้นจากการผิดเงื่อนไขตามสัญญาที่คาดว่าจะเกิดขึ้นในอีก </w:t>
      </w:r>
      <w:r w:rsidR="00497424" w:rsidRPr="0049742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C8684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C8684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:rsidR="00043AB2" w:rsidRPr="00C8684B" w:rsidRDefault="00043AB2" w:rsidP="004C5C3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         </w:t>
      </w:r>
      <w:r w:rsidRPr="00193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:rsidR="00043AB2" w:rsidRDefault="00043AB2" w:rsidP="00043AB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ลูกหนี้การค้า</w:t>
      </w:r>
      <w:r w:rsidRPr="00C8684B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F14A84" w:rsidRPr="007412ED" w:rsidRDefault="00F14A84" w:rsidP="00043AB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7412ED" w:rsidRDefault="00043AB2" w:rsidP="007412E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B3C13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AB3C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B3C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97424" w:rsidRPr="0049742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AB3C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B3C1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AB3C13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AB3C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7412ED" w:rsidRPr="007412ED" w:rsidRDefault="007412ED" w:rsidP="007412E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:rsidR="00043AB2" w:rsidRDefault="00043AB2" w:rsidP="007412E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B3C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 </w:t>
      </w:r>
    </w:p>
    <w:p w:rsidR="00043AB2" w:rsidRPr="00D15EF4" w:rsidRDefault="00043AB2" w:rsidP="00043AB2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color w:val="000000"/>
          <w:spacing w:val="-6"/>
          <w:sz w:val="30"/>
          <w:szCs w:val="30"/>
        </w:rPr>
      </w:pPr>
      <w:r w:rsidRPr="00EF3403">
        <w:rPr>
          <w:rFonts w:asciiTheme="majorBidi" w:hAnsiTheme="majorBidi"/>
          <w:color w:val="000000"/>
          <w:sz w:val="30"/>
          <w:szCs w:val="30"/>
          <w:cs/>
        </w:rPr>
        <w:lastRenderedPageBreak/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Pr="00EF3403">
        <w:rPr>
          <w:rFonts w:asciiTheme="majorBidi" w:hAnsiTheme="majorBidi"/>
          <w:color w:val="000000"/>
          <w:sz w:val="30"/>
          <w:szCs w:val="30"/>
        </w:rPr>
        <w:br/>
      </w:r>
      <w:r w:rsidRPr="00EF3403">
        <w:rPr>
          <w:rFonts w:asciiTheme="majorBidi" w:hAnsiTheme="majorBidi"/>
          <w:color w:val="000000"/>
          <w:sz w:val="30"/>
          <w:szCs w:val="30"/>
          <w:cs/>
        </w:rPr>
        <w:t xml:space="preserve">น่าลงทุน’ </w:t>
      </w:r>
      <w:r w:rsidRPr="00EF3403">
        <w:rPr>
          <w:rFonts w:asciiTheme="majorBidi" w:hAnsiTheme="majorBidi"/>
          <w:color w:val="000000"/>
          <w:spacing w:val="-6"/>
          <w:sz w:val="30"/>
          <w:szCs w:val="30"/>
          <w:cs/>
        </w:rPr>
        <w:t xml:space="preserve">ซึ่งเป็นการจัดอันดับที่เข้าใจในระดับสากล บริษัทพิจารณาให้ระดับ </w:t>
      </w:r>
      <w:r w:rsidRPr="00EF340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A- </w:t>
      </w:r>
      <w:r w:rsidRPr="00EF3403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หรือ</w:t>
      </w:r>
      <w:r w:rsidRPr="00EF3403">
        <w:rPr>
          <w:rFonts w:asciiTheme="majorBidi" w:hAnsiTheme="majorBidi"/>
          <w:color w:val="000000"/>
          <w:spacing w:val="-6"/>
          <w:sz w:val="30"/>
          <w:szCs w:val="30"/>
          <w:cs/>
        </w:rPr>
        <w:t>สูงกว่าของบริษัท</w:t>
      </w:r>
      <w:r w:rsidRPr="00EF3403">
        <w:rPr>
          <w:rFonts w:asciiTheme="majorBidi" w:hAnsiTheme="majorBidi"/>
          <w:color w:val="000000"/>
          <w:spacing w:val="-6"/>
          <w:sz w:val="30"/>
          <w:szCs w:val="30"/>
        </w:rPr>
        <w:br/>
      </w:r>
      <w:r w:rsidRPr="00EF3403">
        <w:rPr>
          <w:rFonts w:asciiTheme="majorBidi" w:hAnsiTheme="majorBidi"/>
          <w:color w:val="000000"/>
          <w:spacing w:val="-6"/>
          <w:sz w:val="30"/>
          <w:szCs w:val="30"/>
          <w:cs/>
        </w:rPr>
        <w:t xml:space="preserve">จัดอันดับเครดิต บริษัท ฟิทช์ เรทติ้งส์ (ประเทศไทย) จำกัด </w:t>
      </w:r>
      <w:r w:rsidRPr="00EF3403">
        <w:rPr>
          <w:rFonts w:asciiTheme="majorBidi" w:hAnsiTheme="majorBidi" w:hint="cs"/>
          <w:color w:val="000000"/>
          <w:spacing w:val="-6"/>
          <w:sz w:val="30"/>
          <w:szCs w:val="30"/>
          <w:cs/>
        </w:rPr>
        <w:t>และ</w:t>
      </w:r>
      <w:r w:rsidRPr="00EF3403">
        <w:rPr>
          <w:rFonts w:asciiTheme="majorBidi" w:hAnsiTheme="majorBidi"/>
          <w:color w:val="000000"/>
          <w:spacing w:val="-6"/>
          <w:sz w:val="30"/>
          <w:szCs w:val="30"/>
          <w:cs/>
        </w:rPr>
        <w:t>บริษัท ทริสเรทติ้ง จำกัด เป็นระดับที่น่าลงทุน</w:t>
      </w:r>
    </w:p>
    <w:p w:rsidR="00043AB2" w:rsidRPr="007412ED" w:rsidRDefault="00043AB2" w:rsidP="00043AB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  <w:highlight w:val="cyan"/>
        </w:rPr>
      </w:pPr>
    </w:p>
    <w:p w:rsidR="00043AB2" w:rsidRPr="009B3578" w:rsidRDefault="00043AB2" w:rsidP="00043AB2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97D50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E315B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มากกว่า </w:t>
      </w:r>
      <w:r w:rsidR="00497424" w:rsidRPr="00E315B8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315B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315B8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  <w:r w:rsidRPr="00B97D5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:rsidR="00043AB2" w:rsidRPr="007412ED" w:rsidRDefault="00043AB2" w:rsidP="00043AB2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3AB2" w:rsidRPr="007945B3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:rsidR="00043AB2" w:rsidRPr="007945B3" w:rsidRDefault="00043AB2" w:rsidP="004C5C3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945B3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7945B3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7945B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อีกทั้งบริษัทไม่มี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7945B3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7945B3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7945B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:rsidR="00043AB2" w:rsidRPr="007945B3" w:rsidRDefault="00043AB2" w:rsidP="004C5C3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i/>
          <w:iCs/>
          <w:color w:val="000000"/>
          <w:sz w:val="30"/>
          <w:szCs w:val="30"/>
        </w:rPr>
      </w:pPr>
      <w:r w:rsidRPr="007945B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A1595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ค้างชำระเกินกว่า </w:t>
      </w:r>
      <w:r w:rsidR="00497424" w:rsidRPr="00497424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A1595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15954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:rsidR="00043AB2" w:rsidRPr="007412ED" w:rsidRDefault="00043AB2" w:rsidP="00043AB2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3AB2" w:rsidRPr="003242E2" w:rsidRDefault="00043AB2" w:rsidP="00043AB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242E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:rsidR="00043AB2" w:rsidRPr="007412ED" w:rsidRDefault="00043AB2" w:rsidP="00043AB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highlight w:val="cyan"/>
          <w:shd w:val="clear" w:color="auto" w:fill="D9D9D9" w:themeFill="background1" w:themeFillShade="D9"/>
        </w:rPr>
      </w:pPr>
    </w:p>
    <w:p w:rsidR="007412ED" w:rsidRDefault="00043AB2" w:rsidP="00043AB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242E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B0723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3242E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242E2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</w:t>
      </w:r>
      <w:r w:rsidR="00CF12A6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สำหรับสินทรัพย์</w:t>
      </w:r>
      <w:r w:rsidR="00176337">
        <w:rPr>
          <w:rFonts w:asciiTheme="majorBidi" w:hAnsiTheme="majorBidi" w:cstheme="majorBidi"/>
          <w:color w:val="000000"/>
          <w:sz w:val="30"/>
          <w:szCs w:val="30"/>
        </w:rPr>
        <w:br/>
      </w:r>
      <w:r w:rsidR="00CF12A6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ทางการเงินที่วัดมูลค่าด้วยราคาทุนตัดจำหน่าย</w:t>
      </w:r>
      <w:r w:rsidRPr="003242E2">
        <w:rPr>
          <w:rFonts w:asciiTheme="majorBidi" w:hAnsiTheme="majorBidi" w:cstheme="majorBidi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</w:t>
      </w:r>
      <w:r w:rsidR="0017633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242E2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</w:t>
      </w:r>
    </w:p>
    <w:p w:rsidR="00043AB2" w:rsidRPr="007412ED" w:rsidRDefault="00043AB2" w:rsidP="00043AB2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3242E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043AB2" w:rsidRPr="009B3578" w:rsidRDefault="00043AB2" w:rsidP="00043AB2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242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043AB2" w:rsidRPr="007412ED" w:rsidRDefault="00043AB2" w:rsidP="006C357D">
      <w:pPr>
        <w:pStyle w:val="FSBlank"/>
        <w:rPr>
          <w:sz w:val="24"/>
          <w:szCs w:val="24"/>
        </w:rPr>
      </w:pPr>
    </w:p>
    <w:p w:rsidR="00043AB2" w:rsidRPr="009B3578" w:rsidRDefault="00043AB2" w:rsidP="00043AB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42E2">
        <w:rPr>
          <w:rFonts w:asciiTheme="majorBidi" w:hAnsiTheme="majorBidi" w:cstheme="majorBidi"/>
          <w:sz w:val="30"/>
          <w:szCs w:val="30"/>
          <w:cs/>
        </w:rPr>
        <w:t>ณ วันที่รายงาน 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3242E2">
        <w:rPr>
          <w:rFonts w:asciiTheme="majorBidi" w:hAnsiTheme="majorBidi" w:cstheme="majorBidi"/>
          <w:sz w:val="30"/>
          <w:szCs w:val="30"/>
        </w:rPr>
        <w:t xml:space="preserve"> </w:t>
      </w:r>
      <w:r w:rsidRPr="003242E2">
        <w:rPr>
          <w:rFonts w:asciiTheme="majorBidi" w:hAnsiTheme="majorBidi" w:cstheme="majorBidi"/>
          <w:sz w:val="30"/>
          <w:szCs w:val="30"/>
          <w:cs/>
        </w:rPr>
        <w:t>สถานการณ์ที่เป็น</w:t>
      </w:r>
      <w:r w:rsidR="0001023E">
        <w:rPr>
          <w:rFonts w:asciiTheme="majorBidi" w:hAnsiTheme="majorBidi" w:cstheme="majorBidi"/>
          <w:sz w:val="30"/>
          <w:szCs w:val="30"/>
          <w:cs/>
        </w:rPr>
        <w:br/>
      </w:r>
      <w:r w:rsidRPr="003242E2">
        <w:rPr>
          <w:rFonts w:asciiTheme="majorBidi" w:hAnsiTheme="majorBidi" w:cstheme="majorBidi"/>
          <w:sz w:val="30"/>
          <w:szCs w:val="30"/>
          <w:cs/>
        </w:rPr>
        <w:t>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</w:t>
      </w:r>
      <w:r w:rsidRPr="00E315B8">
        <w:rPr>
          <w:rFonts w:asciiTheme="majorBidi" w:hAnsiTheme="majorBidi" w:cstheme="majorBidi"/>
          <w:sz w:val="30"/>
          <w:szCs w:val="30"/>
          <w:cs/>
        </w:rPr>
        <w:t xml:space="preserve">นัยสำคัญ การผิดสัญญา เช่น การค้างชำระเกินกว่า </w:t>
      </w:r>
      <w:r w:rsidR="00497424" w:rsidRPr="00E315B8">
        <w:rPr>
          <w:rFonts w:asciiTheme="majorBidi" w:hAnsiTheme="majorBidi" w:cstheme="majorBidi"/>
          <w:sz w:val="30"/>
          <w:szCs w:val="30"/>
        </w:rPr>
        <w:t>90</w:t>
      </w:r>
      <w:r w:rsidRPr="00E315B8">
        <w:rPr>
          <w:rFonts w:asciiTheme="majorBidi" w:hAnsiTheme="majorBidi" w:cstheme="majorBidi"/>
          <w:sz w:val="30"/>
          <w:szCs w:val="30"/>
        </w:rPr>
        <w:t xml:space="preserve"> </w:t>
      </w:r>
      <w:r w:rsidRPr="00E315B8">
        <w:rPr>
          <w:rFonts w:asciiTheme="majorBidi" w:hAnsiTheme="majorBidi" w:cstheme="majorBidi"/>
          <w:sz w:val="30"/>
          <w:szCs w:val="30"/>
          <w:cs/>
        </w:rPr>
        <w:t>วัน</w:t>
      </w:r>
      <w:r w:rsidRPr="003242E2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:rsidR="00043AB2" w:rsidRPr="006C357D" w:rsidRDefault="00043AB2" w:rsidP="006C357D">
      <w:pPr>
        <w:pStyle w:val="FSBlank"/>
        <w:rPr>
          <w:sz w:val="26"/>
          <w:szCs w:val="26"/>
        </w:rPr>
      </w:pPr>
    </w:p>
    <w:p w:rsidR="00043AB2" w:rsidRPr="00E81BC3" w:rsidRDefault="00043AB2" w:rsidP="00043AB2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E81BC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</w:p>
    <w:p w:rsidR="00043AB2" w:rsidRPr="004427DB" w:rsidRDefault="00043AB2" w:rsidP="006C357D">
      <w:pPr>
        <w:pStyle w:val="FSBlank"/>
        <w:rPr>
          <w:sz w:val="24"/>
          <w:szCs w:val="24"/>
        </w:rPr>
      </w:pPr>
    </w:p>
    <w:p w:rsidR="00043AB2" w:rsidRPr="00E81BC3" w:rsidRDefault="00043AB2" w:rsidP="00043AB2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81BC3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E81B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สินทรัพย์ทางการเงินจะถูกตัดจำหน่ายเมื่อบริษัทไม่</w:t>
      </w:r>
      <w:r w:rsidRPr="00E81BC3">
        <w:rPr>
          <w:rFonts w:asciiTheme="majorBidi" w:hAnsiTheme="majorBidi" w:cstheme="majorBidi"/>
          <w:color w:val="000000"/>
          <w:sz w:val="30"/>
          <w:szCs w:val="30"/>
          <w:cs/>
        </w:rPr>
        <w:t>สามารถคาดการณ์ได้อย่างสมเหตุสมผลว่าจะไ</w:t>
      </w:r>
      <w:bookmarkStart w:id="1" w:name="_GoBack"/>
      <w:bookmarkEnd w:id="1"/>
      <w:r w:rsidRPr="00E81BC3">
        <w:rPr>
          <w:rFonts w:asciiTheme="majorBidi" w:hAnsiTheme="majorBidi" w:cstheme="majorBidi"/>
          <w:color w:val="000000"/>
          <w:sz w:val="30"/>
          <w:szCs w:val="30"/>
          <w:cs/>
        </w:rPr>
        <w:t>ด้รับคืนเงิน</w:t>
      </w:r>
      <w:r w:rsidRPr="00E81B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81BC3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043AB2" w:rsidRPr="007412ED" w:rsidRDefault="00043AB2" w:rsidP="006C357D">
      <w:pPr>
        <w:pStyle w:val="FSBlank"/>
        <w:rPr>
          <w:sz w:val="22"/>
          <w:szCs w:val="22"/>
        </w:rPr>
      </w:pPr>
      <w:r w:rsidRPr="006C357D" w:rsidDel="00DE5E64">
        <w:rPr>
          <w:sz w:val="26"/>
          <w:szCs w:val="26"/>
        </w:rPr>
        <w:t xml:space="preserve"> </w:t>
      </w:r>
    </w:p>
    <w:p w:rsidR="00043AB2" w:rsidRPr="009B3578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3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5316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5316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043AB2" w:rsidRPr="004427DB" w:rsidRDefault="00043AB2" w:rsidP="006C357D">
      <w:pPr>
        <w:pStyle w:val="FSBlank"/>
        <w:rPr>
          <w:sz w:val="24"/>
          <w:szCs w:val="24"/>
        </w:rPr>
      </w:pPr>
    </w:p>
    <w:p w:rsidR="00043AB2" w:rsidRPr="00E5316F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316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5316F">
        <w:rPr>
          <w:rFonts w:asciiTheme="majorBidi" w:hAnsiTheme="majorBidi" w:cstheme="majorBidi"/>
          <w:sz w:val="30"/>
          <w:szCs w:val="30"/>
        </w:rPr>
        <w:br/>
      </w:r>
      <w:r w:rsidRPr="00E5316F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043AB2" w:rsidRPr="004427DB" w:rsidRDefault="00043AB2" w:rsidP="006C357D">
      <w:pPr>
        <w:pStyle w:val="FSBlank"/>
        <w:rPr>
          <w:sz w:val="24"/>
          <w:szCs w:val="24"/>
        </w:rPr>
      </w:pPr>
    </w:p>
    <w:p w:rsidR="00043AB2" w:rsidRPr="00E5316F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316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:rsidR="00043AB2" w:rsidRPr="004427DB" w:rsidRDefault="00043AB2" w:rsidP="006C357D">
      <w:pPr>
        <w:pStyle w:val="FSBlank"/>
        <w:rPr>
          <w:sz w:val="24"/>
          <w:szCs w:val="24"/>
        </w:rPr>
      </w:pPr>
    </w:p>
    <w:p w:rsidR="00043AB2" w:rsidRPr="00E5316F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5316F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043AB2" w:rsidRPr="004427DB" w:rsidRDefault="00043AB2" w:rsidP="006C357D">
      <w:pPr>
        <w:pStyle w:val="FSBlank"/>
        <w:rPr>
          <w:sz w:val="24"/>
          <w:szCs w:val="24"/>
        </w:rPr>
      </w:pPr>
    </w:p>
    <w:p w:rsidR="00043AB2" w:rsidRPr="00E5316F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316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043AB2" w:rsidRPr="004427DB" w:rsidRDefault="00043AB2" w:rsidP="00043AB2">
      <w:pPr>
        <w:pStyle w:val="FSBlank"/>
        <w:rPr>
          <w:sz w:val="24"/>
          <w:szCs w:val="24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:rsidR="00043AB2" w:rsidRPr="004427DB" w:rsidRDefault="00043AB2" w:rsidP="00043AB2">
      <w:pPr>
        <w:pStyle w:val="FSBlank"/>
        <w:rPr>
          <w:sz w:val="24"/>
          <w:szCs w:val="24"/>
          <w:cs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</w:t>
      </w:r>
      <w:r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043AB2" w:rsidRPr="004427DB" w:rsidRDefault="00043AB2" w:rsidP="00043AB2">
      <w:pPr>
        <w:pStyle w:val="FSBlank"/>
        <w:rPr>
          <w:sz w:val="24"/>
          <w:szCs w:val="24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</w:p>
    <w:p w:rsidR="007412ED" w:rsidRPr="004427DB" w:rsidRDefault="007412ED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043AB2" w:rsidRPr="004427DB" w:rsidRDefault="00043AB2" w:rsidP="00043AB2">
      <w:pPr>
        <w:pStyle w:val="FSBlank"/>
        <w:rPr>
          <w:sz w:val="24"/>
          <w:szCs w:val="24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</w:t>
      </w:r>
      <w:r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>
        <w:rPr>
          <w:rFonts w:ascii="Angsana New" w:hAnsi="Angsana New"/>
          <w:sz w:val="30"/>
          <w:szCs w:val="30"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043AB2" w:rsidRPr="007412ED" w:rsidRDefault="00043AB2" w:rsidP="00043AB2">
      <w:pPr>
        <w:pStyle w:val="FSBlank"/>
        <w:rPr>
          <w:sz w:val="24"/>
          <w:szCs w:val="24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3C47FE">
        <w:rPr>
          <w:rFonts w:ascii="Angsana New" w:hAnsi="Angsana New"/>
          <w:sz w:val="30"/>
          <w:szCs w:val="30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043AB2" w:rsidRPr="007412ED" w:rsidRDefault="00043AB2" w:rsidP="00043AB2">
      <w:pPr>
        <w:rPr>
          <w:rFonts w:asciiTheme="majorBidi" w:hAnsiTheme="majorBidi" w:cstheme="majorBidi"/>
          <w:sz w:val="24"/>
          <w:szCs w:val="24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ผลประโยชน์ของพนักงาน 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:rsidR="00043AB2" w:rsidRPr="003C47FE" w:rsidRDefault="00043AB2" w:rsidP="00043AB2">
      <w:pPr>
        <w:tabs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043AB2" w:rsidRPr="003C47FE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043AB2" w:rsidRPr="007412ED" w:rsidRDefault="00043AB2" w:rsidP="00043AB2">
      <w:pPr>
        <w:ind w:left="540"/>
        <w:jc w:val="both"/>
        <w:rPr>
          <w:rFonts w:ascii="Angsana New" w:hAnsi="Angsana New"/>
          <w:sz w:val="24"/>
          <w:szCs w:val="24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043AB2" w:rsidRPr="007412ED" w:rsidRDefault="00043AB2" w:rsidP="00043AB2">
      <w:pPr>
        <w:ind w:left="540"/>
        <w:rPr>
          <w:rFonts w:ascii="Angsana New" w:hAnsi="Angsana New"/>
          <w:sz w:val="24"/>
          <w:szCs w:val="24"/>
        </w:rPr>
      </w:pPr>
    </w:p>
    <w:p w:rsidR="00043AB2" w:rsidRPr="003C47FE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</w:t>
      </w:r>
      <w:r>
        <w:rPr>
          <w:rFonts w:ascii="Angsana New" w:hAnsi="Angsana New"/>
          <w:sz w:val="30"/>
          <w:szCs w:val="30"/>
          <w:cs/>
        </w:rPr>
        <w:t>งพนักงานในงวดปัจจุบันและงวดก่อน</w:t>
      </w:r>
      <w:r>
        <w:rPr>
          <w:rFonts w:ascii="Angsana New" w:hAnsi="Angsana New" w:hint="cs"/>
          <w:sz w:val="30"/>
          <w:szCs w:val="30"/>
          <w:cs/>
        </w:rPr>
        <w:t>ๆ</w:t>
      </w:r>
      <w:r w:rsidRPr="003C47FE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:rsidR="00043AB2" w:rsidRPr="007412ED" w:rsidRDefault="00043AB2" w:rsidP="00043AB2">
      <w:pPr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043AB2" w:rsidRPr="003C47FE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043AB2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46E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/>
          <w:sz w:val="30"/>
          <w:szCs w:val="30"/>
        </w:rPr>
        <w:br/>
      </w:r>
      <w:r w:rsidRPr="001D446E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</w:t>
      </w:r>
      <w:r w:rsidRPr="001D446E">
        <w:rPr>
          <w:rFonts w:ascii="Angsana New" w:hAnsi="Angsana New" w:hint="cs"/>
          <w:sz w:val="30"/>
          <w:szCs w:val="30"/>
          <w:cs/>
        </w:rPr>
        <w:t>ๆ</w:t>
      </w:r>
      <w:r w:rsidRPr="001D446E">
        <w:rPr>
          <w:rFonts w:ascii="Angsana New" w:hAnsi="Angsana New"/>
          <w:sz w:val="30"/>
          <w:szCs w:val="30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1D446E">
        <w:rPr>
          <w:rFonts w:ascii="Angsana New" w:hAnsi="Angsana New" w:hint="cs"/>
          <w:sz w:val="30"/>
          <w:szCs w:val="30"/>
          <w:cs/>
        </w:rPr>
        <w:t>ๆ</w:t>
      </w:r>
      <w:r w:rsidRPr="001D446E">
        <w:rPr>
          <w:rFonts w:ascii="Angsana New" w:hAnsi="Angsana New"/>
          <w:sz w:val="30"/>
          <w:szCs w:val="30"/>
          <w:cs/>
        </w:rPr>
        <w:t xml:space="preserve"> ที่เกี่ยวข้องกับโครงการผลประโยชน์รับรู้รายการในกำไรหรือขาดทุน</w:t>
      </w:r>
    </w:p>
    <w:p w:rsidR="00043AB2" w:rsidRPr="007412ED" w:rsidRDefault="00043AB2" w:rsidP="00043AB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43AB2" w:rsidRPr="003C47FE" w:rsidRDefault="00043AB2" w:rsidP="00043AB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บริษัทรับรู้กำไรและขาดทุนจากการจ่ายชำระผลประโยชน์พนักงานเมื่อเกิดขึ้น</w:t>
      </w: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497424" w:rsidRPr="00497424">
        <w:rPr>
          <w:rFonts w:ascii="Angsana New" w:hAnsi="Angsana New"/>
          <w:iCs/>
          <w:sz w:val="30"/>
          <w:szCs w:val="30"/>
        </w:rPr>
        <w:t>12</w:t>
      </w:r>
      <w:r w:rsidRPr="003C47FE">
        <w:rPr>
          <w:rFonts w:ascii="Angsana New" w:hAnsi="Angsana New"/>
          <w:iCs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043AB2" w:rsidRPr="007412ED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043AB2" w:rsidRPr="007412ED" w:rsidRDefault="00043AB2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043AB2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>
        <w:rPr>
          <w:rFonts w:ascii="Angsana New" w:hAnsi="Angsana New"/>
          <w:sz w:val="30"/>
          <w:szCs w:val="30"/>
        </w:rPr>
        <w:t xml:space="preserve">      </w:t>
      </w:r>
      <w:r w:rsidRPr="003C47FE">
        <w:rPr>
          <w:rFonts w:ascii="Angsana New" w:hAnsi="Angsana New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5A5C4F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3C47FE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C47FE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:rsidR="007412ED" w:rsidRPr="007412ED" w:rsidRDefault="007412ED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รายได้เงินอุดหนุนจากรัฐบาลรอตัดบัญชี</w:t>
      </w:r>
    </w:p>
    <w:p w:rsidR="00043AB2" w:rsidRPr="007412ED" w:rsidRDefault="00043AB2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043AB2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6ACF">
        <w:rPr>
          <w:rFonts w:ascii="Angsana New" w:hAnsi="Angsana New"/>
          <w:sz w:val="30"/>
          <w:szCs w:val="30"/>
          <w:cs/>
        </w:rPr>
        <w:t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บริษัทบันทึกเป็นรายได้เงินอุดหนุนจากรัฐบาล</w:t>
      </w:r>
      <w:r>
        <w:rPr>
          <w:rFonts w:ascii="Angsana New" w:hAnsi="Angsana New"/>
          <w:sz w:val="30"/>
          <w:szCs w:val="30"/>
        </w:rPr>
        <w:t xml:space="preserve">        </w:t>
      </w:r>
      <w:r w:rsidRPr="00B06ACF">
        <w:rPr>
          <w:rFonts w:ascii="Angsana New" w:hAnsi="Angsana New"/>
          <w:sz w:val="30"/>
          <w:szCs w:val="30"/>
          <w:cs/>
        </w:rPr>
        <w:t xml:space="preserve">รอตัดบัญชีในงบแสดงฐานะการเงินและรับรู้เป็นรายได้ตามวิธีเส้นตรงตลอดอายุของสินทรัพย์เป็นระยะเวลา </w:t>
      </w:r>
      <w:r>
        <w:rPr>
          <w:rFonts w:ascii="Angsana New" w:hAnsi="Angsana New"/>
          <w:sz w:val="30"/>
          <w:szCs w:val="30"/>
          <w:cs/>
        </w:rPr>
        <w:br/>
      </w:r>
      <w:r w:rsidR="00497424" w:rsidRPr="00497424">
        <w:rPr>
          <w:rFonts w:ascii="Angsana New" w:hAnsi="Angsana New"/>
          <w:sz w:val="30"/>
          <w:szCs w:val="30"/>
        </w:rPr>
        <w:t>4</w:t>
      </w:r>
      <w:r w:rsidRPr="00B06A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B06ACF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25</w:t>
      </w:r>
      <w:r w:rsidRPr="00B06AC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:rsidR="00043AB2" w:rsidRPr="007412ED" w:rsidRDefault="00043AB2" w:rsidP="00043AB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รายได้รอตัดบัญชี</w:t>
      </w:r>
    </w:p>
    <w:p w:rsidR="007412ED" w:rsidRPr="007412ED" w:rsidRDefault="007412ED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43AB2" w:rsidRDefault="00043AB2" w:rsidP="00043A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A0156">
        <w:rPr>
          <w:rFonts w:ascii="Angsana New" w:hAnsi="Angsana New"/>
          <w:spacing w:val="-2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Pr="004A0156">
        <w:rPr>
          <w:rFonts w:ascii="Angsana New" w:hAnsi="Angsana New" w:hint="cs"/>
          <w:spacing w:val="-2"/>
          <w:sz w:val="30"/>
          <w:szCs w:val="30"/>
          <w:cs/>
        </w:rPr>
        <w:t>พื้นที่และ</w:t>
      </w:r>
      <w:r w:rsidRPr="004A0156">
        <w:rPr>
          <w:rFonts w:ascii="Angsana New" w:hAnsi="Angsana New"/>
          <w:spacing w:val="-2"/>
          <w:sz w:val="30"/>
          <w:szCs w:val="30"/>
          <w:cs/>
        </w:rPr>
        <w:t>โครงสร้างพื้นฐานในเขตส่งเสริมอุตสาหกรรมนวนคร บริษัทบันทึกเป็นรายได้รอตัดบัญชีในงบแสดงฐานะการเงิน และรับรู้เป็นรายได้ตา</w:t>
      </w:r>
      <w:r w:rsidRPr="004A0156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4A0156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ตลอดอายุของสัญญาและแสดงเป็นรายได้</w:t>
      </w:r>
      <w:r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3C47FE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:rsidR="00043AB2" w:rsidRPr="00E30FDB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43AB2" w:rsidRPr="008E51A4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043AB2" w:rsidRPr="00E30FDB" w:rsidRDefault="00043AB2" w:rsidP="00043AB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043AB2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4F59">
        <w:rPr>
          <w:rFonts w:asciiTheme="majorBidi" w:hAnsiTheme="majorBidi"/>
          <w:sz w:val="30"/>
          <w:szCs w:val="30"/>
          <w:cs/>
          <w:lang w:bidi="th-TH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>
        <w:rPr>
          <w:rFonts w:asciiTheme="majorBidi" w:hAnsiTheme="majorBidi"/>
          <w:sz w:val="30"/>
          <w:szCs w:val="30"/>
          <w:lang w:bidi="th-TH"/>
        </w:rPr>
        <w:t xml:space="preserve">          </w:t>
      </w:r>
      <w:r w:rsidRPr="00A34F59">
        <w:rPr>
          <w:rFonts w:asciiTheme="majorBidi" w:hAnsiTheme="majorBidi"/>
          <w:sz w:val="30"/>
          <w:szCs w:val="30"/>
          <w:cs/>
          <w:lang w:bidi="th-TH"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043AB2" w:rsidRPr="00E30FDB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043AB2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34F59">
        <w:rPr>
          <w:rFonts w:asciiTheme="majorBidi" w:hAnsiTheme="majorBidi"/>
          <w:sz w:val="30"/>
          <w:szCs w:val="30"/>
          <w:cs/>
          <w:lang w:bidi="th-TH"/>
        </w:rPr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:rsidR="00E917F5" w:rsidRPr="00E917F5" w:rsidRDefault="00E917F5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:rsidR="00043AB2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343915">
        <w:rPr>
          <w:rFonts w:asciiTheme="majorBidi" w:hAnsiTheme="majorBidi"/>
          <w:spacing w:val="-2"/>
          <w:sz w:val="30"/>
          <w:szCs w:val="30"/>
          <w:cs/>
          <w:lang w:bidi="th-TH"/>
        </w:rPr>
        <w:t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</w:t>
      </w:r>
      <w:r w:rsidRPr="00A34F59">
        <w:rPr>
          <w:rFonts w:asciiTheme="majorBidi" w:hAnsiTheme="majorBidi"/>
          <w:sz w:val="30"/>
          <w:szCs w:val="30"/>
          <w:cs/>
          <w:lang w:bidi="th-TH"/>
        </w:rPr>
        <w:t xml:space="preserve">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:rsidR="00043AB2" w:rsidRPr="007412ED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043AB2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34F59">
        <w:rPr>
          <w:rFonts w:asciiTheme="majorBidi" w:hAnsiTheme="majorBidi"/>
          <w:sz w:val="30"/>
          <w:szCs w:val="30"/>
          <w:cs/>
          <w:lang w:bidi="th-TH"/>
        </w:rPr>
        <w:t>หากไม่มีราคาเสนอซื้อขายในตลาดที่มีสภาพคล่อง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043AB2" w:rsidRPr="007412ED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4"/>
          <w:szCs w:val="24"/>
          <w:lang w:bidi="th-TH"/>
        </w:rPr>
      </w:pPr>
    </w:p>
    <w:p w:rsidR="00043AB2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34F59">
        <w:rPr>
          <w:rFonts w:asciiTheme="majorBidi" w:hAnsiTheme="majorBidi"/>
          <w:sz w:val="30"/>
          <w:szCs w:val="30"/>
          <w:cs/>
          <w:lang w:bidi="th-TH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การณ์เป็นสินทรัพย์ด้วยราคาเสนอซื้อ </w:t>
      </w:r>
      <w:r w:rsidR="00E30FDB">
        <w:rPr>
          <w:rFonts w:asciiTheme="majorBidi" w:hAnsiTheme="majorBidi" w:hint="cs"/>
          <w:sz w:val="30"/>
          <w:szCs w:val="30"/>
          <w:cs/>
          <w:lang w:bidi="th-TH"/>
        </w:rPr>
        <w:t>และวัดมูลค่าหนี้สินและสถานการณ์เป็นหนี้สินด้วยราคาเสนอขาย</w:t>
      </w:r>
    </w:p>
    <w:p w:rsidR="00E30FDB" w:rsidRPr="007412ED" w:rsidRDefault="00E30FDB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043AB2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34F59">
        <w:rPr>
          <w:rFonts w:asciiTheme="majorBidi" w:hAnsiTheme="majorBidi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</w:t>
      </w:r>
      <w:r w:rsidR="008E691D">
        <w:rPr>
          <w:rFonts w:asciiTheme="majorBidi" w:hAnsiTheme="majorBidi"/>
          <w:sz w:val="30"/>
          <w:szCs w:val="30"/>
          <w:lang w:bidi="th-TH"/>
        </w:rPr>
        <w:br/>
      </w:r>
      <w:r w:rsidRPr="00A34F59">
        <w:rPr>
          <w:rFonts w:asciiTheme="majorBidi" w:hAnsiTheme="majorBidi"/>
          <w:sz w:val="30"/>
          <w:szCs w:val="30"/>
          <w:cs/>
          <w:lang w:bidi="th-TH"/>
        </w:rPr>
        <w:t>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043AB2" w:rsidRPr="00536A01" w:rsidRDefault="00043AB2" w:rsidP="00043AB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7412ED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43AB2" w:rsidRDefault="00043AB2" w:rsidP="00043AB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7960E0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7960E0">
        <w:rPr>
          <w:rFonts w:asciiTheme="majorBidi" w:hAnsiTheme="majorBidi" w:cstheme="majorBidi"/>
          <w:sz w:val="30"/>
          <w:szCs w:val="30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</w:rPr>
        <w:t xml:space="preserve">บริษัทใช้ข้อมูลที่สามารถสังเกตได้ให้มากที่สุดเท่าที่จะทำได้ 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7960E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960E0">
        <w:rPr>
          <w:rFonts w:asciiTheme="majorBidi" w:hAnsiTheme="majorBidi" w:cstheme="majorBidi"/>
          <w:sz w:val="30"/>
          <w:szCs w:val="30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043AB2" w:rsidRPr="007412ED" w:rsidRDefault="00043AB2" w:rsidP="00043AB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43AB2" w:rsidRPr="007960E0" w:rsidRDefault="00043AB2" w:rsidP="00043AB2">
      <w:pPr>
        <w:pStyle w:val="block"/>
        <w:numPr>
          <w:ilvl w:val="0"/>
          <w:numId w:val="15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497424" w:rsidRPr="004974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960E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043AB2" w:rsidRPr="008E51A4" w:rsidRDefault="00043AB2" w:rsidP="00043AB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7424" w:rsidRPr="004974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E51A4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E51A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นนอกเหนือจาก</w:t>
      </w:r>
    </w:p>
    <w:p w:rsidR="00043AB2" w:rsidRPr="00B0123E" w:rsidRDefault="00043AB2" w:rsidP="00043AB2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123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497424" w:rsidRPr="0049742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:rsidR="00043AB2" w:rsidRPr="007960E0" w:rsidRDefault="00043AB2" w:rsidP="00043AB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7424" w:rsidRPr="0049742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960E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960E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043AB2" w:rsidRPr="007412ED" w:rsidRDefault="00043AB2" w:rsidP="00043AB2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043AB2" w:rsidRPr="007960E0" w:rsidRDefault="00043AB2" w:rsidP="00043AB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60E0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43AB2" w:rsidRPr="007412ED" w:rsidRDefault="00043AB2" w:rsidP="00043AB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072A58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7960E0">
        <w:rPr>
          <w:rFonts w:asciiTheme="majorBidi" w:hAnsiTheme="majorBidi" w:cstheme="majorBidi"/>
          <w:sz w:val="30"/>
          <w:szCs w:val="30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428D7" w:rsidRPr="007412ED" w:rsidRDefault="00D428D7" w:rsidP="00D428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:rsidR="00043AB2" w:rsidRPr="007412ED" w:rsidRDefault="00043AB2" w:rsidP="00043AB2">
      <w:pPr>
        <w:pStyle w:val="FSBlank"/>
        <w:rPr>
          <w:sz w:val="30"/>
          <w:szCs w:val="30"/>
        </w:rPr>
      </w:pPr>
    </w:p>
    <w:p w:rsidR="00043AB2" w:rsidRPr="00213D55" w:rsidRDefault="00043AB2" w:rsidP="00043AB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7126E">
        <w:rPr>
          <w:rFonts w:ascii="Angsana New" w:hAnsi="Angsana New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</w:t>
      </w:r>
      <w:r w:rsidRPr="00C61A7E">
        <w:rPr>
          <w:rFonts w:ascii="Angsana New" w:hAnsi="Angsana New"/>
          <w:spacing w:val="8"/>
          <w:sz w:val="30"/>
          <w:szCs w:val="30"/>
          <w:cs/>
        </w:rPr>
        <w:t>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</w:t>
      </w:r>
      <w:r w:rsidRPr="0087126E">
        <w:rPr>
          <w:rFonts w:ascii="Angsana New" w:hAnsi="Angsana New"/>
          <w:spacing w:val="-2"/>
          <w:sz w:val="30"/>
          <w:szCs w:val="30"/>
          <w:cs/>
        </w:rPr>
        <w:t>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</w:t>
      </w:r>
      <w:r w:rsidRPr="00C61A7E">
        <w:rPr>
          <w:rFonts w:ascii="Angsana New" w:hAnsi="Angsana New"/>
          <w:spacing w:val="6"/>
          <w:sz w:val="30"/>
          <w:szCs w:val="30"/>
          <w:cs/>
        </w:rPr>
        <w:t>ไปกำไรสะสม ส่วนเกินทุนจากการจำหน่ายหุ้นทุนซื้อคืน (</w:t>
      </w:r>
      <w:r w:rsidRPr="00C61A7E">
        <w:rPr>
          <w:rFonts w:ascii="Angsana New" w:hAnsi="Angsana New"/>
          <w:spacing w:val="6"/>
          <w:sz w:val="30"/>
          <w:szCs w:val="30"/>
        </w:rPr>
        <w:t>“</w:t>
      </w:r>
      <w:r w:rsidRPr="00C61A7E">
        <w:rPr>
          <w:rFonts w:ascii="Angsana New" w:hAnsi="Angsana New"/>
          <w:spacing w:val="6"/>
          <w:sz w:val="30"/>
          <w:szCs w:val="30"/>
          <w:cs/>
        </w:rPr>
        <w:t>ส่วนเกินทุนหุ้นทุนซื้อคืน</w:t>
      </w:r>
      <w:r w:rsidRPr="00C61A7E">
        <w:rPr>
          <w:rFonts w:ascii="Angsana New" w:hAnsi="Angsana New"/>
          <w:spacing w:val="6"/>
          <w:sz w:val="30"/>
          <w:szCs w:val="30"/>
        </w:rPr>
        <w:t>”</w:t>
      </w:r>
      <w:r w:rsidRPr="00C61A7E">
        <w:rPr>
          <w:rFonts w:ascii="Angsana New" w:hAnsi="Angsana New"/>
          <w:spacing w:val="6"/>
          <w:sz w:val="30"/>
          <w:szCs w:val="30"/>
          <w:cs/>
        </w:rPr>
        <w:t>) แสดงเป็นรายการแยก</w:t>
      </w:r>
      <w:r w:rsidRPr="00C61A7E">
        <w:rPr>
          <w:rFonts w:ascii="Angsana New" w:hAnsi="Angsana New"/>
          <w:spacing w:val="-4"/>
          <w:sz w:val="30"/>
          <w:szCs w:val="30"/>
          <w:cs/>
        </w:rPr>
        <w:t>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 w:rsidRPr="00C61A7E">
        <w:rPr>
          <w:rFonts w:ascii="Angsana New" w:hAnsi="Angsana New"/>
          <w:spacing w:val="6"/>
          <w:sz w:val="30"/>
          <w:szCs w:val="30"/>
          <w:cs/>
        </w:rPr>
        <w:t>ทุนหุ้นทุนซื้</w:t>
      </w:r>
      <w:r w:rsidRPr="0087126E">
        <w:rPr>
          <w:rFonts w:ascii="Angsana New" w:hAnsi="Angsana New"/>
          <w:spacing w:val="-2"/>
          <w:sz w:val="30"/>
          <w:szCs w:val="30"/>
          <w:cs/>
        </w:rPr>
        <w:t>อคืนหมดแล้ว</w:t>
      </w:r>
      <w:r w:rsidRPr="0087126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043AB2" w:rsidRPr="007412ED" w:rsidRDefault="00043AB2" w:rsidP="00043AB2">
      <w:pPr>
        <w:pStyle w:val="FSBlank"/>
        <w:rPr>
          <w:sz w:val="30"/>
          <w:szCs w:val="3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213D5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043AB2" w:rsidRPr="007412ED" w:rsidRDefault="00043AB2" w:rsidP="00043AB2">
      <w:pPr>
        <w:pStyle w:val="FSBlank"/>
        <w:rPr>
          <w:sz w:val="30"/>
          <w:szCs w:val="30"/>
        </w:rPr>
      </w:pPr>
    </w:p>
    <w:p w:rsidR="00043AB2" w:rsidRDefault="00043AB2" w:rsidP="00043AB2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6533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3C47F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7412ED" w:rsidRPr="007412ED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:rsidR="007412ED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043AB2" w:rsidRPr="003C47FE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F7D2D">
        <w:rPr>
          <w:rFonts w:ascii="Angsana New" w:hAnsi="Angsana New"/>
          <w:iCs/>
          <w:sz w:val="30"/>
          <w:szCs w:val="30"/>
          <w:cs/>
        </w:rPr>
        <w:lastRenderedPageBreak/>
        <w:t>การขาย</w:t>
      </w:r>
      <w:r w:rsidRPr="008E51A4">
        <w:rPr>
          <w:rFonts w:ascii="Angsana New" w:hAnsi="Angsana New"/>
          <w:iCs/>
          <w:sz w:val="30"/>
          <w:szCs w:val="30"/>
          <w:cs/>
        </w:rPr>
        <w:t>อสังหาริมทรัพย์</w:t>
      </w:r>
      <w:r w:rsidRPr="00DF7D2D">
        <w:rPr>
          <w:rFonts w:ascii="Angsana New" w:hAnsi="Angsana New" w:hint="cs"/>
          <w:iCs/>
          <w:sz w:val="30"/>
          <w:szCs w:val="30"/>
          <w:cs/>
        </w:rPr>
        <w:t>และ</w:t>
      </w:r>
      <w:r>
        <w:rPr>
          <w:rFonts w:ascii="Angsana New" w:hAnsi="Angsana New" w:hint="cs"/>
          <w:iCs/>
          <w:sz w:val="30"/>
          <w:szCs w:val="30"/>
          <w:cs/>
        </w:rPr>
        <w:t>การให้</w:t>
      </w:r>
      <w:r w:rsidRPr="00DF7D2D">
        <w:rPr>
          <w:rFonts w:ascii="Angsana New" w:hAnsi="Angsana New" w:hint="cs"/>
          <w:iCs/>
          <w:sz w:val="30"/>
          <w:szCs w:val="30"/>
          <w:cs/>
        </w:rPr>
        <w:t>บริการ</w:t>
      </w:r>
    </w:p>
    <w:p w:rsidR="00043AB2" w:rsidRPr="007412ED" w:rsidRDefault="00043AB2" w:rsidP="00043AB2">
      <w:pPr>
        <w:pStyle w:val="FSBlank"/>
        <w:rPr>
          <w:sz w:val="30"/>
          <w:szCs w:val="30"/>
          <w:cs/>
        </w:rPr>
      </w:pPr>
    </w:p>
    <w:p w:rsidR="00043AB2" w:rsidRPr="003C47FE" w:rsidRDefault="00043AB2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77F1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>
        <w:rPr>
          <w:rFonts w:ascii="Angsana New" w:hAnsi="Angsana New" w:hint="cs"/>
          <w:i/>
          <w:sz w:val="30"/>
          <w:szCs w:val="30"/>
          <w:cs/>
        </w:rPr>
        <w:t>อสังหาริมทรัพย์</w:t>
      </w:r>
      <w:r w:rsidRPr="00EC77F1">
        <w:rPr>
          <w:rFonts w:ascii="Angsana New" w:hAnsi="Angsana New"/>
          <w:i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C77F1">
        <w:rPr>
          <w:rFonts w:ascii="Angsana New" w:hAnsi="Angsana New"/>
          <w:i/>
          <w:sz w:val="30"/>
          <w:szCs w:val="30"/>
        </w:rPr>
        <w:t xml:space="preserve"> </w:t>
      </w:r>
      <w:r w:rsidRPr="00EC77F1">
        <w:rPr>
          <w:rFonts w:ascii="Angsana New" w:hAnsi="Angsana New"/>
          <w:i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</w:t>
      </w:r>
      <w:r w:rsidR="00713DE2">
        <w:rPr>
          <w:rFonts w:ascii="Angsana New" w:hAnsi="Angsana New" w:hint="cs"/>
          <w:i/>
          <w:sz w:val="30"/>
          <w:szCs w:val="30"/>
          <w:cs/>
        </w:rPr>
        <w:t>ี</w:t>
      </w:r>
      <w:r w:rsidRPr="00EC77F1">
        <w:rPr>
          <w:rFonts w:ascii="Angsana New" w:hAnsi="Angsana New"/>
          <w:i/>
          <w:sz w:val="30"/>
          <w:szCs w:val="30"/>
          <w:cs/>
        </w:rPr>
        <w:t>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3C47FE">
        <w:rPr>
          <w:rFonts w:ascii="Angsana New" w:hAnsi="Angsana New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3C47FE">
        <w:rPr>
          <w:rFonts w:ascii="Angsana New" w:hAnsi="Angsana New"/>
          <w:sz w:val="30"/>
          <w:szCs w:val="30"/>
          <w:cs/>
        </w:rPr>
        <w:t>ให้บริการ</w:t>
      </w:r>
    </w:p>
    <w:p w:rsidR="00043AB2" w:rsidRPr="007412ED" w:rsidRDefault="00043AB2" w:rsidP="008C1444">
      <w:pPr>
        <w:pStyle w:val="FSBlank"/>
        <w:rPr>
          <w:sz w:val="30"/>
          <w:szCs w:val="30"/>
          <w:cs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74F0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:rsidR="00043AB2" w:rsidRPr="007412ED" w:rsidRDefault="00043AB2" w:rsidP="008C1444">
      <w:pPr>
        <w:pStyle w:val="FSBlank"/>
        <w:rPr>
          <w:sz w:val="30"/>
          <w:szCs w:val="3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34392">
        <w:rPr>
          <w:rFonts w:ascii="Angsana New" w:hAnsi="Angsana New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34392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:rsidR="00043AB2" w:rsidRPr="007412ED" w:rsidRDefault="00043AB2" w:rsidP="008C1444">
      <w:pPr>
        <w:pStyle w:val="FSBlank"/>
        <w:rPr>
          <w:sz w:val="30"/>
          <w:szCs w:val="3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:rsidR="00043AB2" w:rsidRPr="007412ED" w:rsidRDefault="00043AB2" w:rsidP="00043AB2">
      <w:pPr>
        <w:pStyle w:val="FSBlank"/>
        <w:rPr>
          <w:sz w:val="30"/>
          <w:szCs w:val="30"/>
        </w:rPr>
      </w:pPr>
    </w:p>
    <w:p w:rsidR="00043AB2" w:rsidRPr="00833FE6" w:rsidRDefault="00043AB2" w:rsidP="00043AB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043AB2" w:rsidRPr="007412ED" w:rsidRDefault="00043AB2" w:rsidP="008C1444">
      <w:pPr>
        <w:pStyle w:val="FSBlank"/>
        <w:rPr>
          <w:sz w:val="30"/>
          <w:szCs w:val="30"/>
        </w:rPr>
      </w:pPr>
    </w:p>
    <w:p w:rsidR="00043AB2" w:rsidRPr="00833FE6" w:rsidRDefault="00043AB2" w:rsidP="00043AB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3FE6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:rsidR="00043AB2" w:rsidRPr="007412ED" w:rsidRDefault="00043AB2" w:rsidP="008C1444">
      <w:pPr>
        <w:pStyle w:val="FSBlank"/>
        <w:rPr>
          <w:sz w:val="30"/>
          <w:szCs w:val="30"/>
        </w:rPr>
      </w:pPr>
    </w:p>
    <w:p w:rsidR="00043AB2" w:rsidRPr="00833FE6" w:rsidRDefault="00043AB2" w:rsidP="00043AB2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3FE6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043AB2" w:rsidRPr="00833FE6" w:rsidRDefault="00043AB2" w:rsidP="004C5C31">
      <w:pPr>
        <w:pStyle w:val="NoSpacing"/>
        <w:numPr>
          <w:ilvl w:val="0"/>
          <w:numId w:val="2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33FE6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:rsidR="00043AB2" w:rsidRPr="00833FE6" w:rsidRDefault="00043AB2" w:rsidP="004C5C31">
      <w:pPr>
        <w:pStyle w:val="NoSpacing"/>
        <w:numPr>
          <w:ilvl w:val="0"/>
          <w:numId w:val="2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33FE6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:rsidR="00043AB2" w:rsidRPr="007412ED" w:rsidRDefault="00043AB2" w:rsidP="008C1444">
      <w:pPr>
        <w:pStyle w:val="FSBlank"/>
        <w:rPr>
          <w:sz w:val="30"/>
          <w:szCs w:val="30"/>
        </w:rPr>
      </w:pPr>
    </w:p>
    <w:p w:rsidR="00E72EBF" w:rsidRDefault="00043AB2" w:rsidP="00043A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3FE6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r w:rsidR="00E72EBF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43AB2" w:rsidRPr="00833FE6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33F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043AB2" w:rsidRPr="00833FE6" w:rsidRDefault="00043AB2" w:rsidP="00043AB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43AB2" w:rsidRPr="00833FE6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3FE6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:rsidR="00043AB2" w:rsidRPr="00833FE6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43AB2" w:rsidRPr="00833FE6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3FE6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043AB2" w:rsidRPr="00F57E47" w:rsidRDefault="00043AB2" w:rsidP="00043AB2">
      <w:pPr>
        <w:pStyle w:val="FSBlank"/>
        <w:rPr>
          <w:sz w:val="30"/>
          <w:szCs w:val="30"/>
          <w:highlight w:val="yellow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043AB2" w:rsidRPr="009D57E0" w:rsidRDefault="00043AB2" w:rsidP="00043AB2">
      <w:pPr>
        <w:pStyle w:val="FSBlank"/>
        <w:rPr>
          <w:sz w:val="30"/>
          <w:szCs w:val="30"/>
        </w:rPr>
      </w:pPr>
    </w:p>
    <w:p w:rsidR="00043AB2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043AB2" w:rsidRPr="00904CC2" w:rsidRDefault="00043AB2" w:rsidP="00E72EBF">
      <w:pPr>
        <w:pStyle w:val="FSBlank"/>
        <w:rPr>
          <w:sz w:val="30"/>
          <w:szCs w:val="30"/>
        </w:rPr>
      </w:pPr>
    </w:p>
    <w:p w:rsidR="00043AB2" w:rsidRPr="003C47FE" w:rsidRDefault="00043AB2" w:rsidP="00043AB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</w:t>
      </w:r>
      <w:r w:rsidRPr="00590D70">
        <w:rPr>
          <w:rFonts w:ascii="Angsana New" w:hAnsi="Angsana New"/>
          <w:spacing w:val="8"/>
          <w:sz w:val="30"/>
          <w:szCs w:val="30"/>
          <w:cs/>
        </w:rPr>
        <w:t>ประจำปีที่ต้องเสียภาษี</w:t>
      </w:r>
      <w:r w:rsidRPr="00590D70">
        <w:rPr>
          <w:rFonts w:ascii="Angsana New" w:hAnsi="Angsana New"/>
          <w:spacing w:val="8"/>
          <w:sz w:val="30"/>
          <w:szCs w:val="30"/>
        </w:rPr>
        <w:t xml:space="preserve"> </w:t>
      </w:r>
      <w:r w:rsidRPr="00590D70">
        <w:rPr>
          <w:rFonts w:ascii="Angsana New" w:hAnsi="Angsana New"/>
          <w:spacing w:val="8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วันที่รายงานตลอดจนการปรับปรุงทางภาษีที่เกี่ยวกับรายการในปีก่อนๆ</w:t>
      </w:r>
    </w:p>
    <w:p w:rsidR="00043AB2" w:rsidRPr="00467942" w:rsidRDefault="00043AB2" w:rsidP="00043AB2">
      <w:pPr>
        <w:pStyle w:val="FSBlank"/>
        <w:rPr>
          <w:sz w:val="30"/>
          <w:szCs w:val="30"/>
        </w:rPr>
      </w:pPr>
    </w:p>
    <w:p w:rsidR="00043AB2" w:rsidRDefault="00043AB2" w:rsidP="00043A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3C47FE"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3C47FE">
        <w:rPr>
          <w:rFonts w:ascii="Angsana New" w:hAnsi="Angsana New"/>
          <w:sz w:val="30"/>
          <w:szCs w:val="30"/>
          <w:cs/>
        </w:rPr>
        <w:t>ในการร่วมค้าหากเป็นไปได้ว่าจะไม่มีการกลับรายการในอนาคตอันใกล้</w:t>
      </w:r>
    </w:p>
    <w:p w:rsidR="00043AB2" w:rsidRPr="00467942" w:rsidRDefault="00043AB2" w:rsidP="00043A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:rsidR="00043AB2" w:rsidRDefault="00043AB2" w:rsidP="00043A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3C47FE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43AB2" w:rsidRPr="003C47FE" w:rsidRDefault="00043AB2" w:rsidP="00043AB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:rsidR="00B85EB1" w:rsidRDefault="00043AB2" w:rsidP="00043AB2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  <w:r w:rsidR="00B85EB1">
        <w:rPr>
          <w:rFonts w:ascii="Angsana New" w:hAnsi="Angsana New"/>
          <w:sz w:val="30"/>
          <w:szCs w:val="30"/>
          <w:cs/>
        </w:rPr>
        <w:br w:type="page"/>
      </w:r>
    </w:p>
    <w:p w:rsidR="00043AB2" w:rsidRDefault="00043AB2" w:rsidP="00043AB2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814B34">
        <w:rPr>
          <w:rFonts w:ascii="Angsana New" w:hAnsi="Angsana New"/>
          <w:spacing w:val="-2"/>
          <w:sz w:val="30"/>
          <w:szCs w:val="30"/>
          <w:cs/>
        </w:rPr>
        <w:t>ประเมินผลกระทบจากหลายปัจจัย รวมถึงการตีความทางกฎหมายภาษี และจากประสบการณ์ในอดีต การประเมินนี้</w:t>
      </w:r>
      <w:r w:rsidRPr="003C47FE">
        <w:rPr>
          <w:rFonts w:ascii="Angsana New" w:hAnsi="Angsana New"/>
          <w:sz w:val="30"/>
          <w:szCs w:val="30"/>
          <w:cs/>
        </w:rPr>
        <w:t>อยู่บนพื้นฐาน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3C47FE">
        <w:rPr>
          <w:rFonts w:ascii="Angsana New" w:hAnsi="Angsana New"/>
          <w:sz w:val="30"/>
          <w:szCs w:val="30"/>
          <w:cs/>
        </w:rPr>
        <w:t>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43AB2" w:rsidRPr="007412ED" w:rsidRDefault="00043AB2" w:rsidP="00B85E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043AB2" w:rsidRDefault="00043AB2" w:rsidP="00043AB2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91101D">
        <w:rPr>
          <w:rFonts w:ascii="Angsana New" w:hAnsi="Angsana New"/>
          <w:spacing w:val="-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</w:t>
      </w:r>
      <w:r w:rsidRPr="003C47FE">
        <w:rPr>
          <w:rFonts w:ascii="Angsana New" w:hAnsi="Angsana New"/>
          <w:sz w:val="30"/>
          <w:szCs w:val="30"/>
          <w:cs/>
        </w:rPr>
        <w:t xml:space="preserve">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3C47F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043AB2" w:rsidRPr="007412ED" w:rsidRDefault="00043AB2" w:rsidP="00B85E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043AB2" w:rsidRDefault="00043AB2" w:rsidP="00043AB2">
      <w:pPr>
        <w:pStyle w:val="FSBlank"/>
        <w:ind w:left="540" w:firstLine="0"/>
        <w:rPr>
          <w:sz w:val="30"/>
          <w:szCs w:val="30"/>
        </w:rPr>
      </w:pPr>
      <w:r w:rsidRPr="00A11D60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085EE5">
        <w:rPr>
          <w:sz w:val="30"/>
          <w:szCs w:val="30"/>
          <w:cs/>
        </w:rPr>
        <w:t>ค่อนข้างแน่</w:t>
      </w:r>
      <w:r w:rsidRPr="00A11D60">
        <w:rPr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085EE5">
        <w:rPr>
          <w:rFonts w:hint="cs"/>
          <w:sz w:val="30"/>
          <w:szCs w:val="30"/>
          <w:cs/>
        </w:rPr>
        <w:t>กำไรเพื่อเสียภาษีในอนาคตต้อง</w:t>
      </w:r>
      <w:r w:rsidRPr="00670430">
        <w:rPr>
          <w:rFonts w:hint="cs"/>
          <w:spacing w:val="4"/>
          <w:sz w:val="30"/>
          <w:szCs w:val="30"/>
          <w:cs/>
        </w:rPr>
        <w:t>พิจารณาถึงการกลับรา</w:t>
      </w:r>
      <w:r w:rsidRPr="00905EB0">
        <w:rPr>
          <w:rFonts w:hint="cs"/>
          <w:spacing w:val="4"/>
          <w:sz w:val="30"/>
          <w:szCs w:val="30"/>
          <w:cs/>
        </w:rPr>
        <w:t>ยการ</w:t>
      </w:r>
      <w:r w:rsidRPr="00085EE5">
        <w:rPr>
          <w:rFonts w:hint="cs"/>
          <w:sz w:val="30"/>
          <w:szCs w:val="30"/>
          <w:cs/>
        </w:rPr>
        <w:t xml:space="preserve">ผลแตกต่างชั่วคราวที่เกี่ยวข้อง ดังนั้น </w:t>
      </w:r>
      <w:r w:rsidRPr="002D5FFF">
        <w:rPr>
          <w:rFonts w:hint="cs"/>
          <w:spacing w:val="6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</w:t>
      </w:r>
      <w:r w:rsidRPr="00085EE5">
        <w:rPr>
          <w:rFonts w:hint="cs"/>
          <w:sz w:val="30"/>
          <w:szCs w:val="30"/>
          <w:cs/>
        </w:rPr>
        <w:t xml:space="preserve">จากแผนธุรกิจของแต่ละบริษัทย่อยในบริษัทแล้วอาจมีจำนวนไม่เพียงพอที่จะบันทึกสินทรัพย์ภาษีเงินได้ทั้งจำนวน </w:t>
      </w:r>
      <w:r w:rsidRPr="00A11D60">
        <w:rPr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43AB2" w:rsidRPr="007412ED" w:rsidRDefault="00043AB2" w:rsidP="00B85E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:rsidR="00043AB2" w:rsidRPr="007412ED" w:rsidRDefault="00043AB2" w:rsidP="00B85E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803FC0" w:rsidRPr="007043DE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43DE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:rsidR="007412ED" w:rsidRPr="007412ED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43AB2" w:rsidRPr="00CC369D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CC369D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CC369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C36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:rsidR="00043AB2" w:rsidRPr="007412ED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043AB2" w:rsidRPr="007043DE" w:rsidRDefault="00043AB2" w:rsidP="00043A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43D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</w:t>
      </w:r>
      <w:r w:rsidR="007043DE">
        <w:rPr>
          <w:rFonts w:ascii="Angsana New" w:hAnsi="Angsana New"/>
          <w:sz w:val="30"/>
          <w:szCs w:val="30"/>
        </w:rPr>
        <w:br/>
      </w:r>
      <w:r w:rsidRPr="007043DE">
        <w:rPr>
          <w:rFonts w:ascii="Angsana New" w:hAnsi="Angsana New"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:rsidR="00043AB2" w:rsidRPr="003C47FE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:rsidR="00043AB2" w:rsidRPr="00D97BB4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20"/>
          <w:szCs w:val="20"/>
        </w:rPr>
      </w:pPr>
    </w:p>
    <w:p w:rsidR="00043AB2" w:rsidRPr="00A85727" w:rsidRDefault="00043AB2" w:rsidP="007A4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Pr="00A85727">
        <w:rPr>
          <w:rFonts w:ascii="Angsana New" w:hAnsi="Angsana New" w:hint="cs"/>
          <w:sz w:val="30"/>
          <w:szCs w:val="30"/>
          <w:cs/>
        </w:rPr>
        <w:t>ของบริษัท</w:t>
      </w:r>
      <w:r w:rsidRPr="00A85727">
        <w:rPr>
          <w:rFonts w:ascii="Angsana New" w:hAnsi="Angsana New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043AB2" w:rsidRPr="00D97BB4" w:rsidRDefault="00043AB2" w:rsidP="0004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DC59E6" w:rsidRPr="00E703E1" w:rsidRDefault="00497424" w:rsidP="00DC5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7424">
        <w:rPr>
          <w:rFonts w:ascii="Angsana New" w:hAnsi="Angsana New"/>
          <w:b/>
          <w:bCs/>
          <w:sz w:val="30"/>
          <w:szCs w:val="30"/>
        </w:rPr>
        <w:t>5</w:t>
      </w:r>
      <w:r w:rsidR="00DC59E6">
        <w:rPr>
          <w:rFonts w:ascii="Angsana New" w:hAnsi="Angsana New"/>
          <w:b/>
          <w:bCs/>
          <w:sz w:val="30"/>
          <w:szCs w:val="30"/>
        </w:rPr>
        <w:tab/>
      </w:r>
      <w:r w:rsidR="00C5687C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DC59E6" w:rsidRPr="00E703E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FB6291" w:rsidRPr="00D97BB4" w:rsidRDefault="00FB6291" w:rsidP="00FB6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20"/>
          <w:szCs w:val="20"/>
        </w:rPr>
      </w:pPr>
    </w:p>
    <w:p w:rsidR="00FB6291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ความสัมพันธ์ที่มีกับการร่วมค้าได้เปิดเผยในหมายเหตุ</w:t>
      </w:r>
      <w:r w:rsidRPr="00A8572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85727">
        <w:rPr>
          <w:rFonts w:ascii="Angsana New" w:hAnsi="Angsana New"/>
          <w:sz w:val="30"/>
          <w:szCs w:val="30"/>
          <w:cs/>
        </w:rPr>
        <w:t xml:space="preserve">ข้อ </w:t>
      </w:r>
      <w:r w:rsidR="00497424" w:rsidRPr="00497424">
        <w:rPr>
          <w:rFonts w:ascii="Angsana New" w:hAnsi="Angsana New"/>
          <w:sz w:val="30"/>
          <w:szCs w:val="30"/>
        </w:rPr>
        <w:t>8</w:t>
      </w:r>
      <w:r w:rsidRPr="00A85727">
        <w:rPr>
          <w:rFonts w:ascii="Angsana New" w:hAnsi="Angsana New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ที่มีรายการระหว่างกันที่มีนัยสำคัญกับบริษัทในระหว่างปีมี</w:t>
      </w:r>
      <w:r w:rsidRPr="00A85727">
        <w:rPr>
          <w:rFonts w:ascii="Angsana New" w:hAnsi="Angsana New"/>
          <w:sz w:val="30"/>
          <w:szCs w:val="30"/>
          <w:cs/>
        </w:rPr>
        <w:t>ดังต่อไปนี้</w:t>
      </w:r>
    </w:p>
    <w:p w:rsidR="00FB6291" w:rsidRPr="00D97BB4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FB6291" w:rsidRPr="003C47FE" w:rsidTr="00176203">
        <w:trPr>
          <w:tblHeader/>
        </w:trPr>
        <w:tc>
          <w:tcPr>
            <w:tcW w:w="351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B6291" w:rsidRPr="003C47FE" w:rsidTr="00176203">
        <w:tc>
          <w:tcPr>
            <w:tcW w:w="3510" w:type="dxa"/>
          </w:tcPr>
          <w:p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Pr="005C2B7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497424" w:rsidRPr="00497424">
              <w:rPr>
                <w:rFonts w:ascii="Angsana New" w:hAnsi="Angsana New"/>
                <w:bCs/>
                <w:sz w:val="30"/>
                <w:szCs w:val="30"/>
              </w:rPr>
              <w:t>51</w:t>
            </w:r>
            <w:r w:rsidRPr="005C2B71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B6291" w:rsidRPr="003C47FE" w:rsidTr="00176203">
        <w:tc>
          <w:tcPr>
            <w:tcW w:w="3510" w:type="dxa"/>
          </w:tcPr>
          <w:p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นวนคร</w:t>
            </w:r>
          </w:p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อินเตอร์เนชั่นแนล การ์ดดิ้ง จำกัด </w:t>
            </w:r>
          </w:p>
        </w:tc>
        <w:tc>
          <w:tcPr>
            <w:tcW w:w="144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เป็นกิจการที่เกี่ยวข้องกัน ซึ่งบริษัทถือหุ้นร้อยละ </w:t>
            </w:r>
            <w:r w:rsidR="00497424" w:rsidRPr="00497424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A41FFE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="00497424" w:rsidRPr="00497424">
              <w:rPr>
                <w:rFonts w:ascii="Angsana New" w:hAnsi="Angsana New"/>
                <w:bCs/>
                <w:sz w:val="30"/>
                <w:szCs w:val="30"/>
              </w:rPr>
              <w:t>08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:rsidTr="00176203">
        <w:tc>
          <w:tcPr>
            <w:tcW w:w="3510" w:type="dxa"/>
          </w:tcPr>
          <w:p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ซูมิโช โกลบอล โลจิสติคส์ </w:t>
            </w:r>
          </w:p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 ซึ่งบริษัทถือหุ้นร้อย</w:t>
            </w:r>
            <w:r w:rsidRPr="007D46F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ละ </w:t>
            </w:r>
            <w:r w:rsidR="00497424" w:rsidRPr="0049742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41FFE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="00497424" w:rsidRPr="00497424"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:rsidTr="00176203">
        <w:tc>
          <w:tcPr>
            <w:tcW w:w="3510" w:type="dxa"/>
          </w:tcPr>
          <w:p w:rsidR="00FB6291" w:rsidRPr="003562C4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 จำกัด</w:t>
            </w:r>
          </w:p>
        </w:tc>
        <w:tc>
          <w:tcPr>
            <w:tcW w:w="1440" w:type="dxa"/>
          </w:tcPr>
          <w:p w:rsidR="00FB6291" w:rsidRPr="003562C4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FB6291" w:rsidRPr="003C47FE" w:rsidTr="00176203">
        <w:tc>
          <w:tcPr>
            <w:tcW w:w="351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7412ED" w:rsidRPr="00D97BB4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B6291" w:rsidRPr="003C47FE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3C47FE">
        <w:rPr>
          <w:rFonts w:ascii="Angsana New" w:hAnsi="Angsana New"/>
          <w:sz w:val="30"/>
          <w:szCs w:val="30"/>
          <w:cs/>
        </w:rPr>
        <w:t>ดังต่อไปนี้</w:t>
      </w:r>
    </w:p>
    <w:p w:rsidR="00FB6291" w:rsidRPr="00D97BB4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50"/>
        </w:tabs>
        <w:spacing w:after="0"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4410"/>
        <w:gridCol w:w="269"/>
        <w:gridCol w:w="4411"/>
      </w:tblGrid>
      <w:tr w:rsidR="00FB6291" w:rsidRPr="003C47FE" w:rsidTr="00176203">
        <w:tc>
          <w:tcPr>
            <w:tcW w:w="4410" w:type="dxa"/>
          </w:tcPr>
          <w:p w:rsidR="00FB6291" w:rsidRPr="003C47FE" w:rsidRDefault="00FB62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7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69" w:type="dxa"/>
          </w:tcPr>
          <w:p w:rsidR="00FB6291" w:rsidRPr="003C47FE" w:rsidRDefault="00FB6291" w:rsidP="00176203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FB6291" w:rsidRPr="003C47FE" w:rsidRDefault="00FB6291" w:rsidP="0017620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B6291" w:rsidRPr="003C47FE" w:rsidTr="00176203">
        <w:tc>
          <w:tcPr>
            <w:tcW w:w="4410" w:type="dxa"/>
          </w:tcPr>
          <w:p w:rsidR="00FB6291" w:rsidRPr="003C47FE" w:rsidRDefault="00FB62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69" w:type="dxa"/>
          </w:tcPr>
          <w:p w:rsidR="00FB6291" w:rsidRPr="003C47FE" w:rsidRDefault="00FB6291" w:rsidP="00176203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FB6291" w:rsidRPr="003C47FE" w:rsidRDefault="00FB6291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B6291" w:rsidRPr="003C47FE" w:rsidTr="00176203">
        <w:tc>
          <w:tcPr>
            <w:tcW w:w="4410" w:type="dxa"/>
          </w:tcPr>
          <w:p w:rsidR="00FB6291" w:rsidRPr="003C47FE" w:rsidRDefault="00FB62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:rsidR="00FB6291" w:rsidRPr="003C47FE" w:rsidRDefault="00FB6291" w:rsidP="00176203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FB6291" w:rsidRPr="003C47FE" w:rsidRDefault="00FB6291" w:rsidP="00176203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B6291" w:rsidRPr="003C47FE" w:rsidTr="00176203">
        <w:tc>
          <w:tcPr>
            <w:tcW w:w="4410" w:type="dxa"/>
          </w:tcPr>
          <w:p w:rsidR="00FB6291" w:rsidRPr="003C47FE" w:rsidRDefault="00FB62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พื้นที่และ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269" w:type="dxa"/>
          </w:tcPr>
          <w:p w:rsidR="00FB6291" w:rsidRPr="003C47FE" w:rsidRDefault="00FB6291" w:rsidP="0017620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FB6291" w:rsidRPr="003C47FE" w:rsidRDefault="00FB6291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B6291" w:rsidRPr="003C47FE" w:rsidTr="00176203">
        <w:tc>
          <w:tcPr>
            <w:tcW w:w="4410" w:type="dxa"/>
          </w:tcPr>
          <w:p w:rsidR="00FB6291" w:rsidRPr="003C47FE" w:rsidRDefault="00FB62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269" w:type="dxa"/>
          </w:tcPr>
          <w:p w:rsidR="00FB6291" w:rsidRPr="003C47FE" w:rsidRDefault="00FB6291" w:rsidP="0017620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411" w:type="dxa"/>
          </w:tcPr>
          <w:p w:rsidR="00FB6291" w:rsidRPr="003C47FE" w:rsidRDefault="00FB6291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B6291" w:rsidRPr="003C47FE" w:rsidTr="00176203">
        <w:tc>
          <w:tcPr>
            <w:tcW w:w="4410" w:type="dxa"/>
          </w:tcPr>
          <w:p w:rsidR="00FB6291" w:rsidRPr="003C47FE" w:rsidRDefault="00FB62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69" w:type="dxa"/>
          </w:tcPr>
          <w:p w:rsidR="00FB6291" w:rsidRPr="003C47FE" w:rsidRDefault="00FB6291" w:rsidP="0017620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FB6291" w:rsidRPr="003C47FE" w:rsidRDefault="00FB6291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ตามการประกาศการจ่ายเงินปันผล</w:t>
            </w:r>
          </w:p>
        </w:tc>
      </w:tr>
      <w:tr w:rsidR="00302E91" w:rsidRPr="003C47FE" w:rsidTr="00176203">
        <w:tc>
          <w:tcPr>
            <w:tcW w:w="4410" w:type="dxa"/>
          </w:tcPr>
          <w:p w:rsidR="00302E91" w:rsidRPr="003C47FE" w:rsidRDefault="00302E9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69" w:type="dxa"/>
          </w:tcPr>
          <w:p w:rsidR="00302E91" w:rsidRPr="003C47FE" w:rsidRDefault="00302E91" w:rsidP="0017620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302E91" w:rsidRPr="003C47FE" w:rsidRDefault="00302E91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อัตราดอกเบี้ยร้อยละ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5D2347">
              <w:rPr>
                <w:rFonts w:ascii="Angsana New" w:hAnsi="Angsana New"/>
                <w:sz w:val="30"/>
                <w:szCs w:val="30"/>
              </w:rPr>
              <w:t>.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31</w:t>
            </w:r>
            <w:r w:rsidR="005D234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5D2347" w:rsidRPr="003C47FE" w:rsidTr="00176203">
        <w:tc>
          <w:tcPr>
            <w:tcW w:w="4410" w:type="dxa"/>
          </w:tcPr>
          <w:p w:rsidR="005D2347" w:rsidRDefault="005D234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269" w:type="dxa"/>
          </w:tcPr>
          <w:p w:rsidR="005D2347" w:rsidRPr="003C47FE" w:rsidRDefault="005D2347" w:rsidP="0017620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5D2347" w:rsidRDefault="005D2347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D2347" w:rsidRPr="003C47FE" w:rsidTr="00176203">
        <w:tc>
          <w:tcPr>
            <w:tcW w:w="4410" w:type="dxa"/>
          </w:tcPr>
          <w:p w:rsidR="005D2347" w:rsidRDefault="005D234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69" w:type="dxa"/>
          </w:tcPr>
          <w:p w:rsidR="005D2347" w:rsidRPr="003C47FE" w:rsidRDefault="005D2347" w:rsidP="00176203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5D2347" w:rsidRDefault="005D2347" w:rsidP="00176203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FB6291" w:rsidRPr="00882AB8" w:rsidRDefault="00FB6291" w:rsidP="00FB6291">
      <w:pPr>
        <w:pStyle w:val="FSBlank"/>
      </w:pPr>
    </w:p>
    <w:p w:rsidR="00D01D44" w:rsidRDefault="00D01D44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</w:t>
      </w:r>
      <w:r w:rsidR="00095E0D" w:rsidRPr="003C47FE">
        <w:rPr>
          <w:rFonts w:ascii="Angsana New" w:hAnsi="Angsana New" w:cs="Angsana New"/>
          <w:cs/>
          <w:lang w:val="en-US"/>
        </w:rPr>
        <w:t>ือกิจการที่เกี่ยวข้องกันสำหรับ</w:t>
      </w:r>
      <w:r w:rsidR="007A4D27" w:rsidRPr="003C47FE">
        <w:rPr>
          <w:rFonts w:ascii="Angsana New" w:hAnsi="Angsana New" w:cs="Angsana New"/>
          <w:cs/>
          <w:lang w:val="en-US"/>
        </w:rPr>
        <w:t>แต่ละ</w:t>
      </w:r>
      <w:r w:rsidR="005D1EBA" w:rsidRPr="003C47FE">
        <w:rPr>
          <w:rFonts w:ascii="Angsana New" w:hAnsi="Angsana New" w:cs="Angsana New"/>
          <w:cs/>
          <w:lang w:val="en-US"/>
        </w:rPr>
        <w:t>ปี</w:t>
      </w:r>
      <w:r w:rsidRPr="003C47FE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497424" w:rsidRPr="00497424">
        <w:rPr>
          <w:rFonts w:ascii="Angsana New" w:eastAsia="Cordia New" w:hAnsi="Angsana New" w:cs="Angsana New"/>
          <w:lang w:val="en-US"/>
        </w:rPr>
        <w:t>31</w:t>
      </w:r>
      <w:r w:rsidR="005D1EBA" w:rsidRPr="003C47FE">
        <w:rPr>
          <w:rFonts w:ascii="Angsana New" w:eastAsia="Cordia New" w:hAnsi="Angsana New" w:cs="Angsana New"/>
          <w:cs/>
          <w:lang w:val="en-US"/>
        </w:rPr>
        <w:t xml:space="preserve"> ธันวาคม</w:t>
      </w:r>
      <w:r w:rsidR="004E148A" w:rsidRPr="003C47FE">
        <w:rPr>
          <w:rFonts w:ascii="Angsana New" w:eastAsia="Cordia New" w:hAnsi="Angsana New" w:cs="Angsana New"/>
          <w:cs/>
          <w:lang w:val="en-US"/>
        </w:rPr>
        <w:t xml:space="preserve"> </w:t>
      </w:r>
      <w:r w:rsidR="004E148A" w:rsidRPr="003C47FE">
        <w:rPr>
          <w:rFonts w:ascii="Angsana New" w:hAnsi="Angsana New" w:cs="Angsana New"/>
          <w:cs/>
          <w:lang w:val="en-US"/>
        </w:rPr>
        <w:t>สรุปได้</w:t>
      </w:r>
      <w:r w:rsidRPr="003C47FE">
        <w:rPr>
          <w:rFonts w:ascii="Angsana New" w:hAnsi="Angsana New" w:cs="Angsana New"/>
          <w:cs/>
          <w:lang w:val="en-US"/>
        </w:rPr>
        <w:t>ดังนี้</w:t>
      </w:r>
    </w:p>
    <w:p w:rsidR="00736FF0" w:rsidRPr="00F25C66" w:rsidRDefault="00736FF0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5"/>
        <w:gridCol w:w="1171"/>
        <w:gridCol w:w="269"/>
        <w:gridCol w:w="1258"/>
        <w:gridCol w:w="269"/>
        <w:gridCol w:w="1076"/>
        <w:gridCol w:w="269"/>
        <w:gridCol w:w="1069"/>
      </w:tblGrid>
      <w:tr w:rsidR="00736FF0" w:rsidRPr="008C010D" w:rsidTr="006357CF">
        <w:trPr>
          <w:tblHeader/>
        </w:trPr>
        <w:tc>
          <w:tcPr>
            <w:tcW w:w="2064" w:type="pct"/>
          </w:tcPr>
          <w:p w:rsidR="00736FF0" w:rsidRPr="008C010D" w:rsidRDefault="00736F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736FF0" w:rsidRPr="005B42F0" w:rsidRDefault="005B42F0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2F0" w:rsidRPr="008C010D" w:rsidTr="006357CF">
        <w:trPr>
          <w:tblHeader/>
        </w:trPr>
        <w:tc>
          <w:tcPr>
            <w:tcW w:w="2064" w:type="pct"/>
          </w:tcPr>
          <w:p w:rsidR="005B42F0" w:rsidRDefault="005B42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5B42F0" w:rsidRPr="005B42F0" w:rsidRDefault="005B42F0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2F0" w:rsidRPr="008C010D" w:rsidTr="006357CF">
        <w:trPr>
          <w:tblHeader/>
        </w:trPr>
        <w:tc>
          <w:tcPr>
            <w:tcW w:w="2064" w:type="pct"/>
          </w:tcPr>
          <w:p w:rsidR="005B42F0" w:rsidRDefault="005B42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5B42F0" w:rsidRPr="005B42F0" w:rsidRDefault="005B42F0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2F0" w:rsidRPr="008C010D" w:rsidTr="006357CF">
        <w:trPr>
          <w:tblHeader/>
        </w:trPr>
        <w:tc>
          <w:tcPr>
            <w:tcW w:w="2064" w:type="pct"/>
          </w:tcPr>
          <w:p w:rsidR="005B42F0" w:rsidRDefault="005B42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:rsidR="005B42F0" w:rsidRPr="005B42F0" w:rsidRDefault="005B42F0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P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B42F0" w:rsidRPr="008C010D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</w:tcPr>
          <w:p w:rsidR="005B42F0" w:rsidRDefault="005B42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2F0" w:rsidRPr="008C010D" w:rsidTr="006357CF">
        <w:trPr>
          <w:tblHeader/>
        </w:trPr>
        <w:tc>
          <w:tcPr>
            <w:tcW w:w="2064" w:type="pct"/>
          </w:tcPr>
          <w:p w:rsidR="005B42F0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:rsidR="005B42F0" w:rsidRPr="008C010D" w:rsidRDefault="00497424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Pr="008C010D" w:rsidRDefault="00497424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5B42F0" w:rsidRPr="008C010D" w:rsidRDefault="00497424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Pr="008C010D" w:rsidRDefault="00497424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42F0" w:rsidRPr="008C010D" w:rsidTr="006357CF">
        <w:trPr>
          <w:tblHeader/>
        </w:trPr>
        <w:tc>
          <w:tcPr>
            <w:tcW w:w="2064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2F0" w:rsidRPr="008C010D" w:rsidTr="006357CF">
        <w:tc>
          <w:tcPr>
            <w:tcW w:w="2064" w:type="pct"/>
          </w:tcPr>
          <w:p w:rsidR="005B42F0" w:rsidRPr="008C010D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2F0" w:rsidRPr="000E382A" w:rsidTr="006357CF">
        <w:tc>
          <w:tcPr>
            <w:tcW w:w="2064" w:type="pct"/>
          </w:tcPr>
          <w:p w:rsidR="005B42F0" w:rsidRPr="000E382A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9" w:type="pct"/>
          </w:tcPr>
          <w:p w:rsidR="005B42F0" w:rsidRPr="004446C0" w:rsidRDefault="002D1363" w:rsidP="00F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Pr="004446C0" w:rsidRDefault="005B42F0" w:rsidP="00B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B42F0" w:rsidRPr="008C010D" w:rsidRDefault="002D1363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B42F0" w:rsidRPr="008C010D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Pr="008C010D" w:rsidRDefault="00497424" w:rsidP="00C23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5B42F0" w:rsidRPr="000E382A" w:rsidTr="006357CF">
        <w:tc>
          <w:tcPr>
            <w:tcW w:w="2064" w:type="pct"/>
          </w:tcPr>
          <w:p w:rsidR="005B42F0" w:rsidRPr="000E382A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39" w:type="pct"/>
          </w:tcPr>
          <w:p w:rsidR="005B42F0" w:rsidRPr="004446C0" w:rsidRDefault="002D1363" w:rsidP="0060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Pr="004446C0" w:rsidRDefault="005B42F0" w:rsidP="00B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5B42F0" w:rsidRPr="008C010D" w:rsidRDefault="002D1363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B42F0" w:rsidRPr="008C010D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Pr="008C010D" w:rsidRDefault="00497424" w:rsidP="00A9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14</w:t>
            </w:r>
            <w:r w:rsidR="005B42F0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5B42F0" w:rsidRPr="00882AB8" w:rsidTr="006357CF">
        <w:trPr>
          <w:trHeight w:val="155"/>
        </w:trPr>
        <w:tc>
          <w:tcPr>
            <w:tcW w:w="2064" w:type="pct"/>
          </w:tcPr>
          <w:p w:rsidR="005B42F0" w:rsidRPr="00F25C66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:rsidR="005B42F0" w:rsidRPr="00F25C66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5B42F0" w:rsidRPr="00F25C66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6" w:type="pct"/>
          </w:tcPr>
          <w:p w:rsidR="005B42F0" w:rsidRPr="00F25C66" w:rsidRDefault="005B42F0" w:rsidP="00B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5B42F0" w:rsidRPr="00F25C66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7" w:type="pct"/>
          </w:tcPr>
          <w:p w:rsidR="005B42F0" w:rsidRPr="00F25C66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5B42F0" w:rsidRPr="00F25C66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:rsidR="005B42F0" w:rsidRPr="00F25C66" w:rsidRDefault="005B42F0" w:rsidP="00A9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42F0" w:rsidRPr="008C010D" w:rsidTr="006357CF">
        <w:tc>
          <w:tcPr>
            <w:tcW w:w="2064" w:type="pct"/>
          </w:tcPr>
          <w:p w:rsidR="005B42F0" w:rsidRDefault="005B42F0" w:rsidP="005B4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B42F0" w:rsidRPr="008C010D" w:rsidRDefault="005B42F0" w:rsidP="00B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B42F0" w:rsidRPr="008C010D" w:rsidRDefault="005B42F0" w:rsidP="005B4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Pr="008C010D" w:rsidRDefault="005B42F0" w:rsidP="00A9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2F0" w:rsidRPr="008C010D" w:rsidTr="006357CF">
        <w:tc>
          <w:tcPr>
            <w:tcW w:w="2064" w:type="pct"/>
          </w:tcPr>
          <w:p w:rsidR="005B42F0" w:rsidRPr="008C010D" w:rsidRDefault="005B42F0" w:rsidP="005B42F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:rsidR="005B42F0" w:rsidRPr="0048255F" w:rsidRDefault="00497424" w:rsidP="00F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49</w:t>
            </w:r>
            <w:r w:rsidR="002D1363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7" w:type="pct"/>
            <w:shd w:val="clear" w:color="auto" w:fill="auto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5B42F0" w:rsidRPr="0048255F" w:rsidRDefault="00497424" w:rsidP="00B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44</w:t>
            </w:r>
            <w:r w:rsidR="005B42F0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7" w:type="pct"/>
            <w:shd w:val="clear" w:color="auto" w:fill="auto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5B42F0" w:rsidRPr="002F46A7" w:rsidRDefault="00497424" w:rsidP="00F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49</w:t>
            </w:r>
            <w:r w:rsidR="002D1363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47" w:type="pct"/>
          </w:tcPr>
          <w:p w:rsidR="005B42F0" w:rsidRPr="0048255F" w:rsidRDefault="005B42F0" w:rsidP="005B42F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5B42F0" w:rsidRPr="002F46A7" w:rsidRDefault="00497424" w:rsidP="00A9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44</w:t>
            </w:r>
            <w:r w:rsidR="005B42F0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882AB8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9233C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9" w:type="pct"/>
            <w:shd w:val="clear" w:color="auto" w:fill="auto"/>
          </w:tcPr>
          <w:p w:rsidR="006357CF" w:rsidRPr="0029233C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:rsidR="006357CF" w:rsidRPr="0029233C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Pr="0029233C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357CF" w:rsidRPr="0029233C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Pr="0029233C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:rsidR="006357CF" w:rsidRPr="0029233C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9233C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9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F8519A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39" w:type="pct"/>
          </w:tcPr>
          <w:p w:rsidR="006357CF" w:rsidRPr="0048255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6357CF" w:rsidRPr="0048255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357CF" w:rsidRPr="002F46A7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F46A7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7CF" w:rsidRPr="008C010D" w:rsidTr="006357CF">
        <w:tc>
          <w:tcPr>
            <w:tcW w:w="2064" w:type="pct"/>
          </w:tcPr>
          <w:p w:rsidR="006357CF" w:rsidRPr="00F8519A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9" w:type="pct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39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39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357CF" w:rsidRPr="002F46A7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39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F46A7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39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9" w:type="pct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</w:tcPr>
          <w:p w:rsidR="006357CF" w:rsidRPr="004446C0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6357CF" w:rsidRPr="004446C0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119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6357CF" w:rsidRPr="00882AB8" w:rsidTr="006357CF">
        <w:tc>
          <w:tcPr>
            <w:tcW w:w="2064" w:type="pct"/>
          </w:tcPr>
          <w:p w:rsidR="006357CF" w:rsidRPr="00882AB8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9" w:type="pct"/>
          </w:tcPr>
          <w:p w:rsidR="006357CF" w:rsidRPr="0029233C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7" w:type="pct"/>
          </w:tcPr>
          <w:p w:rsidR="006357CF" w:rsidRPr="0029233C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6357CF" w:rsidRPr="0029233C" w:rsidRDefault="00420C81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357CF" w:rsidRPr="0029233C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357CF" w:rsidRPr="0029233C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7" w:type="pct"/>
          </w:tcPr>
          <w:p w:rsidR="006357CF" w:rsidRPr="0029233C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9233C" w:rsidRDefault="00420C81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92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7CF" w:rsidRPr="00882AB8" w:rsidTr="006357CF">
        <w:tc>
          <w:tcPr>
            <w:tcW w:w="2064" w:type="pct"/>
          </w:tcPr>
          <w:p w:rsidR="006357CF" w:rsidRPr="00F25C66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pct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357CF" w:rsidRPr="00F25C66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6" w:type="pct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357CF" w:rsidRPr="00F25C66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7" w:type="pct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357CF" w:rsidRPr="00F25C66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4" w:type="pct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:rsidR="006357CF" w:rsidRPr="008C010D" w:rsidRDefault="006357CF" w:rsidP="006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8C010D" w:rsidRDefault="006357CF" w:rsidP="006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6357CF" w:rsidRPr="008C010D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8C010D" w:rsidRDefault="006357CF" w:rsidP="006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357CF" w:rsidRPr="002F46A7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8C010D" w:rsidRDefault="006357CF" w:rsidP="00635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F46A7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Pr="002F46A7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F46A7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9" w:type="pct"/>
            <w:shd w:val="clear" w:color="auto" w:fill="auto"/>
          </w:tcPr>
          <w:p w:rsidR="006357CF" w:rsidRPr="0048255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Pr="002F46A7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F46A7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  <w:shd w:val="clear" w:color="auto" w:fill="auto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39" w:type="pct"/>
            <w:shd w:val="clear" w:color="auto" w:fill="auto"/>
          </w:tcPr>
          <w:p w:rsidR="006357CF" w:rsidRPr="0048255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Pr="002F46A7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2F46A7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F25C66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:rsidR="006357CF" w:rsidRPr="00F25C66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:rsidR="006357CF" w:rsidRPr="00F25C66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:rsidR="006357CF" w:rsidRPr="00F25C66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84" w:type="pct"/>
          </w:tcPr>
          <w:p w:rsidR="006357CF" w:rsidRPr="00F25C66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  <w:shd w:val="clear" w:color="auto" w:fill="auto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Pr="0048255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Pr="0048255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  <w:shd w:val="clear" w:color="auto" w:fill="auto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Default="006357CF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39" w:type="pct"/>
            <w:shd w:val="clear" w:color="auto" w:fill="auto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36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36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6357C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41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8C010D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147" w:type="pct"/>
            <w:shd w:val="clear" w:color="auto" w:fill="auto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7" w:type="pct"/>
          </w:tcPr>
          <w:p w:rsidR="006357CF" w:rsidRPr="0048255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357CF" w:rsidRPr="0048255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6357C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047</w:t>
            </w:r>
          </w:p>
        </w:tc>
      </w:tr>
      <w:tr w:rsidR="006357CF" w:rsidRPr="008C010D" w:rsidTr="006357CF">
        <w:tc>
          <w:tcPr>
            <w:tcW w:w="2064" w:type="pct"/>
          </w:tcPr>
          <w:p w:rsidR="006357CF" w:rsidRPr="003474EF" w:rsidRDefault="006357CF" w:rsidP="006357C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</w:r>
            <w:r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57CF" w:rsidRPr="003474E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6357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147" w:type="pct"/>
            <w:shd w:val="clear" w:color="auto" w:fill="auto"/>
          </w:tcPr>
          <w:p w:rsidR="006357CF" w:rsidRPr="003474E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57CF" w:rsidRPr="00B44DB0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6357CF" w:rsidRPr="00B44D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7" w:type="pct"/>
            <w:shd w:val="clear" w:color="auto" w:fill="auto"/>
          </w:tcPr>
          <w:p w:rsidR="006357CF" w:rsidRPr="003474E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57CF" w:rsidRPr="003474EF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6357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147" w:type="pct"/>
          </w:tcPr>
          <w:p w:rsidR="006357CF" w:rsidRPr="003474EF" w:rsidRDefault="006357CF" w:rsidP="00635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6357CF" w:rsidRPr="00A93628" w:rsidRDefault="00497424" w:rsidP="0063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6357CF" w:rsidRPr="00A936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</w:tbl>
    <w:p w:rsidR="00736FF0" w:rsidRDefault="00736FF0" w:rsidP="00151C80">
      <w:pPr>
        <w:pStyle w:val="FSContent"/>
        <w:ind w:left="0"/>
        <w:rPr>
          <w:sz w:val="20"/>
          <w:szCs w:val="20"/>
        </w:rPr>
      </w:pPr>
    </w:p>
    <w:p w:rsidR="00D01D44" w:rsidRPr="003C47FE" w:rsidRDefault="00D01D44" w:rsidP="00921B60">
      <w:pPr>
        <w:pStyle w:val="FSContent"/>
        <w:rPr>
          <w:cs/>
        </w:rPr>
      </w:pPr>
      <w:r w:rsidRPr="003C47FE">
        <w:rPr>
          <w:cs/>
        </w:rPr>
        <w:lastRenderedPageBreak/>
        <w:t>ยอดคงเหลือกับ</w:t>
      </w:r>
      <w:r w:rsidR="00EA33CC" w:rsidRPr="003C47FE">
        <w:rPr>
          <w:cs/>
        </w:rPr>
        <w:t>บุคคลหรือ</w:t>
      </w:r>
      <w:r w:rsidRPr="003C47FE">
        <w:rPr>
          <w:cs/>
        </w:rPr>
        <w:t xml:space="preserve">กิจการที่เกี่ยวข้องกัน ณ วันที่ </w:t>
      </w:r>
      <w:r w:rsidR="00497424" w:rsidRPr="00497424">
        <w:t>31</w:t>
      </w:r>
      <w:r w:rsidRPr="003C47FE">
        <w:rPr>
          <w:cs/>
        </w:rPr>
        <w:t xml:space="preserve"> ธันวาคม มีดังนี้</w:t>
      </w:r>
    </w:p>
    <w:p w:rsidR="00D01D44" w:rsidRPr="009D57E0" w:rsidRDefault="00D01D44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8"/>
        <w:gridCol w:w="1254"/>
        <w:gridCol w:w="269"/>
        <w:gridCol w:w="1078"/>
        <w:gridCol w:w="269"/>
        <w:gridCol w:w="1074"/>
      </w:tblGrid>
      <w:tr w:rsidR="00E7047E" w:rsidRPr="008C010D" w:rsidTr="00235273">
        <w:tc>
          <w:tcPr>
            <w:tcW w:w="206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8C010D" w:rsidTr="00235273">
        <w:tc>
          <w:tcPr>
            <w:tcW w:w="206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8C010D" w:rsidTr="00235273">
        <w:tc>
          <w:tcPr>
            <w:tcW w:w="206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8C010D" w:rsidTr="00235273">
        <w:tc>
          <w:tcPr>
            <w:tcW w:w="206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47E" w:rsidRPr="008C010D" w:rsidTr="00E7047E">
        <w:trPr>
          <w:tblHeader/>
        </w:trPr>
        <w:tc>
          <w:tcPr>
            <w:tcW w:w="206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7047E" w:rsidRPr="008C010D" w:rsidTr="00E7047E">
        <w:trPr>
          <w:tblHeader/>
        </w:trPr>
        <w:tc>
          <w:tcPr>
            <w:tcW w:w="206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47E" w:rsidRPr="008C010D" w:rsidTr="00CE4CA2">
        <w:tc>
          <w:tcPr>
            <w:tcW w:w="2064" w:type="pct"/>
          </w:tcPr>
          <w:p w:rsidR="00E7047E" w:rsidRPr="000474F2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:rsidR="00E7047E" w:rsidRPr="004446C0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B20C9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6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4446C0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E7047E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E7047E" w:rsidRPr="004446C0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B20C9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4446C0" w:rsidRDefault="00497424" w:rsidP="0005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="00E7047E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E7047E" w:rsidRPr="008C010D" w:rsidTr="00CE4CA2">
        <w:tc>
          <w:tcPr>
            <w:tcW w:w="2064" w:type="pct"/>
          </w:tcPr>
          <w:p w:rsidR="00E7047E" w:rsidRPr="0053132A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E7047E" w:rsidRPr="008C010D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E7047E" w:rsidRPr="008C010D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E7047E" w:rsidRPr="00A74DEE" w:rsidTr="00CE4CA2">
        <w:tc>
          <w:tcPr>
            <w:tcW w:w="2064" w:type="pct"/>
          </w:tcPr>
          <w:p w:rsidR="00E7047E" w:rsidRDefault="00E7047E" w:rsidP="00E7047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E7047E" w:rsidRPr="00B362BD" w:rsidRDefault="00497424" w:rsidP="00054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20C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6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:rsidR="00E7047E" w:rsidRPr="00E7047E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7047E" w:rsidRPr="00E704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E7047E" w:rsidRPr="00B362BD" w:rsidRDefault="00497424" w:rsidP="00054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20C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E7047E" w:rsidRPr="00E7047E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7047E" w:rsidRPr="00E704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</w:tr>
      <w:tr w:rsidR="00E7047E" w:rsidRPr="00A74DEE" w:rsidTr="00CE4CA2">
        <w:tc>
          <w:tcPr>
            <w:tcW w:w="2064" w:type="pct"/>
          </w:tcPr>
          <w:p w:rsidR="00CE4CA2" w:rsidRDefault="00CE4CA2" w:rsidP="00CE4CA2">
            <w:pPr>
              <w:pStyle w:val="FSBlank"/>
              <w:ind w:firstLine="0"/>
              <w:rPr>
                <w:sz w:val="30"/>
                <w:szCs w:val="30"/>
              </w:rPr>
            </w:pPr>
            <w:r w:rsidRPr="00BD0B40">
              <w:rPr>
                <w:i/>
                <w:iCs/>
                <w:sz w:val="30"/>
                <w:szCs w:val="30"/>
                <w:cs/>
              </w:rPr>
              <w:t>หัก</w:t>
            </w:r>
            <w:r w:rsidRPr="00CE4CA2">
              <w:rPr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:rsidR="00E7047E" w:rsidRPr="00CE4CA2" w:rsidRDefault="0060181B" w:rsidP="0066313F">
            <w:pPr>
              <w:pStyle w:val="FSBlank"/>
              <w:ind w:left="430" w:firstLine="0"/>
              <w:rPr>
                <w:i/>
                <w:iCs/>
                <w:sz w:val="30"/>
                <w:szCs w:val="30"/>
                <w:cs/>
              </w:rPr>
            </w:pPr>
            <w:r w:rsidRPr="0060181B">
              <w:rPr>
                <w:i/>
                <w:iCs/>
                <w:sz w:val="30"/>
                <w:szCs w:val="30"/>
                <w:cs/>
              </w:rPr>
              <w:t>(</w:t>
            </w:r>
            <w:r w:rsidR="00497424" w:rsidRPr="00497424">
              <w:rPr>
                <w:i/>
                <w:iCs/>
                <w:sz w:val="30"/>
                <w:szCs w:val="30"/>
              </w:rPr>
              <w:t>2562</w:t>
            </w:r>
            <w:r w:rsidRPr="0060181B">
              <w:rPr>
                <w:i/>
                <w:iCs/>
                <w:sz w:val="30"/>
                <w:szCs w:val="30"/>
              </w:rPr>
              <w:t xml:space="preserve">: </w:t>
            </w:r>
            <w:r w:rsidR="00CE4CA2" w:rsidRPr="00CE4CA2">
              <w:rPr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B919A8" w:rsidRDefault="00B919A8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E7047E" w:rsidRPr="00E5014D" w:rsidRDefault="00B919A8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7047E" w:rsidRPr="00E5014D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B919A8" w:rsidRDefault="00B919A8" w:rsidP="0005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7047E" w:rsidRPr="00E5014D" w:rsidRDefault="00B919A8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E7047E" w:rsidRPr="00E5014D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919A8" w:rsidRDefault="00B919A8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:rsidR="00E7047E" w:rsidRPr="00E5014D" w:rsidRDefault="00B919A8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7047E" w:rsidRPr="00E5014D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919A8" w:rsidRDefault="00B919A8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7047E" w:rsidRPr="00E5014D" w:rsidRDefault="00B919A8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CA2" w:rsidRPr="00A74DEE" w:rsidTr="00CE4CA2">
        <w:tc>
          <w:tcPr>
            <w:tcW w:w="2064" w:type="pct"/>
          </w:tcPr>
          <w:p w:rsidR="00CE4CA2" w:rsidRPr="00B919A8" w:rsidRDefault="00CE4CA2" w:rsidP="00B919A8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B919A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CE4CA2" w:rsidRPr="00B919A8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919A8" w:rsidRPr="00B91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6" w:type="pct"/>
          </w:tcPr>
          <w:p w:rsidR="00CE4CA2" w:rsidRPr="00B919A8" w:rsidRDefault="00CE4CA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:rsidR="00CE4CA2" w:rsidRPr="00B919A8" w:rsidRDefault="00497424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919A8" w:rsidRPr="00B91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47" w:type="pct"/>
          </w:tcPr>
          <w:p w:rsidR="00CE4CA2" w:rsidRPr="00B919A8" w:rsidRDefault="00CE4CA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CE4CA2" w:rsidRPr="00B919A8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919A8" w:rsidRPr="00B91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:rsidR="00CE4CA2" w:rsidRPr="00B919A8" w:rsidRDefault="00CE4CA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CE4CA2" w:rsidRPr="00B919A8" w:rsidRDefault="00497424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919A8" w:rsidRPr="00B919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</w:tr>
      <w:tr w:rsidR="00051ED0" w:rsidRPr="00A74DEE" w:rsidTr="008B6C88">
        <w:tc>
          <w:tcPr>
            <w:tcW w:w="2064" w:type="pct"/>
          </w:tcPr>
          <w:p w:rsidR="00051ED0" w:rsidRPr="00B919A8" w:rsidRDefault="00051ED0" w:rsidP="00B919A8">
            <w:pPr>
              <w:pStyle w:val="FSBlank"/>
              <w:ind w:firstLine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051ED0" w:rsidRPr="00B919A8" w:rsidRDefault="00051ED0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051ED0" w:rsidRPr="00B919A8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:rsidR="00051ED0" w:rsidRPr="00B919A8" w:rsidRDefault="00051ED0" w:rsidP="00B9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51ED0" w:rsidRPr="00B919A8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51ED0" w:rsidRPr="00B919A8" w:rsidRDefault="00051ED0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51ED0" w:rsidRPr="00B919A8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051ED0" w:rsidRPr="00B919A8" w:rsidRDefault="00051ED0" w:rsidP="002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ED0" w:rsidRPr="00A74DEE" w:rsidTr="00BF2F5B">
        <w:trPr>
          <w:trHeight w:val="587"/>
        </w:trPr>
        <w:tc>
          <w:tcPr>
            <w:tcW w:w="2064" w:type="pct"/>
          </w:tcPr>
          <w:p w:rsidR="00BF2F5B" w:rsidRDefault="0060181B" w:rsidP="00EC343B">
            <w:pPr>
              <w:pStyle w:val="FSBlank"/>
              <w:ind w:firstLin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ผล</w:t>
            </w:r>
            <w:r w:rsidR="00051ED0" w:rsidRPr="00051ED0">
              <w:rPr>
                <w:sz w:val="30"/>
                <w:szCs w:val="30"/>
                <w:cs/>
              </w:rPr>
              <w:t xml:space="preserve">ขาดทุนจากการด้อยค่า </w:t>
            </w:r>
          </w:p>
          <w:p w:rsidR="00BF2F5B" w:rsidRPr="00BF2F5B" w:rsidRDefault="00051ED0" w:rsidP="00BF2F5B">
            <w:pPr>
              <w:pStyle w:val="FSBlank"/>
              <w:ind w:firstLine="246"/>
              <w:rPr>
                <w:i/>
                <w:iCs/>
                <w:sz w:val="30"/>
                <w:szCs w:val="30"/>
                <w:cs/>
              </w:rPr>
            </w:pPr>
            <w:r w:rsidRPr="0060181B">
              <w:rPr>
                <w:i/>
                <w:iCs/>
                <w:sz w:val="30"/>
                <w:szCs w:val="30"/>
                <w:cs/>
              </w:rPr>
              <w:t>(</w:t>
            </w:r>
            <w:r w:rsidR="00497424" w:rsidRPr="00497424">
              <w:rPr>
                <w:i/>
                <w:iCs/>
                <w:sz w:val="30"/>
                <w:szCs w:val="30"/>
              </w:rPr>
              <w:t>2562</w:t>
            </w:r>
            <w:r w:rsidRPr="0060181B">
              <w:rPr>
                <w:i/>
                <w:iCs/>
                <w:sz w:val="30"/>
                <w:szCs w:val="30"/>
              </w:rPr>
              <w:t xml:space="preserve">: </w:t>
            </w:r>
            <w:r w:rsidRPr="0060181B">
              <w:rPr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="00EC343B">
              <w:rPr>
                <w:i/>
                <w:iCs/>
                <w:sz w:val="30"/>
                <w:szCs w:val="30"/>
              </w:rPr>
              <w:t xml:space="preserve"> </w:t>
            </w:r>
            <w:r w:rsidRPr="00051ED0">
              <w:rPr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38" w:type="pct"/>
          </w:tcPr>
          <w:p w:rsidR="00BF2F5B" w:rsidRDefault="00BF2F5B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B6C88" w:rsidRPr="00D9646B" w:rsidRDefault="008B6C88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51ED0" w:rsidRPr="00D9646B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BF2F5B" w:rsidRDefault="00BF2F5B" w:rsidP="00DE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E7EDF" w:rsidRPr="00D9646B" w:rsidRDefault="00497424" w:rsidP="00DE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46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:rsidR="00051ED0" w:rsidRPr="00D9646B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F2F5B" w:rsidRDefault="00BF2F5B" w:rsidP="00DE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E7EDF" w:rsidRPr="00D9646B" w:rsidRDefault="00DE7EDF" w:rsidP="00DE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4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51ED0" w:rsidRPr="00D9646B" w:rsidRDefault="00051ED0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F2F5B" w:rsidRDefault="00BF2F5B" w:rsidP="00DE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E7EDF" w:rsidRPr="00D9646B" w:rsidRDefault="00497424" w:rsidP="00DE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646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CE4CA2" w:rsidRPr="00A74DEE" w:rsidTr="00E7047E">
        <w:tc>
          <w:tcPr>
            <w:tcW w:w="2064" w:type="pct"/>
          </w:tcPr>
          <w:p w:rsidR="00CE4CA2" w:rsidRPr="00985B06" w:rsidRDefault="00CE4CA2" w:rsidP="00E7047E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CE4CA2" w:rsidRPr="00985B06" w:rsidRDefault="00CE4CA2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E4CA2" w:rsidRPr="00985B06" w:rsidRDefault="00CE4CA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:rsidR="00CE4CA2" w:rsidRPr="00985B06" w:rsidRDefault="00CE4CA2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E4CA2" w:rsidRPr="00985B06" w:rsidRDefault="00CE4CA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CE4CA2" w:rsidRPr="00985B06" w:rsidRDefault="00CE4CA2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E4CA2" w:rsidRPr="00985B06" w:rsidRDefault="00CE4CA2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CE4CA2" w:rsidRPr="00985B06" w:rsidRDefault="00CE4CA2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Pr="00657D68" w:rsidRDefault="00E7047E" w:rsidP="00E7047E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Pr="00657D68" w:rsidRDefault="00E7047E" w:rsidP="00E7047E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Pr="00657D68" w:rsidRDefault="00E7047E" w:rsidP="00E7047E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Pr="00657D68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Pr="00657D68" w:rsidRDefault="00E7047E" w:rsidP="00E7047E">
            <w:pPr>
              <w:pStyle w:val="FSBlank"/>
              <w:rPr>
                <w:cs/>
              </w:rPr>
            </w:pPr>
          </w:p>
        </w:tc>
        <w:tc>
          <w:tcPr>
            <w:tcW w:w="638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Pr="00657D68" w:rsidRDefault="00E7047E" w:rsidP="00E7047E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:rsidR="00E7047E" w:rsidRPr="00657D68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Pr="00430BE4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:rsidR="00E7047E" w:rsidRPr="00657D68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6" w:type="pct"/>
          </w:tcPr>
          <w:p w:rsidR="00E7047E" w:rsidRPr="00657D68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657D68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:rsidR="00E7047E" w:rsidRPr="00657D68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E7047E" w:rsidRPr="00657D68" w:rsidRDefault="00497424" w:rsidP="0002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:rsidR="00E7047E" w:rsidRPr="00657D68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657D68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B362BD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6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E7047E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7" w:type="pct"/>
          </w:tcPr>
          <w:p w:rsidR="00E7047E" w:rsidRPr="00E7047E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B362BD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E7047E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Pr="007E048C" w:rsidRDefault="00E7047E" w:rsidP="00E7047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E7047E" w:rsidRPr="007E048C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E7047E" w:rsidRPr="007E048C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:rsidR="00E7047E" w:rsidRPr="007E048C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E7047E" w:rsidRPr="007E048C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E7047E" w:rsidRPr="007E048C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E7047E" w:rsidRPr="007E048C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E7047E" w:rsidRPr="007E048C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273" w:rsidRPr="00A74DEE" w:rsidTr="00E7047E">
        <w:tc>
          <w:tcPr>
            <w:tcW w:w="2064" w:type="pct"/>
          </w:tcPr>
          <w:p w:rsidR="00235273" w:rsidRDefault="00235273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235273" w:rsidRPr="005B42F0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273" w:rsidRPr="00A74DEE" w:rsidTr="00E7047E">
        <w:tc>
          <w:tcPr>
            <w:tcW w:w="2064" w:type="pct"/>
          </w:tcPr>
          <w:p w:rsidR="00235273" w:rsidRDefault="00235273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235273" w:rsidRPr="005B42F0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5C0B" w:rsidRPr="00A74DEE" w:rsidTr="00E7047E">
        <w:tc>
          <w:tcPr>
            <w:tcW w:w="2064" w:type="pct"/>
          </w:tcPr>
          <w:p w:rsidR="00B15C0B" w:rsidRDefault="00B15C0B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15C0B" w:rsidRPr="005B42F0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B15C0B" w:rsidRPr="008C010D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B15C0B" w:rsidRPr="008C010D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15C0B" w:rsidRPr="008C010D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15C0B" w:rsidRPr="008C010D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15C0B" w:rsidRPr="008C010D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B15C0B" w:rsidRPr="008C010D" w:rsidRDefault="00B15C0B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273" w:rsidRPr="00A74DEE" w:rsidTr="00E7047E">
        <w:tc>
          <w:tcPr>
            <w:tcW w:w="2064" w:type="pct"/>
          </w:tcPr>
          <w:p w:rsidR="00235273" w:rsidRDefault="00235273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235273" w:rsidRPr="005B42F0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273" w:rsidRPr="00A74DEE" w:rsidTr="00E7047E">
        <w:tc>
          <w:tcPr>
            <w:tcW w:w="2064" w:type="pct"/>
          </w:tcPr>
          <w:p w:rsidR="00235273" w:rsidRDefault="00235273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235273" w:rsidRPr="005B42F0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235273" w:rsidRPr="008C010D" w:rsidRDefault="00235273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8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5B42F0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E7047E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E7047E" w:rsidRPr="008C010D" w:rsidRDefault="00E7047E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E7047E" w:rsidRPr="008C010D" w:rsidRDefault="00497424" w:rsidP="00E7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6" w:type="pct"/>
            <w:gridSpan w:val="7"/>
          </w:tcPr>
          <w:p w:rsid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47E" w:rsidRPr="00A74DEE" w:rsidTr="00E7047E">
        <w:tc>
          <w:tcPr>
            <w:tcW w:w="2064" w:type="pct"/>
          </w:tcPr>
          <w:p w:rsidR="00E7047E" w:rsidRPr="0053132A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24C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E7047E" w:rsidRPr="002640C2" w:rsidRDefault="00D20179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:rsidR="00E7047E" w:rsidRPr="002640C2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7047E" w:rsidRPr="00E83D73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7047E" w:rsidRPr="00E83D73" w:rsidRDefault="00D20179" w:rsidP="0002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7047E" w:rsidRPr="00E83D73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E7047E" w:rsidRPr="00E7047E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E7047E" w:rsidRPr="00E7047E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E7047E" w:rsidRPr="00A74DEE" w:rsidTr="009A123A">
        <w:tc>
          <w:tcPr>
            <w:tcW w:w="2064" w:type="pct"/>
          </w:tcPr>
          <w:p w:rsidR="00E7047E" w:rsidRDefault="00E7047E" w:rsidP="00E7047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B362BD" w:rsidRDefault="00D20179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E7047E" w:rsidRDefault="00E7047E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4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B362BD" w:rsidRDefault="00D20179" w:rsidP="0002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7047E" w:rsidRPr="0048255F" w:rsidRDefault="00E7047E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E7047E" w:rsidRPr="00B362BD" w:rsidRDefault="00497424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704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  <w:tr w:rsidR="009A123A" w:rsidRPr="00A74DEE" w:rsidTr="009A123A">
        <w:tc>
          <w:tcPr>
            <w:tcW w:w="2064" w:type="pct"/>
          </w:tcPr>
          <w:p w:rsidR="009A123A" w:rsidRPr="003C47FE" w:rsidRDefault="009A123A" w:rsidP="00E7047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9A123A" w:rsidRDefault="009A123A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9A123A" w:rsidRPr="0048255F" w:rsidRDefault="009A123A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:rsidR="009A123A" w:rsidRPr="00E7047E" w:rsidRDefault="009A123A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A123A" w:rsidRPr="0048255F" w:rsidRDefault="009A123A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9A123A" w:rsidRDefault="009A123A" w:rsidP="0002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9A123A" w:rsidRPr="0048255F" w:rsidRDefault="009A123A" w:rsidP="00E7047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9A123A" w:rsidRPr="00272B47" w:rsidRDefault="009A123A" w:rsidP="00E7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60"/>
        <w:gridCol w:w="270"/>
        <w:gridCol w:w="990"/>
        <w:gridCol w:w="236"/>
        <w:gridCol w:w="1024"/>
        <w:gridCol w:w="270"/>
        <w:gridCol w:w="900"/>
        <w:gridCol w:w="236"/>
        <w:gridCol w:w="1024"/>
      </w:tblGrid>
      <w:tr w:rsidR="00F95F8A" w:rsidRPr="00F7632D" w:rsidTr="009A123A">
        <w:trPr>
          <w:tblHeader/>
          <w:jc w:val="right"/>
        </w:trPr>
        <w:tc>
          <w:tcPr>
            <w:tcW w:w="2970" w:type="dxa"/>
            <w:shd w:val="clear" w:color="auto" w:fill="auto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2" w:name="_Hlk63330982"/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:rsidR="00F95F8A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6C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F8A" w:rsidRPr="00F7632D" w:rsidTr="009A123A">
        <w:trPr>
          <w:tblHeader/>
          <w:jc w:val="right"/>
        </w:trPr>
        <w:tc>
          <w:tcPr>
            <w:tcW w:w="29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776EB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F8A" w:rsidRPr="00F7632D" w:rsidTr="009A123A">
        <w:trPr>
          <w:tblHeader/>
          <w:jc w:val="right"/>
        </w:trPr>
        <w:tc>
          <w:tcPr>
            <w:tcW w:w="29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95F8A" w:rsidRPr="00F7632D" w:rsidTr="009A123A">
        <w:trPr>
          <w:jc w:val="right"/>
        </w:trPr>
        <w:tc>
          <w:tcPr>
            <w:tcW w:w="2970" w:type="dxa"/>
            <w:vAlign w:val="bottom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49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5F8A" w:rsidRPr="00F7632D" w:rsidTr="009A123A">
        <w:trPr>
          <w:jc w:val="right"/>
        </w:trPr>
        <w:tc>
          <w:tcPr>
            <w:tcW w:w="29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5F8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9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9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F95F8A" w:rsidRPr="00F7632D" w:rsidTr="009A123A">
        <w:trPr>
          <w:jc w:val="right"/>
        </w:trPr>
        <w:tc>
          <w:tcPr>
            <w:tcW w:w="29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95F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F95F8A" w:rsidRPr="00F7632D" w:rsidTr="009A123A">
        <w:trPr>
          <w:jc w:val="right"/>
        </w:trPr>
        <w:tc>
          <w:tcPr>
            <w:tcW w:w="4230" w:type="dxa"/>
            <w:gridSpan w:val="2"/>
          </w:tcPr>
          <w:p w:rsidR="00F95F8A" w:rsidRPr="0067002B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</w:t>
            </w: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97424" w:rsidRPr="004974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5F8A" w:rsidRPr="00F7632D" w:rsidTr="009A123A">
        <w:trPr>
          <w:jc w:val="right"/>
        </w:trPr>
        <w:tc>
          <w:tcPr>
            <w:tcW w:w="29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95F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bookmarkEnd w:id="2"/>
    </w:tbl>
    <w:p w:rsidR="00F95F8A" w:rsidRDefault="00F95F8A" w:rsidP="0002356F">
      <w:pPr>
        <w:pStyle w:val="FSBlank"/>
        <w:tabs>
          <w:tab w:val="left" w:pos="9450"/>
        </w:tabs>
        <w:ind w:firstLine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eastAsia="ja-JP"/>
        </w:rPr>
      </w:pPr>
    </w:p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60"/>
        <w:gridCol w:w="270"/>
        <w:gridCol w:w="990"/>
        <w:gridCol w:w="236"/>
        <w:gridCol w:w="1024"/>
        <w:gridCol w:w="270"/>
        <w:gridCol w:w="900"/>
        <w:gridCol w:w="236"/>
        <w:gridCol w:w="1024"/>
      </w:tblGrid>
      <w:tr w:rsidR="00F95F8A" w:rsidRPr="00F7632D" w:rsidTr="00CB1579">
        <w:trPr>
          <w:tblHeader/>
          <w:jc w:val="right"/>
        </w:trPr>
        <w:tc>
          <w:tcPr>
            <w:tcW w:w="2970" w:type="dxa"/>
            <w:shd w:val="clear" w:color="auto" w:fill="auto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95F8A" w:rsidRPr="00F7632D" w:rsidRDefault="00F95F8A" w:rsidP="00CB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F8A" w:rsidRPr="00F7632D" w:rsidTr="00CB1579">
        <w:trPr>
          <w:tblHeader/>
          <w:jc w:val="right"/>
        </w:trPr>
        <w:tc>
          <w:tcPr>
            <w:tcW w:w="29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F746B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5F8A"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F8A" w:rsidRPr="00F7632D" w:rsidTr="00CB1579">
        <w:trPr>
          <w:tblHeader/>
          <w:jc w:val="right"/>
        </w:trPr>
        <w:tc>
          <w:tcPr>
            <w:tcW w:w="29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95F8A" w:rsidRPr="00F7632D" w:rsidTr="00CB1579">
        <w:trPr>
          <w:jc w:val="right"/>
        </w:trPr>
        <w:tc>
          <w:tcPr>
            <w:tcW w:w="2970" w:type="dxa"/>
            <w:vAlign w:val="bottom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4974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5F8A" w:rsidRPr="00F7632D" w:rsidTr="00CB1579">
        <w:trPr>
          <w:jc w:val="right"/>
        </w:trPr>
        <w:tc>
          <w:tcPr>
            <w:tcW w:w="29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5F8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9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95F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5F8A" w:rsidRPr="00F7632D" w:rsidTr="00CB1579">
        <w:trPr>
          <w:jc w:val="right"/>
        </w:trPr>
        <w:tc>
          <w:tcPr>
            <w:tcW w:w="29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95F8A" w:rsidRPr="00F7632D" w:rsidRDefault="00497424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95F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F95F8A" w:rsidRPr="00F7632D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A123A" w:rsidRPr="00F7632D" w:rsidTr="00B15C0B">
        <w:trPr>
          <w:jc w:val="right"/>
        </w:trPr>
        <w:tc>
          <w:tcPr>
            <w:tcW w:w="4230" w:type="dxa"/>
            <w:gridSpan w:val="2"/>
          </w:tcPr>
          <w:p w:rsid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 w:firstLine="450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97424" w:rsidRPr="004974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70" w:type="dxa"/>
          </w:tcPr>
          <w:p w:rsidR="009A123A" w:rsidRPr="00F7632D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A1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123A" w:rsidRPr="009A123A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5B06" w:rsidRPr="00F7632D" w:rsidTr="00B15C0B">
        <w:trPr>
          <w:jc w:val="right"/>
        </w:trPr>
        <w:tc>
          <w:tcPr>
            <w:tcW w:w="2970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85B06" w:rsidRDefault="0038580F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236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85B06" w:rsidRPr="00F7632D" w:rsidRDefault="00985B06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85B06" w:rsidRDefault="009A123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8"/>
        <w:gridCol w:w="237"/>
        <w:gridCol w:w="1283"/>
        <w:gridCol w:w="272"/>
        <w:gridCol w:w="1078"/>
        <w:gridCol w:w="272"/>
        <w:gridCol w:w="1092"/>
      </w:tblGrid>
      <w:tr w:rsidR="00F95F8A" w:rsidRPr="00A74DEE" w:rsidTr="00496FA6">
        <w:tc>
          <w:tcPr>
            <w:tcW w:w="2058" w:type="pct"/>
          </w:tcPr>
          <w:p w:rsidR="00F95F8A" w:rsidRPr="003C47FE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F95F8A" w:rsidRPr="005B42F0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F8A" w:rsidRPr="00A74DEE" w:rsidTr="00496FA6">
        <w:tc>
          <w:tcPr>
            <w:tcW w:w="2058" w:type="pct"/>
          </w:tcPr>
          <w:p w:rsidR="00F95F8A" w:rsidRPr="003C47FE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F95F8A" w:rsidRPr="005B42F0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F8A" w:rsidRPr="00A74DEE" w:rsidTr="00496FA6">
        <w:tc>
          <w:tcPr>
            <w:tcW w:w="2058" w:type="pct"/>
          </w:tcPr>
          <w:p w:rsidR="00F95F8A" w:rsidRPr="003C47FE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F95F8A" w:rsidRPr="005B42F0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F8A" w:rsidRPr="00A74DEE" w:rsidTr="00496FA6">
        <w:tc>
          <w:tcPr>
            <w:tcW w:w="2058" w:type="pct"/>
          </w:tcPr>
          <w:p w:rsidR="00F95F8A" w:rsidRPr="003C47FE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6" w:type="pct"/>
          </w:tcPr>
          <w:p w:rsidR="00F95F8A" w:rsidRPr="005B42F0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F95F8A" w:rsidRPr="005B42F0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F95F8A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F8A" w:rsidRPr="00A74DEE" w:rsidTr="00496FA6">
        <w:tc>
          <w:tcPr>
            <w:tcW w:w="2058" w:type="pct"/>
          </w:tcPr>
          <w:p w:rsidR="00F95F8A" w:rsidRPr="003C47FE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F95F8A" w:rsidRPr="008C010D" w:rsidRDefault="00497424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F95F8A" w:rsidRPr="008C010D" w:rsidRDefault="00497424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F95F8A" w:rsidRPr="008C010D" w:rsidRDefault="00497424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F95F8A" w:rsidRPr="008C010D" w:rsidRDefault="00F95F8A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95F8A" w:rsidRPr="008C010D" w:rsidRDefault="00497424" w:rsidP="009A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5F8A" w:rsidRPr="00A74DEE" w:rsidTr="00B67792">
        <w:tc>
          <w:tcPr>
            <w:tcW w:w="2058" w:type="pct"/>
          </w:tcPr>
          <w:p w:rsidR="00F95F8A" w:rsidRPr="003C47FE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7"/>
          </w:tcPr>
          <w:p w:rsidR="00F95F8A" w:rsidRDefault="00F95F8A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F8A" w:rsidRPr="00A74DEE" w:rsidTr="00B67792">
        <w:tc>
          <w:tcPr>
            <w:tcW w:w="2058" w:type="pct"/>
          </w:tcPr>
          <w:p w:rsidR="00F95F8A" w:rsidRPr="003C47FE" w:rsidRDefault="00B67792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6" w:type="pct"/>
          </w:tcPr>
          <w:p w:rsidR="00F95F8A" w:rsidRPr="00C242D0" w:rsidRDefault="00B67792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29" w:type="pct"/>
          </w:tcPr>
          <w:p w:rsidR="00F95F8A" w:rsidRPr="00CB40D4" w:rsidRDefault="00F95F8A" w:rsidP="009A1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F95F8A" w:rsidRPr="00C242D0" w:rsidRDefault="00B67792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F95F8A" w:rsidRPr="00C242D0" w:rsidRDefault="00F95F8A" w:rsidP="009A1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F95F8A" w:rsidRPr="00577301" w:rsidRDefault="00B67792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8" w:type="pct"/>
          </w:tcPr>
          <w:p w:rsidR="00F95F8A" w:rsidRPr="00C242D0" w:rsidRDefault="00F95F8A" w:rsidP="009A12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:rsidR="00F95F8A" w:rsidRPr="00577301" w:rsidRDefault="00B67792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792" w:rsidRPr="00A74DEE" w:rsidTr="00B67792">
        <w:tc>
          <w:tcPr>
            <w:tcW w:w="2058" w:type="pct"/>
          </w:tcPr>
          <w:p w:rsidR="00B67792" w:rsidRPr="003C47FE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B67792" w:rsidRPr="00C242D0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29" w:type="pct"/>
          </w:tcPr>
          <w:p w:rsidR="00B67792" w:rsidRPr="00CB40D4" w:rsidRDefault="00B67792" w:rsidP="00B677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B67792" w:rsidRPr="00C242D0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8" w:type="pct"/>
          </w:tcPr>
          <w:p w:rsidR="00B67792" w:rsidRPr="00C242D0" w:rsidRDefault="00B67792" w:rsidP="00B677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67792" w:rsidRPr="00577301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8" w:type="pct"/>
          </w:tcPr>
          <w:p w:rsidR="00B67792" w:rsidRPr="00C242D0" w:rsidRDefault="00B67792" w:rsidP="00B677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B67792" w:rsidRPr="00577301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Pr="00577301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B67792" w:rsidRPr="00A74DEE" w:rsidTr="00496FA6">
        <w:tc>
          <w:tcPr>
            <w:tcW w:w="2058" w:type="pct"/>
          </w:tcPr>
          <w:p w:rsidR="00B67792" w:rsidRPr="003C47FE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B67792" w:rsidRPr="00CB40D4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3,178</w:t>
            </w:r>
          </w:p>
        </w:tc>
        <w:tc>
          <w:tcPr>
            <w:tcW w:w="129" w:type="pct"/>
          </w:tcPr>
          <w:p w:rsidR="00B67792" w:rsidRPr="00CB40D4" w:rsidRDefault="00B67792" w:rsidP="00B677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:rsidR="00B67792" w:rsidRPr="001D6EE5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D6E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48" w:type="pct"/>
          </w:tcPr>
          <w:p w:rsidR="00B67792" w:rsidRPr="00CB40D4" w:rsidRDefault="00B67792" w:rsidP="00B677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67792" w:rsidRPr="00CB40D4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3,178</w:t>
            </w:r>
          </w:p>
        </w:tc>
        <w:tc>
          <w:tcPr>
            <w:tcW w:w="148" w:type="pct"/>
          </w:tcPr>
          <w:p w:rsidR="00B67792" w:rsidRPr="00CB40D4" w:rsidRDefault="00B67792" w:rsidP="00B677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B67792" w:rsidRPr="001D6EE5" w:rsidRDefault="00B67792" w:rsidP="00B67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D6E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</w:tr>
    </w:tbl>
    <w:p w:rsidR="00C242D0" w:rsidRDefault="00C242D0" w:rsidP="00F95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57"/>
        <w:tblW w:w="9180" w:type="dxa"/>
        <w:tblLayout w:type="fixed"/>
        <w:tblLook w:val="0000" w:firstRow="0" w:lastRow="0" w:firstColumn="0" w:lastColumn="0" w:noHBand="0" w:noVBand="0"/>
      </w:tblPr>
      <w:tblGrid>
        <w:gridCol w:w="3778"/>
        <w:gridCol w:w="1168"/>
        <w:gridCol w:w="237"/>
        <w:gridCol w:w="1283"/>
        <w:gridCol w:w="270"/>
        <w:gridCol w:w="1078"/>
        <w:gridCol w:w="270"/>
        <w:gridCol w:w="1096"/>
      </w:tblGrid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636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pct"/>
            <w:gridSpan w:val="3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2" w:type="pct"/>
            <w:gridSpan w:val="7"/>
          </w:tcPr>
          <w:p w:rsidR="00BD2C72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BD2C72" w:rsidRPr="00C242D0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D2C72" w:rsidRPr="00CB40D4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:rsidR="00BD2C72" w:rsidRPr="00C242D0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BD2C72" w:rsidRPr="00C242D0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D2C72" w:rsidRPr="00577301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D2C72" w:rsidRPr="00C242D0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BD2C72" w:rsidRPr="00577301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BD2C72" w:rsidRPr="00A74DEE" w:rsidTr="00176203">
        <w:tc>
          <w:tcPr>
            <w:tcW w:w="2058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24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CB40D4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D2C72" w:rsidRPr="00CB40D4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1D6EE5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BD2C72" w:rsidRPr="00CB40D4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CB40D4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D2C72" w:rsidRPr="00CB40D4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1D6EE5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3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B84288" w:rsidRDefault="00B8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:rsidR="00BD2C72" w:rsidRPr="00975335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:rsidR="00BD2C72" w:rsidRPr="008F43D4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2"/>
        <w:gridCol w:w="1258"/>
        <w:gridCol w:w="269"/>
        <w:gridCol w:w="1078"/>
        <w:gridCol w:w="269"/>
        <w:gridCol w:w="1072"/>
      </w:tblGrid>
      <w:tr w:rsidR="00BD2C72" w:rsidRPr="008C010D" w:rsidTr="00176203">
        <w:trPr>
          <w:tblHeader/>
        </w:trPr>
        <w:tc>
          <w:tcPr>
            <w:tcW w:w="206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3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rPr>
          <w:tblHeader/>
        </w:trPr>
        <w:tc>
          <w:tcPr>
            <w:tcW w:w="206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3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rPr>
          <w:tblHeader/>
        </w:trPr>
        <w:tc>
          <w:tcPr>
            <w:tcW w:w="206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3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rPr>
          <w:tblHeader/>
        </w:trPr>
        <w:tc>
          <w:tcPr>
            <w:tcW w:w="206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3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C72" w:rsidRPr="008C010D" w:rsidTr="00176203">
        <w:trPr>
          <w:tblHeader/>
        </w:trPr>
        <w:tc>
          <w:tcPr>
            <w:tcW w:w="206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2C72" w:rsidRPr="008C010D" w:rsidTr="00176203">
        <w:trPr>
          <w:tblHeader/>
        </w:trPr>
        <w:tc>
          <w:tcPr>
            <w:tcW w:w="2066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C72" w:rsidRPr="008C010D" w:rsidTr="00176203">
        <w:tc>
          <w:tcPr>
            <w:tcW w:w="2066" w:type="pct"/>
          </w:tcPr>
          <w:p w:rsidR="00BD2C72" w:rsidRPr="00AB012A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8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:rsidR="00BD2C72" w:rsidRPr="008C010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351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3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Pr="008C010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367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8C010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351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Pr="008C010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367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BD2C72" w:rsidRPr="00A74DEE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BD2C72" w:rsidRPr="0048255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BD2C72" w:rsidRPr="0048255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D2C72" w:rsidRPr="0048255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D2C72" w:rsidRPr="0048255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2C72" w:rsidRPr="00A74DEE" w:rsidTr="005D4B4B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BD2C72" w:rsidRPr="00460E67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BD2C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3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D2C72" w:rsidRPr="009F5380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BD2C72" w:rsidRPr="009F53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BD2C72" w:rsidRPr="00460E67" w:rsidRDefault="00497424" w:rsidP="005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BD2C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BD2C72" w:rsidRPr="009F5380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BD2C72" w:rsidRPr="009F53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BD2C72" w:rsidRPr="00D17BD5" w:rsidTr="005D4B4B">
        <w:tc>
          <w:tcPr>
            <w:tcW w:w="2066" w:type="pct"/>
          </w:tcPr>
          <w:p w:rsidR="00BD2C72" w:rsidRPr="00D17BD5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BD2C72" w:rsidRPr="00D17BD5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BD2C72" w:rsidRPr="00D17BD5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:rsidR="00BD2C72" w:rsidRPr="009F5380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D17BD5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BD2C72" w:rsidRPr="00D17BD5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BD2C72" w:rsidRPr="00D17BD5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BD2C72" w:rsidRPr="009F5380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A74DEE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3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BD2C72" w:rsidRPr="00A74DEE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318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="009F022C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3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334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318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="009F022C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D2C72" w:rsidRPr="0048255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334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BD2C72" w:rsidRPr="00A74DEE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460E67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BD2C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F022C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3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9F5380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BD2C72" w:rsidRPr="009F53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7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460E67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BD2C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F022C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9F5380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BD2C72" w:rsidRPr="009F53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</w:tbl>
    <w:p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BD2C72" w:rsidRPr="008C010D" w:rsidTr="00176203">
        <w:tc>
          <w:tcPr>
            <w:tcW w:w="2066" w:type="pct"/>
          </w:tcPr>
          <w:p w:rsidR="00BD2C72" w:rsidRPr="00FC454D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:rsidR="00BD2C72" w:rsidRPr="00B362B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Pr="00B9720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9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D2C72" w:rsidRPr="00B9720F" w:rsidTr="00176203">
        <w:tc>
          <w:tcPr>
            <w:tcW w:w="2066" w:type="pct"/>
          </w:tcPr>
          <w:p w:rsidR="00BD2C72" w:rsidRPr="00B9720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:rsidR="00BD2C72" w:rsidRPr="00B9720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:rsidR="00BD2C72" w:rsidRPr="00B9720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B9720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BD2C72" w:rsidRPr="00B9720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B9720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BD2C72" w:rsidRPr="00B9720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B9720F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Pr="00D73FC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B362B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712423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B362B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712423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:rsidR="00B84288" w:rsidRDefault="00B8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BD2C72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:rsidR="00BD2C72" w:rsidRPr="00F63840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30"/>
          <w:szCs w:val="30"/>
        </w:rPr>
      </w:pPr>
    </w:p>
    <w:p w:rsidR="00BD2C72" w:rsidRPr="00A025E6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:rsidR="00BD2C72" w:rsidRPr="00F63840" w:rsidRDefault="00BD2C72" w:rsidP="00BD2C72">
      <w:pPr>
        <w:pStyle w:val="FSBlank"/>
        <w:rPr>
          <w:sz w:val="30"/>
          <w:szCs w:val="30"/>
        </w:rPr>
      </w:pPr>
    </w:p>
    <w:p w:rsidR="00BD2C72" w:rsidRPr="00A85727" w:rsidRDefault="00BD2C72" w:rsidP="00A85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บริษัทได้ทำสัญญาการใช้โครงสร้างพื้นฐานกับการร่วมค้า (บริษัท ผลิตไฟฟ้า นวนคร จำกัด) เป็นระยะเวลา </w:t>
      </w:r>
      <w:r w:rsidR="00497424" w:rsidRPr="00497424">
        <w:rPr>
          <w:rFonts w:ascii="Angsana New" w:hAnsi="Angsana New" w:hint="cs"/>
          <w:sz w:val="30"/>
          <w:szCs w:val="30"/>
        </w:rPr>
        <w:t>25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ปีมีผลบังคับใช้ตั้งแต่วันที่ </w:t>
      </w:r>
      <w:r w:rsidR="00497424" w:rsidRPr="00497424">
        <w:rPr>
          <w:rFonts w:ascii="Angsana New" w:hAnsi="Angsana New" w:hint="cs"/>
          <w:sz w:val="30"/>
          <w:szCs w:val="30"/>
        </w:rPr>
        <w:t>28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97424" w:rsidRPr="00497424">
        <w:rPr>
          <w:rFonts w:ascii="Angsana New" w:hAnsi="Angsana New" w:hint="cs"/>
          <w:sz w:val="30"/>
          <w:szCs w:val="30"/>
        </w:rPr>
        <w:t>2559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</w:t>
      </w:r>
      <w:r w:rsidRPr="00A85727">
        <w:rPr>
          <w:rFonts w:ascii="Angsana New" w:hAnsi="Angsana New"/>
          <w:sz w:val="30"/>
          <w:szCs w:val="30"/>
        </w:rPr>
        <w:t xml:space="preserve">     </w:t>
      </w:r>
      <w:r w:rsidR="00A85727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497424" w:rsidRPr="00497424">
        <w:rPr>
          <w:rFonts w:ascii="Angsana New" w:hAnsi="Angsana New" w:hint="cs"/>
          <w:sz w:val="30"/>
          <w:szCs w:val="30"/>
        </w:rPr>
        <w:t>230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:rsidR="00BD2C72" w:rsidRPr="003C47FE" w:rsidRDefault="00BD2C72" w:rsidP="00BD2C72">
      <w:pPr>
        <w:pStyle w:val="FSContent"/>
      </w:pPr>
    </w:p>
    <w:p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และโครงสร้างพื้นฐานกับการร่วมค้า </w:t>
      </w:r>
      <w:r w:rsidRPr="008A6B67">
        <w:rPr>
          <w:rFonts w:eastAsia="Times New Roman"/>
        </w:rPr>
        <w:t xml:space="preserve">                      </w:t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 w:rsidR="00497424" w:rsidRPr="00497424">
        <w:rPr>
          <w:rFonts w:eastAsia="Times New Roman"/>
        </w:rPr>
        <w:t>25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97424" w:rsidRPr="00497424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สิงหาคม </w:t>
      </w:r>
      <w:r w:rsidR="00497424" w:rsidRPr="00497424">
        <w:rPr>
          <w:rFonts w:eastAsia="Times New Roman"/>
        </w:rPr>
        <w:t>2559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 w:rsidR="00497424" w:rsidRPr="00497424">
        <w:rPr>
          <w:rFonts w:eastAsia="Times New Roman"/>
        </w:rPr>
        <w:t>1</w:t>
      </w:r>
      <w:r w:rsidRPr="008A6B67">
        <w:rPr>
          <w:rFonts w:eastAsia="Times New Roman"/>
          <w:cs/>
        </w:rPr>
        <w:t>.</w:t>
      </w:r>
      <w:r w:rsidR="00497424" w:rsidRPr="00497424">
        <w:rPr>
          <w:rFonts w:eastAsia="Times New Roman"/>
        </w:rPr>
        <w:t>92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:rsidR="00BD2C72" w:rsidRPr="005351AF" w:rsidRDefault="00BD2C72" w:rsidP="00BD2C72">
      <w:pPr>
        <w:pStyle w:val="FSContent"/>
        <w:rPr>
          <w:cs/>
        </w:rPr>
      </w:pPr>
    </w:p>
    <w:p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บริษัทได้ทำสัญญาการใช้โครงสร้างพื้นฐาน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497424" w:rsidRPr="00497424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97424" w:rsidRPr="00497424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497424" w:rsidRPr="00497424">
        <w:rPr>
          <w:rFonts w:eastAsia="Times New Roman"/>
        </w:rPr>
        <w:t>2561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</w:t>
      </w:r>
      <w:r w:rsidRPr="008A6B67">
        <w:rPr>
          <w:rFonts w:eastAsia="Times New Roman" w:hint="cs"/>
          <w:cs/>
        </w:rPr>
        <w:t>บ</w:t>
      </w:r>
      <w:r w:rsidRPr="008A6B67">
        <w:rPr>
          <w:rFonts w:eastAsia="Times New Roman"/>
          <w:cs/>
        </w:rPr>
        <w:t xml:space="preserve">ค่าตอบแทนล่วงหน้าจำนวน </w:t>
      </w:r>
      <w:r w:rsidR="00497424" w:rsidRPr="00497424">
        <w:rPr>
          <w:rFonts w:eastAsia="Times New Roman"/>
        </w:rPr>
        <w:t>165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:rsidR="00BD2C72" w:rsidRPr="00CF7C0F" w:rsidRDefault="00BD2C72" w:rsidP="00BD2C72">
      <w:pPr>
        <w:pStyle w:val="FSContent"/>
        <w:rPr>
          <w:b/>
        </w:rPr>
      </w:pPr>
    </w:p>
    <w:p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นวนคร จำกัด) เป็นระยะเวลา </w:t>
      </w:r>
      <w:r w:rsidR="00497424" w:rsidRPr="00497424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97424" w:rsidRPr="00497424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497424" w:rsidRPr="00497424">
        <w:rPr>
          <w:rFonts w:eastAsia="Times New Roman"/>
        </w:rPr>
        <w:t>2561</w:t>
      </w:r>
      <w:r w:rsidRPr="008A6B67">
        <w:rPr>
          <w:rFonts w:eastAsia="Times New Roman"/>
          <w:cs/>
        </w:rPr>
        <w:t>โดยบริษัทให้</w:t>
      </w:r>
      <w:r w:rsidRPr="008A6B67">
        <w:rPr>
          <w:rFonts w:eastAsia="Times New Roman"/>
        </w:rPr>
        <w:t xml:space="preserve">      </w:t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 xml:space="preserve">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8A6B67">
        <w:rPr>
          <w:rFonts w:eastAsia="Times New Roman"/>
        </w:rPr>
        <w:t xml:space="preserve">                   </w:t>
      </w:r>
      <w:r w:rsidRPr="008A6B67">
        <w:rPr>
          <w:rFonts w:eastAsia="Times New Roman"/>
          <w:cs/>
        </w:rPr>
        <w:t xml:space="preserve">ตามเงื่อนไขที่ระบุไว้ในสัญญา บริษัทได้รับค่าตอบแทนจำนวน </w:t>
      </w:r>
      <w:r w:rsidR="00497424" w:rsidRPr="00497424">
        <w:rPr>
          <w:rFonts w:eastAsia="Times New Roman"/>
        </w:rPr>
        <w:t>0</w:t>
      </w:r>
      <w:r w:rsidRPr="008A6B67">
        <w:rPr>
          <w:rFonts w:eastAsia="Times New Roman"/>
        </w:rPr>
        <w:t>.</w:t>
      </w:r>
      <w:r w:rsidR="00497424" w:rsidRPr="00497424">
        <w:rPr>
          <w:rFonts w:eastAsia="Times New Roman"/>
        </w:rPr>
        <w:t>70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ล้านบาทต่อเดือน เริ่มตั้งแต่เดือนสิงหาคม </w:t>
      </w:r>
      <w:r w:rsidR="00497424" w:rsidRPr="00497424">
        <w:rPr>
          <w:rFonts w:eastAsia="Times New Roman"/>
        </w:rPr>
        <w:t>2563</w:t>
      </w:r>
    </w:p>
    <w:p w:rsidR="00BD2C72" w:rsidRPr="005351AF" w:rsidRDefault="00BD2C72" w:rsidP="00BD2C72">
      <w:pPr>
        <w:pStyle w:val="FSBlank"/>
        <w:rPr>
          <w:sz w:val="30"/>
          <w:szCs w:val="30"/>
        </w:rPr>
      </w:pPr>
    </w:p>
    <w:p w:rsidR="0094553E" w:rsidRDefault="00945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D2C72" w:rsidRPr="003C47FE" w:rsidRDefault="00497424" w:rsidP="005F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F710E">
        <w:rPr>
          <w:rFonts w:ascii="Angsana New" w:hAnsi="Angsana New"/>
          <w:b/>
          <w:bCs/>
          <w:sz w:val="30"/>
          <w:szCs w:val="30"/>
        </w:rPr>
        <w:tab/>
      </w:r>
      <w:r w:rsidR="00BD2C72" w:rsidRPr="003C47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BD2C72" w:rsidRPr="009B51A4" w:rsidRDefault="00BD2C72" w:rsidP="00BD2C72">
      <w:pPr>
        <w:pStyle w:val="FSBlank"/>
        <w:rPr>
          <w:sz w:val="24"/>
          <w:szCs w:val="24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BD2C72" w:rsidRPr="008C010D" w:rsidTr="00176203">
        <w:tc>
          <w:tcPr>
            <w:tcW w:w="2066" w:type="pct"/>
          </w:tcPr>
          <w:p w:rsidR="00BD2C72" w:rsidRPr="00FC454D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5B42F0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:rsidR="00BD2C72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C72" w:rsidRPr="008C010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8C010D" w:rsidRDefault="00497424" w:rsidP="00BD2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Default="00BD2C72" w:rsidP="00BD2C7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:rsidR="00BD2C72" w:rsidRPr="00B362B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8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9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:rsidR="00BD2C72" w:rsidRPr="008C010D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638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29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638" w:type="pct"/>
          </w:tcPr>
          <w:p w:rsidR="00BD2C72" w:rsidRPr="007C51D4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464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9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341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464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341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BD2C72" w:rsidRPr="00B9720F" w:rsidTr="00176203">
        <w:tc>
          <w:tcPr>
            <w:tcW w:w="2066" w:type="pct"/>
          </w:tcPr>
          <w:p w:rsidR="00BD2C72" w:rsidRPr="003C47FE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38" w:type="pct"/>
          </w:tcPr>
          <w:p w:rsidR="00BD2C72" w:rsidRPr="00B9720F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BD2C72" w:rsidRPr="00B9720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:rsidR="00BD2C72" w:rsidRPr="002B7EF9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BD2C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D2C72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:rsidR="00BD2C72" w:rsidRDefault="00BD2C72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2C72" w:rsidRPr="00B362BD" w:rsidTr="00176203">
        <w:tc>
          <w:tcPr>
            <w:tcW w:w="2066" w:type="pct"/>
          </w:tcPr>
          <w:p w:rsidR="00BD2C72" w:rsidRPr="003C47FE" w:rsidRDefault="00BD2C72" w:rsidP="00BD2C72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B362BD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  <w:r w:rsidR="00BD2C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29" w:type="pct"/>
          </w:tcPr>
          <w:p w:rsidR="00BD2C72" w:rsidRPr="0048255F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CE6C13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BD2C72" w:rsidRPr="00CE6C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47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460E67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  <w:r w:rsidR="00BD2C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47" w:type="pct"/>
          </w:tcPr>
          <w:p w:rsidR="00BD2C72" w:rsidRPr="00460E67" w:rsidRDefault="00BD2C72" w:rsidP="00BD2C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BD2C72" w:rsidRPr="00CE6C13" w:rsidRDefault="00497424" w:rsidP="00BD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BD2C72" w:rsidRPr="00CE6C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</w:tr>
    </w:tbl>
    <w:p w:rsidR="00BD2C72" w:rsidRPr="009B51A4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1E14B1" w:rsidRDefault="00497424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bCs/>
          <w:sz w:val="30"/>
          <w:szCs w:val="30"/>
        </w:rPr>
        <w:t>7</w:t>
      </w:r>
      <w:r w:rsidR="001E14B1">
        <w:rPr>
          <w:rFonts w:ascii="Angsana New" w:hAnsi="Angsana New"/>
          <w:b/>
          <w:bCs/>
          <w:sz w:val="30"/>
          <w:szCs w:val="30"/>
        </w:rPr>
        <w:tab/>
      </w:r>
      <w:r w:rsidR="001E14B1" w:rsidRPr="003C47FE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="0010046A">
        <w:rPr>
          <w:rFonts w:ascii="Angsana New" w:hAnsi="Angsana New" w:hint="cs"/>
          <w:b/>
          <w:bCs/>
          <w:sz w:val="30"/>
          <w:szCs w:val="30"/>
          <w:cs/>
        </w:rPr>
        <w:t>เพื่อขาย</w:t>
      </w:r>
    </w:p>
    <w:p w:rsidR="001E14B1" w:rsidRPr="009B51A4" w:rsidRDefault="001E14B1" w:rsidP="001E14B1">
      <w:pPr>
        <w:pStyle w:val="FSBlank"/>
        <w:rPr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1E14B1" w:rsidRPr="003C47FE" w:rsidTr="00176203">
        <w:trPr>
          <w:cantSplit/>
          <w:tblHeader/>
        </w:trPr>
        <w:tc>
          <w:tcPr>
            <w:tcW w:w="2055" w:type="pct"/>
          </w:tcPr>
          <w:p w:rsidR="001E14B1" w:rsidRPr="003C47FE" w:rsidRDefault="001E14B1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1E14B1" w:rsidRPr="00884D6D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4B1" w:rsidRPr="003C47FE" w:rsidTr="00176203">
        <w:trPr>
          <w:cantSplit/>
          <w:tblHeader/>
        </w:trPr>
        <w:tc>
          <w:tcPr>
            <w:tcW w:w="2055" w:type="pct"/>
          </w:tcPr>
          <w:p w:rsidR="001E14B1" w:rsidRPr="003C47FE" w:rsidRDefault="001E14B1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1E14B1" w:rsidRPr="00884D6D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4B1" w:rsidRPr="003C47FE" w:rsidTr="00176203">
        <w:trPr>
          <w:cantSplit/>
          <w:tblHeader/>
        </w:trPr>
        <w:tc>
          <w:tcPr>
            <w:tcW w:w="2055" w:type="pct"/>
          </w:tcPr>
          <w:p w:rsidR="001E14B1" w:rsidRPr="003C47FE" w:rsidRDefault="001E14B1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1E14B1" w:rsidRPr="00884D6D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4B1" w:rsidRPr="003C47FE" w:rsidTr="00176203">
        <w:trPr>
          <w:cantSplit/>
          <w:tblHeader/>
        </w:trPr>
        <w:tc>
          <w:tcPr>
            <w:tcW w:w="2055" w:type="pct"/>
          </w:tcPr>
          <w:p w:rsidR="001E14B1" w:rsidRPr="003C47FE" w:rsidRDefault="001E14B1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1E14B1" w:rsidRPr="00884D6D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1E14B1" w:rsidRPr="00884D6D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1E14B1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4B1" w:rsidRPr="003C47FE" w:rsidTr="00176203">
        <w:trPr>
          <w:cantSplit/>
          <w:tblHeader/>
        </w:trPr>
        <w:tc>
          <w:tcPr>
            <w:tcW w:w="2055" w:type="pct"/>
          </w:tcPr>
          <w:p w:rsidR="001E14B1" w:rsidRPr="00462575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:rsidR="001E14B1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1E14B1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E14B1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E14B1" w:rsidRPr="003C47FE" w:rsidTr="00176203">
        <w:trPr>
          <w:cantSplit/>
          <w:tblHeader/>
        </w:trPr>
        <w:tc>
          <w:tcPr>
            <w:tcW w:w="2055" w:type="pct"/>
          </w:tcPr>
          <w:p w:rsidR="001E14B1" w:rsidRPr="003C47FE" w:rsidRDefault="001E14B1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4B1" w:rsidRPr="003C47FE" w:rsidTr="00176203">
        <w:trPr>
          <w:cantSplit/>
        </w:trPr>
        <w:tc>
          <w:tcPr>
            <w:tcW w:w="2055" w:type="pct"/>
          </w:tcPr>
          <w:p w:rsidR="001E14B1" w:rsidRPr="003C47FE" w:rsidRDefault="001E14B1" w:rsidP="0017620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37" w:type="pct"/>
          </w:tcPr>
          <w:p w:rsidR="001E14B1" w:rsidRPr="003C47FE" w:rsidRDefault="001E14B1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1E14B1" w:rsidRPr="00C108B2" w:rsidRDefault="001E14B1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1E14B1" w:rsidRPr="003C47FE" w:rsidRDefault="001E14B1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Pr="003C47FE" w:rsidRDefault="001E14B1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E14B1" w:rsidRPr="003C47FE" w:rsidRDefault="001E14B1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14B1" w:rsidRPr="003C47FE" w:rsidTr="00176203">
        <w:trPr>
          <w:cantSplit/>
        </w:trPr>
        <w:tc>
          <w:tcPr>
            <w:tcW w:w="2055" w:type="pct"/>
          </w:tcPr>
          <w:p w:rsidR="001E14B1" w:rsidRDefault="001E14B1" w:rsidP="0017620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</w:t>
            </w:r>
          </w:p>
          <w:p w:rsidR="001E14B1" w:rsidRPr="003770F0" w:rsidRDefault="001E14B1" w:rsidP="0017620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37" w:type="pct"/>
          </w:tcPr>
          <w:p w:rsidR="001E14B1" w:rsidRPr="002E6E2F" w:rsidRDefault="001E14B1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1E14B1" w:rsidRPr="00C108B2" w:rsidRDefault="001E14B1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1E14B1" w:rsidRPr="003C47FE" w:rsidRDefault="001E14B1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1E14B1" w:rsidRPr="00C108B2" w:rsidRDefault="001E14B1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:rsidR="001E14B1" w:rsidRPr="00DE0AD0" w:rsidRDefault="001E14B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E14B1" w:rsidRPr="003C47FE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1E14B1" w:rsidRPr="003C47FE" w:rsidRDefault="001E14B1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E14B1" w:rsidRPr="003C47FE" w:rsidTr="00176203">
        <w:trPr>
          <w:cantSplit/>
        </w:trPr>
        <w:tc>
          <w:tcPr>
            <w:tcW w:w="2055" w:type="pct"/>
          </w:tcPr>
          <w:p w:rsidR="001E14B1" w:rsidRPr="003C47FE" w:rsidRDefault="001E14B1" w:rsidP="0017620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:rsidR="001E14B1" w:rsidRPr="009178E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100</w:t>
            </w:r>
            <w:r w:rsidR="001E14B1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6" w:type="pct"/>
          </w:tcPr>
          <w:p w:rsidR="001E14B1" w:rsidRPr="009178E7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:rsidR="001E14B1" w:rsidRPr="009178E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100</w:t>
            </w:r>
            <w:r w:rsidR="001E14B1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:rsidR="001E14B1" w:rsidRPr="009178E7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Pr="009178E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100</w:t>
            </w:r>
            <w:r w:rsidR="001E14B1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7" w:type="pct"/>
          </w:tcPr>
          <w:p w:rsidR="001E14B1" w:rsidRPr="009178E7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1E14B1" w:rsidRPr="009178E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100</w:t>
            </w:r>
            <w:r w:rsidR="001E14B1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1E14B1" w:rsidRPr="003C47FE" w:rsidTr="00176203">
        <w:trPr>
          <w:cantSplit/>
        </w:trPr>
        <w:tc>
          <w:tcPr>
            <w:tcW w:w="2055" w:type="pct"/>
          </w:tcPr>
          <w:p w:rsidR="001E14B1" w:rsidRPr="00FB5858" w:rsidRDefault="001E14B1" w:rsidP="0017620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</w:t>
            </w:r>
            <w:r w:rsidR="00FB5858"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637" w:type="pct"/>
          </w:tcPr>
          <w:p w:rsidR="001E14B1" w:rsidRPr="009178E7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E14B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46" w:type="pct"/>
          </w:tcPr>
          <w:p w:rsidR="001E14B1" w:rsidRPr="009178E7" w:rsidRDefault="001E14B1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1E14B1" w:rsidRPr="009178E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13</w:t>
            </w:r>
            <w:r w:rsidR="001E14B1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47" w:type="pct"/>
          </w:tcPr>
          <w:p w:rsidR="001E14B1" w:rsidRPr="009178E7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E14B1" w:rsidRPr="009178E7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E14B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47" w:type="pct"/>
          </w:tcPr>
          <w:p w:rsidR="001E14B1" w:rsidRPr="009178E7" w:rsidRDefault="001E14B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1E14B1" w:rsidRPr="009178E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13</w:t>
            </w:r>
            <w:r w:rsidR="001E14B1"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:rsidR="00FB5858" w:rsidRPr="0049742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9178E7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49742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9178E7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49742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9178E7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9742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FB5858" w:rsidRDefault="00FB5858" w:rsidP="00FB5858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9178E7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46" w:type="pct"/>
          </w:tcPr>
          <w:p w:rsidR="00FB5858" w:rsidRPr="009178E7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9178E7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8</w:t>
            </w:r>
            <w:r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7" w:type="pct"/>
          </w:tcPr>
          <w:p w:rsidR="00FB5858" w:rsidRPr="009178E7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9178E7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47" w:type="pct"/>
          </w:tcPr>
          <w:p w:rsidR="00FB5858" w:rsidRPr="009178E7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9178E7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8</w:t>
            </w:r>
            <w:r w:rsidRPr="009178E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C02BF8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2B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C02BF8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02B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lastRenderedPageBreak/>
              <w:t>โครงการพรีเมี่ยม (จังหวัดปทุมธานี)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9010E8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9010E8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3B0E6C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3B0E6C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016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3B0E6C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3B0E6C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B55B15" w:rsidRPr="003C47FE" w:rsidTr="00176203">
        <w:trPr>
          <w:cantSplit/>
        </w:trPr>
        <w:tc>
          <w:tcPr>
            <w:tcW w:w="2055" w:type="pct"/>
          </w:tcPr>
          <w:p w:rsidR="00B55B15" w:rsidRPr="003C47FE" w:rsidRDefault="00B55B15" w:rsidP="00B55B1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:rsidR="00B55B15" w:rsidRPr="00497424" w:rsidRDefault="00B55B15" w:rsidP="00B55B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B55B15" w:rsidRPr="00C108B2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B55B15" w:rsidRPr="00497424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55B15" w:rsidRPr="00D44CE2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B55B15" w:rsidRPr="00497424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B55B15" w:rsidRPr="00497424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B15" w:rsidRPr="003C47FE" w:rsidTr="00176203">
        <w:trPr>
          <w:cantSplit/>
        </w:trPr>
        <w:tc>
          <w:tcPr>
            <w:tcW w:w="2055" w:type="pct"/>
          </w:tcPr>
          <w:p w:rsidR="00B55B15" w:rsidRPr="00FB5858" w:rsidRDefault="00B55B15" w:rsidP="00B55B1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55B15" w:rsidRPr="002E6E2F" w:rsidRDefault="00B55B15" w:rsidP="00B55B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46" w:type="pct"/>
          </w:tcPr>
          <w:p w:rsidR="00B55B15" w:rsidRPr="00C108B2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B55B15" w:rsidRPr="003B0E6C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B55B15" w:rsidRPr="00DE0AD0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55B15" w:rsidRPr="003B0E6C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3B0E6C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3B0E6C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9010E8" w:rsidRDefault="00FB5858" w:rsidP="00FB58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9010E8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9010E8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9010E8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9010E8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9010E8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9010E8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9010E8" w:rsidRDefault="00FB5858" w:rsidP="00FB58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</w:p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FE24B6" w:rsidRDefault="00FB5858" w:rsidP="00FB585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686B6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686B6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686B6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686B6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B55B15" w:rsidRPr="003C47FE" w:rsidTr="00176203">
        <w:trPr>
          <w:cantSplit/>
        </w:trPr>
        <w:tc>
          <w:tcPr>
            <w:tcW w:w="2055" w:type="pct"/>
          </w:tcPr>
          <w:p w:rsidR="00B55B15" w:rsidRPr="003C47FE" w:rsidRDefault="00B55B15" w:rsidP="00B55B1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:rsidR="00B55B15" w:rsidRPr="00497424" w:rsidRDefault="00B55B15" w:rsidP="00B55B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B55B15" w:rsidRPr="00C108B2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B55B15" w:rsidRPr="00497424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B55B15" w:rsidRPr="00497424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B55B15" w:rsidRPr="00497424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B15" w:rsidRPr="003C47FE" w:rsidTr="00176203">
        <w:trPr>
          <w:cantSplit/>
        </w:trPr>
        <w:tc>
          <w:tcPr>
            <w:tcW w:w="2055" w:type="pct"/>
          </w:tcPr>
          <w:p w:rsidR="00B55B15" w:rsidRPr="00FB5858" w:rsidRDefault="00B55B15" w:rsidP="00B55B1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55B15" w:rsidRPr="002E6E2F" w:rsidRDefault="00B55B15" w:rsidP="00B55B1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46" w:type="pct"/>
          </w:tcPr>
          <w:p w:rsidR="00B55B15" w:rsidRPr="00C108B2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B55B15" w:rsidRPr="00686B64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B55B15" w:rsidRPr="00DE0AD0" w:rsidRDefault="00B55B15" w:rsidP="00B5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147" w:type="pct"/>
          </w:tcPr>
          <w:p w:rsidR="00B55B15" w:rsidRPr="003C47FE" w:rsidRDefault="00B55B15" w:rsidP="00B5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55B15" w:rsidRPr="00686B64" w:rsidRDefault="00B55B15" w:rsidP="00B5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057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6B71BB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6B71BB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606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606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3C47FE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838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838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A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  <w:r w:rsidRPr="00423A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6300B">
        <w:trPr>
          <w:cantSplit/>
        </w:trPr>
        <w:tc>
          <w:tcPr>
            <w:tcW w:w="2055" w:type="pct"/>
          </w:tcPr>
          <w:p w:rsidR="00FB5858" w:rsidRPr="0005206F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7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05206F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05206F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อาคารที่พักอาศัยระหว่างการพัฒนา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166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166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ED0935" w:rsidRPr="003C47FE" w:rsidTr="00176203">
        <w:trPr>
          <w:cantSplit/>
        </w:trPr>
        <w:tc>
          <w:tcPr>
            <w:tcW w:w="2055" w:type="pct"/>
          </w:tcPr>
          <w:p w:rsidR="00ED0935" w:rsidRPr="003C47FE" w:rsidRDefault="00ED0935" w:rsidP="00ED093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:rsidR="00ED0935" w:rsidRPr="00497424" w:rsidRDefault="00ED0935" w:rsidP="00ED09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ED0935" w:rsidRPr="00C108B2" w:rsidRDefault="00ED0935" w:rsidP="00ED0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ED0935" w:rsidRPr="00497424" w:rsidRDefault="00ED0935" w:rsidP="00ED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ED0935" w:rsidRPr="00D44CE2" w:rsidRDefault="00ED0935" w:rsidP="00ED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ED0935" w:rsidRPr="00497424" w:rsidRDefault="00ED0935" w:rsidP="00ED0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ED0935" w:rsidRPr="003C47FE" w:rsidRDefault="00ED0935" w:rsidP="00ED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ED0935" w:rsidRPr="00497424" w:rsidRDefault="00ED0935" w:rsidP="00ED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935" w:rsidRPr="003C47FE" w:rsidTr="00176203">
        <w:trPr>
          <w:cantSplit/>
        </w:trPr>
        <w:tc>
          <w:tcPr>
            <w:tcW w:w="2055" w:type="pct"/>
          </w:tcPr>
          <w:p w:rsidR="00ED0935" w:rsidRPr="00FB5858" w:rsidRDefault="00ED0935" w:rsidP="00ED0935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ED0935" w:rsidRPr="002E6E2F" w:rsidRDefault="00ED0935" w:rsidP="00ED09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6" w:type="pct"/>
          </w:tcPr>
          <w:p w:rsidR="00ED0935" w:rsidRPr="00C108B2" w:rsidRDefault="00ED0935" w:rsidP="00ED0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ED0935" w:rsidRPr="00423A52" w:rsidRDefault="00ED0935" w:rsidP="00ED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7" w:type="pct"/>
          </w:tcPr>
          <w:p w:rsidR="00ED0935" w:rsidRPr="00D44CE2" w:rsidRDefault="00ED0935" w:rsidP="00ED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ED0935" w:rsidRPr="00DE0AD0" w:rsidRDefault="00ED0935" w:rsidP="00ED0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7" w:type="pct"/>
          </w:tcPr>
          <w:p w:rsidR="00ED0935" w:rsidRPr="003C47FE" w:rsidRDefault="00ED0935" w:rsidP="00ED0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ED0935" w:rsidRPr="00423A52" w:rsidRDefault="00ED0935" w:rsidP="00ED0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47F5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A52"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170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763</w:t>
            </w:r>
            <w:r w:rsidRPr="00423A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A52"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170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763</w:t>
            </w:r>
            <w:r w:rsidRPr="00423A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847F58">
              <w:rPr>
                <w:rFonts w:asciiTheme="majorBidi" w:hAnsiTheme="majorBidi" w:cstheme="majorBidi"/>
                <w:b/>
                <w:bCs/>
                <w:lang w:val="en-US"/>
              </w:rPr>
              <w:t xml:space="preserve">- </w:t>
            </w: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AE3406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FB5858" w:rsidRPr="00AE3406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FB5858" w:rsidRPr="00AE3406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AE3406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FB5858" w:rsidRPr="00AE3406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47F5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46" w:type="pct"/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FB5858" w:rsidRPr="00826F44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47" w:type="pct"/>
          </w:tcPr>
          <w:p w:rsidR="00FB5858" w:rsidRPr="00826F44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FB5858" w:rsidRPr="00826F44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  <w:r w:rsidRPr="00826F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AE3406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AE3406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AE3406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มูลค่าตามบัญชีของอสังหาริมทรัพย์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พัฒนา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เพื่อขาย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ที่ดำรงตามคำสั่ง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หรือจำนองเพื่อค้ำประกันหนี้สิน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 xml:space="preserve">   (หมายเหตุประกอบงบการเงินข้อ </w:t>
            </w:r>
            <w:r w:rsidRPr="00497424">
              <w:rPr>
                <w:rFonts w:asciiTheme="majorBidi" w:hAnsiTheme="majorBidi" w:cstheme="majorBidi"/>
                <w:lang w:val="en-US"/>
              </w:rPr>
              <w:t>13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17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17</w:t>
            </w:r>
            <w:r w:rsidRPr="00423A5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5E5ACB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5E5A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6" w:type="pct"/>
          </w:tcPr>
          <w:p w:rsidR="00FB5858" w:rsidRPr="005E5ACB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5E5ACB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5E5A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7" w:type="pct"/>
          </w:tcPr>
          <w:p w:rsidR="00FB5858" w:rsidRPr="005E5ACB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5E5ACB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5E5A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7" w:type="pct"/>
          </w:tcPr>
          <w:p w:rsidR="00FB5858" w:rsidRPr="005E5ACB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5E5ACB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5E5A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AE3406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FB5858" w:rsidRPr="00AE3406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AE3406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FB5858" w:rsidRPr="00AE3406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>ต้นทุนของอสังหาริมทรัพย์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พัฒนาเพื่อขาย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D44CE2" w:rsidRDefault="00FB5858" w:rsidP="00FB5858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ที่บันทึกรวมในบัญชีต้นทุนขาย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D44CE2" w:rsidRDefault="00FB5858" w:rsidP="00FB5858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847F58">
              <w:rPr>
                <w:rFonts w:asciiTheme="majorBidi" w:hAnsiTheme="majorBidi" w:cstheme="majorBidi"/>
                <w:cs/>
                <w:lang w:val="en-US"/>
              </w:rPr>
              <w:t>อสังหาริมทรัพย์</w:t>
            </w:r>
          </w:p>
        </w:tc>
        <w:tc>
          <w:tcPr>
            <w:tcW w:w="637" w:type="pct"/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FB5858" w:rsidRPr="00D44CE2" w:rsidRDefault="00FB5858" w:rsidP="00FB585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FB5858" w:rsidRPr="00D44CE2" w:rsidRDefault="00FB5858" w:rsidP="00FB5858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47F58">
              <w:rPr>
                <w:rFonts w:asciiTheme="majorBidi" w:hAnsiTheme="majorBidi" w:cstheme="majorBidi"/>
                <w:cs/>
                <w:lang w:val="en-US"/>
              </w:rPr>
              <w:t xml:space="preserve">   -  ต้นทุนขาย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FB5858" w:rsidRPr="002E6E2F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A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B5858" w:rsidRPr="00DE0AD0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23A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5858" w:rsidRPr="003C47FE" w:rsidTr="00176203">
        <w:trPr>
          <w:cantSplit/>
        </w:trPr>
        <w:tc>
          <w:tcPr>
            <w:tcW w:w="2055" w:type="pct"/>
          </w:tcPr>
          <w:p w:rsidR="00FB5858" w:rsidRPr="00847F58" w:rsidRDefault="00FB5858" w:rsidP="00FB585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EB4A56" w:rsidRDefault="00FB5858" w:rsidP="00FB58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EB4A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6" w:type="pct"/>
          </w:tcPr>
          <w:p w:rsidR="00FB5858" w:rsidRPr="00C108B2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A5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FB5858" w:rsidRPr="00D44CE2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EB4A56" w:rsidRDefault="00FB5858" w:rsidP="00FB58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EB4A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7" w:type="pct"/>
          </w:tcPr>
          <w:p w:rsidR="00FB5858" w:rsidRPr="003C47FE" w:rsidRDefault="00FB5858" w:rsidP="00FB58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FB5858" w:rsidRPr="00423A52" w:rsidRDefault="00FB5858" w:rsidP="00FB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A5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E14B1" w:rsidRPr="00AE3406" w:rsidRDefault="001E14B1" w:rsidP="001E14B1">
      <w:pPr>
        <w:pStyle w:val="FSBlank"/>
        <w:rPr>
          <w:sz w:val="28"/>
          <w:szCs w:val="28"/>
        </w:rPr>
      </w:pPr>
    </w:p>
    <w:p w:rsidR="001E14B1" w:rsidRPr="00157144" w:rsidRDefault="001E14B1" w:rsidP="001E14B1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>ค้ำประกันวงเงินสินเชื่อที่ได้รับจากสถาบันการเงินในประเทศบางแห่ง</w:t>
      </w:r>
    </w:p>
    <w:p w:rsidR="00FF6BA6" w:rsidRPr="008C010D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FF6BA6" w:rsidRPr="008C010D" w:rsidSect="004C1C4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:rsidR="007F2C39" w:rsidRDefault="00497424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7F2C39">
        <w:rPr>
          <w:rFonts w:ascii="Angsana New" w:hAnsi="Angsana New"/>
          <w:b/>
          <w:bCs/>
          <w:sz w:val="30"/>
          <w:szCs w:val="30"/>
        </w:rPr>
        <w:tab/>
      </w:r>
      <w:r w:rsidR="007F2C39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:rsidR="007F2C39" w:rsidRPr="00664542" w:rsidRDefault="007F2C39" w:rsidP="007F2C39">
      <w:pPr>
        <w:pStyle w:val="FSBlank"/>
        <w:rPr>
          <w:sz w:val="30"/>
          <w:szCs w:val="30"/>
        </w:rPr>
      </w:pPr>
      <w:r w:rsidRPr="003C47FE">
        <w:rPr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8"/>
        <w:gridCol w:w="899"/>
        <w:gridCol w:w="1170"/>
        <w:gridCol w:w="273"/>
        <w:gridCol w:w="1274"/>
        <w:gridCol w:w="273"/>
        <w:gridCol w:w="1077"/>
        <w:gridCol w:w="273"/>
        <w:gridCol w:w="1153"/>
      </w:tblGrid>
      <w:tr w:rsidR="007F2C39" w:rsidRPr="008C010D" w:rsidTr="003E4CD1">
        <w:trPr>
          <w:tblHeader/>
        </w:trPr>
        <w:tc>
          <w:tcPr>
            <w:tcW w:w="1553" w:type="pct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7F2C39" w:rsidRPr="002E4422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F2C39" w:rsidRPr="002E4422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center"/>
          </w:tcPr>
          <w:p w:rsidR="007F2C39" w:rsidRPr="00D75EBC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D75EBC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C39" w:rsidRPr="008C010D" w:rsidTr="003E4CD1">
        <w:trPr>
          <w:tblHeader/>
        </w:trPr>
        <w:tc>
          <w:tcPr>
            <w:tcW w:w="1553" w:type="pct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7F2C39" w:rsidRPr="002E4422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F2C39" w:rsidRPr="002E4422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center"/>
          </w:tcPr>
          <w:p w:rsidR="007F2C39" w:rsidRPr="00D75EBC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D75EBC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C39" w:rsidRPr="008C010D" w:rsidTr="003E4CD1">
        <w:trPr>
          <w:tblHeader/>
        </w:trPr>
        <w:tc>
          <w:tcPr>
            <w:tcW w:w="1553" w:type="pct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7F2C39" w:rsidRPr="002E4422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F2C39" w:rsidRPr="002E4422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center"/>
          </w:tcPr>
          <w:p w:rsidR="007F2C39" w:rsidRPr="00D75EBC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D75EBC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vAlign w:val="center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C39" w:rsidRPr="008C010D" w:rsidTr="003E4CD1">
        <w:trPr>
          <w:tblHeader/>
        </w:trPr>
        <w:tc>
          <w:tcPr>
            <w:tcW w:w="1553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7F2C39" w:rsidRPr="00081CD6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F2C39" w:rsidRPr="00E07FB7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  <w:vAlign w:val="center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C39" w:rsidRPr="008C010D" w:rsidTr="003E4CD1">
        <w:trPr>
          <w:tblHeader/>
        </w:trPr>
        <w:tc>
          <w:tcPr>
            <w:tcW w:w="1553" w:type="pct"/>
          </w:tcPr>
          <w:p w:rsidR="007F2C39" w:rsidRPr="00660A10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:rsidR="007F2C39" w:rsidRPr="00081CD6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81C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7F2C39" w:rsidRPr="003735FD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3735FD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7F2C39" w:rsidRPr="003735FD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3735FD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F2C39" w:rsidRPr="008C010D" w:rsidTr="003E4CD1">
        <w:trPr>
          <w:tblHeader/>
        </w:trPr>
        <w:tc>
          <w:tcPr>
            <w:tcW w:w="1553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:rsidR="007F2C39" w:rsidRPr="008C010D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2C39" w:rsidRPr="004446C0" w:rsidTr="003E4CD1">
        <w:tc>
          <w:tcPr>
            <w:tcW w:w="1553" w:type="pct"/>
          </w:tcPr>
          <w:p w:rsidR="007F2C39" w:rsidRPr="00A27F15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Pr="0006192A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521</w:t>
            </w:r>
            <w:r w:rsidR="007F2C3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002</w:t>
            </w:r>
          </w:p>
        </w:tc>
        <w:tc>
          <w:tcPr>
            <w:tcW w:w="147" w:type="pct"/>
          </w:tcPr>
          <w:p w:rsidR="007F2C39" w:rsidRPr="0006192A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06192A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</w:t>
            </w:r>
            <w:r w:rsidR="007F2C3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47" w:type="pct"/>
          </w:tcPr>
          <w:p w:rsidR="007F2C39" w:rsidRPr="0006192A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06192A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465</w:t>
            </w:r>
            <w:r w:rsidR="007F2C39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7" w:type="pct"/>
          </w:tcPr>
          <w:p w:rsidR="007F2C39" w:rsidRPr="0006192A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06192A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464</w:t>
            </w:r>
            <w:r w:rsidR="007F2C39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7F2C39" w:rsidRPr="004446C0" w:rsidTr="003E4CD1">
        <w:tc>
          <w:tcPr>
            <w:tcW w:w="1553" w:type="pct"/>
          </w:tcPr>
          <w:p w:rsidR="007F2C39" w:rsidRPr="00081CD6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06192A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06192A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2566A4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06192A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2566A4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C39" w:rsidRPr="004446C0" w:rsidTr="003E4CD1">
        <w:tc>
          <w:tcPr>
            <w:tcW w:w="1553" w:type="pct"/>
          </w:tcPr>
          <w:p w:rsidR="007F2C39" w:rsidRPr="00081CD6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CD6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85" w:type="pct"/>
          </w:tcPr>
          <w:p w:rsidR="007F2C39" w:rsidRPr="00081CD6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</w:tcPr>
          <w:p w:rsidR="007F2C39" w:rsidRPr="00F1154F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F1154F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C39" w:rsidRPr="004446C0" w:rsidTr="003E4CD1">
        <w:tc>
          <w:tcPr>
            <w:tcW w:w="1553" w:type="pct"/>
          </w:tcPr>
          <w:p w:rsidR="007F2C39" w:rsidRPr="00E07FB7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Pr="00F1154F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F1154F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C39" w:rsidRPr="008C010D" w:rsidTr="003E4CD1">
        <w:tc>
          <w:tcPr>
            <w:tcW w:w="1553" w:type="pct"/>
          </w:tcPr>
          <w:p w:rsidR="007F2C39" w:rsidRPr="00E07FB7" w:rsidRDefault="007F2C39" w:rsidP="00176203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Pr="00F1154F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92</w:t>
            </w:r>
            <w:r w:rsidR="007F2C39" w:rsidRPr="009D7BE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960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F1154F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</w:t>
            </w:r>
            <w:r w:rsidR="007F2C3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838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115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C39" w:rsidRPr="008C010D" w:rsidTr="003E4CD1">
        <w:tc>
          <w:tcPr>
            <w:tcW w:w="1553" w:type="pct"/>
          </w:tcPr>
          <w:p w:rsidR="007F2C39" w:rsidRPr="00E07FB7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Pr="00F1154F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7F2C3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013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3735FD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992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F1154F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</w:t>
            </w:r>
            <w:r w:rsidR="007F2C39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F1154F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7F2C39" w:rsidRPr="008C010D" w:rsidTr="003E4CD1">
        <w:tc>
          <w:tcPr>
            <w:tcW w:w="1553" w:type="pct"/>
          </w:tcPr>
          <w:p w:rsidR="007F2C39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135</w:t>
            </w:r>
            <w:r w:rsidR="007F2C3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Default="00497424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135</w:t>
            </w:r>
            <w:r w:rsidR="007F2C39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C39" w:rsidRPr="008C010D" w:rsidTr="003E4CD1">
        <w:tc>
          <w:tcPr>
            <w:tcW w:w="1553" w:type="pct"/>
          </w:tcPr>
          <w:p w:rsidR="007F2C39" w:rsidRPr="00E07FB7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E07FB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:rsidR="007F2C39" w:rsidRPr="009409A2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:rsidR="007F2C39" w:rsidRPr="003735FD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</w:tcPr>
          <w:p w:rsidR="007F2C39" w:rsidRPr="00F1154F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C39" w:rsidRPr="00B362BD" w:rsidTr="003E4CD1">
        <w:tc>
          <w:tcPr>
            <w:tcW w:w="1553" w:type="pct"/>
          </w:tcPr>
          <w:p w:rsidR="007F2C39" w:rsidRDefault="007F2C39" w:rsidP="00176203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485" w:type="pct"/>
          </w:tcPr>
          <w:p w:rsidR="007F2C39" w:rsidRPr="002566A4" w:rsidRDefault="007F2C39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F2C39" w:rsidRPr="0006192A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719</w:t>
            </w:r>
            <w:r w:rsidR="007F2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147" w:type="pct"/>
          </w:tcPr>
          <w:p w:rsidR="007F2C39" w:rsidRPr="0006192A" w:rsidRDefault="007F2C3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:rsidR="007F2C39" w:rsidRPr="0006192A" w:rsidRDefault="00497424" w:rsidP="001762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7F2C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002</w:t>
            </w:r>
          </w:p>
        </w:tc>
        <w:tc>
          <w:tcPr>
            <w:tcW w:w="147" w:type="pct"/>
          </w:tcPr>
          <w:p w:rsidR="007F2C39" w:rsidRPr="0006192A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7F2C39" w:rsidRPr="0006192A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  <w:r w:rsidR="007F2C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47" w:type="pct"/>
          </w:tcPr>
          <w:p w:rsidR="007F2C39" w:rsidRPr="0006192A" w:rsidRDefault="007F2C39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7F2C39" w:rsidRPr="0006192A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7F2C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:rsidR="007F2C39" w:rsidRPr="00664542" w:rsidRDefault="007F2C39" w:rsidP="007F2C39">
      <w:pPr>
        <w:pStyle w:val="FSBlank"/>
        <w:rPr>
          <w:sz w:val="30"/>
          <w:szCs w:val="30"/>
          <w:cs/>
        </w:rPr>
      </w:pPr>
    </w:p>
    <w:p w:rsidR="00A80A70" w:rsidRDefault="00A80A70" w:rsidP="00A80A70">
      <w:pPr>
        <w:pStyle w:val="FSContent"/>
        <w:ind w:right="533"/>
      </w:pPr>
      <w:r>
        <w:rPr>
          <w:rFonts w:hint="cs"/>
          <w:cs/>
        </w:rPr>
        <w:t xml:space="preserve">เมื่อวันที่ </w:t>
      </w:r>
      <w:r w:rsidRPr="00497424">
        <w:t>26</w:t>
      </w:r>
      <w:r>
        <w:t xml:space="preserve"> </w:t>
      </w:r>
      <w:r>
        <w:rPr>
          <w:rFonts w:hint="cs"/>
          <w:cs/>
        </w:rPr>
        <w:t xml:space="preserve">กันยายน </w:t>
      </w:r>
      <w:r w:rsidRPr="00497424">
        <w:t>2562</w:t>
      </w:r>
      <w:r>
        <w:t xml:space="preserve"> </w:t>
      </w:r>
      <w:r>
        <w:rPr>
          <w:rFonts w:hint="cs"/>
          <w:cs/>
        </w:rPr>
        <w:t>ที่ประชุม</w:t>
      </w:r>
      <w:r w:rsidRPr="0090234C">
        <w:rPr>
          <w:cs/>
        </w:rPr>
        <w:t>คณะกรรมการ</w:t>
      </w:r>
      <w:r>
        <w:rPr>
          <w:rFonts w:hint="cs"/>
          <w:cs/>
        </w:rPr>
        <w:t>ของ</w:t>
      </w:r>
      <w:r w:rsidRPr="0090234C">
        <w:rPr>
          <w:cs/>
        </w:rPr>
        <w:t>บริษัท</w:t>
      </w:r>
      <w:r>
        <w:rPr>
          <w:rFonts w:hint="cs"/>
          <w:cs/>
        </w:rPr>
        <w:t>มีมติ</w:t>
      </w:r>
      <w:r w:rsidRPr="0090234C">
        <w:rPr>
          <w:cs/>
        </w:rPr>
        <w:t>อนุมัติ</w:t>
      </w:r>
      <w:r>
        <w:rPr>
          <w:rFonts w:hint="cs"/>
          <w:cs/>
        </w:rPr>
        <w:t>ให้บริษัทเข้า</w:t>
      </w:r>
      <w:r w:rsidRPr="0090234C">
        <w:rPr>
          <w:cs/>
        </w:rPr>
        <w:t>ซื้อหุ้นสามัญของบริษัท ไทธนันต์ จ</w:t>
      </w:r>
      <w:r>
        <w:rPr>
          <w:rFonts w:hint="cs"/>
          <w:cs/>
        </w:rPr>
        <w:t>ำ</w:t>
      </w:r>
      <w:r w:rsidRPr="0090234C">
        <w:rPr>
          <w:cs/>
        </w:rPr>
        <w:t xml:space="preserve">กัด </w:t>
      </w:r>
      <w:r>
        <w:rPr>
          <w:rFonts w:hint="cs"/>
          <w:cs/>
        </w:rPr>
        <w:t xml:space="preserve">(“ไทธนันต์”) </w:t>
      </w:r>
      <w:r w:rsidRPr="0090234C">
        <w:rPr>
          <w:cs/>
        </w:rPr>
        <w:t>จ</w:t>
      </w:r>
      <w:r>
        <w:rPr>
          <w:rFonts w:hint="cs"/>
          <w:cs/>
        </w:rPr>
        <w:t>ำ</w:t>
      </w:r>
      <w:r w:rsidRPr="0090234C">
        <w:rPr>
          <w:cs/>
        </w:rPr>
        <w:t>นวน</w:t>
      </w:r>
      <w:r w:rsidRPr="0090234C">
        <w:t xml:space="preserve"> </w:t>
      </w:r>
      <w:r w:rsidRPr="00497424">
        <w:t>51</w:t>
      </w:r>
      <w:r w:rsidRPr="0090234C">
        <w:t>,</w:t>
      </w:r>
      <w:r w:rsidRPr="00497424">
        <w:t>000</w:t>
      </w:r>
      <w:r w:rsidRPr="0090234C">
        <w:t xml:space="preserve"> </w:t>
      </w:r>
      <w:r w:rsidRPr="0090234C">
        <w:rPr>
          <w:cs/>
        </w:rPr>
        <w:t>หุ้น (มูลค่าทุนช</w:t>
      </w:r>
      <w:r>
        <w:rPr>
          <w:rFonts w:hint="cs"/>
          <w:cs/>
        </w:rPr>
        <w:t>ำ</w:t>
      </w:r>
      <w:r w:rsidRPr="0090234C">
        <w:rPr>
          <w:cs/>
        </w:rPr>
        <w:t xml:space="preserve">ระแล้ว </w:t>
      </w:r>
      <w:r w:rsidRPr="00497424">
        <w:t>25</w:t>
      </w:r>
      <w:r w:rsidRPr="0090234C">
        <w:t xml:space="preserve"> </w:t>
      </w:r>
      <w:r w:rsidRPr="0090234C">
        <w:rPr>
          <w:cs/>
        </w:rPr>
        <w:t xml:space="preserve">บาทต่อหุ้น) คิดเป็นร้อยละ </w:t>
      </w:r>
      <w:r w:rsidRPr="00497424">
        <w:t>51</w:t>
      </w:r>
      <w:r w:rsidRPr="0090234C">
        <w:t xml:space="preserve"> </w:t>
      </w:r>
      <w:r w:rsidRPr="0090234C">
        <w:rPr>
          <w:cs/>
        </w:rPr>
        <w:t>ของ</w:t>
      </w:r>
      <w:r>
        <w:t xml:space="preserve">            </w:t>
      </w:r>
      <w:r w:rsidRPr="0090234C">
        <w:rPr>
          <w:cs/>
        </w:rPr>
        <w:t>หุ้นสามัญทั้งหมดของไทธนันต์</w:t>
      </w:r>
      <w:r>
        <w:rPr>
          <w:rFonts w:hint="cs"/>
          <w:cs/>
        </w:rPr>
        <w:t xml:space="preserve"> </w:t>
      </w:r>
      <w:r w:rsidRPr="0090234C">
        <w:rPr>
          <w:cs/>
        </w:rPr>
        <w:t>ในราคา</w:t>
      </w:r>
      <w:r w:rsidRPr="0090234C">
        <w:t xml:space="preserve"> </w:t>
      </w:r>
      <w:r w:rsidRPr="00497424">
        <w:t>0</w:t>
      </w:r>
      <w:r>
        <w:t>.</w:t>
      </w:r>
      <w:r w:rsidRPr="00497424">
        <w:t>99</w:t>
      </w:r>
      <w:r w:rsidRPr="0090234C">
        <w:t xml:space="preserve"> </w:t>
      </w:r>
      <w:r>
        <w:rPr>
          <w:rFonts w:hint="cs"/>
          <w:cs/>
        </w:rPr>
        <w:t>ล้าน</w:t>
      </w:r>
      <w:r w:rsidRPr="0090234C">
        <w:rPr>
          <w:cs/>
        </w:rPr>
        <w:t>บาท จากบริษัท เอแอลที</w:t>
      </w:r>
      <w:r>
        <w:t xml:space="preserve"> </w:t>
      </w:r>
      <w:r w:rsidRPr="0090234C">
        <w:rPr>
          <w:cs/>
        </w:rPr>
        <w:t>เทเลคอม จ</w:t>
      </w:r>
      <w:r>
        <w:rPr>
          <w:rFonts w:hint="cs"/>
          <w:cs/>
        </w:rPr>
        <w:t>ำ</w:t>
      </w:r>
      <w:r w:rsidRPr="0090234C">
        <w:rPr>
          <w:cs/>
        </w:rPr>
        <w:t xml:space="preserve">กัด (มหาชน) </w:t>
      </w:r>
      <w:r>
        <w:rPr>
          <w:rFonts w:hint="cs"/>
          <w:cs/>
        </w:rPr>
        <w:t xml:space="preserve">โดยการเข้าซื้อหุ้นสามัญแล้วเสร็จเมื่อวันที่ </w:t>
      </w:r>
      <w:r w:rsidRPr="00497424">
        <w:t>31</w:t>
      </w:r>
      <w:r>
        <w:t xml:space="preserve"> </w:t>
      </w:r>
      <w:r>
        <w:rPr>
          <w:rFonts w:hint="cs"/>
          <w:cs/>
        </w:rPr>
        <w:t xml:space="preserve">ตุลาคม </w:t>
      </w:r>
      <w:r w:rsidRPr="00497424">
        <w:t>2562</w:t>
      </w:r>
    </w:p>
    <w:p w:rsidR="00A80A70" w:rsidRDefault="00A80A70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33"/>
        <w:jc w:val="thaiDistribute"/>
        <w:rPr>
          <w:rFonts w:ascii="Angsana New" w:hAnsi="Angsana New"/>
          <w:sz w:val="30"/>
          <w:szCs w:val="30"/>
        </w:rPr>
      </w:pPr>
    </w:p>
    <w:p w:rsidR="007F2C39" w:rsidRDefault="007F2C39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</w:t>
      </w:r>
      <w:r w:rsidRPr="001A17E6">
        <w:rPr>
          <w:rFonts w:ascii="Angsana New" w:hAnsi="Angsana New"/>
          <w:sz w:val="30"/>
          <w:szCs w:val="30"/>
          <w:cs/>
        </w:rPr>
        <w:t xml:space="preserve">ประชุมคณะกรรมการของบริษัทมีมติอนุมัติให้บริษัทลงนามสัญญาระหว่างผู้ถือหุ้น กับบริษัท ราช กรุ๊ป จำกัด (มหาชน) และบริษัท พีอีเอ เอ็นคอม อินเตอร์เนชั่นแนล จำกัด เพื่อจัดตั้งบริษัท อาร์ อี เอ็น โคราช </w:t>
      </w:r>
      <w:r>
        <w:rPr>
          <w:rFonts w:ascii="Angsana New" w:hAnsi="Angsana New"/>
          <w:sz w:val="30"/>
          <w:szCs w:val="30"/>
        </w:rPr>
        <w:br/>
      </w:r>
      <w:r w:rsidRPr="001A17E6">
        <w:rPr>
          <w:rFonts w:ascii="Angsana New" w:hAnsi="Angsana New"/>
          <w:sz w:val="30"/>
          <w:szCs w:val="30"/>
          <w:cs/>
        </w:rPr>
        <w:t xml:space="preserve">เอนเนอร์ยี่ จำกัด </w:t>
      </w:r>
      <w:r>
        <w:rPr>
          <w:rFonts w:ascii="Angsana New" w:hAnsi="Angsana New" w:hint="cs"/>
          <w:sz w:val="30"/>
          <w:szCs w:val="30"/>
          <w:cs/>
        </w:rPr>
        <w:t>(“อาร์ อี เอ็น”)</w:t>
      </w:r>
      <w:r w:rsidRPr="001A17E6">
        <w:rPr>
          <w:rFonts w:ascii="Angsana New" w:hAnsi="Angsana New" w:hint="cs"/>
          <w:sz w:val="30"/>
          <w:szCs w:val="30"/>
          <w:cs/>
        </w:rPr>
        <w:t xml:space="preserve"> โดยจดทะเบียนจัดตั้งในวันที</w:t>
      </w:r>
      <w:r w:rsidRPr="001A17E6">
        <w:rPr>
          <w:rFonts w:ascii="Angsana New" w:hAnsi="Angsana New"/>
          <w:sz w:val="30"/>
          <w:szCs w:val="30"/>
          <w:cs/>
        </w:rPr>
        <w:t xml:space="preserve">่ </w:t>
      </w:r>
      <w:r w:rsidR="00497424" w:rsidRPr="00497424">
        <w:rPr>
          <w:rFonts w:ascii="Angsana New" w:hAnsi="Angsana New"/>
          <w:sz w:val="30"/>
          <w:szCs w:val="30"/>
        </w:rPr>
        <w:t>21</w:t>
      </w:r>
      <w:r w:rsidRPr="001A17E6">
        <w:rPr>
          <w:rFonts w:ascii="Angsana New" w:hAnsi="Angsana New"/>
          <w:sz w:val="30"/>
          <w:szCs w:val="30"/>
          <w:cs/>
        </w:rPr>
        <w:t xml:space="preserve"> เมษายน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1A17E6">
        <w:rPr>
          <w:rFonts w:ascii="Angsana New" w:hAnsi="Angsana New"/>
          <w:sz w:val="30"/>
          <w:szCs w:val="30"/>
          <w:cs/>
        </w:rPr>
        <w:t xml:space="preserve"> เพื่อดำเนินธุรกิจเกี่ยวกับการผลิตและจัดจำหน่ายไฟฟ้า โดยมีทุนจดทะเบียน </w:t>
      </w:r>
      <w:r w:rsidR="00497424" w:rsidRPr="00497424">
        <w:rPr>
          <w:rFonts w:ascii="Angsana New" w:hAnsi="Angsana New"/>
          <w:sz w:val="30"/>
          <w:szCs w:val="30"/>
        </w:rPr>
        <w:t>1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ต่อมา อาร์ อี เอ็น ได้เพิ่มทุนจดทะเบียนเป็นจำนวนเงิน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และเรียกชำระค่าหุ้นสามัญในอัตราร้อยละ </w:t>
      </w:r>
      <w:r w:rsidR="00497424" w:rsidRPr="00497424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1A17E6">
        <w:rPr>
          <w:rFonts w:ascii="Angsana New" w:hAnsi="Angsana New"/>
          <w:sz w:val="30"/>
          <w:szCs w:val="30"/>
          <w:cs/>
        </w:rPr>
        <w:t>บริษัทได้ชำระค่าหุ้นสามัญ</w:t>
      </w:r>
      <w:r>
        <w:rPr>
          <w:rFonts w:ascii="Angsana New" w:hAnsi="Angsana New" w:hint="cs"/>
          <w:sz w:val="30"/>
          <w:szCs w:val="30"/>
          <w:cs/>
        </w:rPr>
        <w:t xml:space="preserve">ในอาร์ อี เอ็น </w:t>
      </w:r>
      <w:r w:rsidRPr="001A17E6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497424" w:rsidRPr="00497424">
        <w:rPr>
          <w:rFonts w:ascii="Angsana New" w:hAnsi="Angsana New"/>
          <w:sz w:val="30"/>
          <w:szCs w:val="30"/>
        </w:rPr>
        <w:t>9</w:t>
      </w:r>
      <w:r w:rsidRPr="001A17E6">
        <w:rPr>
          <w:rFonts w:ascii="Angsana New" w:hAnsi="Angsana New"/>
          <w:sz w:val="30"/>
          <w:szCs w:val="30"/>
          <w:cs/>
        </w:rPr>
        <w:t>.</w:t>
      </w:r>
      <w:r w:rsidR="00497424" w:rsidRPr="00497424">
        <w:rPr>
          <w:rFonts w:ascii="Angsana New" w:hAnsi="Angsana New"/>
          <w:sz w:val="30"/>
          <w:szCs w:val="30"/>
        </w:rPr>
        <w:t>0</w:t>
      </w:r>
      <w:r w:rsidRPr="001A17E6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7F2C39" w:rsidRDefault="007F2C39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F2C39" w:rsidRPr="00430253" w:rsidRDefault="007F2C39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33"/>
        <w:jc w:val="thaiDistribute"/>
        <w:rPr>
          <w:rFonts w:ascii="Angsana New" w:hAnsi="Angsana New"/>
          <w:sz w:val="30"/>
          <w:szCs w:val="30"/>
        </w:rPr>
      </w:pPr>
      <w:r w:rsidRPr="00B611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97424" w:rsidRPr="00497424">
        <w:rPr>
          <w:rFonts w:ascii="Angsana New" w:hAnsi="Angsana New" w:hint="cs"/>
          <w:sz w:val="30"/>
          <w:szCs w:val="30"/>
        </w:rPr>
        <w:t>8</w:t>
      </w:r>
      <w:r w:rsidRPr="00B6115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497424" w:rsidRPr="00497424">
        <w:rPr>
          <w:rFonts w:ascii="Angsana New" w:hAnsi="Angsana New" w:hint="cs"/>
          <w:sz w:val="30"/>
          <w:szCs w:val="30"/>
        </w:rPr>
        <w:t>2563</w:t>
      </w:r>
      <w:r w:rsidRPr="00B61153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บริษัทได้ชำระค่าหุ้นเพิ่มทุนให้กับบริษัท ผลิตไฟฟ้า นวนคร จำกัด จำนวน </w:t>
      </w:r>
      <w:r w:rsidR="00497424" w:rsidRPr="00497424">
        <w:rPr>
          <w:rFonts w:ascii="Angsana New" w:hAnsi="Angsana New" w:hint="cs"/>
          <w:sz w:val="30"/>
          <w:szCs w:val="30"/>
        </w:rPr>
        <w:t>13</w:t>
      </w:r>
      <w:r w:rsidRPr="00B61153">
        <w:rPr>
          <w:rFonts w:ascii="Angsana New" w:hAnsi="Angsana New" w:hint="cs"/>
          <w:sz w:val="30"/>
          <w:szCs w:val="30"/>
          <w:cs/>
        </w:rPr>
        <w:t>.</w:t>
      </w:r>
      <w:r w:rsidR="00497424" w:rsidRPr="00497424">
        <w:rPr>
          <w:rFonts w:ascii="Angsana New" w:hAnsi="Angsana New" w:hint="cs"/>
          <w:sz w:val="30"/>
          <w:szCs w:val="30"/>
        </w:rPr>
        <w:t>5</w:t>
      </w:r>
      <w:r w:rsidRPr="00B61153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497424" w:rsidRPr="00497424">
        <w:rPr>
          <w:rFonts w:ascii="Angsana New" w:hAnsi="Angsana New" w:hint="cs"/>
          <w:sz w:val="30"/>
          <w:szCs w:val="30"/>
        </w:rPr>
        <w:t>10</w:t>
      </w:r>
      <w:r w:rsidRPr="00B61153">
        <w:rPr>
          <w:rFonts w:ascii="Angsana New" w:hAnsi="Angsana New" w:hint="cs"/>
          <w:sz w:val="30"/>
          <w:szCs w:val="30"/>
          <w:cs/>
        </w:rPr>
        <w:t xml:space="preserve"> บาท โดยเรียกชำระค่าหุ้นเต็มจำนวน เป็นจำนวนเงิน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B61153">
        <w:rPr>
          <w:rFonts w:ascii="Angsana New" w:hAnsi="Angsana New" w:hint="cs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 w:hint="cs"/>
          <w:sz w:val="30"/>
          <w:szCs w:val="30"/>
        </w:rPr>
        <w:t>135</w:t>
      </w:r>
      <w:r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0</w:t>
      </w:r>
      <w:r w:rsidRPr="00B61153">
        <w:rPr>
          <w:rFonts w:ascii="Angsana New" w:hAnsi="Angsana New" w:hint="cs"/>
          <w:sz w:val="30"/>
          <w:szCs w:val="30"/>
          <w:cs/>
        </w:rPr>
        <w:t xml:space="preserve"> ล้านบ</w:t>
      </w:r>
      <w:r>
        <w:rPr>
          <w:rFonts w:ascii="Angsana New" w:hAnsi="Angsana New" w:hint="cs"/>
          <w:sz w:val="30"/>
          <w:szCs w:val="30"/>
          <w:cs/>
        </w:rPr>
        <w:t>าท</w:t>
      </w:r>
    </w:p>
    <w:p w:rsidR="00B72D02" w:rsidRPr="00D85706" w:rsidRDefault="00B72D02" w:rsidP="0029639C">
      <w:pPr>
        <w:pStyle w:val="FSContent"/>
        <w:ind w:right="533"/>
        <w:rPr>
          <w:color w:val="FF00FF"/>
          <w:sz w:val="24"/>
          <w:szCs w:val="24"/>
        </w:rPr>
        <w:sectPr w:rsidR="00B72D02" w:rsidRPr="00D85706" w:rsidSect="00D85706">
          <w:headerReference w:type="default" r:id="rId12"/>
          <w:pgSz w:w="11909" w:h="16834" w:code="9"/>
          <w:pgMar w:top="1152" w:right="576" w:bottom="1152" w:left="1170" w:header="720" w:footer="720" w:gutter="0"/>
          <w:cols w:space="720"/>
          <w:docGrid w:linePitch="245"/>
        </w:sectPr>
      </w:pPr>
    </w:p>
    <w:p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497424" w:rsidRPr="00497424">
        <w:rPr>
          <w:rFonts w:ascii="Angsana New" w:hAnsi="Angsana New"/>
          <w:sz w:val="30"/>
          <w:szCs w:val="30"/>
        </w:rPr>
        <w:t>2562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:rsidR="003B744F" w:rsidRPr="006811C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0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27" w:type="dxa"/>
            <w:gridSpan w:val="13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980" w:type="dxa"/>
            <w:gridSpan w:val="2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497424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497424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497424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927" w:type="dxa"/>
            <w:gridSpan w:val="13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29</w:t>
            </w:r>
            <w:r w:rsidR="003B744F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29</w:t>
            </w:r>
            <w:r w:rsidR="003B744F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000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550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599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464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711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520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1B6357" w:rsidP="001B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:rsidTr="00176203">
        <w:tc>
          <w:tcPr>
            <w:tcW w:w="18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744F" w:rsidRDefault="00947FF8" w:rsidP="009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="003B744F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FF8" w:rsidRPr="003C47FE" w:rsidTr="00176203">
        <w:tc>
          <w:tcPr>
            <w:tcW w:w="1890" w:type="dxa"/>
          </w:tcPr>
          <w:p w:rsidR="00947FF8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7FF8" w:rsidRDefault="00947FF8" w:rsidP="0094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47FF8" w:rsidRPr="003C47FE" w:rsidRDefault="00947FF8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:rsidTr="00176203">
        <w:tc>
          <w:tcPr>
            <w:tcW w:w="1890" w:type="dxa"/>
          </w:tcPr>
          <w:p w:rsidR="003B744F" w:rsidRPr="00EC173B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51</w:t>
            </w:r>
            <w:r w:rsidR="003B744F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51</w:t>
            </w:r>
            <w:r w:rsidR="003B744F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:rsidTr="00176203">
        <w:tc>
          <w:tcPr>
            <w:tcW w:w="18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35</w:t>
            </w:r>
            <w:r w:rsidR="003B744F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72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90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6</w:t>
            </w:r>
            <w:r w:rsidR="003B744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44F" w:rsidRPr="003C47FE" w:rsidTr="00176203">
        <w:tc>
          <w:tcPr>
            <w:tcW w:w="18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:rsidTr="00176203">
        <w:tc>
          <w:tcPr>
            <w:tcW w:w="189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:rsidR="003B744F" w:rsidRDefault="007C2CF8" w:rsidP="007C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="003B744F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44F" w:rsidRPr="003C47FE" w:rsidTr="00176203">
        <w:tc>
          <w:tcPr>
            <w:tcW w:w="18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  <w:r w:rsidR="003B74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3C47F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3B74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581A2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  <w:r w:rsidR="003B74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581A2E" w:rsidRDefault="00497424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  <w:r w:rsidR="003B74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7167F9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67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1B6357" w:rsidRDefault="001B6357" w:rsidP="001B6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3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3B744F" w:rsidRPr="00D547A7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3B744F" w:rsidRDefault="003B744F" w:rsidP="003B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716"/>
        <w:gridCol w:w="629"/>
        <w:gridCol w:w="630"/>
        <w:gridCol w:w="900"/>
        <w:gridCol w:w="900"/>
        <w:gridCol w:w="815"/>
        <w:gridCol w:w="270"/>
        <w:gridCol w:w="805"/>
        <w:gridCol w:w="236"/>
        <w:gridCol w:w="759"/>
        <w:gridCol w:w="270"/>
        <w:gridCol w:w="720"/>
        <w:gridCol w:w="270"/>
        <w:gridCol w:w="810"/>
        <w:gridCol w:w="270"/>
        <w:gridCol w:w="810"/>
        <w:gridCol w:w="270"/>
        <w:gridCol w:w="720"/>
        <w:gridCol w:w="270"/>
        <w:gridCol w:w="720"/>
      </w:tblGrid>
      <w:tr w:rsidR="00141EDE" w:rsidRPr="005F10AD" w:rsidTr="008F53C0">
        <w:tc>
          <w:tcPr>
            <w:tcW w:w="1620" w:type="dxa"/>
          </w:tcPr>
          <w:p w:rsidR="00542A58" w:rsidRPr="005F10AD" w:rsidRDefault="00542A58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" w:name="_Hlk63419684"/>
          </w:p>
        </w:tc>
        <w:tc>
          <w:tcPr>
            <w:tcW w:w="990" w:type="dxa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5" w:type="dxa"/>
            <w:gridSpan w:val="17"/>
          </w:tcPr>
          <w:p w:rsidR="00542A58" w:rsidRPr="005F10AD" w:rsidRDefault="00542A58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EDE" w:rsidRPr="005F10AD" w:rsidTr="008F53C0">
        <w:tc>
          <w:tcPr>
            <w:tcW w:w="162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259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10AD" w:rsidRPr="005F10AD" w:rsidTr="008F53C0">
        <w:tc>
          <w:tcPr>
            <w:tcW w:w="1620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</w:t>
            </w:r>
          </w:p>
        </w:tc>
        <w:tc>
          <w:tcPr>
            <w:tcW w:w="1259" w:type="dxa"/>
            <w:gridSpan w:val="2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5F10AD" w:rsidRPr="005F10AD" w:rsidRDefault="005F10AD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141EDE" w:rsidRPr="005F10AD" w:rsidTr="008F53C0">
        <w:tc>
          <w:tcPr>
            <w:tcW w:w="162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716" w:type="dxa"/>
          </w:tcPr>
          <w:p w:rsidR="00542A58" w:rsidRPr="005F10AD" w:rsidRDefault="00785F21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259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9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</w:tr>
      <w:tr w:rsidR="00141EDE" w:rsidRPr="005F10AD" w:rsidTr="00734308">
        <w:tc>
          <w:tcPr>
            <w:tcW w:w="162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</w:tcPr>
          <w:p w:rsidR="00542A58" w:rsidRPr="005F10AD" w:rsidRDefault="00497424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630" w:type="dxa"/>
          </w:tcPr>
          <w:p w:rsidR="00542A58" w:rsidRPr="005F10AD" w:rsidRDefault="00497424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542A58" w:rsidRPr="005F10AD" w:rsidRDefault="00497424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542A58" w:rsidRPr="005F10AD" w:rsidRDefault="00497424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15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:rsidR="00542A58" w:rsidRPr="005F10AD" w:rsidRDefault="00542A58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542A58" w:rsidRPr="005F10AD" w:rsidRDefault="00497424" w:rsidP="00542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41EDE" w:rsidRPr="005F10AD" w:rsidTr="008F53C0">
        <w:tc>
          <w:tcPr>
            <w:tcW w:w="162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16" w:type="dxa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15" w:type="dxa"/>
            <w:gridSpan w:val="17"/>
          </w:tcPr>
          <w:p w:rsidR="00542A58" w:rsidRPr="005F10AD" w:rsidRDefault="00542A58" w:rsidP="00542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1C02" w:rsidRPr="005F10AD" w:rsidTr="00734308">
        <w:tc>
          <w:tcPr>
            <w:tcW w:w="16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ผลิตไฟฟ้า</w:t>
            </w:r>
          </w:p>
        </w:tc>
        <w:tc>
          <w:tcPr>
            <w:tcW w:w="99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</w:p>
        </w:tc>
        <w:tc>
          <w:tcPr>
            <w:tcW w:w="71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8F53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63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0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15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3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7C1C02" w:rsidRPr="005F10AD" w:rsidRDefault="00734308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34308" w:rsidP="0034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7C1C02" w:rsidRPr="005F10AD" w:rsidTr="00734308">
        <w:tc>
          <w:tcPr>
            <w:tcW w:w="16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99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71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C02" w:rsidRPr="005F10AD" w:rsidTr="00734308">
        <w:tc>
          <w:tcPr>
            <w:tcW w:w="16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7C1C02" w:rsidRPr="005F10AD" w:rsidRDefault="00D87749" w:rsidP="00D8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พลังงาน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ไฟฟ้า</w:t>
            </w:r>
          </w:p>
        </w:tc>
        <w:tc>
          <w:tcPr>
            <w:tcW w:w="71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7749" w:rsidRPr="005F10AD" w:rsidTr="00734308">
        <w:tc>
          <w:tcPr>
            <w:tcW w:w="162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และไอน้ำ</w:t>
            </w:r>
          </w:p>
        </w:tc>
        <w:tc>
          <w:tcPr>
            <w:tcW w:w="716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D87749" w:rsidRPr="005F10AD" w:rsidRDefault="00D87749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1C02" w:rsidRPr="005F10AD" w:rsidTr="00734308">
        <w:tc>
          <w:tcPr>
            <w:tcW w:w="16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ไทธนันต์</w:t>
            </w:r>
          </w:p>
        </w:tc>
        <w:tc>
          <w:tcPr>
            <w:tcW w:w="990" w:type="dxa"/>
          </w:tcPr>
          <w:p w:rsidR="007C1C02" w:rsidRPr="005F10AD" w:rsidRDefault="007C1C02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โทรคมนาคม</w:t>
            </w:r>
          </w:p>
        </w:tc>
        <w:tc>
          <w:tcPr>
            <w:tcW w:w="71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8F53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63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C1C02" w:rsidRPr="005F1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15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23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7C1C02" w:rsidRPr="005F10AD" w:rsidRDefault="006A616F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497424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34308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1C02" w:rsidRPr="005F10AD" w:rsidTr="00734308">
        <w:tc>
          <w:tcPr>
            <w:tcW w:w="16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7C1C02" w:rsidRPr="005F10AD" w:rsidRDefault="007C1C02" w:rsidP="007C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3C0" w:rsidRPr="005F10AD" w:rsidTr="00734308">
        <w:tc>
          <w:tcPr>
            <w:tcW w:w="16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อาร์ อี เอ็น</w:t>
            </w:r>
          </w:p>
        </w:tc>
        <w:tc>
          <w:tcPr>
            <w:tcW w:w="99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</w:p>
        </w:tc>
        <w:tc>
          <w:tcPr>
            <w:tcW w:w="71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629" w:type="dxa"/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8F53C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63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5" w:type="dxa"/>
          </w:tcPr>
          <w:p w:rsidR="008F53C0" w:rsidRPr="005F10AD" w:rsidRDefault="00497424" w:rsidP="00CF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8F53C0" w:rsidRPr="005F10AD" w:rsidRDefault="006A616F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3C0" w:rsidRPr="005F10AD" w:rsidRDefault="00734308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343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3C0" w:rsidRPr="005F10AD" w:rsidRDefault="00734308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F53C0" w:rsidRPr="005F10AD" w:rsidTr="00734308">
        <w:tc>
          <w:tcPr>
            <w:tcW w:w="16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โคราช เอนเนอร์ยี่</w:t>
            </w:r>
          </w:p>
        </w:tc>
        <w:tc>
          <w:tcPr>
            <w:tcW w:w="99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71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3C0" w:rsidRPr="005F10AD" w:rsidTr="00734308">
        <w:tc>
          <w:tcPr>
            <w:tcW w:w="16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:rsidR="008F53C0" w:rsidRPr="005F10AD" w:rsidRDefault="004B4DC0" w:rsidP="004B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พลังงาน</w:t>
            </w:r>
            <w:r w:rsidRPr="005F10AD">
              <w:rPr>
                <w:rFonts w:asciiTheme="majorBidi" w:hAnsiTheme="majorBidi" w:cstheme="majorBidi"/>
                <w:sz w:val="26"/>
                <w:szCs w:val="26"/>
                <w:cs/>
              </w:rPr>
              <w:t>ไฟฟ้า</w:t>
            </w:r>
          </w:p>
        </w:tc>
        <w:tc>
          <w:tcPr>
            <w:tcW w:w="71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53C0" w:rsidRPr="005F10AD" w:rsidTr="00734308">
        <w:tc>
          <w:tcPr>
            <w:tcW w:w="162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609</w:t>
            </w:r>
            <w:r w:rsidR="007343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943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</w:t>
            </w:r>
            <w:r w:rsidR="008F53C0"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930</w:t>
            </w:r>
          </w:p>
        </w:tc>
        <w:tc>
          <w:tcPr>
            <w:tcW w:w="236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6A616F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609</w:t>
            </w:r>
            <w:r w:rsidR="007343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943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</w:t>
            </w:r>
            <w:r w:rsidR="008F5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930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734308" w:rsidP="0072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F53C0" w:rsidRPr="005F10AD" w:rsidRDefault="008F53C0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F53C0" w:rsidRPr="005F10AD" w:rsidRDefault="00497424" w:rsidP="008F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</w:t>
            </w:r>
            <w:r w:rsidR="008F53C0" w:rsidRPr="005F1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984</w:t>
            </w:r>
          </w:p>
        </w:tc>
      </w:tr>
    </w:tbl>
    <w:p w:rsidR="00F15D94" w:rsidRPr="00A2226E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F15D94" w:rsidRPr="003C47FE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F15D94" w:rsidRPr="00D547A7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bookmarkEnd w:id="3"/>
    <w:p w:rsidR="007F4F91" w:rsidRPr="003C47FE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F4F91" w:rsidRPr="003C47FE" w:rsidSect="00D85706">
          <w:headerReference w:type="default" r:id="rId13"/>
          <w:pgSz w:w="16834" w:h="11909" w:orient="landscape" w:code="9"/>
          <w:pgMar w:top="1170" w:right="1152" w:bottom="576" w:left="1152" w:header="720" w:footer="720" w:gutter="0"/>
          <w:cols w:space="720"/>
          <w:docGrid w:linePitch="245"/>
        </w:sectPr>
      </w:pPr>
    </w:p>
    <w:p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:rsidR="003B744F" w:rsidRPr="00295872" w:rsidRDefault="003B744F" w:rsidP="00176203">
      <w:pPr>
        <w:pStyle w:val="FSBlank"/>
        <w:rPr>
          <w:sz w:val="30"/>
          <w:szCs w:val="30"/>
        </w:rPr>
      </w:pPr>
    </w:p>
    <w:p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</w:t>
      </w:r>
      <w:r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:rsidR="003B744F" w:rsidRPr="00295872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3B744F" w:rsidRPr="007626B7" w:rsidTr="00176203">
        <w:tc>
          <w:tcPr>
            <w:tcW w:w="2610" w:type="dxa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B744F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B744F" w:rsidRPr="007626B7" w:rsidRDefault="00497424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B744F" w:rsidRPr="007626B7" w:rsidRDefault="00497424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7626B7" w:rsidRDefault="00497424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7626B7" w:rsidRDefault="00497424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3B744F" w:rsidRPr="007626B7" w:rsidRDefault="00497424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3B744F" w:rsidRPr="007626B7" w:rsidRDefault="00497424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7626B7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132770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</w:tcPr>
          <w:p w:rsidR="003B744F" w:rsidRPr="00132770" w:rsidRDefault="00497424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3B744F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952</w:t>
            </w:r>
            <w:r w:rsidR="003B744F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181</w:t>
            </w:r>
          </w:p>
        </w:tc>
        <w:tc>
          <w:tcPr>
            <w:tcW w:w="27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3B744F" w:rsidRPr="00132770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3B744F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843</w:t>
            </w:r>
            <w:r w:rsidR="003B744F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943</w:t>
            </w:r>
          </w:p>
        </w:tc>
        <w:tc>
          <w:tcPr>
            <w:tcW w:w="236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132770" w:rsidRDefault="00497424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B744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132770" w:rsidRDefault="00497424" w:rsidP="003B74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1C6CD5" w:rsidRDefault="00497424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7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132770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277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</w:t>
            </w:r>
          </w:p>
          <w:p w:rsidR="003B744F" w:rsidRPr="00132770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อย่างต่อเนื่อง</w:t>
            </w:r>
          </w:p>
        </w:tc>
        <w:tc>
          <w:tcPr>
            <w:tcW w:w="1080" w:type="dxa"/>
            <w:vAlign w:val="bottom"/>
          </w:tcPr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317</w:t>
            </w:r>
            <w:r w:rsidR="003B744F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89</w:t>
            </w:r>
            <w:r w:rsidR="001D4D8F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3B744F" w:rsidRPr="00A3400A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3B744F" w:rsidRPr="00C53539" w:rsidRDefault="00497424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139</w:t>
            </w:r>
            <w:r w:rsidR="003B744F"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565</w:t>
            </w:r>
            <w:r w:rsidR="003B744F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528</w:t>
            </w: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132770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132770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078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132770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132770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277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0D5662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5662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744F" w:rsidRPr="000D5662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5353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B744F" w:rsidRPr="000D5662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D566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D566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D566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0D5662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D566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rPr>
          <w:trHeight w:val="307"/>
        </w:trPr>
        <w:tc>
          <w:tcPr>
            <w:tcW w:w="2610" w:type="dxa"/>
          </w:tcPr>
          <w:p w:rsidR="003B744F" w:rsidRPr="00D300E0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กำไรขาดทุนเบ็ดเสร็จรวม 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317</w:t>
            </w:r>
            <w:r w:rsidR="003B744F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</w:t>
            </w:r>
            <w:r w:rsidR="00A15B8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3B744F" w:rsidRPr="00D300E0" w:rsidRDefault="003B744F" w:rsidP="003B744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C53539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3B744F" w:rsidRPr="00C5353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565</w:t>
            </w:r>
          </w:p>
        </w:tc>
        <w:tc>
          <w:tcPr>
            <w:tcW w:w="236" w:type="dxa"/>
          </w:tcPr>
          <w:p w:rsidR="003B744F" w:rsidRPr="00D300E0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1D2BD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528</w:t>
            </w: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D300E0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2175BF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175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</w:t>
            </w:r>
            <w:r w:rsidRPr="002175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D300E0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078</w:t>
            </w:r>
            <w:r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D300E0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D300E0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D300E0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</w:tr>
      <w:tr w:rsidR="003B744F" w:rsidRPr="007626B7" w:rsidTr="00176203">
        <w:tc>
          <w:tcPr>
            <w:tcW w:w="2610" w:type="dxa"/>
          </w:tcPr>
          <w:p w:rsidR="003B744F" w:rsidRPr="005F6F9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กำไรขาดทุนเบ็ดเสร็จรวม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5F6F9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ตามส่วนได้เสีย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A3400A" w:rsidRDefault="00EB1C44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95,356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744F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C53539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</w:t>
            </w:r>
            <w:r w:rsidR="003B744F" w:rsidRPr="00C5353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864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1D2BD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269</w:t>
            </w:r>
            <w:r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194633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2175BF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175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</w:t>
            </w:r>
            <w:r w:rsidRPr="002175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946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1946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127</w:t>
            </w:r>
            <w:r w:rsidRPr="0019463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124243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124243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242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rPr>
          <w:trHeight w:val="190"/>
        </w:trPr>
        <w:tc>
          <w:tcPr>
            <w:tcW w:w="261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B744F" w:rsidRPr="007626B7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3B744F" w:rsidRPr="007626B7" w:rsidTr="00176203">
        <w:tc>
          <w:tcPr>
            <w:tcW w:w="2610" w:type="dxa"/>
          </w:tcPr>
          <w:p w:rsidR="003B744F" w:rsidRPr="00B14B3E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B744F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673</w:t>
            </w:r>
            <w:r w:rsidR="003B744F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664</w:t>
            </w:r>
            <w:r w:rsidR="001B194B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:rsidR="003B744F" w:rsidRPr="007707C5" w:rsidRDefault="00497424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B744F"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995</w:t>
            </w:r>
            <w:r w:rsidR="003B744F"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214</w:t>
            </w:r>
            <w:r w:rsidR="003B744F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1D2BD0" w:rsidRDefault="00497424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3B744F"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309</w:t>
            </w:r>
            <w:r w:rsidR="001B194B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7707C5" w:rsidRDefault="00497424" w:rsidP="003B74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B744F"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922</w:t>
            </w:r>
            <w:r w:rsidR="003B744F" w:rsidRPr="002175BF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1C6CD5" w:rsidRDefault="00497424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123</w:t>
            </w:r>
            <w:r w:rsidR="003B744F"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591</w:t>
            </w:r>
            <w:r w:rsidR="001B194B" w:rsidRPr="00C53539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B14B3E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3B744F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282</w:t>
            </w:r>
            <w:r w:rsidR="003B744F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:rsidR="003B744F" w:rsidRPr="007707C5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3B744F"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058</w:t>
            </w:r>
            <w:r w:rsidR="003B744F"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101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1D2BD0" w:rsidRDefault="00497424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3B744F"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7707C5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B14B3E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046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050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570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870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1D2BD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18</w:t>
            </w: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537</w:t>
            </w: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7707C5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919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B14B3E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536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652</w:t>
            </w:r>
            <w:r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748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759</w:t>
            </w: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1D2BD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BD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7707C5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707C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Pr="001C6CD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B14B3E" w:rsidRDefault="003B744F" w:rsidP="003B744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3B744F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373</w:t>
            </w:r>
            <w:r w:rsidR="003B744F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273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B744F" w:rsidRPr="00C53539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3B744F" w:rsidRPr="00C5353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733</w:t>
            </w:r>
            <w:r w:rsidR="003B744F" w:rsidRPr="00C5353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744F" w:rsidRPr="001D2BD0" w:rsidRDefault="00497424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3B744F" w:rsidRPr="001D2BD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744F" w:rsidRPr="002175BF" w:rsidRDefault="00497424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3B744F" w:rsidRPr="002175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894</w:t>
            </w: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B744F" w:rsidRPr="001C6CD5" w:rsidRDefault="00497424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</w:t>
            </w:r>
            <w:r w:rsidR="003B744F"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672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177A5A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3B744F" w:rsidRPr="00C47AF1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3B744F" w:rsidRPr="001D2BD0" w:rsidRDefault="003B744F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2175BF" w:rsidRDefault="003B744F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B744F" w:rsidRPr="007626B7" w:rsidTr="00176203">
        <w:tc>
          <w:tcPr>
            <w:tcW w:w="2610" w:type="dxa"/>
          </w:tcPr>
          <w:p w:rsidR="003B744F" w:rsidRPr="00177A5A" w:rsidRDefault="003B744F" w:rsidP="003B744F">
            <w:pPr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177A5A">
              <w:rPr>
                <w:rFonts w:ascii="Angsana New" w:hAnsi="Angsana New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711</w:t>
            </w:r>
            <w:r w:rsidR="003B744F" w:rsidRPr="00A3400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270" w:type="dxa"/>
          </w:tcPr>
          <w:p w:rsidR="003B744F" w:rsidRPr="00204EC9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744F" w:rsidRPr="00C53539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520</w:t>
            </w:r>
            <w:r w:rsidR="003B744F" w:rsidRPr="00C5353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036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44F" w:rsidRPr="00204EC9" w:rsidRDefault="00497424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204EC9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B744F" w:rsidRPr="00204EC9" w:rsidRDefault="00497424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966</w:t>
            </w:r>
          </w:p>
        </w:tc>
        <w:tc>
          <w:tcPr>
            <w:tcW w:w="270" w:type="dxa"/>
          </w:tcPr>
          <w:p w:rsidR="003B744F" w:rsidRPr="00204EC9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497424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3B744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885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744F" w:rsidRPr="007626B7" w:rsidTr="00176203">
        <w:tc>
          <w:tcPr>
            <w:tcW w:w="2610" w:type="dxa"/>
          </w:tcPr>
          <w:p w:rsidR="003B744F" w:rsidRPr="00177A5A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มูลค่าตามบัญชีของเงินลงทุน</w:t>
            </w: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br/>
              <w:t>ในการร่วมค้า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A3400A" w:rsidRDefault="003B744F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A3400A" w:rsidRDefault="00497424" w:rsidP="003B744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711</w:t>
            </w:r>
            <w:r w:rsidR="003B744F" w:rsidRPr="00A3400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270" w:type="dxa"/>
          </w:tcPr>
          <w:p w:rsidR="003B744F" w:rsidRPr="00204EC9" w:rsidRDefault="003B744F" w:rsidP="003B744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C53539" w:rsidRDefault="003B744F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C53539" w:rsidRDefault="00497424" w:rsidP="003B74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520</w:t>
            </w:r>
            <w:r w:rsidR="003B744F" w:rsidRPr="00C5353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036</w:t>
            </w:r>
          </w:p>
        </w:tc>
        <w:tc>
          <w:tcPr>
            <w:tcW w:w="236" w:type="dxa"/>
          </w:tcPr>
          <w:p w:rsidR="003B744F" w:rsidRPr="00C47AF1" w:rsidRDefault="003B744F" w:rsidP="003B744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744F" w:rsidRPr="001D2BD0" w:rsidRDefault="00497424" w:rsidP="003B744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744F" w:rsidRPr="00204EC9" w:rsidRDefault="003B744F" w:rsidP="003B744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744F" w:rsidRPr="002175BF" w:rsidRDefault="00497424" w:rsidP="003B744F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966</w:t>
            </w:r>
          </w:p>
        </w:tc>
        <w:tc>
          <w:tcPr>
            <w:tcW w:w="270" w:type="dxa"/>
          </w:tcPr>
          <w:p w:rsidR="003B744F" w:rsidRPr="00204EC9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1C6CD5" w:rsidRDefault="003B744F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:rsidR="003B744F" w:rsidRPr="001C6CD5" w:rsidRDefault="00497424" w:rsidP="003B744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3B744F" w:rsidRPr="001C6CD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885</w:t>
            </w:r>
          </w:p>
        </w:tc>
        <w:tc>
          <w:tcPr>
            <w:tcW w:w="270" w:type="dxa"/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3B744F" w:rsidRPr="00F8307E" w:rsidRDefault="003B744F" w:rsidP="003B74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8307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2"/>
          <w:szCs w:val="12"/>
          <w:highlight w:val="yellow"/>
        </w:rPr>
      </w:pPr>
    </w:p>
    <w:p w:rsidR="003B744F" w:rsidRDefault="003B744F" w:rsidP="003B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7F4854" w:rsidRPr="007626B7" w:rsidTr="00176203">
        <w:tc>
          <w:tcPr>
            <w:tcW w:w="2610" w:type="dxa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7F4854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7F4854" w:rsidRPr="007626B7" w:rsidTr="00176203">
        <w:tc>
          <w:tcPr>
            <w:tcW w:w="261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F4854" w:rsidRPr="007626B7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F4854" w:rsidRPr="007626B7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36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7F4854" w:rsidRPr="007626B7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F4854" w:rsidRPr="007626B7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4854" w:rsidRPr="007626B7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7F4854" w:rsidRPr="007626B7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7F4854" w:rsidRPr="007626B7" w:rsidTr="00176203">
        <w:tc>
          <w:tcPr>
            <w:tcW w:w="2610" w:type="dxa"/>
          </w:tcPr>
          <w:p w:rsidR="007F4854" w:rsidRPr="007626B7" w:rsidRDefault="007F4854" w:rsidP="0017620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7F4854" w:rsidRPr="007626B7" w:rsidTr="00176203">
        <w:tc>
          <w:tcPr>
            <w:tcW w:w="261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626B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หมายเหตุ</w:t>
            </w:r>
            <w:r w:rsidRPr="007626B7">
              <w:rPr>
                <w:rFonts w:ascii="Angsana New" w:hAnsi="Angsana New"/>
                <w:sz w:val="28"/>
                <w:szCs w:val="28"/>
                <w:lang w:val="en-US" w:bidi="th-TH"/>
              </w:rPr>
              <w:t>:</w:t>
            </w:r>
          </w:p>
        </w:tc>
        <w:tc>
          <w:tcPr>
            <w:tcW w:w="108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7626B7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F4854" w:rsidRPr="007626B7" w:rsidTr="00176203">
        <w:tc>
          <w:tcPr>
            <w:tcW w:w="2610" w:type="dxa"/>
          </w:tcPr>
          <w:p w:rsidR="007F4854" w:rsidRPr="00297FB1" w:rsidRDefault="007F4854" w:rsidP="004C5C3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297FB1">
              <w:rPr>
                <w:rFonts w:ascii="Angsana New" w:hAnsi="Angsana New" w:hint="cs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80" w:type="dxa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7F4854" w:rsidRPr="007626B7" w:rsidTr="00176203">
        <w:tc>
          <w:tcPr>
            <w:tcW w:w="2610" w:type="dxa"/>
          </w:tcPr>
          <w:p w:rsidR="007F4854" w:rsidRPr="00297FB1" w:rsidRDefault="007F485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ค่าเสื่อมราคาและ</w:t>
            </w:r>
          </w:p>
          <w:p w:rsidR="007F4854" w:rsidRPr="00041D11" w:rsidRDefault="007F485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7F4854" w:rsidRPr="00481A7F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:rsidR="007F4854" w:rsidRPr="00481A7F" w:rsidRDefault="0049742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291</w:t>
            </w:r>
            <w:r w:rsidR="007F4854" w:rsidRPr="00481A7F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270" w:type="dxa"/>
          </w:tcPr>
          <w:p w:rsidR="007F4854" w:rsidRPr="00041D11" w:rsidRDefault="007F4854" w:rsidP="00176203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</w:tcPr>
          <w:p w:rsidR="007F4854" w:rsidRPr="00297FB1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:rsidR="007F4854" w:rsidRPr="00297FB1" w:rsidRDefault="0049742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253</w:t>
            </w:r>
            <w:r w:rsidR="007F4854" w:rsidRPr="00297FB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236" w:type="dxa"/>
          </w:tcPr>
          <w:p w:rsidR="007F4854" w:rsidRPr="00041D11" w:rsidRDefault="007F485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:rsidR="007F4854" w:rsidRPr="00D43339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D43339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7F4854" w:rsidRPr="00A62F2D" w:rsidRDefault="007F4854" w:rsidP="0017620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A62F2D" w:rsidRDefault="007F4854" w:rsidP="0017620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62F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E32A0C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E32A0C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32A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F4854" w:rsidRPr="00E32A0C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E32A0C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E32A0C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32A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F4854" w:rsidRPr="007626B7" w:rsidTr="00176203">
        <w:trPr>
          <w:trHeight w:val="307"/>
        </w:trPr>
        <w:tc>
          <w:tcPr>
            <w:tcW w:w="2610" w:type="dxa"/>
          </w:tcPr>
          <w:p w:rsidR="007F4854" w:rsidRPr="00297FB1" w:rsidRDefault="007F485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ต้นทุนทางการเงิน</w:t>
            </w:r>
          </w:p>
        </w:tc>
        <w:tc>
          <w:tcPr>
            <w:tcW w:w="1080" w:type="dxa"/>
          </w:tcPr>
          <w:p w:rsidR="007F4854" w:rsidRPr="00481A7F" w:rsidRDefault="0049742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195</w:t>
            </w:r>
            <w:r w:rsidR="007F4854" w:rsidRPr="00481A7F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270" w:type="dxa"/>
          </w:tcPr>
          <w:p w:rsidR="007F4854" w:rsidRPr="00297FB1" w:rsidRDefault="007F4854" w:rsidP="0017620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F4854" w:rsidRPr="00297FB1" w:rsidRDefault="0049742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185</w:t>
            </w:r>
            <w:r w:rsidR="007F4854" w:rsidRPr="00297FB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509</w:t>
            </w:r>
          </w:p>
        </w:tc>
        <w:tc>
          <w:tcPr>
            <w:tcW w:w="236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7F4854" w:rsidRPr="00D43339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F4854" w:rsidRPr="000579FF" w:rsidRDefault="007F4854" w:rsidP="0017620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579F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0579FF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579F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F4854" w:rsidRPr="00E32A0C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0579FF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579F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F4854" w:rsidRPr="007626B7" w:rsidTr="00176203">
        <w:tc>
          <w:tcPr>
            <w:tcW w:w="2610" w:type="dxa"/>
          </w:tcPr>
          <w:p w:rsidR="007F4854" w:rsidRPr="00297FB1" w:rsidRDefault="007F4854" w:rsidP="004C5C31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 w:hanging="34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รวมรายการเงินสดและ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:rsidR="007F4854" w:rsidRPr="00297FB1" w:rsidRDefault="007F4854" w:rsidP="001762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080" w:type="dxa"/>
          </w:tcPr>
          <w:p w:rsidR="007F4854" w:rsidRPr="00481A7F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:rsidR="007F4854" w:rsidRPr="00481A7F" w:rsidRDefault="0049742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972</w:t>
            </w:r>
            <w:r w:rsidR="007F4854" w:rsidRPr="00481A7F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F4854" w:rsidRPr="00297FB1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:rsidR="007F4854" w:rsidRPr="00297FB1" w:rsidRDefault="0049742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F4854" w:rsidRPr="00297FB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047</w:t>
            </w:r>
            <w:r w:rsidR="007F4854" w:rsidRPr="00297FB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236" w:type="dxa"/>
          </w:tcPr>
          <w:p w:rsidR="007F4854" w:rsidRPr="00297FB1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:rsidR="007F4854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3A0586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7F4854" w:rsidRPr="003A058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F4854" w:rsidRPr="00297FB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7F4854" w:rsidRDefault="007F4854" w:rsidP="0017620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0579FF" w:rsidRDefault="00497424" w:rsidP="0017620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7F4854" w:rsidRPr="00BA3BD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3A0586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3A0586" w:rsidRDefault="0049742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123</w:t>
            </w:r>
            <w:r w:rsidR="007F4854" w:rsidRPr="003A058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270" w:type="dxa"/>
          </w:tcPr>
          <w:p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7F4854" w:rsidRPr="000579FF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7F4854" w:rsidRPr="000579FF" w:rsidRDefault="007F4854" w:rsidP="0017620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A3BD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</w:tbl>
    <w:p w:rsidR="007F4854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7F4854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7F4854" w:rsidRPr="009A4A60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9B1D6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296F27" w:rsidRPr="008E3B76" w:rsidRDefault="00497424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Cs/>
          <w:sz w:val="30"/>
          <w:szCs w:val="30"/>
        </w:rPr>
        <w:t>9</w:t>
      </w:r>
      <w:r w:rsidR="00296F27">
        <w:rPr>
          <w:rFonts w:ascii="Angsana New" w:hAnsi="Angsana New"/>
          <w:bCs/>
          <w:sz w:val="30"/>
          <w:szCs w:val="30"/>
        </w:rPr>
        <w:tab/>
      </w:r>
      <w:r w:rsidR="00296F27" w:rsidRPr="003C47FE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296F27" w:rsidRPr="00975254">
        <w:rPr>
          <w:rFonts w:ascii="Angsana New" w:hAnsi="Angsana New"/>
          <w:b/>
          <w:bCs/>
          <w:sz w:val="30"/>
          <w:szCs w:val="30"/>
          <w:cs/>
        </w:rPr>
        <w:t>ระยะ</w:t>
      </w:r>
      <w:r w:rsidR="00296F27" w:rsidRPr="003C47FE">
        <w:rPr>
          <w:rFonts w:ascii="Angsana New" w:hAnsi="Angsana New"/>
          <w:bCs/>
          <w:sz w:val="30"/>
          <w:szCs w:val="30"/>
          <w:cs/>
        </w:rPr>
        <w:t>ยาวอื่น</w:t>
      </w:r>
    </w:p>
    <w:p w:rsidR="00296F27" w:rsidRPr="00B72D02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296F27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497424" w:rsidRPr="00497424">
        <w:rPr>
          <w:rFonts w:ascii="Angsana New" w:hAnsi="Angsana New"/>
          <w:sz w:val="30"/>
          <w:szCs w:val="30"/>
        </w:rPr>
        <w:t>2562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96F27" w:rsidRPr="003C47FE" w:rsidRDefault="00296F27" w:rsidP="00296F27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:rsidR="00296F27" w:rsidRPr="00682E14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682E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2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873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72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873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72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873" w:type="dxa"/>
          </w:tcPr>
          <w:p w:rsidR="00296F27" w:rsidRPr="00336990" w:rsidRDefault="00497424" w:rsidP="0029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1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อินเตอร์เนชั่นแนล การ์ดดิ้ง จำกัด 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2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57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2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3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96F27" w:rsidRPr="00336990" w:rsidTr="00176203">
        <w:tc>
          <w:tcPr>
            <w:tcW w:w="378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70" w:type="dxa"/>
          </w:tcPr>
          <w:p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296F27" w:rsidRPr="0033699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</w:tr>
    </w:tbl>
    <w:p w:rsidR="00296F27" w:rsidRPr="003C47FE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296F27" w:rsidRPr="003C47FE" w:rsidSect="000E7DFA"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296F27" w:rsidRDefault="00497424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10</w:t>
      </w:r>
      <w:r w:rsidR="00296F27">
        <w:rPr>
          <w:rFonts w:ascii="Angsana New" w:hAnsi="Angsana New"/>
          <w:bCs/>
          <w:sz w:val="30"/>
          <w:szCs w:val="30"/>
        </w:rPr>
        <w:tab/>
      </w:r>
      <w:r w:rsidR="007D014D" w:rsidRPr="00296F27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:rsidR="000932A9" w:rsidRDefault="000932A9" w:rsidP="00B21E5F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96F27" w:rsidRPr="00884D6D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96F27" w:rsidRPr="00884D6D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96F27" w:rsidRPr="00884D6D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96F27" w:rsidRPr="00884D6D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96F27" w:rsidRPr="00884D6D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296F27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462575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:rsidR="00296F27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96F27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96F27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:rsidR="00296F27" w:rsidRPr="002E6E2F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366</w:t>
            </w:r>
            <w:r w:rsidR="00296F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3C47FE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 w:rsidR="00296F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47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:rsidR="00296F27" w:rsidRPr="00DE0AD0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366</w:t>
            </w:r>
            <w:r w:rsidR="00296F2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3C47FE" w:rsidRDefault="00497424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 w:rsidR="00296F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:rsidR="00296F27" w:rsidRPr="004D3954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46" w:type="pct"/>
          </w:tcPr>
          <w:p w:rsidR="00296F27" w:rsidRPr="004D3954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:rsidR="00296F27" w:rsidRPr="004D3954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96F27" w:rsidRPr="004D39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47" w:type="pct"/>
          </w:tcPr>
          <w:p w:rsidR="00296F27" w:rsidRPr="004D3954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4D3954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:rsidR="00296F27" w:rsidRPr="00506DE7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Default="00497424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96F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7" w:type="pct"/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D44CE2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96F27"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D44CE2" w:rsidRDefault="00497424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96F27"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701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  <w:r w:rsidR="00296F27"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46" w:type="pct"/>
          </w:tcPr>
          <w:p w:rsidR="00296F27" w:rsidRPr="004D3954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  <w:r w:rsidR="00296F27"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47" w:type="pct"/>
          </w:tcPr>
          <w:p w:rsidR="00296F27" w:rsidRPr="004D3954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  <w:r w:rsidR="00296F27"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47" w:type="pct"/>
          </w:tcPr>
          <w:p w:rsidR="00296F27" w:rsidRPr="004D3954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497424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  <w:r w:rsidR="00296F27"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603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296F27" w:rsidRPr="00FE24B6" w:rsidRDefault="00296F27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37" w:type="pct"/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FE24B6" w:rsidRDefault="00296F27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7" w:type="pct"/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3C47FE" w:rsidRDefault="00296F27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296F27" w:rsidRPr="003C47FE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296F27" w:rsidRPr="003C47FE" w:rsidRDefault="00497424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296F27" w:rsidRPr="004D3954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612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4D3954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759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4D3954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4D3954" w:rsidRDefault="00296F27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612</w:t>
            </w:r>
            <w:r w:rsidRPr="004D39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296F27" w:rsidRPr="00FE24B6" w:rsidRDefault="00296F27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7" w:type="pct"/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FE24B6" w:rsidRDefault="00296F27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D44CE2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296F27" w:rsidRPr="00FE24B6" w:rsidRDefault="00296F27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:rsidR="00296F27" w:rsidRPr="002E6E2F" w:rsidRDefault="00296F27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296F27" w:rsidRPr="00D44CE2" w:rsidRDefault="00296F27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96F27" w:rsidRPr="00DE0AD0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296F27" w:rsidRPr="00FE24B6" w:rsidRDefault="00296F27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296F27" w:rsidRPr="009970AB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296F27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46" w:type="pct"/>
          </w:tcPr>
          <w:p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:rsidR="00296F27" w:rsidRPr="00D44CE2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</w:t>
            </w:r>
            <w:r w:rsidR="00296F27"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47" w:type="pct"/>
          </w:tcPr>
          <w:p w:rsidR="00296F27" w:rsidRPr="00D44CE2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296F27" w:rsidRPr="009970AB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296F27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47" w:type="pct"/>
          </w:tcPr>
          <w:p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296F27" w:rsidRPr="00D44CE2" w:rsidRDefault="00497424" w:rsidP="00176203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</w:t>
            </w:r>
            <w:r w:rsidR="00296F27" w:rsidRPr="00D44C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</w:tr>
      <w:tr w:rsidR="00296F27" w:rsidRPr="003C47FE" w:rsidTr="00176203">
        <w:trPr>
          <w:cantSplit/>
        </w:trPr>
        <w:tc>
          <w:tcPr>
            <w:tcW w:w="2055" w:type="pct"/>
          </w:tcPr>
          <w:p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:rsidR="00296F27" w:rsidRPr="009970AB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  <w:r w:rsidR="00296F27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6" w:type="pct"/>
          </w:tcPr>
          <w:p w:rsidR="00296F27" w:rsidRPr="009970AB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:rsidR="00296F27" w:rsidRPr="009970AB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296F27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47" w:type="pct"/>
          </w:tcPr>
          <w:p w:rsidR="00296F27" w:rsidRPr="009970AB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:rsidR="00296F27" w:rsidRPr="009970AB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  <w:r w:rsidR="00296F27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7" w:type="pct"/>
          </w:tcPr>
          <w:p w:rsidR="00296F27" w:rsidRPr="009970AB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:rsidR="00296F27" w:rsidRPr="009970AB" w:rsidRDefault="00497424" w:rsidP="00176203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296F27" w:rsidRPr="009970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</w:tr>
    </w:tbl>
    <w:p w:rsidR="00296F27" w:rsidRDefault="00296F27" w:rsidP="00296F27">
      <w:pPr>
        <w:pStyle w:val="FSBlank"/>
        <w:rPr>
          <w:sz w:val="30"/>
          <w:szCs w:val="30"/>
        </w:rPr>
      </w:pPr>
    </w:p>
    <w:p w:rsidR="00296F27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ข้อมูลเกี่ยวกับสัญญาเช่าเปิดเผยในหมายเหตุประกอบงบการเงินข้อ </w:t>
      </w:r>
      <w:r w:rsidR="00497424" w:rsidRPr="00497424">
        <w:rPr>
          <w:rFonts w:ascii="Angsana New" w:hAnsi="Angsana New"/>
          <w:sz w:val="30"/>
          <w:szCs w:val="30"/>
        </w:rPr>
        <w:t>12</w:t>
      </w:r>
    </w:p>
    <w:p w:rsidR="00296F27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3C47FE" w:rsidRDefault="00230DAF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30DAF" w:rsidRPr="00884D6D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3C47FE" w:rsidRDefault="00230DAF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30DAF" w:rsidRPr="00884D6D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3C47FE" w:rsidRDefault="00230DAF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30DAF" w:rsidRPr="00884D6D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3C47FE" w:rsidRDefault="00230DAF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230DAF" w:rsidRPr="00884D6D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30DAF" w:rsidRPr="00884D6D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230DAF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462575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:rsidR="00230DAF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30DAF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3C47FE" w:rsidRDefault="00230DAF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:rsidR="00230DAF" w:rsidRPr="003C47FE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462575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637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6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:rsidR="00230DAF" w:rsidRPr="00D12EE6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:rsidR="00230DAF" w:rsidRPr="00D12EE6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462575" w:rsidRDefault="00230DAF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:rsidR="00230DAF" w:rsidRPr="00D12EE6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221D3F" w:rsidRPr="00221D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146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:rsidR="00230DAF" w:rsidRPr="008E14D7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30DAF" w:rsidRPr="008E14D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:rsidR="00230DAF" w:rsidRPr="008E14D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19</w:t>
            </w:r>
            <w:r w:rsidR="00221D3F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Pr="008E14D7" w:rsidRDefault="00497424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30DAF" w:rsidRPr="008E14D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Pr="00462575" w:rsidRDefault="00230DAF" w:rsidP="001762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7" w:type="pct"/>
          </w:tcPr>
          <w:p w:rsidR="00230DAF" w:rsidRPr="00D12EE6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:rsidR="00230DAF" w:rsidRPr="00D12EE6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8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Pr="008E14D7" w:rsidRDefault="00230DAF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Default="00230DAF" w:rsidP="004C5C3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</w:t>
            </w:r>
          </w:p>
          <w:p w:rsidR="00230DAF" w:rsidRPr="00462575" w:rsidRDefault="00230DAF" w:rsidP="001762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:rsidR="00E754DD" w:rsidRPr="00E754DD" w:rsidRDefault="00E754DD" w:rsidP="00E754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E754DD" w:rsidRPr="00E754DD" w:rsidRDefault="00497424" w:rsidP="00E754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754DD" w:rsidRPr="00E754DD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6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30DAF" w:rsidRPr="008E14D7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30DAF" w:rsidRPr="008E14D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754DD" w:rsidRPr="008E14D7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754D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30DAF" w:rsidRPr="008E14D7" w:rsidRDefault="00497424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30DAF" w:rsidRPr="008E14D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</w:p>
        </w:tc>
      </w:tr>
      <w:tr w:rsidR="00230DAF" w:rsidRPr="003C47FE" w:rsidTr="00176203">
        <w:trPr>
          <w:cantSplit/>
        </w:trPr>
        <w:tc>
          <w:tcPr>
            <w:tcW w:w="2055" w:type="pct"/>
          </w:tcPr>
          <w:p w:rsidR="00230DAF" w:rsidRDefault="00230DAF" w:rsidP="004C5C3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230DAF" w:rsidRPr="00462575" w:rsidRDefault="00230DAF" w:rsidP="001762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:rsidR="00230DAF" w:rsidRPr="00E754DD" w:rsidRDefault="00230DAF" w:rsidP="00E754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E754DD" w:rsidRPr="00E754DD" w:rsidRDefault="00497424" w:rsidP="00E754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146" w:type="pct"/>
          </w:tcPr>
          <w:p w:rsidR="00230DAF" w:rsidRPr="00D12EE6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30DAF" w:rsidRPr="008E14D7" w:rsidRDefault="00497424" w:rsidP="0017620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230DAF" w:rsidRDefault="00230DAF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754DD" w:rsidRPr="008E14D7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47" w:type="pct"/>
          </w:tcPr>
          <w:p w:rsidR="00230DAF" w:rsidRPr="008E14D7" w:rsidRDefault="00230DAF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230DAF" w:rsidRPr="008E14D7" w:rsidRDefault="00230DAF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30DAF" w:rsidRPr="008E14D7" w:rsidRDefault="00497424" w:rsidP="0017620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</w:tbl>
    <w:p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</w:t>
      </w:r>
      <w:r w:rsidR="00AF1D2C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1</w:t>
      </w:r>
      <w:r w:rsidRPr="007A1E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:rsidR="00230DAF" w:rsidRPr="005F74E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30DAF" w:rsidRPr="00BC7D0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A4C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4A4CB0">
        <w:rPr>
          <w:rFonts w:ascii="Angsana New" w:hAnsi="Angsana New"/>
          <w:sz w:val="30"/>
          <w:szCs w:val="30"/>
          <w:cs/>
        </w:rPr>
        <w:t xml:space="preserve"> ศูนย์การค้าให้เช่าซึ่งมีราคาทุน </w:t>
      </w:r>
      <w:r w:rsidR="00497424" w:rsidRPr="00497424">
        <w:rPr>
          <w:rFonts w:ascii="Angsana New" w:hAnsi="Angsana New"/>
          <w:sz w:val="30"/>
          <w:szCs w:val="30"/>
        </w:rPr>
        <w:t>216</w:t>
      </w:r>
      <w:r w:rsidRPr="00D82E93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52</w:t>
      </w:r>
      <w:r w:rsidRPr="00D82E93">
        <w:rPr>
          <w:rFonts w:ascii="Angsana New" w:hAnsi="Angsana New"/>
          <w:sz w:val="30"/>
          <w:szCs w:val="30"/>
        </w:rPr>
        <w:t xml:space="preserve"> </w:t>
      </w:r>
      <w:r w:rsidRPr="00D82E93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D82E93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55</w:t>
      </w:r>
      <w:r w:rsidRPr="00D82E93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73</w:t>
      </w:r>
      <w:r w:rsidRPr="00D82E93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/>
          <w:sz w:val="30"/>
          <w:szCs w:val="30"/>
          <w:cs/>
        </w:rPr>
        <w:t>ล้านบาท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 w:hint="cs"/>
          <w:sz w:val="30"/>
          <w:szCs w:val="30"/>
          <w:cs/>
        </w:rPr>
        <w:t>อาคารที่พักอาศัยให้เช่าซึ่งมีราคา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ทุน </w:t>
      </w:r>
      <w:r w:rsidR="00497424" w:rsidRPr="00497424">
        <w:rPr>
          <w:rFonts w:ascii="Angsana New" w:hAnsi="Angsana New"/>
          <w:sz w:val="30"/>
          <w:szCs w:val="30"/>
        </w:rPr>
        <w:t>52</w:t>
      </w:r>
      <w:r w:rsidRPr="00BC7D0F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07</w:t>
      </w:r>
      <w:r w:rsidRPr="00BC7D0F">
        <w:rPr>
          <w:rFonts w:ascii="Angsana New" w:hAnsi="Angsana New"/>
          <w:sz w:val="30"/>
          <w:szCs w:val="30"/>
        </w:rPr>
        <w:t xml:space="preserve"> </w:t>
      </w:r>
      <w:r w:rsidRPr="00BC7D0F">
        <w:rPr>
          <w:rFonts w:ascii="Angsana New" w:hAnsi="Angsana New" w:hint="cs"/>
          <w:sz w:val="30"/>
          <w:szCs w:val="30"/>
          <w:cs/>
        </w:rPr>
        <w:t>ล้านบาท</w:t>
      </w:r>
      <w:r w:rsidRPr="00BC7D0F">
        <w:rPr>
          <w:rFonts w:ascii="Angsana New" w:hAnsi="Angsana New"/>
          <w:sz w:val="30"/>
          <w:szCs w:val="30"/>
        </w:rPr>
        <w:t xml:space="preserve"> </w:t>
      </w:r>
      <w:r w:rsidRPr="00BC7D0F">
        <w:rPr>
          <w:rFonts w:ascii="Angsana New" w:hAnsi="Angsana New" w:hint="cs"/>
          <w:sz w:val="30"/>
          <w:szCs w:val="30"/>
          <w:cs/>
        </w:rPr>
        <w:t xml:space="preserve">และค่าเสื่อมราคาสะสม </w:t>
      </w:r>
      <w:r w:rsidR="00497424" w:rsidRPr="00497424">
        <w:rPr>
          <w:rFonts w:ascii="Angsana New" w:hAnsi="Angsana New"/>
          <w:sz w:val="30"/>
          <w:szCs w:val="30"/>
        </w:rPr>
        <w:t>5</w:t>
      </w:r>
      <w:r w:rsidRPr="00BC7D0F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17</w:t>
      </w:r>
      <w:r w:rsidRPr="00BC7D0F">
        <w:rPr>
          <w:rFonts w:ascii="Angsana New" w:hAnsi="Angsana New"/>
          <w:sz w:val="30"/>
          <w:szCs w:val="30"/>
        </w:rPr>
        <w:t xml:space="preserve"> </w:t>
      </w:r>
      <w:r w:rsidRPr="00BC7D0F">
        <w:rPr>
          <w:rFonts w:ascii="Angsana New" w:hAnsi="Angsana New" w:hint="cs"/>
          <w:sz w:val="30"/>
          <w:szCs w:val="30"/>
          <w:cs/>
        </w:rPr>
        <w:t>ล้านบาท ศูนย์การค้าและอาคาร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BC7D0F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BC7D0F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BC7D0F">
        <w:rPr>
          <w:rFonts w:ascii="Angsana New" w:hAnsi="Angsana New"/>
          <w:sz w:val="30"/>
          <w:szCs w:val="30"/>
        </w:rPr>
        <w:t xml:space="preserve"> </w:t>
      </w:r>
    </w:p>
    <w:p w:rsidR="00230DAF" w:rsidRPr="00BC7D0F" w:rsidRDefault="00230DAF" w:rsidP="00230DAF">
      <w:pPr>
        <w:pStyle w:val="FSBlank"/>
        <w:rPr>
          <w:sz w:val="30"/>
          <w:szCs w:val="30"/>
        </w:rPr>
      </w:pPr>
    </w:p>
    <w:p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D0F">
        <w:rPr>
          <w:rFonts w:ascii="Angsana New" w:hAnsi="Angsana New"/>
          <w:sz w:val="30"/>
          <w:szCs w:val="30"/>
          <w:cs/>
        </w:rPr>
        <w:t>ผู้บริหาร</w:t>
      </w:r>
      <w:r w:rsidRPr="00BC7D0F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BC7D0F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BC7D0F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จากการใช้ของศูนย์การค้าและอาคารที่พักอาศัยให้เช่าซึ่งเป็นหน่วยของสินทรัพย์ที่ก่อให้เกิดเงินสด โดยวิธีประมาณการคิดลดกระแสเงินสดในอนาคต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497424" w:rsidRPr="00497424">
        <w:rPr>
          <w:rFonts w:ascii="Angsana New" w:hAnsi="Angsana New"/>
          <w:sz w:val="30"/>
          <w:szCs w:val="30"/>
        </w:rPr>
        <w:t>11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สำหรับศูนย์การค้าให้เช่าและร้อยละ </w:t>
      </w:r>
      <w:r w:rsidR="00497424" w:rsidRPr="00497424">
        <w:rPr>
          <w:rFonts w:ascii="Angsana New" w:hAnsi="Angsana New"/>
          <w:sz w:val="30"/>
          <w:szCs w:val="30"/>
        </w:rPr>
        <w:t>10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สำหรับอาคารที่พักอาศัยให้เช่า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BC7D0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BC7D0F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มูลค่าที่คาดว่าจะได้รับคืนของศูนย์การค้าและอาคารที่พักอาศัยให้เช่าต่ำกว่ามูลค่าตามบัญชี เป็นผลให้บริษัทมีค่าเผื่อขาดทุนจากการด้อยค่าจำนวน </w:t>
      </w:r>
      <w:r w:rsidR="00497424" w:rsidRPr="00497424">
        <w:rPr>
          <w:rFonts w:ascii="Angsana New" w:hAnsi="Angsana New"/>
          <w:sz w:val="30"/>
          <w:szCs w:val="30"/>
        </w:rPr>
        <w:t>149</w:t>
      </w:r>
      <w:r w:rsidRPr="00BC7D0F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51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BC7D0F">
        <w:rPr>
          <w:rFonts w:ascii="Angsana New" w:hAnsi="Angsana New"/>
          <w:sz w:val="30"/>
          <w:szCs w:val="30"/>
          <w:cs/>
        </w:rPr>
        <w:t>และ</w:t>
      </w:r>
      <w:r w:rsidRPr="00BC7D0F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17</w:t>
      </w:r>
      <w:r w:rsidRPr="00BC7D0F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00</w:t>
      </w:r>
      <w:r w:rsidRPr="00BC7D0F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BC7D0F">
        <w:rPr>
          <w:rFonts w:ascii="Angsana New" w:hAnsi="Angsana New" w:hint="cs"/>
          <w:sz w:val="30"/>
          <w:szCs w:val="30"/>
          <w:cs/>
        </w:rPr>
        <w:t xml:space="preserve"> </w:t>
      </w:r>
      <w:r w:rsidR="00502400">
        <w:rPr>
          <w:rFonts w:ascii="Angsana New" w:hAnsi="Angsana New"/>
          <w:sz w:val="30"/>
          <w:szCs w:val="30"/>
        </w:rPr>
        <w:br/>
      </w:r>
      <w:r w:rsidRPr="00BC7D0F">
        <w:rPr>
          <w:rFonts w:ascii="Angsana New" w:hAnsi="Angsana New"/>
          <w:i/>
          <w:iCs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BC7D0F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149</w:t>
      </w:r>
      <w:r w:rsidRPr="00BC7D0F"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51</w:t>
      </w:r>
      <w:r w:rsidRPr="00BC7D0F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D0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4" w:name="_Hlk32434283"/>
      <w:r w:rsidRPr="00BC7D0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17</w:t>
      </w:r>
      <w:r w:rsidRPr="00BC7D0F"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00</w:t>
      </w:r>
      <w:r w:rsidRPr="00BC7D0F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D0F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4"/>
      <w:r w:rsidRPr="00BC7D0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230DAF" w:rsidRPr="00982B7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D6C77" w:rsidRPr="003C47FE" w:rsidRDefault="00CD6C77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CD6C77" w:rsidRPr="00B820C5" w:rsidRDefault="00CD6C77" w:rsidP="00CD6C77">
      <w:pPr>
        <w:pStyle w:val="FSBlank"/>
        <w:rPr>
          <w:sz w:val="30"/>
          <w:szCs w:val="30"/>
        </w:rPr>
      </w:pPr>
    </w:p>
    <w:p w:rsidR="00CD6C77" w:rsidRPr="003C47FE" w:rsidRDefault="00CD6C77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CD6C77" w:rsidRPr="00B820C5" w:rsidRDefault="00CD6C77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D6C77" w:rsidRDefault="00CD6C77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:rsidR="00CD6C77" w:rsidRPr="00B820C5" w:rsidRDefault="00CD6C77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D6C77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การวัดมูลค่ายุติธรรมของอสังห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ประเภทที่ดินโรงงานให้เช่า และ</w:t>
      </w:r>
      <w:r w:rsidRPr="003C47FE">
        <w:rPr>
          <w:rFonts w:ascii="Angsana New" w:hAnsi="Angsana New"/>
          <w:sz w:val="30"/>
          <w:szCs w:val="30"/>
          <w:cs/>
        </w:rPr>
        <w:t>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</w:t>
      </w:r>
      <w:r>
        <w:rPr>
          <w:rFonts w:ascii="Angsana New" w:hAnsi="Angsana New"/>
          <w:sz w:val="30"/>
          <w:szCs w:val="30"/>
          <w:cs/>
        </w:rPr>
        <w:br/>
      </w:r>
      <w:r w:rsidRPr="002A19B9">
        <w:rPr>
          <w:rFonts w:ascii="Angsana New" w:hAnsi="Angsana New"/>
          <w:spacing w:val="-4"/>
          <w:sz w:val="30"/>
          <w:szCs w:val="30"/>
          <w:cs/>
        </w:rPr>
        <w:t>การลงทุน</w:t>
      </w:r>
      <w:r w:rsidRPr="002A19B9">
        <w:rPr>
          <w:rFonts w:ascii="Angsana New" w:hAnsi="Angsana New" w:hint="cs"/>
          <w:spacing w:val="-4"/>
          <w:sz w:val="30"/>
          <w:szCs w:val="30"/>
          <w:cs/>
        </w:rPr>
        <w:t>ประเภทศูนย์การค้าและอาคารที่พักอาศัยให้เช่า ราคาประเมินมีจำนวน</w:t>
      </w:r>
      <w:r w:rsidRPr="002A19B9">
        <w:rPr>
          <w:rFonts w:ascii="Angsana New" w:hAnsi="Angsana New"/>
          <w:spacing w:val="-4"/>
          <w:sz w:val="30"/>
          <w:szCs w:val="30"/>
        </w:rPr>
        <w:tab/>
      </w:r>
      <w:r w:rsidRPr="002A19B9">
        <w:rPr>
          <w:rFonts w:ascii="Angsana New" w:hAnsi="Angsana New" w:hint="cs"/>
          <w:spacing w:val="-4"/>
          <w:sz w:val="30"/>
          <w:szCs w:val="30"/>
          <w:cs/>
        </w:rPr>
        <w:t xml:space="preserve">เงินรวม </w:t>
      </w:r>
      <w:r w:rsidR="00497424" w:rsidRPr="00497424">
        <w:rPr>
          <w:rFonts w:ascii="Angsana New" w:hAnsi="Angsana New"/>
          <w:spacing w:val="-4"/>
          <w:sz w:val="30"/>
          <w:szCs w:val="30"/>
        </w:rPr>
        <w:t>153</w:t>
      </w:r>
      <w:r w:rsidRPr="002A19B9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2A19B9">
        <w:rPr>
          <w:rFonts w:ascii="Angsana New" w:hAnsi="Angsana New"/>
          <w:spacing w:val="-4"/>
          <w:sz w:val="30"/>
          <w:szCs w:val="30"/>
          <w:cs/>
        </w:rPr>
        <w:t>ถูกจัดลำดับชั้น</w:t>
      </w:r>
      <w:r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Pr="003C47FE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 w:rsidR="00497424" w:rsidRPr="00497424">
        <w:rPr>
          <w:rFonts w:ascii="Angsana New" w:hAnsi="Angsana New"/>
          <w:sz w:val="30"/>
          <w:szCs w:val="30"/>
        </w:rPr>
        <w:t>3</w:t>
      </w:r>
      <w:r w:rsidRPr="003C47F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CD6C77" w:rsidRPr="00B820C5" w:rsidRDefault="00CD6C77" w:rsidP="00CD6C77">
      <w:pPr>
        <w:pStyle w:val="FSBlank"/>
        <w:rPr>
          <w:sz w:val="30"/>
          <w:szCs w:val="30"/>
        </w:rPr>
      </w:pPr>
    </w:p>
    <w:p w:rsidR="00CD6C77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0A776B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</w:t>
      </w:r>
    </w:p>
    <w:p w:rsidR="00CD6C77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2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6026"/>
      </w:tblGrid>
      <w:tr w:rsidR="00CD6C77" w:rsidTr="00176203">
        <w:tc>
          <w:tcPr>
            <w:tcW w:w="3235" w:type="dxa"/>
          </w:tcPr>
          <w:p w:rsidR="00CD6C77" w:rsidRPr="000A776B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7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6026" w:type="dxa"/>
          </w:tcPr>
          <w:p w:rsidR="00CD6C77" w:rsidRPr="000A776B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0A77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CD6C77" w:rsidTr="00176203">
        <w:tc>
          <w:tcPr>
            <w:tcW w:w="3235" w:type="dxa"/>
          </w:tcPr>
          <w:p w:rsidR="00CD6C77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776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26" w:type="dxa"/>
          </w:tcPr>
          <w:p w:rsidR="00CD6C77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776B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CD6C77" w:rsidTr="00176203">
        <w:tc>
          <w:tcPr>
            <w:tcW w:w="3235" w:type="dxa"/>
          </w:tcPr>
          <w:p w:rsidR="00CD6C77" w:rsidRPr="000A776B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</w:p>
          <w:p w:rsidR="00CD6C77" w:rsidRPr="000A776B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6" w:type="dxa"/>
          </w:tcPr>
          <w:p w:rsidR="00CD6C77" w:rsidRPr="000A776B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วิธีมูลค่าต้นทุนทดแทนสุทธิ รูปแบบการประเมินอยู่บนพื้นฐานหากจะก่อสร้างสิ่งปลูกสร้างที่ประเมินขึ้นใหม่ โดยพิจารณาถึงมูลค่าตลาดในปัจจุบันของค่าวัสดุในการก่อสร้าง ค่าจ้างแรงงาน ค่าดำเนินการ และผลกำไร แล้วหักออกด้วยค่าเสื่อมราคาอันเนื่องมาจากอายุ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สภาพการใช้งาน และความล้าสมัยจากลักษณะการใช้ประโยชน์ของสิ่งปลูกสร้าง </w:t>
            </w:r>
          </w:p>
        </w:tc>
      </w:tr>
      <w:tr w:rsidR="00CD6C77" w:rsidTr="00176203">
        <w:tc>
          <w:tcPr>
            <w:tcW w:w="3235" w:type="dxa"/>
          </w:tcPr>
          <w:p w:rsidR="00CD6C77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ศูนย์การค้าและอาคารที่พักอาศัยให้เช่า</w:t>
            </w:r>
          </w:p>
        </w:tc>
        <w:tc>
          <w:tcPr>
            <w:tcW w:w="6026" w:type="dxa"/>
          </w:tcPr>
          <w:p w:rsidR="00CD6C77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:rsidR="00CD6C77" w:rsidRPr="000A776B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D6C77" w:rsidRPr="00D93995" w:rsidRDefault="00CD6C77" w:rsidP="00CD6C77">
      <w:pPr>
        <w:pStyle w:val="FSContent"/>
        <w:rPr>
          <w:i/>
          <w:iCs/>
        </w:rPr>
      </w:pPr>
    </w:p>
    <w:p w:rsidR="00CD6C77" w:rsidRPr="00D93995" w:rsidRDefault="00CD6C77" w:rsidP="00CD6C77">
      <w:pPr>
        <w:pStyle w:val="FSBlank"/>
        <w:rPr>
          <w:sz w:val="30"/>
          <w:szCs w:val="30"/>
        </w:rPr>
      </w:pPr>
    </w:p>
    <w:p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0E7DFA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1116CF" w:rsidRDefault="00497424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bCs/>
          <w:sz w:val="30"/>
          <w:szCs w:val="30"/>
        </w:rPr>
        <w:t>11</w:t>
      </w:r>
      <w:r w:rsidR="001116CF">
        <w:rPr>
          <w:rFonts w:ascii="Angsana New" w:hAnsi="Angsana New"/>
          <w:b/>
          <w:bCs/>
          <w:sz w:val="30"/>
          <w:szCs w:val="30"/>
        </w:rPr>
        <w:tab/>
      </w:r>
      <w:r w:rsidR="007D014D" w:rsidRPr="001116CF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7D014D" w:rsidRPr="001116CF">
        <w:rPr>
          <w:rFonts w:ascii="Angsana New" w:hAnsi="Angsana New"/>
          <w:bCs/>
          <w:sz w:val="30"/>
          <w:szCs w:val="30"/>
          <w:cs/>
        </w:rPr>
        <w:t>อาคาร</w:t>
      </w:r>
      <w:r w:rsidR="007D014D" w:rsidRPr="001116CF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:rsidR="007D014D" w:rsidRPr="0069072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3562C4" w:rsidTr="000B7C01">
        <w:trPr>
          <w:cantSplit/>
          <w:tblHeader/>
        </w:trPr>
        <w:tc>
          <w:tcPr>
            <w:tcW w:w="2981" w:type="dxa"/>
          </w:tcPr>
          <w:p w:rsidR="004F1577" w:rsidRPr="00965562" w:rsidRDefault="004F1577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5" w:name="_Hlk63420027"/>
          </w:p>
        </w:tc>
        <w:tc>
          <w:tcPr>
            <w:tcW w:w="11430" w:type="dxa"/>
            <w:gridSpan w:val="19"/>
          </w:tcPr>
          <w:p w:rsidR="004F1577" w:rsidRPr="004F1577" w:rsidRDefault="00D352FA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/</w:t>
            </w:r>
            <w:r w:rsidR="004F1577"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F1577" w:rsidRPr="003562C4" w:rsidTr="000B7C01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4F1577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0B7C01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D17BD5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 w:rsidR="00A35B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0B7C01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A35BF6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</w:t>
            </w:r>
            <w:r w:rsidR="006D6A9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55E8A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="004F1577"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0B7C01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4F1577" w:rsidRPr="00965562" w:rsidRDefault="006D6A99" w:rsidP="006D6A99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1577" w:rsidRPr="003562C4" w:rsidTr="000B7C01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1577" w:rsidRPr="003562C4" w:rsidTr="000B7C01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257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</w:p>
        </w:tc>
        <w:tc>
          <w:tcPr>
            <w:tcW w:w="180" w:type="dxa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80" w:type="dxa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80" w:type="dxa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061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80" w:type="dxa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B7C01" w:rsidRPr="000B7C0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824</w:t>
            </w:r>
            <w:r w:rsidR="000B7C01" w:rsidRPr="000B7C0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180" w:type="dxa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134</w:t>
            </w:r>
            <w:r w:rsidR="000B7C01"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69</w:t>
            </w:r>
            <w:r w:rsidR="000B7C01"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180" w:type="dxa"/>
            <w:vAlign w:val="bottom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83</w:t>
            </w:r>
            <w:r w:rsidR="000B7C01"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062</w:t>
            </w:r>
          </w:p>
        </w:tc>
        <w:tc>
          <w:tcPr>
            <w:tcW w:w="180" w:type="dxa"/>
            <w:vAlign w:val="bottom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80" w:type="dxa"/>
            <w:vAlign w:val="bottom"/>
          </w:tcPr>
          <w:p w:rsidR="000B7C01" w:rsidRPr="000B7C01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B7C01" w:rsidRPr="000B7C01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516</w:t>
            </w:r>
            <w:r w:rsidR="000B7C01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093</w:t>
            </w: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0B7C0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17</w:t>
            </w:r>
            <w:r w:rsid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0D1FB2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41</w:t>
            </w:r>
            <w:r w:rsidR="000B7C0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802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74</w:t>
            </w:r>
            <w:r w:rsid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0B7C01" w:rsidRPr="00B777ED" w:rsidRDefault="000B7C01" w:rsidP="000B7C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441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497424" w:rsidP="000B7C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572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:rsidR="000B7C01" w:rsidRPr="00B777ED" w:rsidRDefault="000B7C01" w:rsidP="000B7C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Default="000B7C01" w:rsidP="000B7C0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Default="000B7C01" w:rsidP="000B7C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Default="000B7C01" w:rsidP="000B7C0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0B7C01" w:rsidRPr="00B777ED" w:rsidRDefault="000B7C01" w:rsidP="000B7C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253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E734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886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B7C01" w:rsidRPr="00965562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334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B7C01" w:rsidRPr="00FA0565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B7C01" w:rsidRPr="003562C4" w:rsidTr="000B7C01">
        <w:trPr>
          <w:cantSplit/>
        </w:trPr>
        <w:tc>
          <w:tcPr>
            <w:tcW w:w="2981" w:type="dxa"/>
          </w:tcPr>
          <w:p w:rsidR="000B7C01" w:rsidRPr="00965562" w:rsidRDefault="000B7C01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="00F85AC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ตามที่รายงานในปีก่อน</w:t>
            </w:r>
          </w:p>
        </w:tc>
        <w:tc>
          <w:tcPr>
            <w:tcW w:w="900" w:type="dxa"/>
          </w:tcPr>
          <w:p w:rsidR="000B7C01" w:rsidRPr="00F160FE" w:rsidRDefault="00497424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261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F160FE" w:rsidRDefault="00497424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476</w:t>
            </w: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B7C01" w:rsidRPr="00F160FE" w:rsidRDefault="00497424" w:rsidP="000B7C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597</w:t>
            </w: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0B7C01" w:rsidRPr="00F160FE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061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359</w:t>
            </w: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F160FE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601</w:t>
            </w:r>
            <w:r w:rsidR="000B7C0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379</w:t>
            </w:r>
          </w:p>
        </w:tc>
        <w:tc>
          <w:tcPr>
            <w:tcW w:w="180" w:type="dxa"/>
          </w:tcPr>
          <w:p w:rsidR="000B7C01" w:rsidRPr="00F160FE" w:rsidRDefault="000B7C01" w:rsidP="000B7C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36EC3" w:rsidRDefault="00497424" w:rsidP="00E734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119</w:t>
            </w:r>
            <w:r w:rsidR="000B7C01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180" w:type="dxa"/>
            <w:vAlign w:val="bottom"/>
          </w:tcPr>
          <w:p w:rsidR="000B7C01" w:rsidRPr="00936EC3" w:rsidRDefault="000B7C01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B7C01" w:rsidRPr="00936EC3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0B7C01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180" w:type="dxa"/>
            <w:vAlign w:val="bottom"/>
          </w:tcPr>
          <w:p w:rsidR="000B7C01" w:rsidRPr="00936EC3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B7C01" w:rsidRPr="00936EC3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</w:t>
            </w:r>
            <w:r w:rsidR="000B7C01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526</w:t>
            </w:r>
          </w:p>
        </w:tc>
        <w:tc>
          <w:tcPr>
            <w:tcW w:w="180" w:type="dxa"/>
            <w:vAlign w:val="bottom"/>
          </w:tcPr>
          <w:p w:rsidR="000B7C01" w:rsidRPr="00936EC3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B7C01" w:rsidRPr="00936EC3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0B7C01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0B7C01" w:rsidRPr="00936EC3" w:rsidRDefault="000B7C01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B7C01" w:rsidRPr="00936EC3" w:rsidRDefault="00497424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0B7C01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252</w:t>
            </w:r>
            <w:r w:rsidR="000B7C01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969</w:t>
            </w:r>
          </w:p>
        </w:tc>
      </w:tr>
      <w:tr w:rsidR="008802D4" w:rsidRPr="003562C4" w:rsidTr="008802D4">
        <w:trPr>
          <w:cantSplit/>
        </w:trPr>
        <w:tc>
          <w:tcPr>
            <w:tcW w:w="2981" w:type="dxa"/>
          </w:tcPr>
          <w:p w:rsidR="008802D4" w:rsidRPr="008802D4" w:rsidRDefault="008802D4" w:rsidP="000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02D4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802D4" w:rsidRPr="0007174D" w:rsidRDefault="0007174D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174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802D4" w:rsidRPr="00F160FE" w:rsidRDefault="008802D4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2D4" w:rsidRPr="0007174D" w:rsidRDefault="0007174D" w:rsidP="000B7C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802D4" w:rsidRPr="0007174D" w:rsidRDefault="008802D4" w:rsidP="000B7C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8802D4" w:rsidRPr="0007174D" w:rsidRDefault="0007174D" w:rsidP="000B7C0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802D4" w:rsidRPr="0007174D" w:rsidRDefault="008802D4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8802D4" w:rsidRPr="0007174D" w:rsidRDefault="0007174D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802D4" w:rsidRPr="0007174D" w:rsidRDefault="008802D4" w:rsidP="000B7C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2D4" w:rsidRPr="0007174D" w:rsidRDefault="0007174D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02D4" w:rsidRPr="0007174D" w:rsidRDefault="008802D4" w:rsidP="000B7C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2D4" w:rsidRPr="00936EC3" w:rsidRDefault="00602E78" w:rsidP="00E7349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129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0B7C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802D4" w:rsidRPr="00936EC3" w:rsidRDefault="0007174D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802D4" w:rsidRPr="00936EC3" w:rsidRDefault="00602E78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780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802D4" w:rsidRPr="00936EC3" w:rsidRDefault="0007174D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0B7C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802D4" w:rsidRPr="00936EC3" w:rsidRDefault="00D30C12" w:rsidP="000B7C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909</w:t>
            </w: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8802D4" w:rsidRPr="003562C4" w:rsidTr="008802D4">
        <w:trPr>
          <w:cantSplit/>
        </w:trPr>
        <w:tc>
          <w:tcPr>
            <w:tcW w:w="2981" w:type="dxa"/>
          </w:tcPr>
          <w:p w:rsidR="008802D4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476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597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359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379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112</w:t>
            </w:r>
            <w:r w:rsidR="00602E78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8802D4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47</w:t>
            </w:r>
            <w:r w:rsidR="00602E78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746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8802D4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D30C12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219</w:t>
            </w:r>
            <w:r w:rsidR="00D30C12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060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497424" w:rsidP="008802D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317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F75A87" w:rsidRDefault="0049742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8802D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802D4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802D4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8802D4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18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61</w:t>
            </w:r>
            <w:r w:rsidR="008802D4"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73</w:t>
            </w:r>
            <w:r w:rsidR="008802D4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364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8802D4" w:rsidRPr="00B777ED" w:rsidRDefault="008802D4" w:rsidP="008802D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497424" w:rsidP="008802D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682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802D4" w:rsidRPr="00965562" w:rsidRDefault="00497424" w:rsidP="008802D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8802D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497424" w:rsidP="008802D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="008802D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802D4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802D4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915</w:t>
            </w:r>
          </w:p>
        </w:tc>
        <w:tc>
          <w:tcPr>
            <w:tcW w:w="18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495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B6199" w:rsidRPr="003562C4" w:rsidTr="000B7C01">
        <w:trPr>
          <w:cantSplit/>
        </w:trPr>
        <w:tc>
          <w:tcPr>
            <w:tcW w:w="2981" w:type="dxa"/>
          </w:tcPr>
          <w:p w:rsidR="001B6199" w:rsidRPr="00965562" w:rsidRDefault="001B6199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:rsidR="001B6199" w:rsidRDefault="001B6199" w:rsidP="008802D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6199" w:rsidRPr="00965562" w:rsidRDefault="001B6199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6199" w:rsidRDefault="001B6199" w:rsidP="008802D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6199" w:rsidRPr="00965562" w:rsidRDefault="001B6199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1B6199" w:rsidRDefault="001B6199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6199" w:rsidRPr="00965562" w:rsidRDefault="001B6199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1B6199" w:rsidRDefault="001B6199" w:rsidP="008802D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6199" w:rsidRPr="00965562" w:rsidRDefault="001B6199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6199" w:rsidRDefault="001B6199" w:rsidP="008802D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B6199" w:rsidRPr="00965562" w:rsidRDefault="001B6199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6199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1B6199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283</w:t>
            </w:r>
          </w:p>
        </w:tc>
        <w:tc>
          <w:tcPr>
            <w:tcW w:w="180" w:type="dxa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1B6199" w:rsidRPr="00936EC3" w:rsidRDefault="001B6199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1B6199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1B6199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283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8802D4" w:rsidRPr="00B777ED" w:rsidRDefault="008802D4" w:rsidP="008802D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8802D4" w:rsidP="00082A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774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066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475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067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079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F160FE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649</w:t>
            </w:r>
            <w:r w:rsidR="008802D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:rsidR="008802D4" w:rsidRPr="00F160FE" w:rsidRDefault="008802D4" w:rsidP="008802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115</w:t>
            </w:r>
            <w:r w:rsidR="00D30C12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</w:t>
            </w:r>
            <w:r w:rsidR="008802D4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951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</w:t>
            </w:r>
            <w:r w:rsidR="001B6199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</w:t>
            </w:r>
            <w:r w:rsidR="008802D4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:rsidR="008802D4" w:rsidRPr="00936EC3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02D4" w:rsidRPr="00936EC3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D30C12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289</w:t>
            </w:r>
            <w:r w:rsidR="001B6199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641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802D4" w:rsidRPr="00965562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2D4" w:rsidRPr="003562C4" w:rsidTr="0072313E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563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  <w:r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740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016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072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68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254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496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802D4" w:rsidRPr="000B7C01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820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340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C646DE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937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226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704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681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127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432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C646DE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8802D4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253</w:t>
            </w:r>
            <w:r w:rsidR="008802D4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8802D4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8802D4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="008802D4"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802D4" w:rsidRPr="009C431D" w:rsidRDefault="0049742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334</w:t>
            </w:r>
            <w:r w:rsidR="008802D4"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280</w:t>
            </w:r>
          </w:p>
        </w:tc>
      </w:tr>
      <w:tr w:rsidR="008802D4" w:rsidRPr="003562C4" w:rsidTr="000B7C01">
        <w:trPr>
          <w:cantSplit/>
        </w:trPr>
        <w:tc>
          <w:tcPr>
            <w:tcW w:w="2981" w:type="dxa"/>
          </w:tcPr>
          <w:p w:rsidR="008802D4" w:rsidRPr="00965562" w:rsidRDefault="008802D4" w:rsidP="00880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2D4" w:rsidRPr="00FA0565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802D4" w:rsidRPr="009C431D" w:rsidRDefault="008802D4" w:rsidP="008802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ตามที่รายงานในปีก่อน</w:t>
            </w:r>
          </w:p>
        </w:tc>
        <w:tc>
          <w:tcPr>
            <w:tcW w:w="90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078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FA0565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737</w:t>
            </w: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800379" w:rsidRPr="003562C4" w:rsidTr="00800379">
        <w:trPr>
          <w:cantSplit/>
        </w:trPr>
        <w:tc>
          <w:tcPr>
            <w:tcW w:w="2981" w:type="dxa"/>
          </w:tcPr>
          <w:p w:rsidR="00800379" w:rsidRPr="008802D4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02D4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0379" w:rsidRPr="009D2B23" w:rsidRDefault="009D2B23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D2B23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D2B23" w:rsidRDefault="009D2B23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00379" w:rsidRPr="009D2B23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800379" w:rsidRPr="009D2B23" w:rsidRDefault="009D2B23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D2B23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800379" w:rsidRPr="009D2B23" w:rsidRDefault="009D2B23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D2B23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D2B23" w:rsidRDefault="009D2B23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00379" w:rsidRPr="009D2B23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1410B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36EC3" w:rsidRDefault="009D2B23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91410B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419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00379" w:rsidRPr="00936EC3" w:rsidRDefault="009D2B23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15</w:t>
            </w:r>
            <w:r w:rsidR="0091410B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001</w:t>
            </w:r>
          </w:p>
        </w:tc>
      </w:tr>
      <w:tr w:rsidR="00800379" w:rsidRPr="003562C4" w:rsidTr="00800379">
        <w:trPr>
          <w:cantSplit/>
        </w:trPr>
        <w:tc>
          <w:tcPr>
            <w:tcW w:w="2981" w:type="dxa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455E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36EC3" w:rsidRDefault="0091410B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078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00379" w:rsidRPr="00936EC3" w:rsidRDefault="0091410B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318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00379" w:rsidRPr="00936EC3" w:rsidRDefault="0091410B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637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C646DE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800379" w:rsidRPr="00936EC3" w:rsidRDefault="00983616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414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00379" w:rsidRPr="00936EC3" w:rsidRDefault="00983616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482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00379" w:rsidRPr="00936EC3" w:rsidRDefault="00F14233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B7DAC" w:rsidRPr="003562C4" w:rsidTr="000B7C01">
        <w:trPr>
          <w:cantSplit/>
        </w:trPr>
        <w:tc>
          <w:tcPr>
            <w:tcW w:w="2981" w:type="dxa"/>
          </w:tcPr>
          <w:p w:rsidR="001B7DAC" w:rsidRPr="00C646DE" w:rsidRDefault="001B7DAC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:rsidR="001B7DAC" w:rsidRDefault="00C673CA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1B7DAC" w:rsidRPr="009C431D" w:rsidRDefault="001B7DAC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B7DAC" w:rsidRDefault="00C673CA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B7DAC" w:rsidRPr="009C431D" w:rsidRDefault="001B7DAC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1B7DAC" w:rsidRDefault="00C673CA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B7DAC" w:rsidRPr="009C431D" w:rsidRDefault="001B7DAC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:rsidR="001B7DAC" w:rsidRDefault="00C673CA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B7DAC" w:rsidRPr="009C431D" w:rsidRDefault="001B7DAC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B7DAC" w:rsidRDefault="00C673CA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B7DAC" w:rsidRPr="009C431D" w:rsidRDefault="001B7DAC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B7DAC" w:rsidRPr="00936EC3" w:rsidRDefault="00C673CA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B7DAC" w:rsidRPr="00936EC3" w:rsidRDefault="001B7DAC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B7DAC" w:rsidRPr="00936EC3" w:rsidRDefault="00C673CA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B7DAC" w:rsidRPr="00936EC3" w:rsidRDefault="001B7DAC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B7DAC" w:rsidRPr="00936EC3" w:rsidRDefault="00B0325E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C673CA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591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B7DAC" w:rsidRPr="00936EC3" w:rsidRDefault="001B7DAC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B7DAC" w:rsidRPr="00936EC3" w:rsidRDefault="00C673CA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B7DAC" w:rsidRPr="00936EC3" w:rsidRDefault="001B7DAC" w:rsidP="00800379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B7DAC" w:rsidRPr="00936EC3" w:rsidRDefault="00B0325E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25C00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591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C646DE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00379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800379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768</w:t>
            </w:r>
          </w:p>
        </w:tc>
        <w:tc>
          <w:tcPr>
            <w:tcW w:w="180" w:type="dxa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00379" w:rsidRPr="00936EC3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800379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060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C646DE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840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926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800379" w:rsidRPr="009C431D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36EC3" w:rsidRDefault="00C673CA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</w:t>
            </w:r>
            <w:r w:rsidR="00CA1A36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084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0379" w:rsidRPr="00936EC3" w:rsidRDefault="00B0325E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="00CA1A36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623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800379" w:rsidRPr="00936EC3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00379" w:rsidRPr="00936EC3" w:rsidRDefault="00B0325E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777</w:t>
            </w:r>
            <w:r w:rsidR="00F14233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244</w:t>
            </w:r>
            <w:r w:rsidR="00800379" w:rsidRPr="00965562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517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  <w:vAlign w:val="bottom"/>
          </w:tcPr>
          <w:p w:rsidR="00800379" w:rsidRPr="00C646DE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673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216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F75DB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537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800379" w:rsidRPr="00C67E11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244</w:t>
            </w:r>
            <w:r w:rsidR="00800379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391</w:t>
            </w:r>
          </w:p>
        </w:tc>
        <w:tc>
          <w:tcPr>
            <w:tcW w:w="180" w:type="dxa"/>
            <w:vAlign w:val="bottom"/>
          </w:tcPr>
          <w:p w:rsidR="00800379" w:rsidRPr="00C67E11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</w:t>
            </w:r>
            <w:r w:rsidR="00800379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819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00379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517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  <w:vAlign w:val="bottom"/>
          </w:tcPr>
          <w:p w:rsidR="00800379" w:rsidRPr="00C646DE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808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232</w:t>
            </w:r>
          </w:p>
        </w:tc>
        <w:tc>
          <w:tcPr>
            <w:tcW w:w="180" w:type="dxa"/>
            <w:vAlign w:val="bottom"/>
          </w:tcPr>
          <w:p w:rsidR="00800379" w:rsidRPr="00C67E11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</w:t>
            </w:r>
            <w:r w:rsidR="00800379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495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00379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</w:t>
            </w:r>
            <w:r w:rsidR="00800379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566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330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695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753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="00777F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ตามที่รายงานในปีก่อน</w:t>
            </w:r>
          </w:p>
        </w:tc>
        <w:tc>
          <w:tcPr>
            <w:tcW w:w="90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:rsidR="00800379" w:rsidRPr="00C646DE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745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00379" w:rsidRPr="00275F84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800379" w:rsidRPr="00275F8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581</w:t>
            </w:r>
            <w:r w:rsidR="00800379" w:rsidRPr="00275F8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F75DB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547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800379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800379" w:rsidRPr="00275F84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800379" w:rsidRPr="00275F8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909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C67E11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247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800379" w:rsidRPr="00C67E11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466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:rsidR="00800379" w:rsidRPr="00C646DE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C646DE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745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:rsidR="00800379" w:rsidRPr="00C67E11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825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789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80037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800379" w:rsidRPr="008B43E8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379" w:rsidRPr="008B43E8" w:rsidRDefault="00497424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800379" w:rsidRPr="002F33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600</w:t>
            </w:r>
            <w:r w:rsidR="00800379" w:rsidRPr="002F33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477</w:t>
            </w:r>
          </w:p>
        </w:tc>
      </w:tr>
      <w:tr w:rsidR="00800379" w:rsidRPr="003562C4" w:rsidTr="000B7C01">
        <w:trPr>
          <w:cantSplit/>
        </w:trPr>
        <w:tc>
          <w:tcPr>
            <w:tcW w:w="2981" w:type="dxa"/>
            <w:vAlign w:val="bottom"/>
          </w:tcPr>
          <w:p w:rsidR="00800379" w:rsidRPr="00965562" w:rsidRDefault="00800379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800379" w:rsidRPr="00965562" w:rsidRDefault="00800379" w:rsidP="008003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777F62" w:rsidRPr="003562C4" w:rsidTr="00393BB5">
        <w:trPr>
          <w:cantSplit/>
        </w:trPr>
        <w:tc>
          <w:tcPr>
            <w:tcW w:w="2981" w:type="dxa"/>
            <w:vAlign w:val="bottom"/>
          </w:tcPr>
          <w:p w:rsidR="00777F62" w:rsidRPr="00777F62" w:rsidRDefault="00777F62" w:rsidP="0080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</w:t>
            </w:r>
            <w:r w:rsidR="00982A0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82A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247</w:t>
            </w:r>
            <w:r w:rsid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80037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82A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9100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668"/>
                <w:tab w:val="decimal" w:pos="731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82A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82A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466</w:t>
            </w:r>
            <w:r w:rsidR="009100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0C29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745</w:t>
            </w:r>
            <w:r w:rsidR="009100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100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</w:t>
            </w:r>
            <w:r w:rsidR="00E66B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100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1B71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1006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E66B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428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91006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EF104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777F62" w:rsidRPr="00982A01" w:rsidRDefault="00777F62" w:rsidP="00982A0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77F62" w:rsidRPr="00982A01" w:rsidRDefault="00497424" w:rsidP="00E66BB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E66B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581</w:t>
            </w:r>
            <w:r w:rsidR="00E66B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569</w:t>
            </w:r>
          </w:p>
        </w:tc>
      </w:tr>
      <w:tr w:rsidR="00982A01" w:rsidRPr="003562C4" w:rsidTr="00393BB5">
        <w:trPr>
          <w:cantSplit/>
        </w:trPr>
        <w:tc>
          <w:tcPr>
            <w:tcW w:w="2981" w:type="dxa"/>
            <w:vAlign w:val="bottom"/>
          </w:tcPr>
          <w:p w:rsidR="00982A01" w:rsidRPr="00965562" w:rsidRDefault="00982A01" w:rsidP="0098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247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635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421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426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722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887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</w:t>
            </w:r>
            <w:r w:rsidR="009100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193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867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91006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:rsidR="00982A01" w:rsidRPr="00982A01" w:rsidRDefault="00982A01" w:rsidP="00982A0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82A01" w:rsidRPr="00982A01" w:rsidRDefault="00497424" w:rsidP="00982A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512</w:t>
            </w:r>
            <w:r w:rsidR="00982A01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467</w:t>
            </w:r>
          </w:p>
        </w:tc>
      </w:tr>
    </w:tbl>
    <w:p w:rsidR="000D1FB2" w:rsidRDefault="000D1FB2"/>
    <w:p w:rsidR="00FD43FD" w:rsidRDefault="00FD43FD"/>
    <w:p w:rsidR="00FD43FD" w:rsidRDefault="00FD43FD"/>
    <w:p w:rsidR="00FD43FD" w:rsidRDefault="00FD43FD"/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D43FD" w:rsidRPr="003562C4" w:rsidTr="009D4973">
        <w:trPr>
          <w:cantSplit/>
          <w:tblHeader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:rsidR="00FD43FD" w:rsidRPr="00FD43FD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D43FD" w:rsidRPr="003562C4" w:rsidTr="009D4973">
        <w:trPr>
          <w:cantSplit/>
          <w:tblHeader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  <w:tblHeader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  <w:tblHeader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  <w:tblHeader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43FD" w:rsidRPr="003562C4" w:rsidTr="009D4973">
        <w:trPr>
          <w:cantSplit/>
          <w:tblHeader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9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257</w:t>
            </w:r>
            <w:r w:rsidR="00FD43FD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  <w:r w:rsidR="00FD43FD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061</w:t>
            </w:r>
            <w:r w:rsidR="00FD43FD"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D43FD" w:rsidRPr="000B7C0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824</w:t>
            </w:r>
            <w:r w:rsidR="00FD43FD" w:rsidRPr="000B7C0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134</w:t>
            </w:r>
            <w:r w:rsidR="00FD43FD"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69</w:t>
            </w:r>
            <w:r w:rsidR="00FD43FD"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83</w:t>
            </w:r>
            <w:r w:rsidR="00FD43FD"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062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6A1F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003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0B7C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6A1F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510</w:t>
            </w:r>
            <w:r w:rsidR="006A1F7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766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FD43F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17</w:t>
            </w:r>
            <w:r w:rsidR="00FD43F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D1FB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47</w:t>
            </w:r>
            <w:r w:rsidR="006A1F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129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80</w:t>
            </w:r>
            <w:r w:rsidR="006A1F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185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FD43FD" w:rsidRPr="00B777ED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441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572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:rsidR="00FD43FD" w:rsidRPr="00B777ED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701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FD43FD" w:rsidRPr="00B777ED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253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886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334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FA0565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ตามที่รายงานในปีก่อน</w:t>
            </w:r>
          </w:p>
        </w:tc>
        <w:tc>
          <w:tcPr>
            <w:tcW w:w="900" w:type="dxa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476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597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359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379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602E7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119</w:t>
            </w:r>
            <w:r w:rsidR="00FD43FD" w:rsidRPr="006A1F7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602E7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</w:t>
            </w:r>
            <w:r w:rsidR="00FD43FD" w:rsidRPr="006A1F7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526</w:t>
            </w: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252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969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8802D4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02D4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7174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07174D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129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26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780</w:t>
            </w:r>
            <w:r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909</w:t>
            </w:r>
            <w:r w:rsidRPr="00936EC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476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597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359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379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112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47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746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219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060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317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F75A87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081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D43FD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61</w:t>
            </w:r>
            <w:r w:rsidR="00FD43FD" w:rsidRPr="00936EC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73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364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FD43FD" w:rsidRPr="00B777ED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682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FD43F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D43FD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915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495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283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283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FD43FD" w:rsidRPr="00B777ED" w:rsidRDefault="00FD43FD" w:rsidP="009D497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774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066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3D3997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408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475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067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079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F160F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649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:rsidR="00FD43FD" w:rsidRPr="00F160FE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115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951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289</w:t>
            </w:r>
            <w:r w:rsidR="00FD43FD"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641</w:t>
            </w:r>
          </w:p>
        </w:tc>
      </w:tr>
      <w:tr w:rsidR="003D3997" w:rsidRPr="003562C4" w:rsidTr="003D3997">
        <w:trPr>
          <w:cantSplit/>
        </w:trPr>
        <w:tc>
          <w:tcPr>
            <w:tcW w:w="2981" w:type="dxa"/>
          </w:tcPr>
          <w:p w:rsidR="003D3997" w:rsidRPr="00965562" w:rsidRDefault="003D3997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D3997" w:rsidRPr="00D30C12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D3997" w:rsidRPr="001B6199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D3997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D3997" w:rsidRPr="00F160FE" w:rsidRDefault="003D3997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D3997" w:rsidRPr="00D30C12" w:rsidRDefault="003D3997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FD43FD" w:rsidRPr="003562C4" w:rsidTr="003D3997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563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  <w:r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740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016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072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B7C01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0B7C01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  <w:r w:rsidRPr="000B7C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68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254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496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0B7C01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820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340</w:t>
            </w:r>
            <w:r w:rsidRPr="000B7C0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C646DE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937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226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704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681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127</w:t>
            </w: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432</w:t>
            </w:r>
            <w:r w:rsidRPr="009C431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C646DE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FD43FD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C43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253</w:t>
            </w:r>
            <w:r w:rsidR="00FD43FD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FD43FD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FD43FD" w:rsidRPr="009C431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="00FD43FD"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C431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FD43FD" w:rsidRPr="009C431D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334</w:t>
            </w:r>
            <w:r w:rsidR="00FD43FD" w:rsidRPr="009C431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280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FA0565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ตามที่รายงานในปีก่อน</w:t>
            </w:r>
          </w:p>
        </w:tc>
        <w:tc>
          <w:tcPr>
            <w:tcW w:w="90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078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FA0565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737</w:t>
            </w:r>
            <w:r w:rsidRPr="00FA056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8802D4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02D4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D2B23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D43FD"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419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15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001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455E8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594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855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9C431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078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318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637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C646DE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096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414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110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482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C646DE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591</w:t>
            </w: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36EC3">
              <w:rPr>
                <w:rFonts w:ascii="Angsana New" w:hAnsi="Angsana New"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936EC3">
              <w:rPr>
                <w:rFonts w:ascii="Angsana New" w:hAnsi="Angsana New"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sz w:val="26"/>
                <w:szCs w:val="26"/>
                <w:lang w:val="en-US"/>
              </w:rPr>
              <w:t>591</w:t>
            </w:r>
            <w:r w:rsidRPr="00936E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C646DE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768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EC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FD43FD" w:rsidRPr="00936EC3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="00FD43FD" w:rsidRPr="00936EC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 w:bidi="th-TH"/>
              </w:rPr>
              <w:t>060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C646DE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840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926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434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FD43FD" w:rsidRPr="009C431D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084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623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D43FD" w:rsidRPr="00936EC3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777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174</w:t>
            </w:r>
            <w:r w:rsidRPr="00936E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244</w:t>
            </w:r>
            <w:r w:rsidR="00FD43FD" w:rsidRPr="00965562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517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  <w:vAlign w:val="bottom"/>
          </w:tcPr>
          <w:p w:rsidR="00FD43FD" w:rsidRPr="00C646D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7059F9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5,003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7059F9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1,667,889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F75DB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537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D43FD" w:rsidRPr="00C67E1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244</w:t>
            </w:r>
            <w:r w:rsidR="00FD43FD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391</w:t>
            </w:r>
          </w:p>
        </w:tc>
        <w:tc>
          <w:tcPr>
            <w:tcW w:w="180" w:type="dxa"/>
            <w:vAlign w:val="bottom"/>
          </w:tcPr>
          <w:p w:rsidR="00FD43FD" w:rsidRPr="00C67E1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</w:t>
            </w:r>
            <w:r w:rsidR="00FD43FD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819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517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  <w:vAlign w:val="bottom"/>
          </w:tcPr>
          <w:p w:rsidR="00FD43FD" w:rsidRPr="00C646D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808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232</w:t>
            </w:r>
          </w:p>
        </w:tc>
        <w:tc>
          <w:tcPr>
            <w:tcW w:w="180" w:type="dxa"/>
            <w:vAlign w:val="bottom"/>
          </w:tcPr>
          <w:p w:rsidR="00FD43FD" w:rsidRPr="00C67E1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</w:t>
            </w:r>
            <w:r w:rsidR="00FD43FD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495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182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</w:t>
            </w:r>
            <w:r w:rsidR="00FD43FD" w:rsidRPr="008B43E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566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8B43E8" w:rsidRDefault="007059F9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5,003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7059F9">
              <w:rPr>
                <w:rFonts w:ascii="Angsana New" w:hAnsi="Angsana New"/>
                <w:b/>
                <w:bCs/>
                <w:sz w:val="26"/>
                <w:szCs w:val="26"/>
              </w:rPr>
              <w:t>,690,426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ตามที่รายงานในปีก่อน</w:t>
            </w:r>
          </w:p>
        </w:tc>
        <w:tc>
          <w:tcPr>
            <w:tcW w:w="90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466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:rsidR="00FD43FD" w:rsidRPr="00C646D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745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D43FD" w:rsidRPr="00275F84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D43FD" w:rsidRPr="00275F8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581</w:t>
            </w:r>
            <w:r w:rsidR="00FD43FD" w:rsidRPr="00275F8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568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F75DB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547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FD43FD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FD43FD" w:rsidRPr="00275F84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FD43FD" w:rsidRPr="00275F84">
              <w:rPr>
                <w:rFonts w:ascii="Angsana New" w:hAnsi="Angsana New"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sz w:val="26"/>
                <w:szCs w:val="26"/>
                <w:lang w:val="en-US"/>
              </w:rPr>
              <w:t>909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C67E1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247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FD43FD" w:rsidRPr="00C67E1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466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:rsidR="00FD43FD" w:rsidRPr="00C646DE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C646DE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745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:rsidR="00FD43FD" w:rsidRPr="00C67E1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825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789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FD43FD" w:rsidRPr="008B43E8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FD" w:rsidRPr="008B43E8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 w:rsidRPr="002F33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600</w:t>
            </w:r>
            <w:r w:rsidR="00FD43FD" w:rsidRPr="002F33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477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FD43FD" w:rsidRPr="00965562" w:rsidRDefault="00FD43FD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777F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247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732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668"/>
                <w:tab w:val="decimal" w:pos="731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893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466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745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278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428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859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581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569</w:t>
            </w:r>
          </w:p>
        </w:tc>
      </w:tr>
      <w:tr w:rsidR="00FD43FD" w:rsidRPr="003562C4" w:rsidTr="009D4973">
        <w:trPr>
          <w:cantSplit/>
        </w:trPr>
        <w:tc>
          <w:tcPr>
            <w:tcW w:w="2981" w:type="dxa"/>
            <w:vAlign w:val="bottom"/>
          </w:tcPr>
          <w:p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97424" w:rsidRPr="004974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247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856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635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421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426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722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887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193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867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FD43F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:rsidR="00FD43FD" w:rsidRPr="00982A01" w:rsidRDefault="00FD43FD" w:rsidP="009D497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D43FD" w:rsidRPr="00982A01" w:rsidRDefault="00497424" w:rsidP="009D4973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512</w:t>
            </w:r>
            <w:r w:rsidR="00FD43FD" w:rsidRPr="00982A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467</w:t>
            </w:r>
          </w:p>
        </w:tc>
      </w:tr>
    </w:tbl>
    <w:p w:rsidR="00FD43FD" w:rsidRDefault="00FD43FD"/>
    <w:bookmarkEnd w:id="5"/>
    <w:p w:rsidR="000D1FB2" w:rsidRDefault="000D1FB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53FF2" w:rsidRPr="003C47FE" w:rsidRDefault="00153FF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153FF2" w:rsidRPr="003C47FE" w:rsidSect="000E7DFA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116CF" w:rsidRPr="003C47FE" w:rsidRDefault="001116CF" w:rsidP="001116CF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ราคาทรัพย์สินของบริษัท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ณ วันที่ </w:t>
      </w:r>
      <w:r w:rsidR="00497424" w:rsidRPr="00497424">
        <w:rPr>
          <w:rFonts w:ascii="Angsana New" w:hAnsi="Angsana New" w:cs="Angsana New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ธันวาคม </w:t>
      </w:r>
      <w:r w:rsidR="00497424" w:rsidRPr="00497424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มีจำนวน </w:t>
      </w:r>
      <w:r w:rsidR="00497424" w:rsidRPr="00497424">
        <w:rPr>
          <w:rFonts w:ascii="Angsana New" w:hAnsi="Angsana New" w:cs="Angsana New"/>
          <w:lang w:val="en-US"/>
        </w:rPr>
        <w:t>442</w:t>
      </w:r>
      <w:r>
        <w:rPr>
          <w:rFonts w:ascii="Angsana New" w:hAnsi="Angsana New" w:cs="Angsana New"/>
          <w:lang w:val="en-US"/>
        </w:rPr>
        <w:t>.</w:t>
      </w:r>
      <w:r w:rsidR="00497424" w:rsidRPr="00497424">
        <w:rPr>
          <w:rFonts w:ascii="Angsana New" w:hAnsi="Angsana New" w:cs="Angsana New"/>
          <w:lang w:val="en-US"/>
        </w:rPr>
        <w:t>97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ล้าน</w:t>
      </w:r>
      <w:r w:rsidRPr="003C47FE">
        <w:rPr>
          <w:rFonts w:ascii="Angsana New" w:hAnsi="Angsana New" w:cs="Angsana New"/>
          <w:cs/>
        </w:rPr>
        <w:t xml:space="preserve">บาท </w:t>
      </w:r>
      <w:r w:rsidRPr="003C47FE">
        <w:rPr>
          <w:rFonts w:ascii="Angsana New" w:hAnsi="Angsana New" w:cs="Angsana New"/>
          <w:i/>
          <w:iCs/>
          <w:cs/>
          <w:lang w:val="en-US"/>
        </w:rPr>
        <w:t>(</w:t>
      </w:r>
      <w:r w:rsidR="00497424" w:rsidRPr="00497424">
        <w:rPr>
          <w:rFonts w:ascii="Angsana New" w:hAnsi="Angsana New" w:cs="Angsana New"/>
          <w:i/>
          <w:iCs/>
          <w:lang w:val="en-US"/>
        </w:rPr>
        <w:t>2562</w:t>
      </w:r>
      <w:r>
        <w:rPr>
          <w:rFonts w:ascii="Angsana New" w:hAnsi="Angsana New" w:cs="Angsana New"/>
          <w:i/>
          <w:iCs/>
          <w:lang w:val="en-US"/>
        </w:rPr>
        <w:t xml:space="preserve">: </w:t>
      </w:r>
      <w:r w:rsidR="00497424" w:rsidRPr="00497424">
        <w:rPr>
          <w:rFonts w:ascii="Angsana New" w:hAnsi="Angsana New" w:cs="Angsana New"/>
          <w:i/>
          <w:iCs/>
          <w:lang w:val="en-US"/>
        </w:rPr>
        <w:t>442</w:t>
      </w:r>
      <w:r>
        <w:rPr>
          <w:rFonts w:ascii="Angsana New" w:hAnsi="Angsana New" w:cs="Angsana New"/>
          <w:i/>
          <w:iCs/>
          <w:lang w:val="en-US"/>
        </w:rPr>
        <w:t>.</w:t>
      </w:r>
      <w:r w:rsidR="00497424" w:rsidRPr="00497424">
        <w:rPr>
          <w:rFonts w:ascii="Angsana New" w:hAnsi="Angsana New" w:cs="Angsana New"/>
          <w:i/>
          <w:iCs/>
          <w:lang w:val="en-US"/>
        </w:rPr>
        <w:t>05</w:t>
      </w:r>
      <w:r>
        <w:rPr>
          <w:rFonts w:ascii="Angsana New" w:hAnsi="Angsana New" w:cs="Angsana New"/>
          <w:i/>
          <w:iCs/>
          <w:lang w:val="en-US"/>
        </w:rPr>
        <w:t xml:space="preserve"> </w:t>
      </w:r>
      <w:r w:rsidRPr="003C47FE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3C47FE">
        <w:rPr>
          <w:rFonts w:ascii="Angsana New" w:hAnsi="Angsana New" w:cs="Angsana New"/>
          <w:lang w:val="en-US"/>
        </w:rPr>
        <w:t xml:space="preserve"> </w:t>
      </w:r>
    </w:p>
    <w:p w:rsidR="001116CF" w:rsidRPr="008758BB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</w:p>
    <w:p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ระบบผลิตน้ำเพื่ออุตสาหกรรมและระบบสาธารณูปโภคที่จังหวัดนครราชสีมา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="00497424" w:rsidRPr="00497424">
        <w:rPr>
          <w:rFonts w:ascii="Angsana New" w:hAnsi="Angsana New"/>
          <w:sz w:val="30"/>
          <w:szCs w:val="30"/>
        </w:rPr>
        <w:t>434</w:t>
      </w:r>
      <w:r w:rsidRPr="005A5370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84</w:t>
      </w:r>
      <w:r w:rsidRPr="001501D6">
        <w:rPr>
          <w:rFonts w:ascii="Angsana New" w:hAnsi="Angsana New"/>
          <w:sz w:val="30"/>
          <w:szCs w:val="30"/>
          <w:cs/>
        </w:rPr>
        <w:t xml:space="preserve"> ล้านบาทและ</w:t>
      </w:r>
      <w:r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497424" w:rsidRPr="00497424">
        <w:rPr>
          <w:rFonts w:ascii="Angsana New" w:hAnsi="Angsana New"/>
          <w:sz w:val="30"/>
          <w:szCs w:val="30"/>
        </w:rPr>
        <w:t>162</w:t>
      </w:r>
      <w:r w:rsidR="005F3539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13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>ล้านบาท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1501D6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:rsidR="001116CF" w:rsidRPr="008758BB" w:rsidRDefault="001116CF" w:rsidP="001116CF">
      <w:pPr>
        <w:pStyle w:val="FSBlank"/>
        <w:rPr>
          <w:sz w:val="30"/>
          <w:szCs w:val="30"/>
        </w:rPr>
      </w:pPr>
    </w:p>
    <w:p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37D84">
        <w:rPr>
          <w:rFonts w:ascii="Angsana New" w:hAnsi="Angsana New"/>
          <w:sz w:val="30"/>
          <w:szCs w:val="30"/>
          <w:cs/>
        </w:rPr>
        <w:t>ผู้บริหาร</w:t>
      </w:r>
      <w:r w:rsidRPr="00537D84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537D84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537D84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537D84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537D84">
        <w:rPr>
          <w:rFonts w:ascii="Angsana New" w:hAnsi="Angsana New" w:hint="cs"/>
          <w:sz w:val="30"/>
          <w:szCs w:val="30"/>
          <w:cs/>
        </w:rPr>
        <w:t>จากการใช้ของ</w:t>
      </w:r>
      <w:r w:rsidRPr="00537D84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537D84">
        <w:rPr>
          <w:rFonts w:ascii="Angsana New" w:hAnsi="Angsana New" w:hint="cs"/>
          <w:sz w:val="30"/>
          <w:szCs w:val="30"/>
          <w:cs/>
        </w:rPr>
        <w:t xml:space="preserve">ซึ่งเป็นหน่วยของสินทรัพย์ที่ก่อให้เกิดเงินสด โดยวิธีประมาณการคิดลดกระแสเงินสดในอนาคตซึ่งประเมินโดยผู้ประเมินราคาทรัพย์สินอิสระ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497424" w:rsidRPr="00497424">
        <w:rPr>
          <w:rFonts w:ascii="Angsana New" w:hAnsi="Angsana New"/>
          <w:sz w:val="30"/>
          <w:szCs w:val="30"/>
        </w:rPr>
        <w:t>14</w:t>
      </w:r>
      <w:r w:rsidRPr="00537D8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97424" w:rsidRPr="00497424">
        <w:rPr>
          <w:rFonts w:ascii="Angsana New" w:hAnsi="Angsana New" w:hint="cs"/>
          <w:sz w:val="30"/>
          <w:szCs w:val="30"/>
        </w:rPr>
        <w:t>31</w:t>
      </w:r>
      <w:r w:rsidRPr="00537D8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7424" w:rsidRPr="00497424">
        <w:rPr>
          <w:rFonts w:ascii="Angsana New" w:hAnsi="Angsana New" w:hint="cs"/>
          <w:sz w:val="30"/>
          <w:szCs w:val="30"/>
        </w:rPr>
        <w:t>256</w:t>
      </w:r>
      <w:r w:rsidR="00497424" w:rsidRPr="00497424">
        <w:rPr>
          <w:rFonts w:ascii="Angsana New" w:hAnsi="Angsana New"/>
          <w:sz w:val="30"/>
          <w:szCs w:val="30"/>
        </w:rPr>
        <w:t>3</w:t>
      </w:r>
      <w:r w:rsidRPr="00537D8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ระบบผลิตน้ำเพื่ออุตสาหกรรมและระบบสาธารณูปโภคต่ำ</w:t>
      </w:r>
      <w:r w:rsidRPr="00537D84">
        <w:rPr>
          <w:rFonts w:ascii="Angsana New" w:hAnsi="Angsana New" w:hint="cs"/>
          <w:sz w:val="30"/>
          <w:szCs w:val="30"/>
          <w:cs/>
        </w:rPr>
        <w:t>กว่ามูลค่าตามบัญชี เป็นผลให้บริษัท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37D84">
        <w:rPr>
          <w:rFonts w:ascii="Angsana New" w:hAnsi="Angsana New" w:hint="cs"/>
          <w:sz w:val="30"/>
          <w:szCs w:val="30"/>
          <w:cs/>
        </w:rPr>
        <w:t xml:space="preserve">ค่าเผื่อขาดทุนจากการด้อยค่าจากสินทรัพย์ดังกล่าวจำนวน </w:t>
      </w:r>
      <w:r w:rsidR="00497424" w:rsidRPr="00497424">
        <w:rPr>
          <w:rFonts w:ascii="Angsana New" w:hAnsi="Angsana New"/>
          <w:sz w:val="30"/>
          <w:szCs w:val="30"/>
        </w:rPr>
        <w:t>77</w:t>
      </w:r>
      <w:r>
        <w:rPr>
          <w:rFonts w:ascii="Angsana New" w:hAnsi="Angsana New"/>
          <w:sz w:val="30"/>
          <w:szCs w:val="30"/>
        </w:rPr>
        <w:t xml:space="preserve"> </w:t>
      </w:r>
      <w:r w:rsidRPr="00537D84">
        <w:rPr>
          <w:rFonts w:ascii="Angsana New" w:hAnsi="Angsana New" w:hint="cs"/>
          <w:sz w:val="30"/>
          <w:szCs w:val="30"/>
          <w:cs/>
        </w:rPr>
        <w:t>ล้านบาท</w:t>
      </w:r>
      <w:r w:rsidRPr="00537D8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sz w:val="30"/>
          <w:szCs w:val="30"/>
        </w:rPr>
        <w:t>59</w:t>
      </w:r>
      <w:r w:rsidRPr="00537D84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37D84">
        <w:rPr>
          <w:rFonts w:ascii="Angsana New" w:hAnsi="Angsana New"/>
          <w:sz w:val="30"/>
          <w:szCs w:val="30"/>
        </w:rPr>
        <w:t xml:space="preserve"> </w:t>
      </w:r>
      <w:r w:rsidRPr="00537D84">
        <w:rPr>
          <w:rFonts w:ascii="Angsana New" w:hAnsi="Angsana New"/>
          <w:i/>
          <w:iCs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537D84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77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59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37D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537D84"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:rsidR="001116CF" w:rsidRPr="008758BB" w:rsidRDefault="001116CF" w:rsidP="001116CF">
      <w:pPr>
        <w:pStyle w:val="FSBlank"/>
        <w:rPr>
          <w:sz w:val="30"/>
          <w:szCs w:val="30"/>
          <w:highlight w:val="green"/>
        </w:rPr>
      </w:pPr>
    </w:p>
    <w:p w:rsidR="001116CF" w:rsidRPr="00FB6820" w:rsidRDefault="001116CF" w:rsidP="001116CF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>
        <w:rPr>
          <w:cs/>
        </w:rPr>
        <w:br/>
      </w:r>
      <w:r w:rsidR="00497424" w:rsidRPr="00497424">
        <w:t>31</w:t>
      </w:r>
      <w:r w:rsidRPr="00FB6820">
        <w:t xml:space="preserve"> </w:t>
      </w:r>
      <w:r w:rsidRPr="00FB6820">
        <w:rPr>
          <w:cs/>
        </w:rPr>
        <w:t xml:space="preserve">ธันวาคม </w:t>
      </w:r>
      <w:r w:rsidR="00497424" w:rsidRPr="00497424">
        <w:t>2563</w:t>
      </w:r>
      <w:r w:rsidRPr="00FB6820">
        <w:rPr>
          <w:cs/>
        </w:rPr>
        <w:t xml:space="preserve"> ที่ดินดังกล่าวมีราคาทุน </w:t>
      </w:r>
      <w:r w:rsidR="00497424" w:rsidRPr="00497424">
        <w:t>13</w:t>
      </w:r>
      <w:r>
        <w:t>.</w:t>
      </w:r>
      <w:r w:rsidR="00497424" w:rsidRPr="00497424">
        <w:t>55</w:t>
      </w:r>
      <w:r w:rsidRPr="00FB6820">
        <w:rPr>
          <w:cs/>
        </w:rPr>
        <w:t xml:space="preserve"> ล้านบาท</w:t>
      </w:r>
      <w:r w:rsidRPr="00FB6820">
        <w:t xml:space="preserve"> </w:t>
      </w:r>
      <w:r>
        <w:rPr>
          <w:rFonts w:hint="cs"/>
          <w:cs/>
        </w:rPr>
        <w:t>และค่าเผื่อ</w:t>
      </w:r>
      <w:r w:rsidRPr="00FB6820">
        <w:rPr>
          <w:cs/>
        </w:rPr>
        <w:t>ขาดทุน</w:t>
      </w:r>
      <w:r>
        <w:rPr>
          <w:rFonts w:hint="cs"/>
          <w:cs/>
        </w:rPr>
        <w:t>จากการด้อยค่า</w:t>
      </w:r>
      <w:r w:rsidRPr="00FB6820">
        <w:rPr>
          <w:cs/>
        </w:rPr>
        <w:t xml:space="preserve">จำนวน </w:t>
      </w:r>
      <w:r w:rsidR="00497424" w:rsidRPr="00497424">
        <w:t>13</w:t>
      </w:r>
      <w:r>
        <w:t>.</w:t>
      </w:r>
      <w:r w:rsidR="00497424" w:rsidRPr="00497424">
        <w:t>55</w:t>
      </w:r>
      <w:r>
        <w:t xml:space="preserve"> </w:t>
      </w:r>
      <w:r w:rsidRPr="00FB6820">
        <w:rPr>
          <w:rFonts w:hint="cs"/>
          <w:cs/>
        </w:rPr>
        <w:t>ล้านบาท</w:t>
      </w:r>
      <w:r w:rsidRPr="00FB6820">
        <w:t xml:space="preserve"> </w:t>
      </w:r>
      <w:r>
        <w:rPr>
          <w:i/>
          <w:iCs/>
        </w:rPr>
        <w:t>(</w:t>
      </w:r>
      <w:r w:rsidR="00497424" w:rsidRPr="00497424">
        <w:rPr>
          <w:i/>
          <w:iCs/>
        </w:rPr>
        <w:t>2562</w:t>
      </w:r>
      <w:r>
        <w:rPr>
          <w:i/>
          <w:iCs/>
        </w:rPr>
        <w:t xml:space="preserve">: </w:t>
      </w:r>
      <w:r w:rsidR="00497424" w:rsidRPr="00497424">
        <w:rPr>
          <w:i/>
          <w:iCs/>
        </w:rPr>
        <w:t>13</w:t>
      </w:r>
      <w:r>
        <w:rPr>
          <w:i/>
          <w:iCs/>
        </w:rPr>
        <w:t>.</w:t>
      </w:r>
      <w:r w:rsidR="00497424" w:rsidRPr="00497424">
        <w:rPr>
          <w:i/>
          <w:iCs/>
        </w:rPr>
        <w:t>55</w:t>
      </w:r>
      <w:r w:rsidRPr="00FB6820">
        <w:rPr>
          <w:i/>
          <w:iCs/>
        </w:rPr>
        <w:t xml:space="preserve"> </w:t>
      </w:r>
      <w:r w:rsidRPr="00FB6820">
        <w:rPr>
          <w:rFonts w:hint="cs"/>
          <w:i/>
          <w:iCs/>
          <w:cs/>
        </w:rPr>
        <w:t>ล้านบาท)</w:t>
      </w:r>
    </w:p>
    <w:p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7D014D" w:rsidRPr="00E60973" w:rsidRDefault="007D014D" w:rsidP="001501D6">
      <w:pPr>
        <w:pStyle w:val="FSBlank"/>
        <w:rPr>
          <w:sz w:val="30"/>
          <w:szCs w:val="30"/>
        </w:r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8758BB">
        <w:rPr>
          <w:rFonts w:ascii="Angsana New" w:hAnsi="Angsana New" w:cs="Angsana New"/>
          <w:lang w:val="en-US"/>
        </w:rPr>
        <w:t xml:space="preserve">                   </w:t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</w:t>
      </w:r>
      <w:r w:rsidR="00C817E6" w:rsidRPr="005E1229">
        <w:rPr>
          <w:rFonts w:ascii="Angsana New" w:hAnsi="Angsana New" w:cs="Angsana New" w:hint="cs"/>
          <w:cs/>
          <w:lang w:val="en-US"/>
        </w:rPr>
        <w:t>ข้อ</w:t>
      </w:r>
      <w:r w:rsidRPr="005E1229">
        <w:rPr>
          <w:rFonts w:ascii="Angsana New" w:hAnsi="Angsana New" w:cs="Angsana New"/>
          <w:cs/>
          <w:lang w:val="en-US"/>
        </w:rPr>
        <w:t xml:space="preserve"> </w:t>
      </w:r>
      <w:r w:rsidR="00497424" w:rsidRPr="00497424">
        <w:rPr>
          <w:rFonts w:ascii="Angsana New" w:hAnsi="Angsana New" w:cs="Angsana New"/>
          <w:lang w:val="en-US"/>
        </w:rPr>
        <w:t>13</w:t>
      </w:r>
      <w:r w:rsidRPr="003C47FE">
        <w:rPr>
          <w:rFonts w:ascii="Angsana New" w:hAnsi="Angsana New" w:cs="Angsana New"/>
          <w:lang w:val="en-US"/>
        </w:rPr>
        <w:t>)</w:t>
      </w:r>
    </w:p>
    <w:p w:rsidR="007D014D" w:rsidRPr="00E60973" w:rsidRDefault="007D014D" w:rsidP="001501D6">
      <w:pPr>
        <w:pStyle w:val="FSBlank"/>
        <w:rPr>
          <w:sz w:val="30"/>
          <w:szCs w:val="30"/>
        </w:rPr>
      </w:pPr>
    </w:p>
    <w:p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:rsidR="000F3AB2" w:rsidRPr="00E60973" w:rsidRDefault="000F3AB2" w:rsidP="000F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0F7154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:rsidR="003E565F" w:rsidRPr="00B9058B" w:rsidRDefault="003E565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3060F4" w:rsidRPr="00884D6D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6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3060F4" w:rsidRPr="00884D6D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6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3060F4" w:rsidRPr="00884D6D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6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3060F4" w:rsidRPr="00884D6D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6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060F4" w:rsidRPr="00884D6D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:rsidR="003060F4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3060F4" w:rsidRPr="003C47FE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3060F4" w:rsidRPr="003C47FE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Pr="003C47FE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60F4" w:rsidRPr="003C47FE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:rsidR="003060F4" w:rsidRPr="003C47FE" w:rsidRDefault="00497424" w:rsidP="003060F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9D31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6" w:type="pct"/>
          </w:tcPr>
          <w:p w:rsidR="003060F4" w:rsidRPr="00C108B2" w:rsidRDefault="003060F4" w:rsidP="003060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3060F4" w:rsidRPr="003C47FE" w:rsidRDefault="00497424" w:rsidP="003060F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3060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7" w:type="pct"/>
          </w:tcPr>
          <w:p w:rsidR="003060F4" w:rsidRPr="003C47FE" w:rsidRDefault="003060F4" w:rsidP="0030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Pr="003C47FE" w:rsidRDefault="00497424" w:rsidP="003060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9D31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:rsidR="003060F4" w:rsidRPr="003C47FE" w:rsidRDefault="003060F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3060F4" w:rsidRPr="003C47FE" w:rsidRDefault="00497424" w:rsidP="003060F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3060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3060F4" w:rsidRPr="002E6E2F" w:rsidRDefault="009D3196" w:rsidP="003060F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3060F4" w:rsidRPr="00C108B2" w:rsidRDefault="003060F4" w:rsidP="003060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3060F4" w:rsidRPr="00C14A5C" w:rsidRDefault="003060F4" w:rsidP="003060F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4A5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C14A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 w:rsidRPr="00C14A5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3060F4" w:rsidRPr="00C108B2" w:rsidRDefault="003060F4" w:rsidP="003060F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3060F4" w:rsidRPr="00DE0AD0" w:rsidRDefault="009D3196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3060F4" w:rsidRPr="003C47FE" w:rsidRDefault="003060F4" w:rsidP="0030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3060F4" w:rsidRPr="003C47FE" w:rsidRDefault="003060F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6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2E6E2F" w:rsidRDefault="00497424" w:rsidP="003060F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280</w:t>
            </w:r>
            <w:r w:rsidR="009D319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6" w:type="pct"/>
          </w:tcPr>
          <w:p w:rsidR="003060F4" w:rsidRPr="003C47FE" w:rsidRDefault="003060F4" w:rsidP="0030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3060F4" w:rsidRDefault="00497424" w:rsidP="003060F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304</w:t>
            </w:r>
            <w:r w:rsidR="003060F4" w:rsidRPr="003060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:rsidR="003060F4" w:rsidRPr="003C47FE" w:rsidRDefault="003060F4" w:rsidP="0030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DE0AD0" w:rsidRDefault="0049742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9D3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:rsidR="003060F4" w:rsidRPr="003C47FE" w:rsidRDefault="003060F4" w:rsidP="0030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3C47FE" w:rsidRDefault="00497424" w:rsidP="0030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3060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bookmarkEnd w:id="6"/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B9058B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3060F4" w:rsidRPr="00B9058B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:rsidR="003060F4" w:rsidRPr="00B9058B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3060F4" w:rsidRPr="00B9058B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3060F4" w:rsidRPr="00B9058B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3060F4" w:rsidRPr="00B9058B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3060F4" w:rsidRPr="00B9058B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3060F4" w:rsidRPr="00B9058B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:rsidR="003060F4" w:rsidRPr="002E6E2F" w:rsidRDefault="00497424" w:rsidP="00F56E4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9D31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:rsidR="003060F4" w:rsidRPr="00C108B2" w:rsidRDefault="003060F4" w:rsidP="00F56E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3060F4" w:rsidRPr="003C47FE" w:rsidRDefault="00497424" w:rsidP="00F56E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3060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Pr="00DE0AD0" w:rsidRDefault="00497424" w:rsidP="00F56E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9D31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3060F4" w:rsidRPr="003C47FE" w:rsidRDefault="00497424" w:rsidP="00F56E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3060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:rsidR="003060F4" w:rsidRPr="002E6E2F" w:rsidRDefault="00497424" w:rsidP="00F56E4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9D31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</w:tcPr>
          <w:p w:rsidR="003060F4" w:rsidRPr="00C108B2" w:rsidRDefault="003060F4" w:rsidP="00F56E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:rsidR="003060F4" w:rsidRPr="003C47FE" w:rsidRDefault="00497424" w:rsidP="00F56E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3060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060F4" w:rsidRPr="00DE0AD0" w:rsidRDefault="00497424" w:rsidP="00F56E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9D31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:rsidR="003060F4" w:rsidRPr="003C47FE" w:rsidRDefault="00497424" w:rsidP="00F56E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3060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</w:tr>
      <w:tr w:rsidR="003060F4" w:rsidRPr="003C47FE" w:rsidTr="00F56E4C">
        <w:trPr>
          <w:cantSplit/>
        </w:trPr>
        <w:tc>
          <w:tcPr>
            <w:tcW w:w="2055" w:type="pct"/>
          </w:tcPr>
          <w:p w:rsidR="003060F4" w:rsidRPr="003C47FE" w:rsidRDefault="003060F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2E6E2F" w:rsidRDefault="00497424" w:rsidP="00F56E4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</w:t>
            </w:r>
            <w:r w:rsidR="009D3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146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3C47FE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3060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DE0AD0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9D3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:rsidR="003060F4" w:rsidRPr="003C47FE" w:rsidRDefault="003060F4" w:rsidP="00F5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3060F4" w:rsidRPr="003C47FE" w:rsidRDefault="00497424" w:rsidP="00F5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3060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</w:tbl>
    <w:p w:rsidR="004E111C" w:rsidRPr="00B9058B" w:rsidRDefault="004E1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</w:p>
    <w:p w:rsidR="007D014D" w:rsidRDefault="00497424" w:rsidP="00E32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12</w:t>
      </w:r>
      <w:r w:rsidR="00E3260E">
        <w:rPr>
          <w:rFonts w:ascii="Angsana New" w:hAnsi="Angsana New"/>
          <w:bCs/>
          <w:sz w:val="30"/>
          <w:szCs w:val="30"/>
        </w:rPr>
        <w:tab/>
      </w:r>
      <w:r w:rsidR="00DB57AB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:rsidR="00DB57AB" w:rsidRPr="00B9058B" w:rsidRDefault="00DB57A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24"/>
          <w:szCs w:val="24"/>
        </w:rPr>
      </w:pPr>
    </w:p>
    <w:p w:rsidR="0031619B" w:rsidRDefault="0031619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1619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:rsidR="0031619B" w:rsidRPr="00B9058B" w:rsidRDefault="0031619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:rsidR="00B9058B" w:rsidRPr="00B9058B" w:rsidRDefault="00B9058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B905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สินทรัพย์สิทธิการใช้</w:t>
      </w:r>
    </w:p>
    <w:p w:rsidR="00B9058B" w:rsidRPr="00B9058B" w:rsidRDefault="00B9058B" w:rsidP="0031619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6"/>
        <w:gridCol w:w="1171"/>
        <w:gridCol w:w="270"/>
        <w:gridCol w:w="1192"/>
        <w:gridCol w:w="270"/>
        <w:gridCol w:w="1172"/>
      </w:tblGrid>
      <w:tr w:rsidR="0031619B" w:rsidRPr="003C47FE" w:rsidTr="00F37B83">
        <w:trPr>
          <w:cantSplit/>
          <w:tblHeader/>
        </w:trPr>
        <w:tc>
          <w:tcPr>
            <w:tcW w:w="2764" w:type="pct"/>
          </w:tcPr>
          <w:p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:rsidR="0031619B" w:rsidRPr="00BC2086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208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31619B" w:rsidRPr="003C47FE" w:rsidTr="00F37B83">
        <w:trPr>
          <w:cantSplit/>
          <w:tblHeader/>
        </w:trPr>
        <w:tc>
          <w:tcPr>
            <w:tcW w:w="2764" w:type="pct"/>
          </w:tcPr>
          <w:p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:rsidR="0031619B" w:rsidRPr="00BC2086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C208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C20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19B" w:rsidRPr="003C47FE" w:rsidTr="00F37B83">
        <w:trPr>
          <w:cantSplit/>
          <w:tblHeader/>
        </w:trPr>
        <w:tc>
          <w:tcPr>
            <w:tcW w:w="2764" w:type="pct"/>
          </w:tcPr>
          <w:p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3C47FE" w:rsidTr="00F37B83">
        <w:trPr>
          <w:cantSplit/>
          <w:tblHeader/>
        </w:trPr>
        <w:tc>
          <w:tcPr>
            <w:tcW w:w="2764" w:type="pct"/>
          </w:tcPr>
          <w:p w:rsidR="0031619B" w:rsidRPr="003C47FE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3C47FE" w:rsidTr="00F37B83">
        <w:trPr>
          <w:cantSplit/>
          <w:tblHeader/>
        </w:trPr>
        <w:tc>
          <w:tcPr>
            <w:tcW w:w="2764" w:type="pct"/>
          </w:tcPr>
          <w:p w:rsidR="0031619B" w:rsidRPr="00F37B83" w:rsidRDefault="0031619B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37B83" w:rsidRPr="003C47FE" w:rsidTr="00920ADA">
        <w:trPr>
          <w:cantSplit/>
          <w:trHeight w:val="74"/>
          <w:tblHeader/>
        </w:trPr>
        <w:tc>
          <w:tcPr>
            <w:tcW w:w="2764" w:type="pct"/>
          </w:tcPr>
          <w:p w:rsidR="00F37B83" w:rsidRPr="00F37B83" w:rsidRDefault="00F37B83" w:rsidP="009D497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36" w:type="pct"/>
            <w:gridSpan w:val="5"/>
          </w:tcPr>
          <w:p w:rsidR="00F37B83" w:rsidRPr="00F37B83" w:rsidRDefault="00F37B83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7B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19B" w:rsidRPr="003C47FE" w:rsidTr="00F37B83">
        <w:trPr>
          <w:cantSplit/>
        </w:trPr>
        <w:tc>
          <w:tcPr>
            <w:tcW w:w="2764" w:type="pct"/>
          </w:tcPr>
          <w:p w:rsidR="0031619B" w:rsidRP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3" w:type="pct"/>
          </w:tcPr>
          <w:p w:rsidR="0031619B" w:rsidRPr="003C47FE" w:rsidRDefault="0031619B" w:rsidP="009D497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:rsidR="0031619B" w:rsidRPr="003C47FE" w:rsidRDefault="0031619B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3C47FE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619B" w:rsidRPr="003C47FE" w:rsidTr="000B071A">
        <w:trPr>
          <w:cantSplit/>
        </w:trPr>
        <w:tc>
          <w:tcPr>
            <w:tcW w:w="2764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43" w:type="pct"/>
          </w:tcPr>
          <w:p w:rsidR="0031619B" w:rsidRPr="002E6E2F" w:rsidRDefault="00497424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21A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48" w:type="pct"/>
          </w:tcPr>
          <w:p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:rsidR="0031619B" w:rsidRPr="00C14A5C" w:rsidRDefault="00497424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321A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148" w:type="pct"/>
          </w:tcPr>
          <w:p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:rsidR="0031619B" w:rsidRPr="00DE0AD0" w:rsidRDefault="00497424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33</w:t>
            </w:r>
            <w:r w:rsidR="00321A2E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0B071A" w:rsidRPr="003C47FE" w:rsidTr="000B071A">
        <w:trPr>
          <w:cantSplit/>
        </w:trPr>
        <w:tc>
          <w:tcPr>
            <w:tcW w:w="2764" w:type="pct"/>
          </w:tcPr>
          <w:p w:rsidR="000B071A" w:rsidRPr="0031619B" w:rsidRDefault="000B071A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B071A" w:rsidRPr="000B071A" w:rsidRDefault="000B071A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0B071A" w:rsidRPr="000B071A" w:rsidRDefault="000B071A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0B071A" w:rsidRPr="000B071A" w:rsidRDefault="000B071A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:rsidR="000B071A" w:rsidRPr="000B071A" w:rsidRDefault="000B071A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B071A" w:rsidRPr="000B071A" w:rsidRDefault="000B071A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619B" w:rsidRPr="003C47FE" w:rsidTr="00F37B83">
        <w:trPr>
          <w:cantSplit/>
        </w:trPr>
        <w:tc>
          <w:tcPr>
            <w:tcW w:w="2764" w:type="pct"/>
          </w:tcPr>
          <w:p w:rsidR="0031619B" w:rsidRP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1619B" w:rsidRPr="002E6E2F" w:rsidRDefault="00497424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B07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8" w:type="pct"/>
          </w:tcPr>
          <w:p w:rsidR="0031619B" w:rsidRPr="00506DE7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31619B" w:rsidRPr="00506DE7" w:rsidRDefault="00497424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0B07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48" w:type="pct"/>
          </w:tcPr>
          <w:p w:rsidR="0031619B" w:rsidRPr="00506DE7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1619B" w:rsidRPr="00DE0AD0" w:rsidRDefault="00497424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0B07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</w:p>
        </w:tc>
      </w:tr>
      <w:tr w:rsidR="0031619B" w:rsidRPr="003C47FE" w:rsidTr="00F37B83">
        <w:trPr>
          <w:cantSplit/>
        </w:trPr>
        <w:tc>
          <w:tcPr>
            <w:tcW w:w="2764" w:type="pct"/>
          </w:tcPr>
          <w:p w:rsidR="0031619B" w:rsidRPr="003C47FE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1619B" w:rsidRPr="002E6E2F" w:rsidRDefault="0031619B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31619B" w:rsidRPr="003C47FE" w:rsidRDefault="0031619B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1619B" w:rsidRPr="00DE0AD0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619B" w:rsidRPr="003C47FE" w:rsidTr="00920ADA">
        <w:trPr>
          <w:cantSplit/>
          <w:trHeight w:val="218"/>
        </w:trPr>
        <w:tc>
          <w:tcPr>
            <w:tcW w:w="2764" w:type="pct"/>
          </w:tcPr>
          <w:p w:rsidR="0031619B" w:rsidRPr="0031619B" w:rsidRDefault="0031619B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643" w:type="pct"/>
          </w:tcPr>
          <w:p w:rsidR="0031619B" w:rsidRPr="002E6E2F" w:rsidRDefault="0031619B" w:rsidP="009D497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1619B" w:rsidRPr="00C108B2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:rsidR="0031619B" w:rsidRPr="003C47FE" w:rsidRDefault="0031619B" w:rsidP="009D497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31619B" w:rsidRPr="003C47FE" w:rsidRDefault="0031619B" w:rsidP="009D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DE0AD0" w:rsidRDefault="0031619B" w:rsidP="009D497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619B" w:rsidRPr="003C47FE" w:rsidTr="00371D13">
        <w:trPr>
          <w:cantSplit/>
        </w:trPr>
        <w:tc>
          <w:tcPr>
            <w:tcW w:w="2764" w:type="pct"/>
          </w:tcPr>
          <w:p w:rsidR="0031619B" w:rsidRPr="003C47FE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43" w:type="pct"/>
          </w:tcPr>
          <w:p w:rsidR="0031619B" w:rsidRPr="006923F7" w:rsidRDefault="006923F7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31619B" w:rsidRPr="006923F7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:rsidR="0031619B" w:rsidRPr="006923F7" w:rsidRDefault="006923F7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11</w:t>
            </w:r>
            <w:r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419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31619B" w:rsidRPr="006923F7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6923F7" w:rsidRDefault="006923F7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15</w:t>
            </w:r>
            <w:r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001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619B" w:rsidRPr="003C47FE" w:rsidTr="00371D13">
        <w:trPr>
          <w:cantSplit/>
        </w:trPr>
        <w:tc>
          <w:tcPr>
            <w:tcW w:w="2764" w:type="pct"/>
          </w:tcPr>
          <w:p w:rsidR="0031619B" w:rsidRPr="0031619B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</w:tcPr>
          <w:p w:rsidR="0031619B" w:rsidRPr="00ED0C09" w:rsidRDefault="00553297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31619B" w:rsidRPr="00ED0C09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:rsidR="0031619B" w:rsidRPr="00ED0C09" w:rsidRDefault="00FC3FA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763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31619B" w:rsidRPr="00ED0C09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ED0C09" w:rsidRDefault="00ED0C09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ED0C09"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Pr="00ED0C09"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838</w:t>
            </w:r>
            <w:r w:rsidRPr="00ED0C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1D13" w:rsidRPr="003C47FE" w:rsidTr="00371D13">
        <w:trPr>
          <w:cantSplit/>
        </w:trPr>
        <w:tc>
          <w:tcPr>
            <w:tcW w:w="2764" w:type="pct"/>
          </w:tcPr>
          <w:p w:rsidR="00371D13" w:rsidRDefault="00371D13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371D13" w:rsidRPr="006923F7" w:rsidRDefault="006923F7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3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371D13" w:rsidRPr="006923F7" w:rsidRDefault="00371D13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371D13" w:rsidRPr="006923F7" w:rsidRDefault="00497424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6923F7"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48" w:type="pct"/>
          </w:tcPr>
          <w:p w:rsidR="00371D13" w:rsidRPr="006923F7" w:rsidRDefault="00371D13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371D13" w:rsidRPr="006923F7" w:rsidRDefault="00497424" w:rsidP="00ED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6923F7" w:rsidRPr="006923F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31619B" w:rsidRPr="003C47FE" w:rsidTr="00F37B83">
        <w:trPr>
          <w:cantSplit/>
        </w:trPr>
        <w:tc>
          <w:tcPr>
            <w:tcW w:w="2764" w:type="pct"/>
          </w:tcPr>
          <w:p w:rsidR="0031619B" w:rsidRPr="0031619B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1619B" w:rsidRPr="002E6E2F" w:rsidRDefault="00936EC3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31619B" w:rsidRPr="003C47FE" w:rsidRDefault="00936EC3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31619B" w:rsidRPr="00DE0AD0" w:rsidRDefault="00947B88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ED0C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1619B" w:rsidRPr="003C47FE" w:rsidTr="00F37B83">
        <w:trPr>
          <w:cantSplit/>
        </w:trPr>
        <w:tc>
          <w:tcPr>
            <w:tcW w:w="2764" w:type="pct"/>
          </w:tcPr>
          <w:p w:rsidR="0031619B" w:rsidRPr="00920ADA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1619B" w:rsidRPr="00920ADA" w:rsidRDefault="0031619B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:rsidR="0031619B" w:rsidRPr="00920ADA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:rsidR="0031619B" w:rsidRPr="00920ADA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:rsidR="0031619B" w:rsidRPr="00920ADA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31619B" w:rsidRPr="00920ADA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1619B" w:rsidRPr="003C47FE" w:rsidTr="00F37B83">
        <w:trPr>
          <w:cantSplit/>
        </w:trPr>
        <w:tc>
          <w:tcPr>
            <w:tcW w:w="2764" w:type="pct"/>
          </w:tcPr>
          <w:p w:rsidR="0031619B" w:rsidRPr="0031619B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3" w:type="pct"/>
          </w:tcPr>
          <w:p w:rsidR="0031619B" w:rsidRPr="002E6E2F" w:rsidRDefault="0031619B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:rsidR="0031619B" w:rsidRPr="003C47FE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31619B" w:rsidRPr="00DE0AD0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619B" w:rsidRPr="003C47FE" w:rsidTr="00920ADA">
        <w:trPr>
          <w:cantSplit/>
          <w:trHeight w:val="236"/>
        </w:trPr>
        <w:tc>
          <w:tcPr>
            <w:tcW w:w="2764" w:type="pct"/>
          </w:tcPr>
          <w:p w:rsidR="0031619B" w:rsidRPr="0031619B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1619B" w:rsidRPr="002E6E2F" w:rsidRDefault="00497424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36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:rsidR="0031619B" w:rsidRPr="003C47FE" w:rsidRDefault="00497424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36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31619B" w:rsidRPr="00DE0AD0" w:rsidRDefault="00497424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D59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</w:p>
        </w:tc>
      </w:tr>
      <w:tr w:rsidR="0031619B" w:rsidRPr="003C47FE" w:rsidTr="00920ADA">
        <w:trPr>
          <w:cantSplit/>
          <w:trHeight w:val="143"/>
        </w:trPr>
        <w:tc>
          <w:tcPr>
            <w:tcW w:w="2764" w:type="pct"/>
          </w:tcPr>
          <w:p w:rsidR="0031619B" w:rsidRPr="0031619B" w:rsidRDefault="0031619B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161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161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:rsidR="0031619B" w:rsidRPr="002E6E2F" w:rsidRDefault="00497424" w:rsidP="0031619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double" w:sz="4" w:space="0" w:color="auto"/>
              <w:bottom w:val="double" w:sz="4" w:space="0" w:color="auto"/>
            </w:tcBorders>
          </w:tcPr>
          <w:p w:rsidR="0031619B" w:rsidRPr="003C47FE" w:rsidRDefault="00497424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36E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48" w:type="pct"/>
          </w:tcPr>
          <w:p w:rsidR="0031619B" w:rsidRPr="003C47FE" w:rsidRDefault="0031619B" w:rsidP="00316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:rsidR="0031619B" w:rsidRPr="00DE0AD0" w:rsidRDefault="00497424" w:rsidP="0031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6D59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:rsidR="0031619B" w:rsidRPr="00920ADA" w:rsidRDefault="0031619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p w:rsidR="00263072" w:rsidRPr="00263072" w:rsidRDefault="00263072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30F70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Pr="00530F70">
        <w:rPr>
          <w:rFonts w:asciiTheme="majorBidi" w:hAnsiTheme="majorBidi" w:cstheme="majorBidi"/>
          <w:sz w:val="30"/>
          <w:szCs w:val="30"/>
          <w:cs/>
        </w:rPr>
        <w:t>และ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Pr="00530F70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530F70" w:rsidRPr="00530F70">
        <w:rPr>
          <w:rFonts w:asciiTheme="majorBidi" w:hAnsiTheme="majorBidi" w:cstheme="majorBidi"/>
          <w:sz w:val="30"/>
          <w:szCs w:val="30"/>
        </w:rPr>
        <w:t xml:space="preserve">5 </w:t>
      </w:r>
      <w:r w:rsidRPr="00530F70">
        <w:rPr>
          <w:rFonts w:asciiTheme="majorBidi" w:hAnsiTheme="majorBidi" w:cstheme="majorBidi"/>
          <w:sz w:val="30"/>
          <w:szCs w:val="30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:rsidR="00263072" w:rsidRPr="00920ADA" w:rsidRDefault="00263072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C94F8A" w:rsidRPr="00BF6810" w:rsidTr="00C94F8A">
        <w:trPr>
          <w:cantSplit/>
          <w:tblHeader/>
        </w:trPr>
        <w:tc>
          <w:tcPr>
            <w:tcW w:w="5850" w:type="dxa"/>
            <w:vAlign w:val="bottom"/>
          </w:tcPr>
          <w:p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:rsidR="00C94F8A" w:rsidRPr="00920ADA" w:rsidRDefault="00920AD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งบการเงินที่แสดงเงินลงทุน</w:t>
            </w:r>
          </w:p>
        </w:tc>
      </w:tr>
      <w:tr w:rsidR="00920ADA" w:rsidRPr="00BF6810" w:rsidTr="00C94F8A">
        <w:trPr>
          <w:cantSplit/>
          <w:tblHeader/>
        </w:trPr>
        <w:tc>
          <w:tcPr>
            <w:tcW w:w="5850" w:type="dxa"/>
            <w:vAlign w:val="bottom"/>
          </w:tcPr>
          <w:p w:rsidR="00920ADA" w:rsidRPr="00BF6810" w:rsidRDefault="00920AD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:rsidR="00920ADA" w:rsidRPr="00920ADA" w:rsidRDefault="00920AD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920AD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ตามวิธีส่วนได้เสีย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920ADA" w:rsidRPr="00BF6810" w:rsidTr="00C94F8A">
        <w:trPr>
          <w:cantSplit/>
          <w:tblHeader/>
        </w:trPr>
        <w:tc>
          <w:tcPr>
            <w:tcW w:w="5850" w:type="dxa"/>
            <w:vAlign w:val="bottom"/>
          </w:tcPr>
          <w:p w:rsidR="00920ADA" w:rsidRPr="00BF6810" w:rsidRDefault="00920AD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:rsidR="00920ADA" w:rsidRPr="00BF6810" w:rsidRDefault="00920AD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94F8A" w:rsidRPr="00BF6810" w:rsidTr="00C94F8A">
        <w:trPr>
          <w:cantSplit/>
          <w:tblHeader/>
        </w:trPr>
        <w:tc>
          <w:tcPr>
            <w:tcW w:w="5850" w:type="dxa"/>
            <w:hideMark/>
          </w:tcPr>
          <w:p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94F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70" w:type="dxa"/>
          </w:tcPr>
          <w:p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C94F8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2562</w:t>
            </w:r>
          </w:p>
        </w:tc>
      </w:tr>
      <w:tr w:rsidR="00C94F8A" w:rsidRPr="00BF6810" w:rsidTr="00C94F8A">
        <w:trPr>
          <w:cantSplit/>
        </w:trPr>
        <w:tc>
          <w:tcPr>
            <w:tcW w:w="5850" w:type="dxa"/>
            <w:hideMark/>
          </w:tcPr>
          <w:p w:rsidR="00C94F8A" w:rsidRPr="00BF6810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:rsidR="00C94F8A" w:rsidRPr="00A51494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94F8A" w:rsidRPr="00BF6810" w:rsidTr="00C94F8A">
        <w:trPr>
          <w:cantSplit/>
        </w:trPr>
        <w:tc>
          <w:tcPr>
            <w:tcW w:w="5850" w:type="dxa"/>
          </w:tcPr>
          <w:p w:rsidR="00C94F8A" w:rsidRPr="00DE0A9C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530" w:type="dxa"/>
          </w:tcPr>
          <w:p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C94F8A" w:rsidRPr="00BF6810" w:rsidRDefault="00C94F8A" w:rsidP="009D49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94F8A" w:rsidRPr="00BF6810" w:rsidTr="00C94F8A">
        <w:trPr>
          <w:cantSplit/>
        </w:trPr>
        <w:tc>
          <w:tcPr>
            <w:tcW w:w="5850" w:type="dxa"/>
            <w:hideMark/>
          </w:tcPr>
          <w:p w:rsidR="00C94F8A" w:rsidRPr="00CF12A6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EA57C8" w:rsidRPr="00BF6810" w:rsidTr="00C94F8A">
        <w:trPr>
          <w:cantSplit/>
        </w:trPr>
        <w:tc>
          <w:tcPr>
            <w:tcW w:w="5850" w:type="dxa"/>
          </w:tcPr>
          <w:p w:rsidR="00EA57C8" w:rsidRPr="00EA57C8" w:rsidRDefault="00EA57C8" w:rsidP="00EA57C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:rsidR="00EA57C8" w:rsidRPr="00BF6810" w:rsidRDefault="00EA57C8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3,075</w:t>
            </w:r>
          </w:p>
        </w:tc>
        <w:tc>
          <w:tcPr>
            <w:tcW w:w="270" w:type="dxa"/>
            <w:vAlign w:val="bottom"/>
          </w:tcPr>
          <w:p w:rsidR="00EA57C8" w:rsidRPr="00BF6810" w:rsidRDefault="00EA57C8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:rsidR="00EA57C8" w:rsidRPr="00BF6810" w:rsidRDefault="00502239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EA57C8" w:rsidRPr="00BF6810" w:rsidTr="00C94F8A">
        <w:trPr>
          <w:cantSplit/>
        </w:trPr>
        <w:tc>
          <w:tcPr>
            <w:tcW w:w="5850" w:type="dxa"/>
          </w:tcPr>
          <w:p w:rsidR="00EA57C8" w:rsidRPr="00EA57C8" w:rsidRDefault="00EA57C8" w:rsidP="00EA57C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:rsidR="00EA57C8" w:rsidRDefault="00EA57C8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2,763</w:t>
            </w:r>
          </w:p>
        </w:tc>
        <w:tc>
          <w:tcPr>
            <w:tcW w:w="270" w:type="dxa"/>
            <w:vAlign w:val="bottom"/>
          </w:tcPr>
          <w:p w:rsidR="00EA57C8" w:rsidRPr="00BF6810" w:rsidRDefault="00EA57C8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:rsidR="00EA57C8" w:rsidRDefault="00502239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C94F8A" w:rsidRPr="00BF6810" w:rsidTr="00C94F8A">
        <w:trPr>
          <w:cantSplit/>
        </w:trPr>
        <w:tc>
          <w:tcPr>
            <w:tcW w:w="5850" w:type="dxa"/>
            <w:hideMark/>
          </w:tcPr>
          <w:p w:rsidR="00C94F8A" w:rsidRPr="00DE0A9C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hideMark/>
          </w:tcPr>
          <w:p w:rsidR="00C94F8A" w:rsidRPr="00055102" w:rsidRDefault="00EA57C8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627</w:t>
            </w:r>
          </w:p>
        </w:tc>
        <w:tc>
          <w:tcPr>
            <w:tcW w:w="270" w:type="dxa"/>
            <w:vAlign w:val="bottom"/>
          </w:tcPr>
          <w:p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  <w:hideMark/>
          </w:tcPr>
          <w:p w:rsidR="00C94F8A" w:rsidRPr="00055102" w:rsidRDefault="005C041B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956</w:t>
            </w:r>
          </w:p>
        </w:tc>
      </w:tr>
      <w:tr w:rsidR="00C94F8A" w:rsidRPr="00BF6810" w:rsidTr="007977F0">
        <w:trPr>
          <w:cantSplit/>
        </w:trPr>
        <w:tc>
          <w:tcPr>
            <w:tcW w:w="5850" w:type="dxa"/>
            <w:hideMark/>
          </w:tcPr>
          <w:p w:rsidR="00C94F8A" w:rsidRPr="00DE0A9C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:rsidR="00C94F8A" w:rsidRPr="00055102" w:rsidRDefault="00F372FB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602</w:t>
            </w:r>
          </w:p>
        </w:tc>
        <w:tc>
          <w:tcPr>
            <w:tcW w:w="270" w:type="dxa"/>
            <w:vAlign w:val="bottom"/>
          </w:tcPr>
          <w:p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:rsidR="00C94F8A" w:rsidRPr="007977F0" w:rsidRDefault="0053025A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C94F8A" w:rsidRPr="00BF6810" w:rsidTr="007977F0">
        <w:trPr>
          <w:cantSplit/>
        </w:trPr>
        <w:tc>
          <w:tcPr>
            <w:tcW w:w="5850" w:type="dxa"/>
            <w:hideMark/>
          </w:tcPr>
          <w:p w:rsidR="00C94F8A" w:rsidRPr="00DE0A9C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:rsidR="00C94F8A" w:rsidRPr="00055102" w:rsidRDefault="0053025A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281</w:t>
            </w:r>
          </w:p>
        </w:tc>
        <w:tc>
          <w:tcPr>
            <w:tcW w:w="270" w:type="dxa"/>
            <w:vAlign w:val="bottom"/>
          </w:tcPr>
          <w:p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:rsidR="00C94F8A" w:rsidRPr="007977F0" w:rsidRDefault="0053025A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C94F8A" w:rsidRPr="00BF6810" w:rsidTr="00C94F8A">
        <w:trPr>
          <w:cantSplit/>
        </w:trPr>
        <w:tc>
          <w:tcPr>
            <w:tcW w:w="5850" w:type="dxa"/>
            <w:hideMark/>
          </w:tcPr>
          <w:p w:rsidR="00C94F8A" w:rsidRPr="00BF6810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F681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ค่าเช่าจ่าย</w:t>
            </w:r>
          </w:p>
        </w:tc>
        <w:tc>
          <w:tcPr>
            <w:tcW w:w="1530" w:type="dxa"/>
            <w:vAlign w:val="bottom"/>
            <w:hideMark/>
          </w:tcPr>
          <w:p w:rsidR="00C94F8A" w:rsidRPr="007977F0" w:rsidRDefault="00C94F8A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7977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:rsidR="00C94F8A" w:rsidRPr="007977F0" w:rsidRDefault="0053025A" w:rsidP="007977F0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2,573</w:t>
            </w:r>
          </w:p>
        </w:tc>
      </w:tr>
    </w:tbl>
    <w:p w:rsidR="00920ADA" w:rsidRPr="00920ADA" w:rsidRDefault="00920ADA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C94F8A" w:rsidRPr="009D406F" w:rsidRDefault="009D406F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2563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กระแสเงินสดจ่ายทั้งหมดของสัญญาเช่าของบริษัท มีจำนวน </w:t>
      </w:r>
      <w:r w:rsidR="00F372FB">
        <w:rPr>
          <w:rFonts w:asciiTheme="majorBidi" w:hAnsiTheme="majorBidi" w:cstheme="majorBidi"/>
          <w:sz w:val="30"/>
          <w:szCs w:val="30"/>
          <w:lang w:val="en-GB"/>
        </w:rPr>
        <w:t>7.38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</w:p>
    <w:p w:rsidR="00DB57AB" w:rsidRPr="00EA0D98" w:rsidRDefault="009D406F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DB57AB" w:rsidRPr="00EA0D9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</w:t>
      </w:r>
      <w:r w:rsidR="00DB57AB" w:rsidRPr="00EA0D98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="00DB57AB" w:rsidRPr="00EA0D98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:rsidR="00DB57AB" w:rsidRPr="00EF799E" w:rsidRDefault="00DB57A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B158BA" w:rsidRPr="00EA0D98" w:rsidRDefault="00B158BA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ตามสัญญาเช่าดำเนินงาน</w:t>
      </w:r>
      <w:r w:rsidRPr="00795F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497424" w:rsidRPr="00497424">
        <w:rPr>
          <w:rFonts w:asciiTheme="majorBidi" w:hAnsiTheme="majorBidi" w:cstheme="majorBidi"/>
          <w:sz w:val="30"/>
          <w:szCs w:val="30"/>
        </w:rPr>
        <w:t>1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AE6DDD">
        <w:rPr>
          <w:rFonts w:asciiTheme="majorBidi" w:hAnsiTheme="majorBidi" w:cstheme="majorBidi"/>
          <w:sz w:val="30"/>
          <w:szCs w:val="30"/>
        </w:rPr>
        <w:t>-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497424" w:rsidRPr="00497424">
        <w:rPr>
          <w:rFonts w:asciiTheme="majorBidi" w:hAnsiTheme="majorBidi" w:cstheme="majorBidi"/>
          <w:sz w:val="30"/>
          <w:szCs w:val="30"/>
        </w:rPr>
        <w:t>3</w:t>
      </w:r>
      <w:r w:rsidRPr="00795F4E">
        <w:rPr>
          <w:rFonts w:asciiTheme="majorBidi" w:hAnsiTheme="majorBidi" w:cstheme="majorBidi"/>
          <w:sz w:val="30"/>
          <w:szCs w:val="30"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95F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95F4E">
        <w:rPr>
          <w:rFonts w:asciiTheme="majorBidi" w:hAnsiTheme="majorBidi" w:cstheme="majorBidi"/>
          <w:sz w:val="30"/>
          <w:szCs w:val="30"/>
          <w:cs/>
        </w:rPr>
        <w:t>ทั้งหมดกำหนดรายได้ค่าเช่าเป็นจำนวนคงที่ ยกเว้นสัญญาเช่าบางฉบับที่กำหนดให้ผู้เช่าชำระคืนค่าประกันภัยที่ออกโดยบริษัท ซึ่งในกรณีนี้ จำนวนค่าประกันภัยจะถูกกำหนดเป็นรายปี</w:t>
      </w:r>
    </w:p>
    <w:p w:rsidR="003B6BCD" w:rsidRDefault="003B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620"/>
      </w:tblGrid>
      <w:tr w:rsidR="00B158BA" w:rsidRPr="00462575" w:rsidTr="00F77973">
        <w:trPr>
          <w:trHeight w:val="20"/>
          <w:tblHeader/>
        </w:trPr>
        <w:tc>
          <w:tcPr>
            <w:tcW w:w="7560" w:type="dxa"/>
          </w:tcPr>
          <w:p w:rsidR="00B158BA" w:rsidRPr="00462575" w:rsidRDefault="00B158BA" w:rsidP="00B158B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B158BA" w:rsidRPr="00B158BA" w:rsidRDefault="00B158BA" w:rsidP="00B1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</w:tr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Pr="00462575" w:rsidRDefault="00F77973" w:rsidP="00B158B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F77973" w:rsidRPr="00B158BA" w:rsidRDefault="00F77973" w:rsidP="00B1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</w:tc>
      </w:tr>
      <w:tr w:rsidR="00B158BA" w:rsidRPr="00462575" w:rsidTr="00F77973">
        <w:trPr>
          <w:trHeight w:val="20"/>
          <w:tblHeader/>
        </w:trPr>
        <w:tc>
          <w:tcPr>
            <w:tcW w:w="7560" w:type="dxa"/>
          </w:tcPr>
          <w:p w:rsidR="00B158BA" w:rsidRPr="00462575" w:rsidRDefault="00B158BA" w:rsidP="00B158B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B158BA" w:rsidRPr="00B158BA" w:rsidRDefault="00B158BA" w:rsidP="00B1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158B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Pr="00462575" w:rsidRDefault="00F77973" w:rsidP="00F779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ระยะเวลาครบกำหนดชำระตามสัญญาของลูกหนี้สัญญาเช่าดำเนินงาน</w:t>
            </w:r>
          </w:p>
        </w:tc>
        <w:tc>
          <w:tcPr>
            <w:tcW w:w="1620" w:type="dxa"/>
            <w:vAlign w:val="center"/>
          </w:tcPr>
          <w:p w:rsidR="00F77973" w:rsidRPr="00B158BA" w:rsidRDefault="00F77973" w:rsidP="00F77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Default="00F77973" w:rsidP="00F7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ที่แสดงไว้ใน “ลูกหนี้อื่น”</w:t>
            </w:r>
          </w:p>
        </w:tc>
        <w:tc>
          <w:tcPr>
            <w:tcW w:w="1620" w:type="dxa"/>
            <w:vAlign w:val="center"/>
          </w:tcPr>
          <w:p w:rsidR="00F77973" w:rsidRPr="00B158BA" w:rsidRDefault="00F77973" w:rsidP="00F77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Pr="00462575" w:rsidRDefault="00F77973" w:rsidP="00F779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F77973" w:rsidRPr="00B158BA" w:rsidRDefault="00F77973" w:rsidP="00F77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8B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Pr="00795F4E" w:rsidRDefault="00F77973" w:rsidP="00F779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F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95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F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center"/>
          </w:tcPr>
          <w:p w:rsidR="00F77973" w:rsidRPr="00DE62C7" w:rsidRDefault="00F77973" w:rsidP="00F77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F77973" w:rsidRPr="00462575" w:rsidTr="00F77973">
        <w:trPr>
          <w:trHeight w:val="20"/>
        </w:trPr>
        <w:tc>
          <w:tcPr>
            <w:tcW w:w="7560" w:type="dxa"/>
          </w:tcPr>
          <w:p w:rsidR="00F77973" w:rsidRPr="00795F4E" w:rsidRDefault="00F77973" w:rsidP="00F77973">
            <w:pPr>
              <w:spacing w:line="240" w:lineRule="auto"/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795F4E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95F4E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95F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:rsidR="00F77973" w:rsidRPr="00DE62C7" w:rsidRDefault="00497424" w:rsidP="00F77973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F77973" w:rsidRPr="001A4F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</w:tr>
      <w:tr w:rsidR="00F77973" w:rsidRPr="00462575" w:rsidTr="00F77973">
        <w:trPr>
          <w:trHeight w:val="20"/>
        </w:trPr>
        <w:tc>
          <w:tcPr>
            <w:tcW w:w="7560" w:type="dxa"/>
          </w:tcPr>
          <w:p w:rsidR="00F77973" w:rsidRPr="00795F4E" w:rsidRDefault="00F77973" w:rsidP="00F7797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795F4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:rsidR="00F77973" w:rsidRPr="00F77973" w:rsidRDefault="00497424" w:rsidP="00F77973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F77973" w:rsidRPr="001A4F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</w:p>
        </w:tc>
      </w:tr>
      <w:tr w:rsidR="00F77973" w:rsidRPr="00462575" w:rsidTr="00F77973">
        <w:trPr>
          <w:trHeight w:val="20"/>
        </w:trPr>
        <w:tc>
          <w:tcPr>
            <w:tcW w:w="7560" w:type="dxa"/>
          </w:tcPr>
          <w:p w:rsidR="00F77973" w:rsidRPr="00795F4E" w:rsidRDefault="00F77973" w:rsidP="00F77973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77973" w:rsidRPr="00F77973" w:rsidRDefault="00497424" w:rsidP="00F77973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F77973" w:rsidRPr="00F77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</w:tr>
    </w:tbl>
    <w:p w:rsidR="00B158BA" w:rsidRPr="00EF799E" w:rsidRDefault="00B158BA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620"/>
      </w:tblGrid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Pr="00462575" w:rsidRDefault="00F77973" w:rsidP="00E53AF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F77973" w:rsidRPr="00B158BA" w:rsidRDefault="00F77973" w:rsidP="00E53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F77973" w:rsidRPr="00462575" w:rsidTr="00F77973">
        <w:trPr>
          <w:trHeight w:val="20"/>
          <w:tblHeader/>
        </w:trPr>
        <w:tc>
          <w:tcPr>
            <w:tcW w:w="7560" w:type="dxa"/>
          </w:tcPr>
          <w:p w:rsidR="00F77973" w:rsidRPr="00462575" w:rsidRDefault="00F77973" w:rsidP="00E53AF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F77973" w:rsidRPr="00B158BA" w:rsidRDefault="00F77973" w:rsidP="00E53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914C7B" w:rsidRPr="00462575" w:rsidTr="00F77973">
        <w:trPr>
          <w:trHeight w:val="20"/>
          <w:tblHeader/>
        </w:trPr>
        <w:tc>
          <w:tcPr>
            <w:tcW w:w="7560" w:type="dxa"/>
          </w:tcPr>
          <w:p w:rsidR="00914C7B" w:rsidRPr="00462575" w:rsidRDefault="00914C7B" w:rsidP="00E53AF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1620" w:type="dxa"/>
            <w:vAlign w:val="center"/>
          </w:tcPr>
          <w:p w:rsidR="00914C7B" w:rsidRPr="00B158BA" w:rsidRDefault="00914C7B" w:rsidP="00E53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8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14C7B" w:rsidRPr="00462575" w:rsidTr="00F77973">
        <w:trPr>
          <w:trHeight w:val="20"/>
          <w:tblHeader/>
        </w:trPr>
        <w:tc>
          <w:tcPr>
            <w:tcW w:w="7560" w:type="dxa"/>
          </w:tcPr>
          <w:p w:rsidR="00914C7B" w:rsidRPr="00462575" w:rsidRDefault="00914C7B" w:rsidP="00E53AF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:rsidR="00914C7B" w:rsidRPr="00B158BA" w:rsidRDefault="00914C7B" w:rsidP="00E53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8B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20A4" w:rsidRPr="00462575" w:rsidTr="00F77973">
        <w:trPr>
          <w:trHeight w:val="20"/>
          <w:tblHeader/>
        </w:trPr>
        <w:tc>
          <w:tcPr>
            <w:tcW w:w="7560" w:type="dxa"/>
          </w:tcPr>
          <w:p w:rsidR="009D20A4" w:rsidRPr="00462575" w:rsidRDefault="009D20A4" w:rsidP="00E53AF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center"/>
          </w:tcPr>
          <w:p w:rsidR="009D20A4" w:rsidRPr="00B158BA" w:rsidRDefault="009D20A4" w:rsidP="00E53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14C7B" w:rsidRPr="00462575" w:rsidTr="00F77973">
        <w:trPr>
          <w:trHeight w:val="20"/>
        </w:trPr>
        <w:tc>
          <w:tcPr>
            <w:tcW w:w="7560" w:type="dxa"/>
          </w:tcPr>
          <w:p w:rsidR="00914C7B" w:rsidRPr="00462575" w:rsidRDefault="00914C7B" w:rsidP="00E53AFC">
            <w:pPr>
              <w:spacing w:line="240" w:lineRule="auto"/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:rsidR="00914C7B" w:rsidRPr="00F77973" w:rsidRDefault="00497424" w:rsidP="00F77973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12D24" w:rsidRPr="00F779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914C7B" w:rsidRPr="00462575" w:rsidTr="00F77973">
        <w:trPr>
          <w:trHeight w:val="20"/>
        </w:trPr>
        <w:tc>
          <w:tcPr>
            <w:tcW w:w="7560" w:type="dxa"/>
          </w:tcPr>
          <w:p w:rsidR="00914C7B" w:rsidRPr="00462575" w:rsidRDefault="00914C7B" w:rsidP="00E53AFC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:rsidR="00914C7B" w:rsidRPr="00F77973" w:rsidRDefault="00497424" w:rsidP="00F77973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</w:tr>
      <w:tr w:rsidR="00914C7B" w:rsidRPr="00462575" w:rsidTr="00F77973">
        <w:trPr>
          <w:trHeight w:val="20"/>
        </w:trPr>
        <w:tc>
          <w:tcPr>
            <w:tcW w:w="7560" w:type="dxa"/>
          </w:tcPr>
          <w:p w:rsidR="00914C7B" w:rsidRPr="00462575" w:rsidRDefault="00914C7B" w:rsidP="00E53AFC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914C7B" w:rsidRPr="00F77973" w:rsidRDefault="00497424" w:rsidP="00F77973">
            <w:pPr>
              <w:pStyle w:val="acctfourfigures"/>
              <w:tabs>
                <w:tab w:val="clear" w:pos="765"/>
                <w:tab w:val="decimal" w:pos="133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E12D24" w:rsidRPr="00F779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</w:tbl>
    <w:p w:rsidR="00EF799E" w:rsidRDefault="00EF7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:rsidR="00E544D9" w:rsidRDefault="00E54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CF3F75" w:rsidRDefault="00497424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13</w:t>
      </w:r>
      <w:r w:rsidR="00665F5F">
        <w:rPr>
          <w:rFonts w:ascii="Angsana New" w:hAnsi="Angsana New"/>
          <w:bCs/>
          <w:sz w:val="30"/>
          <w:szCs w:val="30"/>
        </w:rPr>
        <w:tab/>
      </w:r>
      <w:r w:rsidR="00CF3F75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:rsidR="00B158BA" w:rsidRPr="00EF799E" w:rsidRDefault="00B158BA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0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E04738" w:rsidRPr="000E5373" w:rsidTr="009D4973">
        <w:trPr>
          <w:tblHeader/>
        </w:trPr>
        <w:tc>
          <w:tcPr>
            <w:tcW w:w="1913" w:type="dxa"/>
          </w:tcPr>
          <w:p w:rsidR="00E04738" w:rsidRPr="000E5373" w:rsidRDefault="00E0473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:rsidR="00E04738" w:rsidRPr="0071440B" w:rsidRDefault="00E0473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Pr="000E537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A08" w:rsidRPr="000E5373" w:rsidTr="00176203">
        <w:trPr>
          <w:tblHeader/>
        </w:trPr>
        <w:tc>
          <w:tcPr>
            <w:tcW w:w="1913" w:type="dxa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B4A08" w:rsidRPr="000E5373" w:rsidTr="00176203">
        <w:trPr>
          <w:tblHeader/>
        </w:trPr>
        <w:tc>
          <w:tcPr>
            <w:tcW w:w="1913" w:type="dxa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B4A08" w:rsidRPr="00D45F96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D45F96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0B4A08" w:rsidRPr="000E5373" w:rsidTr="00176203">
        <w:trPr>
          <w:tblHeader/>
        </w:trPr>
        <w:tc>
          <w:tcPr>
            <w:tcW w:w="1913" w:type="dxa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90" w:type="dxa"/>
            <w:gridSpan w:val="11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32253493"/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ธนาคาร</w:t>
            </w:r>
            <w:bookmarkEnd w:id="7"/>
          </w:p>
        </w:tc>
        <w:tc>
          <w:tcPr>
            <w:tcW w:w="1080" w:type="dxa"/>
            <w:vAlign w:val="bottom"/>
          </w:tcPr>
          <w:p w:rsidR="000B4A08" w:rsidRPr="00DE62C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:rsidR="000B4A08" w:rsidRPr="00DE62C7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DE62C7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DE62C7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B4A08" w:rsidRPr="00DE62C7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B4A08" w:rsidRPr="00D45F96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0F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690F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90F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0B4A08" w:rsidRPr="000E5373" w:rsidTr="00176203">
        <w:trPr>
          <w:trHeight w:val="784"/>
        </w:trPr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70" w:type="dxa"/>
            <w:vAlign w:val="bottom"/>
          </w:tcPr>
          <w:p w:rsidR="000B4A08" w:rsidRPr="004C22EA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70" w:type="dxa"/>
            <w:vAlign w:val="bottom"/>
          </w:tcPr>
          <w:p w:rsidR="000B4A08" w:rsidRPr="004C22EA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0B4A08" w:rsidRPr="004C2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  <w:vAlign w:val="bottom"/>
          </w:tcPr>
          <w:p w:rsidR="000B4A08" w:rsidRPr="004C22EA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236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023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236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023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271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994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271</w:t>
            </w:r>
            <w:r w:rsidR="000B4A0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994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0F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690F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90F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B4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3E565F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3E565F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281</w:t>
            </w:r>
            <w:r w:rsidR="000B4A0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311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281</w:t>
            </w:r>
            <w:r w:rsidR="000B4A0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311</w:t>
            </w:r>
          </w:p>
        </w:tc>
      </w:tr>
      <w:tr w:rsidR="000B4A08" w:rsidRPr="000E5373" w:rsidTr="00176203">
        <w:tc>
          <w:tcPr>
            <w:tcW w:w="1913" w:type="dxa"/>
          </w:tcPr>
          <w:p w:rsidR="000B4A08" w:rsidRPr="000E5373" w:rsidRDefault="000B4A08" w:rsidP="00176203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323</w:t>
            </w:r>
            <w:r w:rsidR="000B4A0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:rsidR="000B4A08" w:rsidRPr="000E5373" w:rsidRDefault="000B4A0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4A08" w:rsidRPr="000E5373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0B4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</w:tr>
    </w:tbl>
    <w:p w:rsidR="000B4A08" w:rsidRPr="00995D6B" w:rsidRDefault="000B4A08" w:rsidP="000B4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B4A08" w:rsidRDefault="000B4A08" w:rsidP="000B4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9" w:type="dxa"/>
        <w:tblLook w:val="0000" w:firstRow="0" w:lastRow="0" w:firstColumn="0" w:lastColumn="0" w:noHBand="0" w:noVBand="0"/>
      </w:tblPr>
      <w:tblGrid>
        <w:gridCol w:w="3429"/>
        <w:gridCol w:w="1242"/>
        <w:gridCol w:w="1908"/>
        <w:gridCol w:w="2682"/>
      </w:tblGrid>
      <w:tr w:rsidR="007337DA" w:rsidRPr="003C47FE" w:rsidTr="00176203">
        <w:trPr>
          <w:trHeight w:val="346"/>
        </w:trPr>
        <w:tc>
          <w:tcPr>
            <w:tcW w:w="3429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908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7DA" w:rsidRPr="003C47FE" w:rsidTr="00176203">
        <w:tc>
          <w:tcPr>
            <w:tcW w:w="3429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24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908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337DA" w:rsidRPr="003C47FE" w:rsidTr="00176203">
        <w:tc>
          <w:tcPr>
            <w:tcW w:w="3429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08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7DA" w:rsidRPr="003C47FE" w:rsidTr="00176203">
        <w:tc>
          <w:tcPr>
            <w:tcW w:w="3429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242" w:type="dxa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908" w:type="dxa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0</w:t>
            </w:r>
            <w:r w:rsidR="007337DA" w:rsidRPr="003C47F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682" w:type="dxa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15</w:t>
            </w:r>
            <w:r w:rsidR="007337DA" w:rsidRPr="003C47FE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ปีนับจากวันลงนามในสัญญา</w:t>
            </w:r>
          </w:p>
        </w:tc>
      </w:tr>
      <w:tr w:rsidR="007337DA" w:rsidRPr="003C47FE" w:rsidTr="00176203">
        <w:tc>
          <w:tcPr>
            <w:tcW w:w="3429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24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2" w:type="dxa"/>
          </w:tcPr>
          <w:p w:rsidR="007337DA" w:rsidRPr="003C47F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pacing w:val="-6"/>
          <w:sz w:val="30"/>
          <w:szCs w:val="30"/>
          <w:cs/>
        </w:rPr>
        <w:t xml:space="preserve">หนี้สินที่มีภาระดอกเบี้ยส่วนที่มีหลักประกันคงเหลือ ณ วันที่ </w:t>
      </w:r>
      <w:r w:rsidR="00497424" w:rsidRPr="00497424">
        <w:rPr>
          <w:rFonts w:ascii="Angsana New" w:hAnsi="Angsana New"/>
          <w:spacing w:val="-6"/>
          <w:sz w:val="30"/>
          <w:szCs w:val="30"/>
        </w:rPr>
        <w:t>31</w:t>
      </w:r>
      <w:r w:rsidRPr="003C47FE">
        <w:rPr>
          <w:rFonts w:ascii="Angsana New" w:hAnsi="Angsana New"/>
          <w:spacing w:val="-6"/>
          <w:sz w:val="30"/>
          <w:szCs w:val="30"/>
          <w:cs/>
        </w:rPr>
        <w:t xml:space="preserve"> ธันวาคม มีสินทรัพย์เป็น</w:t>
      </w:r>
      <w:r w:rsidRPr="003C47FE">
        <w:rPr>
          <w:rFonts w:ascii="Angsana New" w:hAnsi="Angsana New"/>
          <w:sz w:val="30"/>
          <w:szCs w:val="30"/>
          <w:cs/>
        </w:rPr>
        <w:t>หลักประกันดังนี้</w:t>
      </w:r>
    </w:p>
    <w:p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Pr="00884D6D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7337D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7337DA" w:rsidRPr="00E11705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7337DA" w:rsidRPr="00E11705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162C8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162C8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436" w:type="pct"/>
          </w:tcPr>
          <w:p w:rsidR="007337DA" w:rsidRPr="00162C8E" w:rsidRDefault="00497424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49742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631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7337DA"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46355A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26</w:t>
            </w:r>
            <w:r w:rsidR="007337DA"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337DA" w:rsidRPr="0046355A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36" w:type="pct"/>
          </w:tcPr>
          <w:p w:rsidR="007337DA" w:rsidRPr="00162C8E" w:rsidRDefault="00497424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49742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7337DA"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7337DA"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7337DA" w:rsidRPr="003C47FE" w:rsidTr="00176203">
        <w:trPr>
          <w:cantSplit/>
        </w:trPr>
        <w:tc>
          <w:tcPr>
            <w:tcW w:w="1647" w:type="pct"/>
          </w:tcPr>
          <w:p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F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36" w:type="pct"/>
          </w:tcPr>
          <w:p w:rsidR="007337DA" w:rsidRPr="00162C8E" w:rsidRDefault="007337DA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7337DA" w:rsidRPr="004635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7337DA" w:rsidRPr="004635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7337DA" w:rsidRPr="004635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5" w:type="pct"/>
          </w:tcPr>
          <w:p w:rsidR="007337DA" w:rsidRPr="0046355A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7337DA" w:rsidRPr="0046355A" w:rsidRDefault="00497424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7337DA" w:rsidRPr="004635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</w:tbl>
    <w:p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</w:rPr>
      </w:pPr>
    </w:p>
    <w:p w:rsidR="007337DA" w:rsidRP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pacing w:val="-6"/>
          <w:sz w:val="30"/>
          <w:szCs w:val="30"/>
        </w:rPr>
        <w:t>31</w:t>
      </w: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497424" w:rsidRPr="00497424">
        <w:rPr>
          <w:rFonts w:ascii="Angsana New" w:hAnsi="Angsana New"/>
          <w:spacing w:val="-6"/>
          <w:sz w:val="30"/>
          <w:szCs w:val="30"/>
        </w:rPr>
        <w:t>2563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บริษัทมีวงเงินสินเชื่อซึ่งยังมิได้เบิกใช้เป็</w:t>
      </w:r>
      <w:r w:rsidRPr="007337DA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7337DA">
        <w:rPr>
          <w:rFonts w:ascii="Angsana New" w:hAnsi="Angsana New"/>
          <w:spacing w:val="-6"/>
          <w:sz w:val="30"/>
          <w:szCs w:val="30"/>
          <w:cs/>
        </w:rPr>
        <w:t>จำนวนเงินรวม</w:t>
      </w:r>
      <w:r w:rsidRPr="007337D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6"/>
          <w:sz w:val="30"/>
          <w:szCs w:val="30"/>
        </w:rPr>
        <w:t>84</w:t>
      </w:r>
      <w:r w:rsidRPr="007337DA">
        <w:rPr>
          <w:rFonts w:ascii="Angsana New" w:hAnsi="Angsana New"/>
          <w:spacing w:val="-6"/>
          <w:sz w:val="30"/>
          <w:szCs w:val="30"/>
        </w:rPr>
        <w:t>.</w:t>
      </w:r>
      <w:r w:rsidR="00497424" w:rsidRPr="00497424">
        <w:rPr>
          <w:rFonts w:ascii="Angsana New" w:hAnsi="Angsana New"/>
          <w:spacing w:val="-6"/>
          <w:sz w:val="30"/>
          <w:szCs w:val="30"/>
        </w:rPr>
        <w:t>0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pacing w:val="-6"/>
          <w:sz w:val="30"/>
          <w:szCs w:val="30"/>
        </w:rPr>
        <w:t>80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8A3536" w:rsidRPr="00DE50F9" w:rsidRDefault="002C05B0" w:rsidP="008A353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DE50F9">
        <w:rPr>
          <w:rFonts w:ascii="Angsana New" w:hAnsi="Angsana New"/>
          <w:sz w:val="30"/>
          <w:szCs w:val="30"/>
          <w:cs/>
        </w:rPr>
        <w:tab/>
      </w:r>
      <w:r w:rsidRPr="00DE50F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A3536" w:rsidRPr="00DE50F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 (</w:t>
      </w:r>
      <w:r w:rsidR="00497424" w:rsidRPr="00497424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2562</w:t>
      </w:r>
      <w:r w:rsidR="008A3536" w:rsidRPr="00DE50F9">
        <w:rPr>
          <w:rFonts w:ascii="Angsana New" w:hAnsi="Angsana New"/>
          <w:b/>
          <w:bCs/>
          <w:i/>
          <w:iCs/>
          <w:sz w:val="30"/>
          <w:szCs w:val="30"/>
        </w:rPr>
        <w:t>:</w:t>
      </w:r>
      <w:r w:rsidR="008A3536" w:rsidRPr="00DE50F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หนี้สินตามสัญญาเช่าการเงิน)</w:t>
      </w:r>
    </w:p>
    <w:p w:rsidR="008A3536" w:rsidRPr="00DE50F9" w:rsidRDefault="008A3536" w:rsidP="008A3536">
      <w:pPr>
        <w:pStyle w:val="block"/>
        <w:spacing w:after="0" w:line="240" w:lineRule="auto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:rsidR="008A3536" w:rsidRPr="00DE50F9" w:rsidRDefault="008A3536" w:rsidP="008A3536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  <w:r w:rsidRPr="00DE50F9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DE5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sz w:val="30"/>
          <w:szCs w:val="30"/>
        </w:rPr>
        <w:t>2562</w:t>
      </w:r>
      <w:r w:rsidRPr="00DE50F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A3536" w:rsidRDefault="008A3536" w:rsidP="008A3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71"/>
        <w:gridCol w:w="1168"/>
        <w:gridCol w:w="265"/>
        <w:gridCol w:w="1190"/>
        <w:gridCol w:w="265"/>
        <w:gridCol w:w="1168"/>
        <w:gridCol w:w="236"/>
        <w:gridCol w:w="1107"/>
      </w:tblGrid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3C47FE" w:rsidRDefault="008A353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3C47FE" w:rsidRDefault="008A353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3C47FE" w:rsidRDefault="008A353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3C47FE" w:rsidRDefault="008A353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Pr="00884D6D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8A3536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3C47FE" w:rsidRDefault="008A353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A3536" w:rsidRPr="00E11705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3C47FE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3C47FE" w:rsidRDefault="008A353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A3536" w:rsidRPr="00E11705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:rsidR="008A3536" w:rsidRPr="003C47F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7C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162C8E" w:rsidRDefault="00497424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8A3536" w:rsidRPr="009E00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3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A3536" w:rsidRPr="009E00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8A3536" w:rsidRPr="009E00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27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8A3536" w:rsidRPr="009E00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(</w:t>
            </w:r>
            <w:r w:rsidR="00497424" w:rsidRPr="0049742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46355A" w:rsidRDefault="007A24F9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A35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9E003C" w:rsidRDefault="007A24F9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9E003C" w:rsidRDefault="00497424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8A3536" w:rsidRPr="009E003C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="003A6D0F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C661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3A6D0F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97424" w:rsidRPr="0049742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="003A6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จ่ายเพื่อลดจำนวน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A3536" w:rsidRPr="0046355A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1D5A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ซึ่ง</w:t>
            </w:r>
            <w:r w:rsidR="003A6D0F"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เกิดขึ้น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จากสัญญาเช่าการเงิน)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</w:tcPr>
          <w:p w:rsidR="008A3536" w:rsidRPr="0019270E" w:rsidRDefault="0019270E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:rsidR="008A3536" w:rsidRPr="0019270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Pr="0019270E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27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1927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  <w:r w:rsidRPr="001927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:rsidR="008A3536" w:rsidRPr="0019270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19270E" w:rsidRDefault="008A3536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927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927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  <w:r w:rsidRPr="001927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</w:tcPr>
          <w:p w:rsidR="008A3536" w:rsidRPr="0019270E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19270E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19270E"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8</w:t>
            </w:r>
            <w:r w:rsidR="0019270E"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724</w:t>
            </w:r>
            <w:r w:rsidRPr="001927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30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A3536" w:rsidRPr="009E003C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7C6617" w:rsidRDefault="008A3536" w:rsidP="00176203">
            <w:pPr>
              <w:ind w:right="-25"/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497424" w:rsidRPr="0049742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7C66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  <w:tc>
          <w:tcPr>
            <w:tcW w:w="143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27" w:type="pct"/>
          </w:tcPr>
          <w:p w:rsidR="008A3536" w:rsidRPr="009E003C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8A3536" w:rsidRPr="009E003C" w:rsidRDefault="00497424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</w:p>
        </w:tc>
      </w:tr>
      <w:tr w:rsidR="008A3536" w:rsidRPr="003C47FE" w:rsidTr="00176203">
        <w:trPr>
          <w:cantSplit/>
        </w:trPr>
        <w:tc>
          <w:tcPr>
            <w:tcW w:w="1942" w:type="pct"/>
          </w:tcPr>
          <w:p w:rsidR="008A3536" w:rsidRPr="00951FBB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C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:rsidR="008A3536" w:rsidRPr="00162C8E" w:rsidRDefault="008A3536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8A3536" w:rsidRPr="0046355A" w:rsidRDefault="00497424" w:rsidP="0017620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8A3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43" w:type="pct"/>
          </w:tcPr>
          <w:p w:rsidR="008A3536" w:rsidRPr="0046355A" w:rsidRDefault="008A3536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8A3536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8A3536" w:rsidRPr="009E00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43" w:type="pct"/>
          </w:tcPr>
          <w:p w:rsidR="008A3536" w:rsidRPr="0046355A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8A3536" w:rsidRPr="0046355A" w:rsidRDefault="00497424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8A3536" w:rsidRPr="009E00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27" w:type="pct"/>
          </w:tcPr>
          <w:p w:rsidR="008A3536" w:rsidRPr="0046355A" w:rsidRDefault="008A3536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8A3536" w:rsidRPr="0046355A" w:rsidRDefault="00497424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8A3536" w:rsidRPr="009E00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</w:tr>
    </w:tbl>
    <w:p w:rsidR="008A3536" w:rsidRPr="00230100" w:rsidRDefault="008A3536" w:rsidP="008A3536">
      <w:pPr>
        <w:pStyle w:val="block"/>
        <w:spacing w:after="0" w:line="240" w:lineRule="auto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:rsidR="008A3536" w:rsidRPr="00230100" w:rsidRDefault="008A3536" w:rsidP="008A3536">
      <w:pPr>
        <w:pStyle w:val="block"/>
        <w:spacing w:after="0" w:line="240" w:lineRule="auto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230100">
        <w:rPr>
          <w:rFonts w:ascii="Angsana New" w:eastAsiaTheme="minorHAnsi" w:hAnsi="Angsana New"/>
          <w:sz w:val="30"/>
          <w:szCs w:val="30"/>
          <w:cs/>
          <w:lang w:bidi="th-TH"/>
        </w:rPr>
        <w:t xml:space="preserve">หนี้สินตามสัญญาเช่าการเงิน ณ วันที่ </w:t>
      </w:r>
      <w:r w:rsidR="00497424" w:rsidRPr="00497424">
        <w:rPr>
          <w:rFonts w:ascii="Angsana New" w:eastAsiaTheme="minorHAnsi" w:hAnsi="Angsana New"/>
          <w:sz w:val="30"/>
          <w:szCs w:val="30"/>
          <w:lang w:val="en-US"/>
        </w:rPr>
        <w:t>31</w:t>
      </w:r>
      <w:r w:rsidRPr="00230100">
        <w:rPr>
          <w:rFonts w:ascii="Angsana New" w:eastAsiaTheme="minorHAnsi" w:hAnsi="Angsana New"/>
          <w:sz w:val="30"/>
          <w:szCs w:val="30"/>
        </w:rPr>
        <w:t xml:space="preserve"> </w:t>
      </w:r>
      <w:r w:rsidRPr="00230100">
        <w:rPr>
          <w:rFonts w:ascii="Angsana New" w:eastAsiaTheme="minorHAnsi" w:hAnsi="Angsana New"/>
          <w:sz w:val="30"/>
          <w:szCs w:val="30"/>
          <w:cs/>
          <w:lang w:bidi="th-TH"/>
        </w:rPr>
        <w:t xml:space="preserve">ธันวาคม </w:t>
      </w:r>
      <w:r w:rsidR="00497424" w:rsidRPr="00497424">
        <w:rPr>
          <w:rFonts w:ascii="Angsana New" w:eastAsiaTheme="minorHAnsi" w:hAnsi="Angsana New"/>
          <w:sz w:val="30"/>
          <w:szCs w:val="30"/>
          <w:lang w:val="en-US"/>
        </w:rPr>
        <w:t>2562</w:t>
      </w:r>
      <w:r w:rsidRPr="00230100">
        <w:rPr>
          <w:rFonts w:ascii="Angsana New" w:eastAsiaTheme="minorHAnsi" w:hAnsi="Angsana New"/>
          <w:sz w:val="30"/>
          <w:szCs w:val="30"/>
        </w:rPr>
        <w:t xml:space="preserve"> </w:t>
      </w:r>
      <w:r w:rsidRPr="00230100">
        <w:rPr>
          <w:rFonts w:ascii="Angsana New" w:eastAsiaTheme="minorHAnsi" w:hAnsi="Angsana New"/>
          <w:sz w:val="30"/>
          <w:szCs w:val="30"/>
          <w:cs/>
          <w:lang w:bidi="th-TH"/>
        </w:rPr>
        <w:t>มีรายละเอียดดังนี้</w:t>
      </w:r>
    </w:p>
    <w:p w:rsidR="008A3536" w:rsidRPr="00230100" w:rsidRDefault="008A3536" w:rsidP="008A3536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350"/>
        <w:gridCol w:w="270"/>
        <w:gridCol w:w="1260"/>
        <w:gridCol w:w="270"/>
        <w:gridCol w:w="1350"/>
      </w:tblGrid>
      <w:tr w:rsidR="008A3536" w:rsidRPr="00A92316" w:rsidTr="00176203">
        <w:tc>
          <w:tcPr>
            <w:tcW w:w="4770" w:type="dxa"/>
          </w:tcPr>
          <w:p w:rsidR="008A3536" w:rsidRPr="00A92316" w:rsidRDefault="008A3536" w:rsidP="0017620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5"/>
            <w:shd w:val="clear" w:color="auto" w:fill="auto"/>
          </w:tcPr>
          <w:p w:rsidR="008A3536" w:rsidRPr="00137364" w:rsidRDefault="008A3536" w:rsidP="0017620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3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3736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373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536" w:rsidRPr="00A92316" w:rsidTr="00176203">
        <w:tc>
          <w:tcPr>
            <w:tcW w:w="4770" w:type="dxa"/>
            <w:shd w:val="clear" w:color="auto" w:fill="auto"/>
          </w:tcPr>
          <w:p w:rsidR="008A3536" w:rsidRPr="00E87BE1" w:rsidRDefault="008A3536" w:rsidP="00176203">
            <w:pPr>
              <w:tabs>
                <w:tab w:val="left" w:pos="540"/>
              </w:tabs>
              <w:ind w:left="342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  <w:p w:rsidR="008A3536" w:rsidRPr="00E87BE1" w:rsidRDefault="008A3536" w:rsidP="00176203">
            <w:pPr>
              <w:tabs>
                <w:tab w:val="left" w:pos="540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8A3536" w:rsidRPr="00E87BE1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A3536" w:rsidRDefault="008A3536" w:rsidP="0017620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  <w:p w:rsidR="008A3536" w:rsidRPr="00231DDA" w:rsidRDefault="008A3536" w:rsidP="0017620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A3536" w:rsidRPr="00231DDA" w:rsidRDefault="008A3536" w:rsidP="0017620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A3536" w:rsidRPr="00231DDA" w:rsidRDefault="008A3536" w:rsidP="00176203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8A3536" w:rsidRPr="00A92316" w:rsidTr="00176203">
        <w:tc>
          <w:tcPr>
            <w:tcW w:w="4770" w:type="dxa"/>
            <w:shd w:val="clear" w:color="auto" w:fill="auto"/>
          </w:tcPr>
          <w:p w:rsidR="008A3536" w:rsidRPr="00E87BE1" w:rsidRDefault="008A353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87B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E87B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87B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3536" w:rsidRPr="00231DDA" w:rsidRDefault="008A3536" w:rsidP="0017620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A3536" w:rsidRPr="00231DDA" w:rsidRDefault="008A3536" w:rsidP="0017620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A3536" w:rsidRPr="00231DDA" w:rsidRDefault="008A3536" w:rsidP="00176203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3536" w:rsidRPr="00A92316" w:rsidTr="00176203">
        <w:tc>
          <w:tcPr>
            <w:tcW w:w="4770" w:type="dxa"/>
          </w:tcPr>
          <w:p w:rsidR="008A3536" w:rsidRPr="00231DDA" w:rsidRDefault="008A3536" w:rsidP="00176203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31DD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3536" w:rsidRPr="00231DDA" w:rsidRDefault="00497424" w:rsidP="0017620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A3536" w:rsidRPr="00231DD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A3536" w:rsidRPr="00231DDA" w:rsidRDefault="0049742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A3536" w:rsidRPr="00231DDA" w:rsidRDefault="00497424" w:rsidP="00176203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A3536" w:rsidRPr="00231DD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8A3536" w:rsidRPr="00A92316" w:rsidTr="00176203">
        <w:tc>
          <w:tcPr>
            <w:tcW w:w="4770" w:type="dxa"/>
          </w:tcPr>
          <w:p w:rsidR="008A3536" w:rsidRPr="00231DDA" w:rsidRDefault="008A3536" w:rsidP="00176203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หลังจากหนึ่งปี </w:t>
            </w:r>
            <w:r w:rsidRPr="00231DDA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3536" w:rsidRPr="00137364" w:rsidRDefault="00497424" w:rsidP="0017620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A3536" w:rsidRPr="0013736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A3536" w:rsidRPr="00231DDA" w:rsidRDefault="0049742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8A3536" w:rsidRPr="00137364" w:rsidRDefault="00497424" w:rsidP="00176203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A3536" w:rsidRPr="0013736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</w:tr>
      <w:tr w:rsidR="008A3536" w:rsidRPr="00A92316" w:rsidTr="00176203">
        <w:tc>
          <w:tcPr>
            <w:tcW w:w="4770" w:type="dxa"/>
          </w:tcPr>
          <w:p w:rsidR="008A3536" w:rsidRPr="00231DDA" w:rsidRDefault="008A3536" w:rsidP="0017620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1D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536" w:rsidRPr="00137364" w:rsidRDefault="00497424" w:rsidP="0017620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8A3536" w:rsidRPr="00137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231DDA" w:rsidRDefault="008A3536" w:rsidP="0017620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A3536" w:rsidRPr="00137364" w:rsidRDefault="0049742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A3536" w:rsidRPr="00137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A3536" w:rsidRPr="00137364" w:rsidRDefault="008A3536" w:rsidP="0017620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536" w:rsidRPr="00137364" w:rsidRDefault="00497424" w:rsidP="00176203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8A3536" w:rsidRPr="00137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</w:tr>
    </w:tbl>
    <w:p w:rsidR="007431E2" w:rsidRPr="00DE50F9" w:rsidRDefault="007431E2" w:rsidP="008A3536">
      <w:pPr>
        <w:pStyle w:val="block"/>
        <w:spacing w:after="0" w:line="240" w:lineRule="auto"/>
        <w:ind w:left="540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7D014D" w:rsidRPr="006E0360" w:rsidRDefault="00497424" w:rsidP="00B1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14</w:t>
      </w:r>
      <w:r w:rsidR="00B15CA6">
        <w:rPr>
          <w:rFonts w:ascii="Angsana New" w:hAnsi="Angsana New"/>
          <w:bCs/>
          <w:sz w:val="30"/>
          <w:szCs w:val="30"/>
        </w:rPr>
        <w:tab/>
      </w:r>
      <w:r w:rsidR="003D65AC" w:rsidRPr="006E0360">
        <w:rPr>
          <w:rFonts w:ascii="Angsana New" w:hAnsi="Angsana New" w:hint="cs"/>
          <w:bCs/>
          <w:sz w:val="30"/>
          <w:szCs w:val="30"/>
          <w:cs/>
        </w:rPr>
        <w:t>ประมาณการหนี้สินสำหรับ</w:t>
      </w:r>
      <w:r w:rsidR="007D014D" w:rsidRPr="006E0360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:rsidR="00A766A5" w:rsidRPr="00637412" w:rsidRDefault="00A766A5" w:rsidP="00A766A5">
      <w:pPr>
        <w:pStyle w:val="FSBlank"/>
        <w:rPr>
          <w:sz w:val="26"/>
          <w:szCs w:val="26"/>
        </w:rPr>
      </w:pPr>
    </w:p>
    <w:p w:rsidR="00A766A5" w:rsidRDefault="00A766A5" w:rsidP="00A7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A766A5" w:rsidRPr="00637412" w:rsidRDefault="00A766A5" w:rsidP="00A766A5">
      <w:pPr>
        <w:pStyle w:val="FSBlank"/>
        <w:rPr>
          <w:sz w:val="26"/>
          <w:szCs w:val="26"/>
        </w:rPr>
      </w:pPr>
    </w:p>
    <w:p w:rsidR="00A766A5" w:rsidRPr="00B221D1" w:rsidRDefault="00A766A5" w:rsidP="00A766A5">
      <w:pPr>
        <w:pStyle w:val="FSContent"/>
        <w:ind w:right="-25"/>
        <w:rPr>
          <w:cs/>
        </w:rPr>
      </w:pPr>
      <w:r w:rsidRPr="006D6CC7">
        <w:rPr>
          <w:cs/>
        </w:rPr>
        <w:t>บริษัท</w:t>
      </w:r>
      <w:r w:rsidRPr="007B0175">
        <w:rPr>
          <w:cs/>
        </w:rPr>
        <w:t>จัดการโครงการ</w:t>
      </w:r>
      <w:r>
        <w:rPr>
          <w:rFonts w:hint="cs"/>
          <w:cs/>
        </w:rPr>
        <w:t>ผลประโยชน์ที่กำหนดไว้</w:t>
      </w:r>
      <w:r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497424" w:rsidRPr="00497424">
        <w:t>2541</w:t>
      </w:r>
      <w:r w:rsidRPr="007B0175">
        <w:t xml:space="preserve"> </w:t>
      </w:r>
      <w:r>
        <w:rPr>
          <w:cs/>
        </w:rPr>
        <w:br/>
        <w:t>ใน</w:t>
      </w:r>
      <w:r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>
        <w:t xml:space="preserve"> </w:t>
      </w:r>
      <w:r w:rsidRPr="00EA6008">
        <w:rPr>
          <w:rFonts w:asciiTheme="majorBidi" w:hAnsiTheme="majorBidi" w:cstheme="majorBidi"/>
          <w:cs/>
        </w:rPr>
        <w:t>โครงการผลประโยชน์</w:t>
      </w:r>
      <w:r w:rsidRPr="00EA6008">
        <w:rPr>
          <w:rFonts w:asciiTheme="majorBidi" w:hAnsiTheme="majorBidi" w:cstheme="majorBidi" w:hint="cs"/>
          <w:cs/>
        </w:rPr>
        <w:t>ที่กำหนดไว้</w:t>
      </w:r>
      <w:r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44D96">
        <w:rPr>
          <w:rFonts w:asciiTheme="majorBidi" w:hAnsiTheme="majorBidi" w:cstheme="majorBidi" w:hint="cs"/>
          <w:cs/>
        </w:rPr>
        <w:t>และ</w:t>
      </w:r>
      <w:r w:rsidRPr="00EA6008">
        <w:rPr>
          <w:rFonts w:asciiTheme="majorBidi" w:hAnsiTheme="majorBidi" w:cstheme="majorBidi"/>
          <w:cs/>
        </w:rPr>
        <w:t>ความเสี่ยงจาก</w:t>
      </w:r>
      <w:r w:rsidR="00122C23">
        <w:rPr>
          <w:rFonts w:asciiTheme="majorBidi" w:hAnsiTheme="majorBidi" w:cstheme="majorBidi"/>
          <w:cs/>
        </w:rPr>
        <w:br/>
      </w:r>
      <w:r w:rsidRPr="00EA6008">
        <w:rPr>
          <w:rFonts w:asciiTheme="majorBidi" w:hAnsiTheme="majorBidi" w:cstheme="majorBidi"/>
          <w:cs/>
        </w:rPr>
        <w:t>อัตราดอกเบี้ย</w:t>
      </w:r>
    </w:p>
    <w:p w:rsidR="00A766A5" w:rsidRPr="00637412" w:rsidRDefault="00A766A5" w:rsidP="00A766A5">
      <w:pPr>
        <w:pStyle w:val="FSBlank"/>
        <w:rPr>
          <w:sz w:val="26"/>
          <w:szCs w:val="26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0"/>
        <w:gridCol w:w="270"/>
        <w:gridCol w:w="1464"/>
      </w:tblGrid>
      <w:tr w:rsidR="00BC2086" w:rsidRPr="003C47FE" w:rsidTr="008E75D9">
        <w:trPr>
          <w:cantSplit/>
          <w:tblHeader/>
        </w:trPr>
        <w:tc>
          <w:tcPr>
            <w:tcW w:w="3259" w:type="pct"/>
          </w:tcPr>
          <w:p w:rsidR="00BC2086" w:rsidRPr="003C47FE" w:rsidRDefault="00BC208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BC2086" w:rsidRPr="00AF45C7" w:rsidRDefault="00BC2086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C2086" w:rsidRPr="003C47FE" w:rsidTr="008E75D9">
        <w:trPr>
          <w:cantSplit/>
          <w:tblHeader/>
        </w:trPr>
        <w:tc>
          <w:tcPr>
            <w:tcW w:w="3259" w:type="pct"/>
          </w:tcPr>
          <w:p w:rsidR="00BC2086" w:rsidRPr="003C47FE" w:rsidRDefault="00BC2086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BC2086" w:rsidRPr="00AF45C7" w:rsidRDefault="008E75D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64A3B" w:rsidRPr="003C47FE" w:rsidTr="008E75D9">
        <w:trPr>
          <w:cantSplit/>
          <w:tblHeader/>
        </w:trPr>
        <w:tc>
          <w:tcPr>
            <w:tcW w:w="3259" w:type="pct"/>
          </w:tcPr>
          <w:p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41" w:type="pct"/>
            <w:gridSpan w:val="3"/>
          </w:tcPr>
          <w:p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:rsidTr="008E75D9">
        <w:trPr>
          <w:cantSplit/>
          <w:tblHeader/>
        </w:trPr>
        <w:tc>
          <w:tcPr>
            <w:tcW w:w="3259" w:type="pct"/>
          </w:tcPr>
          <w:p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64A3B" w:rsidRPr="003C47FE" w:rsidTr="008E75D9">
        <w:trPr>
          <w:cantSplit/>
          <w:tblHeader/>
        </w:trPr>
        <w:tc>
          <w:tcPr>
            <w:tcW w:w="3259" w:type="pct"/>
          </w:tcPr>
          <w:p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0" w:type="pct"/>
          </w:tcPr>
          <w:p w:rsidR="00564A3B" w:rsidRPr="003C47FE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C4EF2" w:rsidRDefault="00564A3B" w:rsidP="00564A3B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0" w:type="pct"/>
          </w:tcPr>
          <w:p w:rsidR="00564A3B" w:rsidRPr="005C4EF2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:rsidR="00564A3B" w:rsidRPr="005C4EF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5C4EF2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790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63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:rsidR="00564A3B" w:rsidRPr="008E75D9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8E75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148" w:type="pct"/>
          </w:tcPr>
          <w:p w:rsidR="00564A3B" w:rsidRPr="00506DE7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790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:rsidR="00564A3B" w:rsidRPr="00480AD7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48" w:type="pct"/>
          </w:tcPr>
          <w:p w:rsidR="00564A3B" w:rsidRPr="00480AD7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:rsidR="00564A3B" w:rsidRPr="00480AD7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480A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</w:tr>
      <w:tr w:rsidR="00564A3B" w:rsidRPr="003C47FE" w:rsidTr="008E75D9">
        <w:trPr>
          <w:cantSplit/>
          <w:trHeight w:val="208"/>
        </w:trPr>
        <w:tc>
          <w:tcPr>
            <w:tcW w:w="3259" w:type="pct"/>
          </w:tcPr>
          <w:p w:rsidR="00564A3B" w:rsidRPr="00637412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:rsidR="00564A3B" w:rsidRPr="00637412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:rsidR="00564A3B" w:rsidRPr="0063741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:rsidR="00564A3B" w:rsidRPr="00637412" w:rsidRDefault="00564A3B" w:rsidP="00564A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90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790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790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90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:rsidR="00564A3B" w:rsidRPr="00480AD7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892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564A3B" w:rsidRPr="00480AD7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80A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:rsidR="00564A3B" w:rsidRPr="00480AD7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80A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8E75D9" w:rsidRDefault="00564A3B" w:rsidP="00564A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:rsidR="00564A3B" w:rsidRPr="008E75D9" w:rsidRDefault="00564A3B" w:rsidP="00564A3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:rsidR="00564A3B" w:rsidRPr="008E75D9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:rsidR="00564A3B" w:rsidRPr="008E75D9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564A3B" w:rsidRPr="005B630A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Pr="005B63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64A3B" w:rsidRPr="003C47FE" w:rsidTr="008E75D9">
        <w:trPr>
          <w:cantSplit/>
        </w:trPr>
        <w:tc>
          <w:tcPr>
            <w:tcW w:w="3259" w:type="pct"/>
          </w:tcPr>
          <w:p w:rsidR="00564A3B" w:rsidRPr="005B630A" w:rsidRDefault="00564A3B" w:rsidP="00564A3B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:rsidR="00564A3B" w:rsidRPr="00AF55E1" w:rsidRDefault="00564A3B" w:rsidP="00564A3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Pr="00AF55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48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:rsidR="00564A3B" w:rsidRPr="008E75D9" w:rsidRDefault="00564A3B" w:rsidP="00564A3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75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34,612</w:t>
            </w:r>
          </w:p>
        </w:tc>
      </w:tr>
    </w:tbl>
    <w:p w:rsidR="00ED3836" w:rsidRPr="00AD6028" w:rsidRDefault="00ED3836" w:rsidP="00E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D6028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497424" w:rsidRPr="00497424">
        <w:rPr>
          <w:rFonts w:ascii="Angsana New" w:eastAsia="MS Mincho" w:hAnsi="Angsana New"/>
          <w:sz w:val="30"/>
          <w:szCs w:val="30"/>
        </w:rPr>
        <w:t>5</w:t>
      </w:r>
      <w:r w:rsidRPr="00AD6028">
        <w:rPr>
          <w:rFonts w:ascii="Angsana New" w:eastAsia="MS Mincho" w:hAnsi="Angsana New"/>
          <w:sz w:val="30"/>
          <w:szCs w:val="30"/>
          <w:cs/>
        </w:rPr>
        <w:t xml:space="preserve"> เมษายน </w:t>
      </w:r>
      <w:r w:rsidR="00497424" w:rsidRPr="00497424">
        <w:rPr>
          <w:rFonts w:ascii="Angsana New" w:eastAsia="MS Mincho" w:hAnsi="Angsana New"/>
          <w:sz w:val="30"/>
          <w:szCs w:val="30"/>
        </w:rPr>
        <w:t>2562</w:t>
      </w:r>
      <w:r w:rsidRPr="00AD6028">
        <w:rPr>
          <w:rFonts w:ascii="Angsana New" w:eastAsia="MS Mincho" w:hAnsi="Angsana New"/>
          <w:sz w:val="30"/>
          <w:szCs w:val="30"/>
          <w:cs/>
        </w:rPr>
        <w:t xml:space="preserve"> พระราชบัญญัติคุ้มครองแรงงานได้ถูกปรับปรุงให้นายจ้างต้องจ่ายค่าชดเช</w:t>
      </w:r>
      <w:r w:rsidRPr="00AD6028">
        <w:rPr>
          <w:rFonts w:ascii="Angsana New" w:eastAsia="MS Mincho" w:hAnsi="Angsana New" w:hint="cs"/>
          <w:sz w:val="30"/>
          <w:szCs w:val="30"/>
          <w:cs/>
        </w:rPr>
        <w:t>ย</w:t>
      </w:r>
      <w:r w:rsidRPr="00AD6028">
        <w:rPr>
          <w:rFonts w:ascii="Angsana New" w:eastAsia="MS Mincho" w:hAnsi="Angsana New"/>
          <w:sz w:val="30"/>
          <w:szCs w:val="30"/>
          <w:cs/>
        </w:rPr>
        <w:t xml:space="preserve">ให้ลูกจ้างที่ถูกเลิกจ้างเพิ่มเติม หากลูกจ้างทำงานติดต่อกันครบ </w:t>
      </w:r>
      <w:r w:rsidR="00497424" w:rsidRPr="00497424">
        <w:rPr>
          <w:rFonts w:ascii="Angsana New" w:eastAsia="MS Mincho" w:hAnsi="Angsana New"/>
          <w:sz w:val="30"/>
          <w:szCs w:val="30"/>
        </w:rPr>
        <w:t>20</w:t>
      </w:r>
      <w:r w:rsidRPr="00AD6028">
        <w:rPr>
          <w:rFonts w:ascii="Angsana New" w:eastAsia="MS Mincho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497424" w:rsidRPr="00497424">
        <w:rPr>
          <w:rFonts w:ascii="Angsana New" w:eastAsia="MS Mincho" w:hAnsi="Angsana New"/>
          <w:sz w:val="30"/>
          <w:szCs w:val="30"/>
        </w:rPr>
        <w:t>400</w:t>
      </w:r>
      <w:r w:rsidRPr="00AD6028">
        <w:rPr>
          <w:rFonts w:ascii="Angsana New" w:eastAsia="MS Mincho" w:hAnsi="Angsana New"/>
          <w:sz w:val="30"/>
          <w:szCs w:val="30"/>
          <w:cs/>
        </w:rPr>
        <w:t xml:space="preserve"> วัน บริษัทจึงแก้ไขโครงการผลประโยชน์เมื่อเกษียณแก่พนักงาน</w:t>
      </w:r>
      <w:r w:rsidRPr="00AD6028">
        <w:rPr>
          <w:rFonts w:ascii="Angsana New" w:eastAsia="MS Mincho" w:hAnsi="Angsana New" w:hint="cs"/>
          <w:sz w:val="30"/>
          <w:szCs w:val="30"/>
          <w:cs/>
        </w:rPr>
        <w:t xml:space="preserve">ในปี </w:t>
      </w:r>
      <w:r w:rsidR="00497424" w:rsidRPr="00497424">
        <w:rPr>
          <w:rFonts w:ascii="Angsana New" w:eastAsia="MS Mincho" w:hAnsi="Angsana New"/>
          <w:sz w:val="30"/>
          <w:szCs w:val="30"/>
        </w:rPr>
        <w:t>2562</w:t>
      </w:r>
      <w:r w:rsidRPr="00AD6028">
        <w:rPr>
          <w:rFonts w:ascii="Angsana New" w:eastAsia="MS Mincho" w:hAnsi="Angsana New"/>
          <w:sz w:val="30"/>
          <w:szCs w:val="30"/>
        </w:rPr>
        <w:t xml:space="preserve"> </w:t>
      </w:r>
      <w:r w:rsidRPr="00AD6028">
        <w:rPr>
          <w:rFonts w:ascii="Angsana New" w:eastAsia="MS Mincho" w:hAnsi="Angsana New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ED3836" w:rsidRPr="001F1E4A" w:rsidRDefault="00ED3836" w:rsidP="00E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8"/>
        <w:gridCol w:w="236"/>
        <w:gridCol w:w="1500"/>
      </w:tblGrid>
      <w:tr w:rsidR="00564A3B" w:rsidRPr="003C47FE" w:rsidTr="00564A3B">
        <w:trPr>
          <w:cantSplit/>
          <w:tblHeader/>
        </w:trPr>
        <w:tc>
          <w:tcPr>
            <w:tcW w:w="3259" w:type="pct"/>
          </w:tcPr>
          <w:p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64A3B" w:rsidRPr="003C47FE" w:rsidTr="00564A3B">
        <w:trPr>
          <w:cantSplit/>
          <w:tblHeader/>
        </w:trPr>
        <w:tc>
          <w:tcPr>
            <w:tcW w:w="3259" w:type="pct"/>
          </w:tcPr>
          <w:p w:rsidR="00564A3B" w:rsidRPr="00F56E4C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64A3B" w:rsidRPr="003C47FE" w:rsidTr="00564A3B">
        <w:trPr>
          <w:cantSplit/>
          <w:tblHeader/>
        </w:trPr>
        <w:tc>
          <w:tcPr>
            <w:tcW w:w="3259" w:type="pct"/>
          </w:tcPr>
          <w:p w:rsidR="00564A3B" w:rsidRPr="00F56E4C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41" w:type="pct"/>
            <w:gridSpan w:val="3"/>
          </w:tcPr>
          <w:p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:rsidTr="00564A3B">
        <w:trPr>
          <w:cantSplit/>
          <w:tblHeader/>
        </w:trPr>
        <w:tc>
          <w:tcPr>
            <w:tcW w:w="3259" w:type="pct"/>
          </w:tcPr>
          <w:p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64A3B" w:rsidRPr="003C47FE" w:rsidTr="00564A3B">
        <w:trPr>
          <w:cantSplit/>
          <w:tblHeader/>
        </w:trPr>
        <w:tc>
          <w:tcPr>
            <w:tcW w:w="3259" w:type="pct"/>
          </w:tcPr>
          <w:p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564A3B" w:rsidRPr="00B629AD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29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64A3B" w:rsidRPr="003C47FE" w:rsidTr="00564A3B">
        <w:trPr>
          <w:cantSplit/>
        </w:trPr>
        <w:tc>
          <w:tcPr>
            <w:tcW w:w="3259" w:type="pct"/>
          </w:tcPr>
          <w:p w:rsidR="00564A3B" w:rsidRPr="003C47FE" w:rsidRDefault="00564A3B" w:rsidP="00564A3B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89" w:type="pct"/>
          </w:tcPr>
          <w:p w:rsidR="00564A3B" w:rsidRPr="003C47FE" w:rsidRDefault="00564A3B" w:rsidP="00564A3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29" w:type="pct"/>
          </w:tcPr>
          <w:p w:rsidR="00564A3B" w:rsidRPr="00C108B2" w:rsidRDefault="00564A3B" w:rsidP="0056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3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4A3B" w:rsidRPr="003C47FE" w:rsidTr="00564A3B">
        <w:trPr>
          <w:cantSplit/>
        </w:trPr>
        <w:tc>
          <w:tcPr>
            <w:tcW w:w="3259" w:type="pct"/>
          </w:tcPr>
          <w:p w:rsidR="00564A3B" w:rsidRPr="003C47FE" w:rsidRDefault="00564A3B" w:rsidP="00564A3B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89" w:type="pct"/>
          </w:tcPr>
          <w:p w:rsidR="00564A3B" w:rsidRPr="002E6E2F" w:rsidRDefault="00564A3B" w:rsidP="00564A3B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29" w:type="pct"/>
          </w:tcPr>
          <w:p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64A3B" w:rsidRPr="003C47FE" w:rsidTr="00564A3B">
        <w:trPr>
          <w:cantSplit/>
        </w:trPr>
        <w:tc>
          <w:tcPr>
            <w:tcW w:w="3259" w:type="pct"/>
          </w:tcPr>
          <w:p w:rsidR="00564A3B" w:rsidRPr="003C47FE" w:rsidRDefault="00564A3B" w:rsidP="00564A3B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89" w:type="pct"/>
          </w:tcPr>
          <w:p w:rsidR="00564A3B" w:rsidRPr="002E6E2F" w:rsidRDefault="00564A3B" w:rsidP="00170D26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97424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9" w:type="pct"/>
          </w:tcPr>
          <w:p w:rsidR="00564A3B" w:rsidRPr="00506DE7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:rsidR="00564A3B" w:rsidRPr="003C47FE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97424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ED3836" w:rsidRPr="001F1E4A" w:rsidRDefault="00ED3836" w:rsidP="004F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  <w:r w:rsidRPr="00A769D7">
        <w:rPr>
          <w:rFonts w:ascii="Angsana New" w:hAnsi="Angsana New"/>
          <w:sz w:val="20"/>
          <w:szCs w:val="20"/>
        </w:rPr>
        <w:tab/>
      </w:r>
    </w:p>
    <w:p w:rsidR="004F4833" w:rsidRDefault="00ED3836" w:rsidP="004F4833">
      <w:pPr>
        <w:pStyle w:val="FSBlank"/>
        <w:tabs>
          <w:tab w:val="left" w:pos="630"/>
        </w:tabs>
        <w:rPr>
          <w:sz w:val="30"/>
          <w:szCs w:val="30"/>
        </w:rPr>
      </w:pPr>
      <w:r w:rsidRPr="003C47FE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4F4833" w:rsidRPr="001F1E4A" w:rsidRDefault="004F4833" w:rsidP="004F4833">
      <w:pPr>
        <w:pStyle w:val="FSBlank"/>
        <w:tabs>
          <w:tab w:val="left" w:pos="630"/>
        </w:tabs>
        <w:rPr>
          <w:sz w:val="16"/>
          <w:szCs w:val="16"/>
        </w:rPr>
      </w:pPr>
    </w:p>
    <w:p w:rsidR="00ED3836" w:rsidRPr="004F4833" w:rsidRDefault="00ED3836" w:rsidP="004F4833">
      <w:pPr>
        <w:pStyle w:val="FSBlank"/>
        <w:tabs>
          <w:tab w:val="left" w:pos="630"/>
        </w:tabs>
        <w:rPr>
          <w:sz w:val="30"/>
          <w:szCs w:val="30"/>
        </w:rPr>
      </w:pPr>
      <w:r w:rsidRPr="00ED3836">
        <w:rPr>
          <w:spacing w:val="-4"/>
          <w:sz w:val="30"/>
          <w:szCs w:val="30"/>
          <w:cs/>
        </w:rPr>
        <w:t>ณ</w:t>
      </w:r>
      <w:r w:rsidRPr="00ED3836">
        <w:rPr>
          <w:spacing w:val="-4"/>
          <w:sz w:val="30"/>
          <w:szCs w:val="30"/>
        </w:rPr>
        <w:t xml:space="preserve"> </w:t>
      </w:r>
      <w:r w:rsidRPr="00ED3836">
        <w:rPr>
          <w:spacing w:val="-4"/>
          <w:sz w:val="30"/>
          <w:szCs w:val="30"/>
          <w:cs/>
        </w:rPr>
        <w:t>วันที่</w:t>
      </w:r>
      <w:r w:rsidRPr="00ED3836">
        <w:rPr>
          <w:spacing w:val="-4"/>
          <w:sz w:val="30"/>
          <w:szCs w:val="30"/>
        </w:rPr>
        <w:t xml:space="preserve"> </w:t>
      </w:r>
      <w:r w:rsidR="00497424" w:rsidRPr="00497424">
        <w:rPr>
          <w:spacing w:val="-4"/>
          <w:sz w:val="30"/>
          <w:szCs w:val="30"/>
        </w:rPr>
        <w:t>31</w:t>
      </w:r>
      <w:r w:rsidRPr="00ED3836">
        <w:rPr>
          <w:spacing w:val="-4"/>
          <w:sz w:val="30"/>
          <w:szCs w:val="30"/>
        </w:rPr>
        <w:t xml:space="preserve"> </w:t>
      </w:r>
      <w:r w:rsidRPr="00ED3836">
        <w:rPr>
          <w:spacing w:val="-4"/>
          <w:sz w:val="30"/>
          <w:szCs w:val="30"/>
          <w:cs/>
        </w:rPr>
        <w:t>ธันวาคม</w:t>
      </w:r>
      <w:r w:rsidRPr="00ED3836">
        <w:rPr>
          <w:spacing w:val="-4"/>
          <w:sz w:val="30"/>
          <w:szCs w:val="30"/>
        </w:rPr>
        <w:t xml:space="preserve"> </w:t>
      </w:r>
      <w:r w:rsidR="00497424" w:rsidRPr="00497424">
        <w:rPr>
          <w:spacing w:val="-4"/>
          <w:sz w:val="30"/>
          <w:szCs w:val="30"/>
        </w:rPr>
        <w:t>2563</w:t>
      </w:r>
      <w:r w:rsidRPr="00ED3836">
        <w:rPr>
          <w:spacing w:val="-4"/>
          <w:sz w:val="30"/>
          <w:szCs w:val="30"/>
        </w:rPr>
        <w:t xml:space="preserve"> </w:t>
      </w:r>
      <w:r w:rsidRPr="00ED3836">
        <w:rPr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ED3836">
        <w:rPr>
          <w:spacing w:val="-4"/>
          <w:sz w:val="30"/>
          <w:szCs w:val="30"/>
        </w:rPr>
        <w:t xml:space="preserve"> </w:t>
      </w:r>
      <w:r w:rsidR="00497424" w:rsidRPr="00497424">
        <w:rPr>
          <w:spacing w:val="-4"/>
          <w:sz w:val="30"/>
          <w:szCs w:val="30"/>
        </w:rPr>
        <w:t>5</w:t>
      </w:r>
      <w:r w:rsidRPr="00ED3836">
        <w:rPr>
          <w:spacing w:val="-4"/>
          <w:sz w:val="30"/>
          <w:szCs w:val="30"/>
          <w:cs/>
        </w:rPr>
        <w:t xml:space="preserve"> ปี</w:t>
      </w:r>
      <w:r>
        <w:rPr>
          <w:spacing w:val="-4"/>
          <w:sz w:val="30"/>
          <w:szCs w:val="30"/>
        </w:rPr>
        <w:t xml:space="preserve"> </w:t>
      </w:r>
      <w:r w:rsidRPr="00ED3836">
        <w:rPr>
          <w:i/>
          <w:iCs/>
          <w:spacing w:val="-4"/>
          <w:sz w:val="30"/>
          <w:szCs w:val="30"/>
          <w:cs/>
        </w:rPr>
        <w:t>(</w:t>
      </w:r>
      <w:r w:rsidR="00497424" w:rsidRPr="00497424">
        <w:rPr>
          <w:i/>
          <w:iCs/>
          <w:spacing w:val="-4"/>
          <w:sz w:val="30"/>
          <w:szCs w:val="30"/>
        </w:rPr>
        <w:t>2562</w:t>
      </w:r>
      <w:r w:rsidRPr="00ED3836">
        <w:rPr>
          <w:i/>
          <w:iCs/>
          <w:spacing w:val="-4"/>
          <w:sz w:val="30"/>
          <w:szCs w:val="30"/>
        </w:rPr>
        <w:t xml:space="preserve">: </w:t>
      </w:r>
      <w:r w:rsidR="00497424" w:rsidRPr="00497424">
        <w:rPr>
          <w:i/>
          <w:iCs/>
          <w:spacing w:val="-4"/>
          <w:sz w:val="30"/>
          <w:szCs w:val="30"/>
        </w:rPr>
        <w:t>6</w:t>
      </w:r>
      <w:r w:rsidRPr="00ED3836">
        <w:rPr>
          <w:i/>
          <w:iCs/>
          <w:spacing w:val="-4"/>
          <w:sz w:val="30"/>
          <w:szCs w:val="30"/>
        </w:rPr>
        <w:t xml:space="preserve"> </w:t>
      </w:r>
      <w:r w:rsidRPr="00ED3836">
        <w:rPr>
          <w:i/>
          <w:iCs/>
          <w:spacing w:val="-4"/>
          <w:sz w:val="30"/>
          <w:szCs w:val="30"/>
          <w:cs/>
        </w:rPr>
        <w:t>ปี)</w:t>
      </w:r>
    </w:p>
    <w:p w:rsidR="005C4EF2" w:rsidRPr="001F1E4A" w:rsidRDefault="005C4EF2" w:rsidP="004F4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16"/>
          <w:szCs w:val="16"/>
          <w:cs/>
        </w:rPr>
      </w:pPr>
    </w:p>
    <w:p w:rsidR="005A68F1" w:rsidRPr="0064655A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5A68F1" w:rsidRPr="001F1E4A" w:rsidRDefault="005A68F1" w:rsidP="005A68F1">
      <w:pPr>
        <w:pStyle w:val="FSBlank"/>
        <w:rPr>
          <w:sz w:val="16"/>
          <w:szCs w:val="16"/>
        </w:rPr>
      </w:pPr>
    </w:p>
    <w:p w:rsidR="005A68F1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:rsidR="005A68F1" w:rsidRPr="001F1E4A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  <w:gridCol w:w="6"/>
      </w:tblGrid>
      <w:tr w:rsidR="00B53173" w:rsidRPr="000B360A" w:rsidTr="00943F9C">
        <w:trPr>
          <w:gridAfter w:val="1"/>
          <w:wAfter w:w="6" w:type="dxa"/>
        </w:trPr>
        <w:tc>
          <w:tcPr>
            <w:tcW w:w="3780" w:type="dxa"/>
          </w:tcPr>
          <w:p w:rsidR="00B53173" w:rsidRPr="003C47FE" w:rsidRDefault="00B53173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53173" w:rsidRPr="00B53173" w:rsidRDefault="00B53173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531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  <w:r w:rsidRPr="00B531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B53173" w:rsidRPr="000B360A" w:rsidTr="00943F9C">
        <w:trPr>
          <w:gridAfter w:val="1"/>
          <w:wAfter w:w="6" w:type="dxa"/>
        </w:trPr>
        <w:tc>
          <w:tcPr>
            <w:tcW w:w="3780" w:type="dxa"/>
          </w:tcPr>
          <w:p w:rsidR="00B53173" w:rsidRPr="003C47FE" w:rsidRDefault="00B53173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53173" w:rsidRPr="00B53173" w:rsidRDefault="00B53173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531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B531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B531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68F1" w:rsidRPr="000B360A" w:rsidTr="00176203">
        <w:trPr>
          <w:gridAfter w:val="1"/>
          <w:wAfter w:w="6" w:type="dxa"/>
        </w:trPr>
        <w:tc>
          <w:tcPr>
            <w:tcW w:w="3780" w:type="dxa"/>
          </w:tcPr>
          <w:p w:rsidR="005A68F1" w:rsidRPr="003D63DF" w:rsidRDefault="005A68F1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A68F1" w:rsidRPr="003D63DF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041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36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A68F1" w:rsidRPr="000B360A" w:rsidTr="00176203">
        <w:trPr>
          <w:trHeight w:val="434"/>
        </w:trPr>
        <w:tc>
          <w:tcPr>
            <w:tcW w:w="3780" w:type="dxa"/>
          </w:tcPr>
          <w:p w:rsidR="005A68F1" w:rsidRPr="003D63DF" w:rsidRDefault="005A68F1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D63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5A68F1" w:rsidRPr="003D63DF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0B360A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0B360A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5A68F1" w:rsidRPr="000B360A" w:rsidRDefault="00497424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5A68F1" w:rsidRPr="000B360A" w:rsidTr="00176203">
        <w:trPr>
          <w:gridAfter w:val="1"/>
          <w:wAfter w:w="6" w:type="dxa"/>
          <w:trHeight w:val="182"/>
        </w:trPr>
        <w:tc>
          <w:tcPr>
            <w:tcW w:w="3780" w:type="dxa"/>
          </w:tcPr>
          <w:p w:rsidR="005A68F1" w:rsidRPr="003C47FE" w:rsidRDefault="005A68F1" w:rsidP="00176203">
            <w:pPr>
              <w:tabs>
                <w:tab w:val="clear" w:pos="227"/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5A68F1" w:rsidRPr="00011AE8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A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A68F1" w:rsidRPr="000B360A" w:rsidTr="00176203">
        <w:tc>
          <w:tcPr>
            <w:tcW w:w="3780" w:type="dxa"/>
          </w:tcPr>
          <w:p w:rsidR="005A68F1" w:rsidRPr="003C47FE" w:rsidRDefault="005A68F1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:rsidR="005A68F1" w:rsidRPr="00B76F6F" w:rsidRDefault="005A68F1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0B360A" w:rsidRDefault="00497424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68F1"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gridSpan w:val="2"/>
          </w:tcPr>
          <w:p w:rsidR="005A68F1" w:rsidRPr="00B76F6F" w:rsidRDefault="00497424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68F1"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5A68F1" w:rsidRPr="000B360A" w:rsidTr="00176203">
        <w:tc>
          <w:tcPr>
            <w:tcW w:w="3780" w:type="dxa"/>
          </w:tcPr>
          <w:p w:rsidR="005A68F1" w:rsidRPr="003C47FE" w:rsidRDefault="005A68F1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:rsidR="005A68F1" w:rsidRPr="00B76F6F" w:rsidRDefault="00497424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68F1"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B76F6F" w:rsidRDefault="00497424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68F1"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B76F6F" w:rsidRDefault="005A68F1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gridSpan w:val="2"/>
          </w:tcPr>
          <w:p w:rsidR="005A68F1" w:rsidRPr="00B76F6F" w:rsidRDefault="005A68F1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68F1" w:rsidRPr="000B360A" w:rsidTr="00176203">
        <w:tc>
          <w:tcPr>
            <w:tcW w:w="3780" w:type="dxa"/>
          </w:tcPr>
          <w:p w:rsidR="005A68F1" w:rsidRPr="003C47FE" w:rsidRDefault="005A68F1" w:rsidP="00176203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:rsidR="005A68F1" w:rsidRPr="00B76F6F" w:rsidRDefault="005A68F1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B76F6F" w:rsidRDefault="005A68F1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Pr="00B76F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5A68F1" w:rsidRPr="00B76F6F" w:rsidRDefault="00497424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:rsidR="005A68F1" w:rsidRPr="000B360A" w:rsidRDefault="005A68F1" w:rsidP="0017620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gridSpan w:val="2"/>
          </w:tcPr>
          <w:p w:rsidR="005A68F1" w:rsidRPr="00B76F6F" w:rsidRDefault="00497424" w:rsidP="0017620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</w:tbl>
    <w:p w:rsidR="00AD3AB0" w:rsidRDefault="00AD3AB0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sz w:val="30"/>
          <w:szCs w:val="30"/>
        </w:rPr>
      </w:pPr>
    </w:p>
    <w:p w:rsidR="00AD3AB0" w:rsidRDefault="00AD3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5A68F1" w:rsidRPr="00747298" w:rsidRDefault="00497424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15</w:t>
      </w:r>
      <w:r w:rsidR="005A68F1">
        <w:rPr>
          <w:rFonts w:ascii="Angsana New" w:hAnsi="Angsana New"/>
          <w:bCs/>
          <w:sz w:val="30"/>
          <w:szCs w:val="30"/>
        </w:rPr>
        <w:tab/>
      </w:r>
      <w:r w:rsidR="005A68F1">
        <w:rPr>
          <w:rFonts w:ascii="Angsana New" w:hAnsi="Angsana New" w:hint="cs"/>
          <w:bCs/>
          <w:sz w:val="30"/>
          <w:szCs w:val="30"/>
          <w:cs/>
        </w:rPr>
        <w:t>หุ้นทุนซื้อคืน</w:t>
      </w:r>
    </w:p>
    <w:p w:rsidR="005A68F1" w:rsidRPr="00D35C1E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Default="005A68F1" w:rsidP="005A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497424" w:rsidRPr="00497424">
        <w:rPr>
          <w:rFonts w:ascii="Angsana New" w:hAnsi="Angsana New"/>
          <w:sz w:val="30"/>
          <w:szCs w:val="30"/>
        </w:rPr>
        <w:t>13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497424" w:rsidRPr="00497424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>ที่ประชุมคณะกรรมการบริษัทอนุมัติแผนหุ้นทุนซื้อคืน (“แผน”) โดยให้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ซื้อหุ้นคืนได้ไม่เกินร้อยละ </w:t>
      </w:r>
      <w:r w:rsidR="00497424" w:rsidRPr="00497424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497424" w:rsidRPr="00497424">
        <w:rPr>
          <w:rFonts w:ascii="Angsana New" w:hAnsi="Angsana New" w:hint="cs"/>
          <w:sz w:val="30"/>
          <w:szCs w:val="30"/>
        </w:rPr>
        <w:t>15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หรือ </w:t>
      </w:r>
      <w:r w:rsidR="00497424" w:rsidRPr="00497424">
        <w:rPr>
          <w:rFonts w:ascii="Angsana New" w:hAnsi="Angsana New"/>
          <w:sz w:val="30"/>
          <w:szCs w:val="30"/>
        </w:rPr>
        <w:t>85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497424" w:rsidRPr="00497424">
        <w:rPr>
          <w:rFonts w:ascii="Angsana New" w:hAnsi="Angsana New"/>
          <w:sz w:val="30"/>
          <w:szCs w:val="30"/>
        </w:rPr>
        <w:t>150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ล้านบาท บริษัทสามารถซื้อหุ้นผ่านตลาดหลักทรัพย์แห่งประเทศไทย ในช่วงระหว่างวันที่ </w:t>
      </w:r>
      <w:r w:rsidR="00497424" w:rsidRPr="00497424">
        <w:rPr>
          <w:rFonts w:ascii="Angsana New" w:hAnsi="Angsana New"/>
          <w:sz w:val="30"/>
          <w:szCs w:val="30"/>
        </w:rPr>
        <w:t>28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497424" w:rsidRPr="00497424">
        <w:rPr>
          <w:rFonts w:ascii="Angsana New" w:hAnsi="Angsana New"/>
          <w:sz w:val="30"/>
          <w:szCs w:val="30"/>
        </w:rPr>
        <w:t>2562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ถึง </w:t>
      </w:r>
      <w:r w:rsidR="00497424" w:rsidRPr="00497424">
        <w:rPr>
          <w:rFonts w:ascii="Angsana New" w:hAnsi="Angsana New"/>
          <w:sz w:val="30"/>
          <w:szCs w:val="30"/>
        </w:rPr>
        <w:t>27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กุมภาพันธ์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หุ้นที่ซื้อนี้สามารถนำออกขายได้อีกครั้งหลังจาก </w:t>
      </w:r>
      <w:r w:rsidR="00497424" w:rsidRPr="00497424">
        <w:rPr>
          <w:rFonts w:ascii="Angsana New" w:hAnsi="Angsana New" w:hint="cs"/>
          <w:sz w:val="30"/>
          <w:szCs w:val="30"/>
        </w:rPr>
        <w:t>6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เดือน แต่ไม่เกิน </w:t>
      </w:r>
      <w:r w:rsidR="00497424" w:rsidRPr="00497424">
        <w:rPr>
          <w:rFonts w:ascii="Angsana New" w:hAnsi="Angsana New"/>
          <w:sz w:val="30"/>
          <w:szCs w:val="30"/>
        </w:rPr>
        <w:t>3</w:t>
      </w:r>
      <w:r w:rsidRPr="00B545CD">
        <w:rPr>
          <w:rFonts w:ascii="Angsana New" w:hAnsi="Angsana New"/>
          <w:sz w:val="30"/>
          <w:szCs w:val="30"/>
          <w:cs/>
          <w:lang w:val="th-TH"/>
        </w:rPr>
        <w:t xml:space="preserve"> ปี นับจากวันที่ซื้อ</w:t>
      </w:r>
    </w:p>
    <w:p w:rsidR="00D35C1E" w:rsidRPr="00D35C1E" w:rsidRDefault="00D35C1E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A11E49">
        <w:rPr>
          <w:rFonts w:ascii="Angsana New" w:hAnsi="Angsana New"/>
          <w:sz w:val="30"/>
          <w:szCs w:val="30"/>
          <w:cs/>
        </w:rPr>
        <w:t xml:space="preserve">หุ้นทุนซื้อคืนที่อยู่ในส่วนของผู้ถือหุ้นคือต้นทุนของหุ้นบริษัทที่ถือโดยบริษัท 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97424" w:rsidRPr="00497424"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4"/>
          <w:sz w:val="30"/>
          <w:szCs w:val="30"/>
        </w:rPr>
        <w:t>2563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บริษัทถือหุ้น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57771">
        <w:rPr>
          <w:rFonts w:ascii="Angsana New" w:hAnsi="Angsana New"/>
          <w:spacing w:val="-4"/>
          <w:sz w:val="30"/>
          <w:szCs w:val="30"/>
          <w:cs/>
        </w:rPr>
        <w:t>บริษัทจำนวน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pacing w:val="-4"/>
          <w:sz w:val="30"/>
          <w:szCs w:val="30"/>
        </w:rPr>
        <w:t>70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497424" w:rsidRPr="00497424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25777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37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0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ล้านหุ้น</w:t>
      </w:r>
      <w:r w:rsidRPr="006D7DF4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257771">
        <w:rPr>
          <w:rFonts w:ascii="Angsana New" w:hAnsi="Angsana New"/>
          <w:spacing w:val="-4"/>
          <w:sz w:val="30"/>
          <w:szCs w:val="30"/>
          <w:cs/>
        </w:rPr>
        <w:t xml:space="preserve"> ซึ่งคิดเป็นร้อยละ </w:t>
      </w:r>
      <w:r w:rsidR="00497424" w:rsidRPr="00497424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497424" w:rsidRPr="00497424">
        <w:rPr>
          <w:rFonts w:ascii="Angsana New" w:hAnsi="Angsana New"/>
          <w:spacing w:val="-4"/>
          <w:sz w:val="30"/>
          <w:szCs w:val="30"/>
        </w:rPr>
        <w:t>5</w:t>
      </w:r>
      <w:r w:rsidRPr="00257771">
        <w:rPr>
          <w:rFonts w:ascii="Angsana New" w:hAnsi="Angsana New"/>
          <w:spacing w:val="-4"/>
          <w:sz w:val="30"/>
          <w:szCs w:val="30"/>
        </w:rPr>
        <w:t xml:space="preserve"> 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1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6D7DF4">
        <w:rPr>
          <w:rFonts w:ascii="Angsana New" w:hAnsi="Angsana New"/>
          <w:i/>
          <w:iCs/>
          <w:sz w:val="30"/>
          <w:szCs w:val="30"/>
          <w:cs/>
        </w:rPr>
        <w:t>)</w:t>
      </w:r>
      <w:r w:rsidRPr="00A11E49">
        <w:rPr>
          <w:rFonts w:ascii="Angsana New" w:hAnsi="Angsana New"/>
          <w:sz w:val="30"/>
          <w:szCs w:val="30"/>
          <w:cs/>
        </w:rPr>
        <w:t xml:space="preserve"> ของหุ้นบริษัทที่ออก</w:t>
      </w:r>
      <w:r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A11E49">
        <w:rPr>
          <w:rFonts w:ascii="Angsana New" w:hAnsi="Angsana New"/>
          <w:sz w:val="30"/>
          <w:szCs w:val="30"/>
          <w:cs/>
        </w:rPr>
        <w:t xml:space="preserve"> รวมเป็นต้น</w:t>
      </w:r>
      <w:r w:rsidRPr="004A1BF1">
        <w:rPr>
          <w:rFonts w:ascii="Angsana New" w:hAnsi="Angsana New"/>
          <w:sz w:val="30"/>
          <w:szCs w:val="30"/>
          <w:cs/>
        </w:rPr>
        <w:t xml:space="preserve">ทุนทั้งหมด </w:t>
      </w:r>
      <w:r w:rsidR="00497424" w:rsidRPr="00497424">
        <w:rPr>
          <w:rFonts w:ascii="Angsana New" w:hAnsi="Angsana New"/>
          <w:sz w:val="30"/>
          <w:szCs w:val="30"/>
        </w:rPr>
        <w:t>149</w:t>
      </w:r>
      <w:r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4A1BF1">
        <w:rPr>
          <w:rFonts w:ascii="Angsana New" w:hAnsi="Angsana New"/>
          <w:sz w:val="30"/>
          <w:szCs w:val="30"/>
          <w:cs/>
        </w:rPr>
        <w:t xml:space="preserve">บาท </w:t>
      </w:r>
      <w:r w:rsidRPr="006D7DF4">
        <w:rPr>
          <w:rFonts w:ascii="Angsana New" w:hAnsi="Angsana New"/>
          <w:i/>
          <w:iCs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6D7DF4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76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8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D7DF4">
        <w:rPr>
          <w:rFonts w:ascii="Angsana New" w:hAnsi="Angsana New"/>
          <w:i/>
          <w:iCs/>
          <w:sz w:val="30"/>
          <w:szCs w:val="30"/>
          <w:cs/>
        </w:rPr>
        <w:t>)</w:t>
      </w:r>
      <w:r w:rsidRPr="004A1BF1">
        <w:rPr>
          <w:rFonts w:ascii="Angsana New" w:hAnsi="Angsana New"/>
          <w:sz w:val="30"/>
          <w:szCs w:val="30"/>
          <w:cs/>
        </w:rPr>
        <w:t xml:space="preserve"> </w:t>
      </w:r>
      <w:r w:rsidRPr="00A11E49">
        <w:rPr>
          <w:rFonts w:ascii="Angsana New" w:hAnsi="Angsana New"/>
          <w:sz w:val="30"/>
          <w:szCs w:val="30"/>
          <w:cs/>
        </w:rPr>
        <w:t>ทั้งนี้บริษัทได้จัดสร</w:t>
      </w:r>
      <w:r w:rsidRPr="00A92316">
        <w:rPr>
          <w:rFonts w:ascii="Angsana New" w:hAnsi="Angsana New"/>
          <w:spacing w:val="-4"/>
          <w:sz w:val="30"/>
          <w:szCs w:val="30"/>
          <w:cs/>
        </w:rPr>
        <w:t xml:space="preserve">กำไรสะสมไว้เป็นสำรองสำหรับหุ้นทุนซื้อคืน ณ วันที่ </w:t>
      </w:r>
      <w:r w:rsidR="00497424" w:rsidRPr="00497424">
        <w:rPr>
          <w:rFonts w:ascii="Angsana New" w:hAnsi="Angsana New"/>
          <w:spacing w:val="-4"/>
          <w:sz w:val="30"/>
          <w:szCs w:val="30"/>
        </w:rPr>
        <w:t>31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 </w:t>
      </w:r>
      <w:r w:rsidRPr="00A92316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9231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pacing w:val="-4"/>
          <w:sz w:val="30"/>
          <w:szCs w:val="30"/>
        </w:rPr>
        <w:t>2563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 </w:t>
      </w:r>
      <w:r w:rsidRPr="00A92316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pacing w:val="-4"/>
          <w:sz w:val="30"/>
          <w:szCs w:val="30"/>
        </w:rPr>
        <w:t>149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497424" w:rsidRPr="00497424">
        <w:rPr>
          <w:rFonts w:ascii="Angsana New" w:hAnsi="Angsana New"/>
          <w:spacing w:val="-4"/>
          <w:sz w:val="30"/>
          <w:szCs w:val="30"/>
        </w:rPr>
        <w:t>8</w:t>
      </w:r>
      <w:r w:rsidRPr="00A92316">
        <w:rPr>
          <w:rFonts w:ascii="Angsana New" w:hAnsi="Angsana New"/>
          <w:spacing w:val="-4"/>
          <w:sz w:val="30"/>
          <w:szCs w:val="30"/>
        </w:rPr>
        <w:t xml:space="preserve"> </w:t>
      </w:r>
      <w:r w:rsidRPr="00A92316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A92316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A92316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76</w:t>
      </w:r>
      <w:r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pacing w:val="-4"/>
          <w:sz w:val="30"/>
          <w:szCs w:val="30"/>
        </w:rPr>
        <w:t>8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A92316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Pr="008030C8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30C8">
        <w:rPr>
          <w:rFonts w:ascii="Angsana New" w:hAnsi="Angsana New" w:hint="cs"/>
          <w:sz w:val="30"/>
          <w:szCs w:val="30"/>
          <w:cs/>
        </w:rPr>
        <w:t>บริษัทได้นำเงินฝากสถาบันการเงิน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แห่งหนึ่ง</w:t>
      </w:r>
      <w:r w:rsidRPr="008030C8">
        <w:rPr>
          <w:rFonts w:ascii="Angsana New" w:hAnsi="Angsana New" w:hint="cs"/>
          <w:sz w:val="30"/>
          <w:szCs w:val="30"/>
          <w:cs/>
        </w:rPr>
        <w:t>มาค้ำประกันวงเงินสินเชื่อที่ได้รับจากบริษัทหลักทรัพย์</w:t>
      </w:r>
      <w:r>
        <w:rPr>
          <w:rFonts w:ascii="Angsana New" w:hAnsi="Angsana New" w:hint="cs"/>
          <w:sz w:val="30"/>
          <w:szCs w:val="30"/>
          <w:cs/>
        </w:rPr>
        <w:t>จัดการกองทุน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Pr="00747298" w:rsidRDefault="00497424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497424">
        <w:rPr>
          <w:rFonts w:ascii="Angsana New" w:hAnsi="Angsana New"/>
          <w:b/>
          <w:sz w:val="30"/>
          <w:szCs w:val="30"/>
        </w:rPr>
        <w:t>16</w:t>
      </w:r>
      <w:r w:rsidR="00180CDD">
        <w:rPr>
          <w:rFonts w:ascii="Angsana New" w:hAnsi="Angsana New"/>
          <w:bCs/>
          <w:sz w:val="30"/>
          <w:szCs w:val="30"/>
        </w:rPr>
        <w:tab/>
      </w:r>
      <w:r w:rsidR="00180CDD" w:rsidRPr="00747298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Pr="003C47F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7424" w:rsidRPr="00497424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="00497424" w:rsidRPr="00497424">
        <w:rPr>
          <w:rFonts w:ascii="Angsana New" w:hAnsi="Angsana New"/>
          <w:sz w:val="30"/>
          <w:szCs w:val="30"/>
        </w:rPr>
        <w:t>51</w:t>
      </w:r>
      <w:r w:rsidRPr="003C47F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2C05B0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2C05B0">
        <w:rPr>
          <w:rFonts w:ascii="Angsana New" w:hAnsi="Angsana New"/>
          <w:spacing w:val="-6"/>
          <w:sz w:val="30"/>
          <w:szCs w:val="30"/>
        </w:rPr>
        <w:t>“</w:t>
      </w:r>
      <w:r w:rsidRPr="002C05B0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2C05B0">
        <w:rPr>
          <w:rFonts w:ascii="Angsana New" w:hAnsi="Angsana New"/>
          <w:spacing w:val="-6"/>
          <w:sz w:val="30"/>
          <w:szCs w:val="30"/>
        </w:rPr>
        <w:t>”</w:t>
      </w:r>
      <w:r w:rsidRPr="002C05B0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BB10D3">
        <w:rPr>
          <w:rFonts w:ascii="Angsana New" w:hAnsi="Angsana New"/>
          <w:spacing w:val="-4"/>
          <w:sz w:val="30"/>
          <w:szCs w:val="30"/>
          <w:cs/>
        </w:rPr>
        <w:t>จะ</w:t>
      </w:r>
      <w:r w:rsidRPr="003C47FE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180CDD" w:rsidRPr="003C47F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97424" w:rsidRPr="00497424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="00497424" w:rsidRPr="00497424">
        <w:rPr>
          <w:rFonts w:ascii="Angsana New" w:hAnsi="Angsana New"/>
          <w:sz w:val="30"/>
          <w:szCs w:val="30"/>
        </w:rPr>
        <w:t>116</w:t>
      </w:r>
      <w:r w:rsidRPr="003C47FE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 xml:space="preserve">สำรอง 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3C47FE">
        <w:rPr>
          <w:rFonts w:ascii="Angsana New" w:hAnsi="Angsana New"/>
          <w:sz w:val="30"/>
          <w:szCs w:val="30"/>
          <w:cs/>
        </w:rPr>
        <w:t>(</w:t>
      </w:r>
      <w:r w:rsidRPr="003C47FE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497424" w:rsidRPr="00497424">
        <w:rPr>
          <w:rFonts w:ascii="Angsana New" w:hAnsi="Angsana New"/>
          <w:sz w:val="30"/>
          <w:szCs w:val="30"/>
        </w:rPr>
        <w:t>5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3C47FE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497424" w:rsidRPr="00497424">
        <w:rPr>
          <w:rFonts w:ascii="Angsana New" w:hAnsi="Angsana New"/>
          <w:sz w:val="30"/>
          <w:szCs w:val="30"/>
        </w:rPr>
        <w:t>10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3B0144">
        <w:rPr>
          <w:rFonts w:ascii="Angsana New" w:hAnsi="Angsana New" w:hint="cs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17</w:t>
      </w:r>
      <w:r w:rsidR="003B0144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030C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8030C8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12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8</w:t>
      </w:r>
      <w:r w:rsidRPr="008030C8">
        <w:rPr>
          <w:rFonts w:ascii="Angsana New" w:hAnsi="Angsana New"/>
          <w:i/>
          <w:iCs/>
          <w:sz w:val="30"/>
          <w:szCs w:val="30"/>
        </w:rPr>
        <w:t xml:space="preserve"> </w:t>
      </w:r>
      <w:r w:rsidRPr="008030C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180CDD" w:rsidRPr="00D35C1E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10616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</w:t>
      </w:r>
      <w:r w:rsidRPr="00F106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เพื่อซื้อหุ้นทุนซื้อคืน</w:t>
      </w:r>
    </w:p>
    <w:p w:rsidR="00180CDD" w:rsidRPr="00495168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80CDD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5B6F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2A5B6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5B6F">
        <w:rPr>
          <w:rFonts w:ascii="Angsana New" w:hAnsi="Angsana New" w:hint="cs"/>
          <w:sz w:val="30"/>
          <w:szCs w:val="30"/>
          <w:cs/>
        </w:rPr>
        <w:t>สำรองหุ้นทุนซื้อคืนนี้จะนำไปจ่ายเป็นเงินปันผลไม่ได้</w:t>
      </w:r>
    </w:p>
    <w:p w:rsidR="00180CDD" w:rsidRPr="006D41F9" w:rsidRDefault="00180CDD" w:rsidP="0018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D014D" w:rsidRPr="00747298" w:rsidRDefault="00497424" w:rsidP="007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497424">
        <w:rPr>
          <w:rFonts w:ascii="Angsana New" w:hAnsi="Angsana New"/>
          <w:b/>
          <w:sz w:val="30"/>
          <w:szCs w:val="30"/>
        </w:rPr>
        <w:t>17</w:t>
      </w:r>
      <w:r w:rsidR="00767824">
        <w:rPr>
          <w:rFonts w:ascii="Angsana New" w:hAnsi="Angsana New"/>
          <w:bCs/>
          <w:sz w:val="30"/>
          <w:szCs w:val="30"/>
        </w:rPr>
        <w:tab/>
      </w:r>
      <w:r w:rsidR="007D014D" w:rsidRPr="00747298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  <w:r w:rsidR="00D220EF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:rsidR="007001C2" w:rsidRPr="00F24887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001C2" w:rsidRPr="003C47FE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บริษัทมี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="00497424" w:rsidRPr="00497424">
        <w:rPr>
          <w:rFonts w:ascii="Angsana New" w:hAnsi="Angsana New"/>
          <w:sz w:val="30"/>
          <w:szCs w:val="30"/>
        </w:rPr>
        <w:t>2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ซึ่งเป็นหน่วยงานธุรกิจที่สำคัญขอบริษัท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หน่วยงานธุรกิจ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3C47FE">
        <w:rPr>
          <w:rFonts w:ascii="Angsana New" w:hAnsi="Angsana New"/>
          <w:sz w:val="30"/>
          <w:szCs w:val="30"/>
          <w:cs/>
        </w:rPr>
        <w:t>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7001C2" w:rsidRPr="00F24887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001C2" w:rsidRPr="003C47FE" w:rsidRDefault="007001C2" w:rsidP="007001C2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1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:rsidR="007001C2" w:rsidRPr="003C47FE" w:rsidRDefault="007001C2" w:rsidP="007001C2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2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:rsidR="007001C2" w:rsidRPr="00F24887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001C2" w:rsidRPr="003C47FE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 ส่วนงานที่รายงานในปี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3C47FE">
        <w:rPr>
          <w:rFonts w:ascii="Angsana New" w:hAnsi="Angsana New"/>
          <w:sz w:val="30"/>
          <w:szCs w:val="30"/>
          <w:cs/>
        </w:rPr>
        <w:t xml:space="preserve"> หรือ</w:t>
      </w:r>
      <w:r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2562</w:t>
      </w:r>
    </w:p>
    <w:p w:rsidR="007001C2" w:rsidRPr="00C54F88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7001C2" w:rsidRPr="003C47FE" w:rsidRDefault="007001C2" w:rsidP="00700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536D09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3C47FE">
        <w:rPr>
          <w:rFonts w:ascii="Angsana New" w:hAnsi="Angsana New"/>
          <w:sz w:val="30"/>
          <w:szCs w:val="30"/>
          <w:cs/>
        </w:rPr>
        <w:t>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EA5E05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0E7DF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7"/>
      </w:tblGrid>
      <w:tr w:rsidR="00FA4BE4" w:rsidRPr="009114A3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FA4BE4" w:rsidRPr="00CA4D5C" w:rsidRDefault="00BF1372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/</w:t>
            </w:r>
            <w:r w:rsidR="00FA4BE4"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="00FA4BE4"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/</w:t>
            </w:r>
            <w:r w:rsidR="00FA4BE4"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E98" w:rsidRPr="009114A3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8B5ED3" w:rsidRDefault="00FD7E9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highlight w:val="yellow"/>
              </w:rPr>
            </w:pP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ธุรกิจให้บริกา</w:t>
            </w:r>
            <w:r w:rsidR="008B5ED3">
              <w:rPr>
                <w:rFonts w:ascii="Angsana New" w:hAnsi="Angsana New" w:hint="cs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</w:t>
            </w: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vAlign w:val="bottom"/>
          </w:tcPr>
          <w:p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A4940" w:rsidRPr="009114A3" w:rsidTr="008B5ED3">
        <w:trPr>
          <w:trHeight w:val="24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97424" w:rsidRPr="0049742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7D014D" w:rsidRPr="009114A3" w:rsidTr="008B5ED3">
        <w:trPr>
          <w:trHeight w:val="13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766EF" w:rsidRPr="009114A3" w:rsidTr="008B5ED3">
        <w:trPr>
          <w:trHeight w:val="191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A4940" w:rsidRPr="009114A3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273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497424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630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633</w:t>
            </w:r>
            <w:r w:rsidR="008A4940"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977CCF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680B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977CCF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497424" w:rsidRPr="0049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</w:t>
            </w:r>
            <w:r w:rsidRPr="00977C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97424" w:rsidRPr="0049742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934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549</w:t>
            </w:r>
          </w:p>
        </w:tc>
        <w:tc>
          <w:tcPr>
            <w:tcW w:w="270" w:type="dxa"/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663</w:t>
            </w:r>
            <w:r w:rsidR="008A49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080</w:t>
            </w:r>
          </w:p>
        </w:tc>
      </w:tr>
      <w:tr w:rsidR="008A4940" w:rsidRPr="009114A3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273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630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633</w:t>
            </w:r>
            <w:r w:rsidR="008A4940"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137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141</w:t>
            </w:r>
            <w:r w:rsidR="008A4940"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041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70" w:type="dxa"/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774</w:t>
            </w:r>
            <w:r w:rsidR="008A4940"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688</w:t>
            </w:r>
          </w:p>
        </w:tc>
      </w:tr>
      <w:tr w:rsidR="008A4940" w:rsidRPr="00F0158D" w:rsidTr="008B5ED3">
        <w:trPr>
          <w:trHeight w:val="1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8A4940" w:rsidRPr="00DA0151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4940" w:rsidRPr="009114A3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318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300</w:t>
            </w:r>
            <w:r w:rsidR="008A4940"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680B91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C15FA6" w:rsidRDefault="008A4940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358</w:t>
            </w:r>
            <w:r w:rsidR="00680B9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976</w:t>
            </w:r>
          </w:p>
        </w:tc>
        <w:tc>
          <w:tcPr>
            <w:tcW w:w="270" w:type="dxa"/>
            <w:vAlign w:val="bottom"/>
          </w:tcPr>
          <w:p w:rsidR="008A4940" w:rsidRPr="00C15FA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C15FA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300</w:t>
            </w:r>
            <w:r w:rsidR="008A4940" w:rsidRPr="00C15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298</w:t>
            </w:r>
          </w:p>
        </w:tc>
      </w:tr>
      <w:tr w:rsidR="008A4940" w:rsidRPr="009114A3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9114A3" w:rsidRDefault="00680B91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8B5E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188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Pr="004618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139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A4940" w:rsidRPr="009114A3" w:rsidTr="008B5ED3">
        <w:trPr>
          <w:trHeight w:val="2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9114A3" w:rsidRDefault="008A4940" w:rsidP="0093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325AE">
              <w:rPr>
                <w:rFonts w:ascii="Angsana New" w:hAnsi="Angsana New" w:hint="cs"/>
                <w:sz w:val="28"/>
                <w:szCs w:val="28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9B6ACA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="00680B91" w:rsidRPr="009B6AC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270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461881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8A494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838</w:t>
            </w:r>
          </w:p>
        </w:tc>
      </w:tr>
      <w:tr w:rsidR="008A4940" w:rsidRPr="009114A3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A4940" w:rsidRPr="009114A3" w:rsidRDefault="0082582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188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6188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7424" w:rsidRPr="00497424">
              <w:rPr>
                <w:rFonts w:ascii="Angsana New" w:hAnsi="Angsana New"/>
                <w:color w:val="000000"/>
                <w:sz w:val="28"/>
                <w:szCs w:val="28"/>
              </w:rPr>
              <w:t>394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A4940" w:rsidRPr="009114A3" w:rsidTr="008B5ED3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CA4D5C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352</w:t>
            </w:r>
            <w:r w:rsidR="008B5E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405</w:t>
            </w: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CA4D5C" w:rsidRDefault="00497424" w:rsidP="001E5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255</w:t>
            </w:r>
            <w:r w:rsidR="008A4940" w:rsidRPr="00CA4D5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603</w:t>
            </w:r>
          </w:p>
        </w:tc>
      </w:tr>
      <w:tr w:rsidR="008A4940" w:rsidRPr="009114A3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940" w:rsidRPr="009114A3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940" w:rsidRPr="009114A3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5A060B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  <w:r w:rsidR="001533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043590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B6749A" w:rsidRDefault="0082582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B6749A" w:rsidRDefault="0082582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A4940" w:rsidRPr="00B6749A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273</w:t>
            </w:r>
            <w:r w:rsidR="001533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0" w:type="dxa"/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:rsidR="008A4940" w:rsidRPr="00B6749A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4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A4940" w:rsidRPr="009114A3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5A060B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A4940" w:rsidRPr="00F02FE6" w:rsidRDefault="001533BB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A4940" w:rsidRPr="00F02FE6" w:rsidRDefault="00497424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  <w:r w:rsidR="00FE6C3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  <w:r w:rsidR="008A4940" w:rsidRPr="00F02F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8258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8A494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  <w:r w:rsidR="001533B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902</w:t>
            </w:r>
          </w:p>
        </w:tc>
        <w:tc>
          <w:tcPr>
            <w:tcW w:w="270" w:type="dxa"/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663</w:t>
            </w:r>
            <w:r w:rsidR="008A494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080</w:t>
            </w:r>
          </w:p>
        </w:tc>
      </w:tr>
      <w:tr w:rsidR="008A4940" w:rsidRPr="009114A3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5A060B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273</w:t>
            </w:r>
            <w:r w:rsidR="0082582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02F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8C289F" w:rsidRDefault="00497424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28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630</w:t>
            </w:r>
            <w:r w:rsidR="00FE6C3E" w:rsidRPr="008C28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28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633</w:t>
            </w:r>
            <w:r w:rsidR="008A4940" w:rsidRPr="00F02F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77CCF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82582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77CCF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</w:t>
            </w:r>
            <w:r w:rsidR="008A49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934</w:t>
            </w:r>
            <w:r w:rsidR="0082582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549</w:t>
            </w:r>
          </w:p>
        </w:tc>
        <w:tc>
          <w:tcPr>
            <w:tcW w:w="270" w:type="dxa"/>
            <w:vAlign w:val="bottom"/>
          </w:tcPr>
          <w:p w:rsidR="008A4940" w:rsidRPr="00F02FE6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F02FE6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663</w:t>
            </w:r>
            <w:r w:rsidR="008A494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080</w:t>
            </w:r>
          </w:p>
        </w:tc>
      </w:tr>
      <w:tr w:rsidR="008A4940" w:rsidRPr="00F0158D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A4940" w:rsidRPr="00F0158D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A4940" w:rsidRPr="00F0158D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8A4940" w:rsidRPr="00F0158D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A4940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:rsidR="00DA0151" w:rsidRDefault="00DA0151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:rsidR="00DA0151" w:rsidRPr="00CA4D5C" w:rsidRDefault="00DA0151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:rsidR="008A4940" w:rsidRPr="00CA4D5C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17DD3">
        <w:rPr>
          <w:rFonts w:ascii="Angsana New" w:hAnsi="Angsana New" w:hint="cs"/>
          <w:sz w:val="30"/>
          <w:szCs w:val="30"/>
          <w:cs/>
        </w:rPr>
        <w:t xml:space="preserve">รายละเอียดสินทรัพย์และหนี้สินจำแนกตามส่วนที่รายงาน 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C17DD3">
        <w:rPr>
          <w:rFonts w:ascii="Angsana New" w:hAnsi="Angsana New"/>
          <w:sz w:val="30"/>
          <w:szCs w:val="30"/>
        </w:rPr>
        <w:t xml:space="preserve"> </w:t>
      </w:r>
      <w:r w:rsidRPr="00C17DD3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C17DD3">
        <w:rPr>
          <w:rFonts w:ascii="Angsana New" w:hAnsi="Angsana New"/>
          <w:sz w:val="30"/>
          <w:szCs w:val="30"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="00C17DD3" w:rsidRPr="00C17DD3">
        <w:rPr>
          <w:rFonts w:ascii="Angsana New" w:hAnsi="Angsana New"/>
          <w:sz w:val="30"/>
          <w:szCs w:val="30"/>
        </w:rPr>
        <w:t xml:space="preserve"> </w:t>
      </w:r>
      <w:r w:rsidR="00C17DD3" w:rsidRPr="00C17D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sz w:val="30"/>
          <w:szCs w:val="30"/>
        </w:rPr>
        <w:t>2562</w:t>
      </w:r>
      <w:r w:rsidRPr="00C17DD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825139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9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832C9" w:rsidRPr="009114A3" w:rsidTr="00A35BF6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/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/</w:t>
            </w: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4BE" w:rsidRPr="009114A3" w:rsidTr="00A35BF6">
        <w:trPr>
          <w:trHeight w:val="353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074BE" w:rsidRPr="009114A3" w:rsidTr="00A35BF6">
        <w:trPr>
          <w:trHeight w:val="24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074BE" w:rsidRPr="009114A3" w:rsidRDefault="00497424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5074BE" w:rsidRPr="009114A3" w:rsidTr="00A35BF6">
        <w:trPr>
          <w:trHeight w:val="13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A4940" w:rsidRPr="009114A3" w:rsidTr="00A35BF6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841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A4940" w:rsidRPr="00A422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056</w:t>
            </w:r>
            <w:r w:rsidR="008A4940" w:rsidRPr="00A422E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8A4940" w:rsidRPr="00287FA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394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A4940" w:rsidRPr="00EC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  <w:r w:rsidR="008A4940" w:rsidRPr="00EC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270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A4940" w:rsidRPr="00636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="008A4940" w:rsidRPr="00636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</w:tr>
      <w:tr w:rsidR="008A4940" w:rsidRPr="009114A3" w:rsidTr="00A35BF6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8A4940" w:rsidRPr="00A422EF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="008A4940" w:rsidRPr="00287F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071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A4940" w:rsidRPr="00EC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  <w:r w:rsidR="008A4940" w:rsidRPr="00EC057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="00E22DB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358</w:t>
            </w:r>
          </w:p>
        </w:tc>
        <w:tc>
          <w:tcPr>
            <w:tcW w:w="270" w:type="dxa"/>
            <w:vAlign w:val="bottom"/>
          </w:tcPr>
          <w:p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4940" w:rsidRPr="009114A3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A4940" w:rsidRPr="00636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240</w:t>
            </w:r>
            <w:r w:rsidR="008A4940" w:rsidRPr="006367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97424">
              <w:rPr>
                <w:rFonts w:ascii="Angsana New" w:hAnsi="Angsana New"/>
                <w:color w:val="000000"/>
                <w:sz w:val="28"/>
                <w:szCs w:val="28"/>
              </w:rPr>
              <w:t>744</w:t>
            </w:r>
          </w:p>
        </w:tc>
      </w:tr>
    </w:tbl>
    <w:p w:rsidR="005074BE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0E7DF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61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:rsidR="00A92316" w:rsidRPr="00D06A35" w:rsidRDefault="00A92316" w:rsidP="00B20BDD">
      <w:pPr>
        <w:pStyle w:val="FSBlank"/>
        <w:tabs>
          <w:tab w:val="clear" w:pos="540"/>
        </w:tabs>
        <w:ind w:left="720" w:firstLine="0"/>
        <w:rPr>
          <w:sz w:val="30"/>
          <w:szCs w:val="30"/>
        </w:rPr>
      </w:pPr>
    </w:p>
    <w:p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92316" w:rsidRPr="007E4FA6" w:rsidRDefault="00D06A35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บริษัทมีรายได้จากลูกค้า</w:t>
      </w:r>
      <w:r w:rsidR="00D425D5">
        <w:rPr>
          <w:rFonts w:ascii="Angsana New" w:hAnsi="Angsana New" w:hint="cs"/>
          <w:color w:val="000000"/>
          <w:sz w:val="30"/>
          <w:szCs w:val="30"/>
          <w:cs/>
        </w:rPr>
        <w:t>ราย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จากส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วนงานธุรกิจอสังหาริมทรัพย์เป็นเงินประมาณ </w:t>
      </w:r>
      <w:r w:rsidR="00497424" w:rsidRPr="00497424">
        <w:rPr>
          <w:rFonts w:ascii="Angsana New" w:hAnsi="Angsana New"/>
          <w:color w:val="000000"/>
          <w:sz w:val="30"/>
          <w:szCs w:val="30"/>
        </w:rPr>
        <w:t>220</w:t>
      </w:r>
      <w:r w:rsidR="00BC2AC8">
        <w:rPr>
          <w:rFonts w:ascii="Angsana New" w:hAnsi="Angsana New"/>
          <w:color w:val="000000"/>
          <w:sz w:val="30"/>
          <w:szCs w:val="30"/>
        </w:rPr>
        <w:t xml:space="preserve"> 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497424" w:rsidRPr="00497424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3B7A31">
        <w:rPr>
          <w:rFonts w:ascii="Angsana New" w:hAnsi="Angsana New" w:hint="cs"/>
          <w:i/>
          <w:iCs/>
          <w:color w:val="000000"/>
          <w:sz w:val="30"/>
          <w:szCs w:val="30"/>
          <w:cs/>
        </w:rPr>
        <w:t>ไม่มี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E6218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จากรายได้ของบริษัท</w:t>
      </w:r>
    </w:p>
    <w:p w:rsidR="00835F9B" w:rsidRPr="007E4FA6" w:rsidRDefault="00835F9B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97291" w:rsidRPr="00E6218F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Cs/>
          <w:i/>
          <w:iCs/>
          <w:sz w:val="30"/>
          <w:szCs w:val="30"/>
        </w:rPr>
      </w:pP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สิทธิ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ประโยชน์</w:t>
      </w: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จากการส่งเสริมการลงทุน</w:t>
      </w:r>
    </w:p>
    <w:p w:rsidR="00897291" w:rsidRPr="00B02385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</w:p>
    <w:p w:rsidR="00897291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897291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Pr="00714D13">
        <w:rPr>
          <w:rFonts w:ascii="Angsana New" w:hAnsi="Angsana New"/>
          <w:spacing w:val="6"/>
          <w:sz w:val="30"/>
          <w:szCs w:val="30"/>
          <w:cs/>
        </w:rPr>
        <w:t>กิจการพัฒนา</w:t>
      </w:r>
      <w:r w:rsidRPr="00F3695E">
        <w:rPr>
          <w:rFonts w:ascii="Angsana New" w:hAnsi="Angsana New"/>
          <w:spacing w:val="6"/>
          <w:sz w:val="30"/>
          <w:szCs w:val="30"/>
          <w:cs/>
        </w:rPr>
        <w:t>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</w:t>
      </w:r>
      <w:r w:rsidRPr="00F3695E">
        <w:rPr>
          <w:rFonts w:ascii="Angsana New" w:hAnsi="Angsana New"/>
          <w:spacing w:val="6"/>
          <w:sz w:val="30"/>
          <w:szCs w:val="30"/>
        </w:rPr>
        <w:t xml:space="preserve"> </w:t>
      </w:r>
      <w:r w:rsidRPr="00F3695E">
        <w:rPr>
          <w:rFonts w:ascii="Angsana New" w:hAnsi="Angsana New"/>
          <w:spacing w:val="6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</w:t>
      </w:r>
      <w:r w:rsidRPr="00897291">
        <w:rPr>
          <w:rFonts w:ascii="Angsana New" w:hAnsi="Angsana New"/>
          <w:sz w:val="30"/>
          <w:szCs w:val="30"/>
          <w:cs/>
        </w:rPr>
        <w:t>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</w:p>
    <w:p w:rsidR="00897291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:rsidR="00897291" w:rsidRPr="00B01954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pacing w:val="-10"/>
          <w:sz w:val="30"/>
          <w:szCs w:val="30"/>
        </w:rPr>
      </w:pPr>
      <w:r w:rsidRPr="00B01954">
        <w:rPr>
          <w:rFonts w:ascii="Angsana New" w:hAnsi="Angsana New"/>
          <w:spacing w:val="-10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สำหรับแต่ละปีสิ้นสุดวันที่ </w:t>
      </w:r>
      <w:r w:rsidR="00497424" w:rsidRPr="00497424">
        <w:rPr>
          <w:rFonts w:ascii="Angsana New" w:hAnsi="Angsana New"/>
          <w:spacing w:val="-10"/>
          <w:sz w:val="30"/>
          <w:szCs w:val="30"/>
        </w:rPr>
        <w:t>31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pacing w:val="-10"/>
          <w:sz w:val="30"/>
          <w:szCs w:val="30"/>
        </w:rPr>
        <w:t>2563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spacing w:val="-10"/>
          <w:sz w:val="30"/>
          <w:szCs w:val="30"/>
        </w:rPr>
        <w:t>2562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Pr="00B01954">
        <w:rPr>
          <w:rFonts w:ascii="Angsana New" w:hAnsi="Angsana New"/>
          <w:spacing w:val="-10"/>
          <w:sz w:val="30"/>
          <w:szCs w:val="30"/>
          <w:cs/>
        </w:rPr>
        <w:t>สรุปได้ดังนี้</w:t>
      </w:r>
    </w:p>
    <w:p w:rsidR="00897291" w:rsidRPr="002D0DF2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45"/>
        <w:gridCol w:w="1016"/>
        <w:gridCol w:w="145"/>
        <w:gridCol w:w="944"/>
        <w:gridCol w:w="145"/>
        <w:gridCol w:w="1025"/>
        <w:gridCol w:w="145"/>
        <w:gridCol w:w="936"/>
        <w:gridCol w:w="145"/>
        <w:gridCol w:w="1023"/>
        <w:gridCol w:w="9"/>
      </w:tblGrid>
      <w:tr w:rsidR="00CB2557" w:rsidRPr="00A92316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:rsidR="00CB2557" w:rsidRPr="00A92316" w:rsidRDefault="00CB2557" w:rsidP="0035335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9" w:type="dxa"/>
            <w:gridSpan w:val="11"/>
            <w:vAlign w:val="bottom"/>
          </w:tcPr>
          <w:p w:rsidR="00CB2557" w:rsidRPr="00A92316" w:rsidRDefault="00CB2557" w:rsidP="00D00380">
            <w:pPr>
              <w:tabs>
                <w:tab w:val="left" w:pos="2902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EA5054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/</w:t>
            </w:r>
            <w:r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0BDD" w:rsidRPr="00A92316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:rsidR="00B20BDD" w:rsidRPr="00EA5054" w:rsidRDefault="00B20BDD" w:rsidP="003533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:rsidR="00B20BDD" w:rsidRPr="00EA5054" w:rsidRDefault="00497424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B20BDD" w:rsidRPr="00EA5054" w:rsidRDefault="00B20BDD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4" w:type="dxa"/>
            <w:gridSpan w:val="5"/>
            <w:vAlign w:val="bottom"/>
          </w:tcPr>
          <w:p w:rsidR="00B20BDD" w:rsidRPr="00EA5054" w:rsidRDefault="00497424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97291" w:rsidRPr="00A92316" w:rsidTr="001E1CFD">
        <w:tc>
          <w:tcPr>
            <w:tcW w:w="2520" w:type="dxa"/>
            <w:vAlign w:val="bottom"/>
          </w:tcPr>
          <w:p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7291" w:rsidRPr="00A92316" w:rsidTr="001E1CFD">
        <w:tc>
          <w:tcPr>
            <w:tcW w:w="2520" w:type="dxa"/>
            <w:vAlign w:val="bottom"/>
          </w:tcPr>
          <w:p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8" w:type="dxa"/>
            <w:gridSpan w:val="12"/>
            <w:vAlign w:val="bottom"/>
          </w:tcPr>
          <w:p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4940" w:rsidRPr="00A92316" w:rsidTr="001E1CFD">
        <w:tc>
          <w:tcPr>
            <w:tcW w:w="2520" w:type="dxa"/>
            <w:vAlign w:val="bottom"/>
          </w:tcPr>
          <w:p w:rsidR="008A4940" w:rsidRPr="001E1CFD" w:rsidRDefault="008A4940" w:rsidP="0068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00" w:type="dxa"/>
            <w:vAlign w:val="bottom"/>
          </w:tcPr>
          <w:p w:rsidR="008A4940" w:rsidRPr="00EA5054" w:rsidRDefault="00497424" w:rsidP="001F3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D90E5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A4940" w:rsidRPr="00EA5054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D90E5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A4940" w:rsidRPr="00EA5054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D90E52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8A4940" w:rsidRPr="00EA5054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bottom"/>
          </w:tcPr>
          <w:p w:rsidR="008A4940" w:rsidRPr="00EA5054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:rsidR="008A4940" w:rsidRPr="00EA5054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4940" w:rsidRPr="002D757B" w:rsidTr="001E1CFD">
        <w:tc>
          <w:tcPr>
            <w:tcW w:w="2520" w:type="dxa"/>
          </w:tcPr>
          <w:p w:rsidR="008A4940" w:rsidRPr="00EA5054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:rsidR="008A4940" w:rsidRPr="00EA5054" w:rsidRDefault="00497424" w:rsidP="001F3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CF24A7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A4940" w:rsidRPr="00EA5054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="00CF24A7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:rsidR="008A4940" w:rsidRPr="00EA5054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CF24A7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:rsidR="008A4940" w:rsidRPr="00EA5054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8A4940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:rsidR="008A4940" w:rsidRPr="00EA5054" w:rsidRDefault="00497424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8A4940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8A4940" w:rsidRPr="00EA5054" w:rsidRDefault="008A4940" w:rsidP="008A4940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:rsidR="008A4940" w:rsidRPr="00EA5054" w:rsidRDefault="00497424" w:rsidP="00B43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8A4940" w:rsidRPr="00EA50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</w:tbl>
    <w:p w:rsidR="00E6218F" w:rsidRDefault="00E6218F" w:rsidP="00E6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C1D9F" w:rsidRPr="00E6218F" w:rsidRDefault="00E6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D014D" w:rsidRPr="00747298" w:rsidRDefault="00497424" w:rsidP="00043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18</w:t>
      </w:r>
      <w:r w:rsidR="000439DE">
        <w:rPr>
          <w:rFonts w:ascii="Angsana New" w:hAnsi="Angsana New"/>
          <w:bCs/>
          <w:sz w:val="30"/>
          <w:szCs w:val="30"/>
        </w:rPr>
        <w:tab/>
      </w:r>
      <w:r w:rsidR="007D014D" w:rsidRPr="00747298">
        <w:rPr>
          <w:rFonts w:ascii="Angsana New" w:hAnsi="Angsana New"/>
          <w:bCs/>
          <w:sz w:val="30"/>
          <w:szCs w:val="30"/>
          <w:cs/>
        </w:rPr>
        <w:t>ค่าใช้จ่ายผลประโยชน์ของพนักงาน</w:t>
      </w:r>
    </w:p>
    <w:p w:rsidR="004C67F9" w:rsidRDefault="004C67F9" w:rsidP="004C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1440"/>
        <w:gridCol w:w="236"/>
        <w:gridCol w:w="1498"/>
      </w:tblGrid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3C47FE" w:rsidRDefault="00416676" w:rsidP="00416676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416676" w:rsidRPr="00884D6D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416676" w:rsidRPr="00AF45C7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3C47FE" w:rsidRDefault="00416676" w:rsidP="00416676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416676" w:rsidRPr="00884D6D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416676" w:rsidRPr="00AF45C7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3C47FE" w:rsidRDefault="00416676" w:rsidP="00416676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416676" w:rsidRPr="00884D6D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416676" w:rsidRPr="00AF45C7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3C47FE" w:rsidRDefault="00416676" w:rsidP="00416676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416676" w:rsidRPr="00E11705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0" w:type="pct"/>
          </w:tcPr>
          <w:p w:rsidR="00416676" w:rsidRPr="003C47FE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416676" w:rsidRPr="003C47FE" w:rsidRDefault="00416676" w:rsidP="00416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416676" w:rsidRPr="003C47FE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676D" w:rsidRPr="003C47FE" w:rsidTr="00E6676D">
        <w:trPr>
          <w:cantSplit/>
        </w:trPr>
        <w:tc>
          <w:tcPr>
            <w:tcW w:w="2716" w:type="pct"/>
          </w:tcPr>
          <w:p w:rsidR="00E6676D" w:rsidRPr="003C47FE" w:rsidRDefault="00E6676D" w:rsidP="00416676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E6676D" w:rsidRPr="00E11705" w:rsidRDefault="00E6676D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:rsidR="00E6676D" w:rsidRPr="00E6676D" w:rsidRDefault="00E6676D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67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A046CC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543" w:type="pct"/>
          </w:tcPr>
          <w:p w:rsidR="00416676" w:rsidRPr="00E11705" w:rsidRDefault="00416676" w:rsidP="0041667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90" w:type="pct"/>
          </w:tcPr>
          <w:p w:rsidR="00416676" w:rsidRPr="003C47FE" w:rsidRDefault="00416676" w:rsidP="00975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129" w:type="pct"/>
          </w:tcPr>
          <w:p w:rsidR="00416676" w:rsidRPr="00C108B2" w:rsidRDefault="00416676" w:rsidP="004166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2" w:type="pct"/>
          </w:tcPr>
          <w:p w:rsidR="00416676" w:rsidRPr="00A046CC" w:rsidRDefault="00416676" w:rsidP="004166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386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A046CC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43" w:type="pct"/>
          </w:tcPr>
          <w:p w:rsidR="00416676" w:rsidRPr="00E11705" w:rsidRDefault="00416676" w:rsidP="0041667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790" w:type="pct"/>
          </w:tcPr>
          <w:p w:rsidR="00416676" w:rsidRPr="003C47FE" w:rsidRDefault="00416676" w:rsidP="00975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29" w:type="pct"/>
          </w:tcPr>
          <w:p w:rsidR="00416676" w:rsidRPr="00C108B2" w:rsidRDefault="00416676" w:rsidP="004166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2" w:type="pct"/>
          </w:tcPr>
          <w:p w:rsidR="00416676" w:rsidRPr="00A046CC" w:rsidRDefault="00416676" w:rsidP="004166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388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A046CC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543" w:type="pct"/>
          </w:tcPr>
          <w:p w:rsidR="00416676" w:rsidRPr="00E11705" w:rsidRDefault="00416676" w:rsidP="0041667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90" w:type="pct"/>
          </w:tcPr>
          <w:p w:rsidR="00416676" w:rsidRPr="002E6E2F" w:rsidRDefault="00416676" w:rsidP="00975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29" w:type="pct"/>
          </w:tcPr>
          <w:p w:rsidR="00416676" w:rsidRPr="00C108B2" w:rsidRDefault="00416676" w:rsidP="004166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2" w:type="pct"/>
          </w:tcPr>
          <w:p w:rsidR="00416676" w:rsidRPr="00A046CC" w:rsidRDefault="00416676" w:rsidP="004166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871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A046CC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543" w:type="pct"/>
          </w:tcPr>
          <w:p w:rsidR="00416676" w:rsidRPr="00E11705" w:rsidRDefault="00416676" w:rsidP="0041667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90" w:type="pct"/>
          </w:tcPr>
          <w:p w:rsidR="00416676" w:rsidRPr="002E6E2F" w:rsidRDefault="00416676" w:rsidP="00975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:rsidR="00416676" w:rsidRPr="00C108B2" w:rsidRDefault="00416676" w:rsidP="004166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2" w:type="pct"/>
          </w:tcPr>
          <w:p w:rsidR="00416676" w:rsidRPr="00A046CC" w:rsidRDefault="00416676" w:rsidP="004166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036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A046CC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046C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3" w:type="pct"/>
          </w:tcPr>
          <w:p w:rsidR="00416676" w:rsidRPr="00E11705" w:rsidRDefault="00416676" w:rsidP="0041667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90" w:type="pct"/>
          </w:tcPr>
          <w:p w:rsidR="00416676" w:rsidRPr="0033510C" w:rsidRDefault="00416676" w:rsidP="00975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29" w:type="pct"/>
          </w:tcPr>
          <w:p w:rsidR="00416676" w:rsidRPr="0033510C" w:rsidRDefault="00416676" w:rsidP="00416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2" w:type="pct"/>
          </w:tcPr>
          <w:p w:rsidR="00416676" w:rsidRPr="0033510C" w:rsidRDefault="00416676" w:rsidP="004166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3351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019</w:t>
            </w:r>
          </w:p>
        </w:tc>
      </w:tr>
      <w:tr w:rsidR="00416676" w:rsidRPr="003C47FE" w:rsidTr="00416676">
        <w:trPr>
          <w:cantSplit/>
        </w:trPr>
        <w:tc>
          <w:tcPr>
            <w:tcW w:w="2716" w:type="pct"/>
          </w:tcPr>
          <w:p w:rsidR="00416676" w:rsidRPr="00A12C30" w:rsidRDefault="00416676" w:rsidP="00416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6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3" w:type="pct"/>
          </w:tcPr>
          <w:p w:rsidR="00416676" w:rsidRPr="002E6E2F" w:rsidRDefault="00416676" w:rsidP="0041667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:rsidR="00416676" w:rsidRPr="00975C5A" w:rsidRDefault="00416676" w:rsidP="00975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123,796</w:t>
            </w:r>
          </w:p>
        </w:tc>
        <w:tc>
          <w:tcPr>
            <w:tcW w:w="129" w:type="pct"/>
          </w:tcPr>
          <w:p w:rsidR="00416676" w:rsidRPr="00B45E5B" w:rsidRDefault="00416676" w:rsidP="0041667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:rsidR="00416676" w:rsidRPr="00B45E5B" w:rsidRDefault="00416676" w:rsidP="004166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Pr="00B45E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</w:tr>
    </w:tbl>
    <w:p w:rsidR="007D014D" w:rsidRPr="00B06297" w:rsidRDefault="007D014D" w:rsidP="002E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7D014D" w:rsidRPr="00B0629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D5227B" w:rsidRDefault="007D014D" w:rsidP="00AB4965">
      <w:pPr>
        <w:pStyle w:val="FSContent"/>
      </w:pPr>
      <w:r w:rsidRPr="003C47FE">
        <w:rPr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497424" w:rsidRPr="00497424">
        <w:t>5</w:t>
      </w:r>
      <w:r w:rsidR="00D8024A">
        <w:t xml:space="preserve"> </w:t>
      </w:r>
      <w:r w:rsidR="00F22C23">
        <w:rPr>
          <w:rFonts w:hint="cs"/>
          <w:cs/>
        </w:rPr>
        <w:t>ถึงอัตราร้อยละ</w:t>
      </w:r>
      <w:r w:rsidR="00D8024A">
        <w:t xml:space="preserve"> </w:t>
      </w:r>
      <w:r w:rsidR="00497424" w:rsidRPr="00497424">
        <w:t>15</w:t>
      </w:r>
      <w:r w:rsidRPr="003C47FE">
        <w:rPr>
          <w:cs/>
        </w:rPr>
        <w:t xml:space="preserve"> และบริษัทจ่ายสมทบในอัตรา</w:t>
      </w:r>
      <w:r w:rsidR="00B104B2">
        <w:br/>
      </w:r>
      <w:r w:rsidRPr="003C47FE">
        <w:rPr>
          <w:cs/>
        </w:rPr>
        <w:t xml:space="preserve">ร้อยละ </w:t>
      </w:r>
      <w:r w:rsidR="00497424" w:rsidRPr="00497424">
        <w:t>6</w:t>
      </w:r>
      <w:r w:rsidRPr="003C47FE">
        <w:t xml:space="preserve"> </w:t>
      </w:r>
      <w:r w:rsidRPr="003C47FE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5227B" w:rsidRPr="001D36E9" w:rsidRDefault="001D36E9" w:rsidP="001D3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br w:type="page"/>
      </w:r>
    </w:p>
    <w:p w:rsidR="007D014D" w:rsidRPr="00B104B2" w:rsidRDefault="00497424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19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747298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:rsidR="00B104B2" w:rsidRDefault="00B104B2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407A21" w:rsidRPr="003C47FE" w:rsidTr="00651D1B">
        <w:trPr>
          <w:cantSplit/>
        </w:trPr>
        <w:tc>
          <w:tcPr>
            <w:tcW w:w="1647" w:type="pct"/>
          </w:tcPr>
          <w:p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7A21" w:rsidRPr="003C47FE" w:rsidTr="00651D1B">
        <w:trPr>
          <w:cantSplit/>
        </w:trPr>
        <w:tc>
          <w:tcPr>
            <w:tcW w:w="1647" w:type="pct"/>
          </w:tcPr>
          <w:p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7A21" w:rsidRPr="003C47FE" w:rsidTr="00651D1B">
        <w:trPr>
          <w:cantSplit/>
        </w:trPr>
        <w:tc>
          <w:tcPr>
            <w:tcW w:w="1647" w:type="pct"/>
          </w:tcPr>
          <w:p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7A21" w:rsidRPr="003C47FE" w:rsidTr="00651D1B">
        <w:trPr>
          <w:cantSplit/>
        </w:trPr>
        <w:tc>
          <w:tcPr>
            <w:tcW w:w="1647" w:type="pct"/>
          </w:tcPr>
          <w:p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407A21" w:rsidRPr="00884D6D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407A21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A21" w:rsidRPr="003C47FE" w:rsidTr="00651D1B">
        <w:trPr>
          <w:cantSplit/>
        </w:trPr>
        <w:tc>
          <w:tcPr>
            <w:tcW w:w="1647" w:type="pct"/>
          </w:tcPr>
          <w:p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407A21" w:rsidRPr="00E11705" w:rsidRDefault="00407A21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407A21" w:rsidRPr="003C47FE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:rsidR="00407A21" w:rsidRPr="003C47FE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07A21" w:rsidRPr="003C47FE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407A21" w:rsidRPr="003C47FE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7A21" w:rsidRPr="003C47FE" w:rsidTr="00651D1B">
        <w:trPr>
          <w:cantSplit/>
        </w:trPr>
        <w:tc>
          <w:tcPr>
            <w:tcW w:w="1647" w:type="pct"/>
          </w:tcPr>
          <w:p w:rsidR="00407A21" w:rsidRPr="003C47FE" w:rsidRDefault="00407A21" w:rsidP="00651D1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:rsidR="00407A21" w:rsidRPr="00E11705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:rsidR="00407A21" w:rsidRPr="003C47FE" w:rsidRDefault="00407A21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45A8" w:rsidRPr="003C47FE" w:rsidTr="00651D1B">
        <w:trPr>
          <w:cantSplit/>
        </w:trPr>
        <w:tc>
          <w:tcPr>
            <w:tcW w:w="1647" w:type="pct"/>
            <w:vAlign w:val="center"/>
          </w:tcPr>
          <w:p w:rsidR="003745A8" w:rsidRPr="003C47FE" w:rsidRDefault="003745A8" w:rsidP="003B79FE">
            <w:pPr>
              <w:tabs>
                <w:tab w:val="clear" w:pos="454"/>
                <w:tab w:val="left" w:pos="434"/>
              </w:tabs>
              <w:ind w:left="160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3745A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436" w:type="pct"/>
          </w:tcPr>
          <w:p w:rsidR="003745A8" w:rsidRPr="00E11705" w:rsidRDefault="003745A8" w:rsidP="00BA0B0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9558FF" w:rsidRDefault="00497424" w:rsidP="009558F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 w:rsidR="009558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5" w:type="pct"/>
          </w:tcPr>
          <w:p w:rsidR="003745A8" w:rsidRPr="00C108B2" w:rsidRDefault="003745A8" w:rsidP="00BA0B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9558FF" w:rsidRPr="009558FF" w:rsidRDefault="009558FF" w:rsidP="009558FF">
            <w:pPr>
              <w:jc w:val="right"/>
            </w:pPr>
            <w:r>
              <w:t>-</w:t>
            </w:r>
          </w:p>
        </w:tc>
        <w:tc>
          <w:tcPr>
            <w:tcW w:w="145" w:type="pct"/>
          </w:tcPr>
          <w:p w:rsidR="003745A8" w:rsidRPr="005434A2" w:rsidRDefault="003745A8" w:rsidP="00BA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</w:tcPr>
          <w:p w:rsidR="009558FF" w:rsidRPr="009558FF" w:rsidRDefault="00497424" w:rsidP="009558F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 w:rsidR="009558FF" w:rsidRPr="009558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45" w:type="pct"/>
          </w:tcPr>
          <w:p w:rsidR="003745A8" w:rsidRPr="005434A2" w:rsidRDefault="003745A8" w:rsidP="00BA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:rsidR="009558FF" w:rsidRPr="009558FF" w:rsidRDefault="009558FF" w:rsidP="009558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A0B0C" w:rsidRPr="003C47FE" w:rsidTr="00651D1B">
        <w:trPr>
          <w:cantSplit/>
        </w:trPr>
        <w:tc>
          <w:tcPr>
            <w:tcW w:w="1647" w:type="pct"/>
            <w:vAlign w:val="center"/>
          </w:tcPr>
          <w:p w:rsidR="00BA0B0C" w:rsidRPr="003C47FE" w:rsidRDefault="00BA0B0C" w:rsidP="00BA0B0C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:rsidR="00BA0B0C" w:rsidRPr="00E11705" w:rsidRDefault="00BA0B0C" w:rsidP="00BA0B0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BA0B0C" w:rsidRPr="003C47FE" w:rsidRDefault="00497424" w:rsidP="00BA0B0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  <w:r w:rsidR="003745A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145" w:type="pct"/>
          </w:tcPr>
          <w:p w:rsidR="00BA0B0C" w:rsidRPr="00C108B2" w:rsidRDefault="00BA0B0C" w:rsidP="00BA0B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BA0B0C" w:rsidRPr="003C47FE" w:rsidRDefault="00497424" w:rsidP="00BA0B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172</w:t>
            </w:r>
            <w:r w:rsidR="00BA0B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028</w:t>
            </w:r>
          </w:p>
        </w:tc>
        <w:tc>
          <w:tcPr>
            <w:tcW w:w="145" w:type="pct"/>
          </w:tcPr>
          <w:p w:rsidR="00BA0B0C" w:rsidRPr="005434A2" w:rsidRDefault="00BA0B0C" w:rsidP="00BA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9" w:type="pct"/>
          </w:tcPr>
          <w:p w:rsidR="00BA0B0C" w:rsidRPr="001D36E9" w:rsidRDefault="00497424" w:rsidP="001D36E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  <w:r w:rsidR="009558FF" w:rsidRPr="001D36E9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45" w:type="pct"/>
          </w:tcPr>
          <w:p w:rsidR="00BA0B0C" w:rsidRPr="005434A2" w:rsidRDefault="00BA0B0C" w:rsidP="00BA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:rsidR="00BA0B0C" w:rsidRPr="005434A2" w:rsidRDefault="00497424" w:rsidP="00BA0B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172</w:t>
            </w:r>
            <w:r w:rsidR="00BA0B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028</w:t>
            </w:r>
          </w:p>
        </w:tc>
      </w:tr>
      <w:tr w:rsidR="00BA0B0C" w:rsidRPr="003C47FE" w:rsidTr="00651D1B">
        <w:trPr>
          <w:cantSplit/>
        </w:trPr>
        <w:tc>
          <w:tcPr>
            <w:tcW w:w="1647" w:type="pct"/>
          </w:tcPr>
          <w:p w:rsidR="00BA0B0C" w:rsidRPr="006D32E8" w:rsidRDefault="00BA0B0C" w:rsidP="00BA0B0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6" w:type="pct"/>
          </w:tcPr>
          <w:p w:rsidR="00BA0B0C" w:rsidRPr="00E11705" w:rsidRDefault="00497424" w:rsidP="00BA0B0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631" w:type="pct"/>
          </w:tcPr>
          <w:p w:rsidR="00BA0B0C" w:rsidRPr="003C47FE" w:rsidRDefault="00497424" w:rsidP="00BA0B0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9558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45" w:type="pct"/>
          </w:tcPr>
          <w:p w:rsidR="00BA0B0C" w:rsidRPr="00C108B2" w:rsidRDefault="00BA0B0C" w:rsidP="00BA0B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BA0B0C" w:rsidRPr="003C47FE" w:rsidRDefault="00497424" w:rsidP="00BA0B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125</w:t>
            </w:r>
            <w:r w:rsidR="00BA0B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5" w:type="pct"/>
          </w:tcPr>
          <w:p w:rsidR="00BA0B0C" w:rsidRPr="003C47FE" w:rsidRDefault="00BA0B0C" w:rsidP="00BA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A0B0C" w:rsidRPr="003C47FE" w:rsidRDefault="00497424" w:rsidP="00BA0B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9558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45" w:type="pct"/>
          </w:tcPr>
          <w:p w:rsidR="00BA0B0C" w:rsidRPr="003C47FE" w:rsidRDefault="00BA0B0C" w:rsidP="00BA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BA0B0C" w:rsidRPr="000440B9" w:rsidRDefault="00497424" w:rsidP="00BA0B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125</w:t>
            </w:r>
            <w:r w:rsidR="00BA0B0C" w:rsidRPr="000440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700</w:t>
            </w:r>
          </w:p>
        </w:tc>
      </w:tr>
      <w:tr w:rsidR="00BA0B0C" w:rsidRPr="003C47FE" w:rsidTr="00651D1B">
        <w:trPr>
          <w:cantSplit/>
        </w:trPr>
        <w:tc>
          <w:tcPr>
            <w:tcW w:w="1647" w:type="pct"/>
          </w:tcPr>
          <w:p w:rsidR="00BA0B0C" w:rsidRPr="006D32E8" w:rsidRDefault="00BA0B0C" w:rsidP="00BA0B0C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436" w:type="pct"/>
          </w:tcPr>
          <w:p w:rsidR="00BA0B0C" w:rsidRPr="00E11705" w:rsidRDefault="00BA0B0C" w:rsidP="00BA0B0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BA0B0C" w:rsidRPr="00536488" w:rsidRDefault="00497424" w:rsidP="00BA0B0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536488" w:rsidRPr="0053648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45" w:type="pct"/>
          </w:tcPr>
          <w:p w:rsidR="00BA0B0C" w:rsidRPr="00536488" w:rsidRDefault="00BA0B0C" w:rsidP="00BA0B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BA0B0C" w:rsidRPr="00536488" w:rsidRDefault="00497424" w:rsidP="00BA0B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</w:t>
            </w:r>
            <w:r w:rsidR="00BA0B0C" w:rsidRPr="005364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062</w:t>
            </w:r>
          </w:p>
        </w:tc>
        <w:tc>
          <w:tcPr>
            <w:tcW w:w="145" w:type="pct"/>
          </w:tcPr>
          <w:p w:rsidR="00BA0B0C" w:rsidRPr="00536488" w:rsidRDefault="00BA0B0C" w:rsidP="00BA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A0B0C" w:rsidRPr="00536488" w:rsidRDefault="00497424" w:rsidP="00BA0B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9268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45" w:type="pct"/>
          </w:tcPr>
          <w:p w:rsidR="00BA0B0C" w:rsidRPr="00536488" w:rsidRDefault="00BA0B0C" w:rsidP="00BA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BA0B0C" w:rsidRPr="00536488" w:rsidRDefault="00497424" w:rsidP="00BA0B0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</w:t>
            </w:r>
            <w:r w:rsidR="00BA0B0C" w:rsidRPr="005364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062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</w:tcPr>
          <w:p w:rsidR="00211CFD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36" w:type="pct"/>
          </w:tcPr>
          <w:p w:rsidR="00211CFD" w:rsidRPr="00E11705" w:rsidRDefault="00211CFD" w:rsidP="00211CF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45" w:type="pct"/>
          </w:tcPr>
          <w:p w:rsidR="00211CFD" w:rsidRPr="00C108B2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42" w:type="pct"/>
          </w:tcPr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993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211CFD" w:rsidRPr="005A4285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993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</w:tcPr>
          <w:p w:rsidR="00211CFD" w:rsidRPr="003C47FE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36" w:type="pct"/>
          </w:tcPr>
          <w:p w:rsidR="00211CFD" w:rsidRPr="00E11705" w:rsidRDefault="00211CFD" w:rsidP="00211CF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45" w:type="pct"/>
          </w:tcPr>
          <w:p w:rsidR="00211CFD" w:rsidRPr="00C108B2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585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211CFD" w:rsidRPr="005A4285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</w:t>
            </w:r>
            <w:r w:rsidRPr="005A4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585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  <w:vAlign w:val="center"/>
          </w:tcPr>
          <w:p w:rsidR="00211CFD" w:rsidRPr="003C47FE" w:rsidRDefault="00211CFD" w:rsidP="00211CFD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436" w:type="pct"/>
          </w:tcPr>
          <w:p w:rsidR="00211CFD" w:rsidRPr="00E11705" w:rsidRDefault="00211CFD" w:rsidP="00211CF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5" w:type="pct"/>
          </w:tcPr>
          <w:p w:rsidR="00211CFD" w:rsidRPr="00C108B2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211CFD" w:rsidRPr="003C47FE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229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211CFD" w:rsidRPr="00436FE4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229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  <w:vAlign w:val="center"/>
          </w:tcPr>
          <w:p w:rsidR="00211CFD" w:rsidRPr="003C47FE" w:rsidRDefault="00211CFD" w:rsidP="00211CFD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6" w:type="pct"/>
          </w:tcPr>
          <w:p w:rsidR="00211CFD" w:rsidRPr="00E11705" w:rsidRDefault="00211CFD" w:rsidP="00211CF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145" w:type="pct"/>
          </w:tcPr>
          <w:p w:rsidR="00211CFD" w:rsidRPr="00C108B2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480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480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  <w:vAlign w:val="center"/>
          </w:tcPr>
          <w:p w:rsidR="00211CFD" w:rsidRPr="003C47FE" w:rsidRDefault="00211CFD" w:rsidP="00211CFD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F05F1C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36" w:type="pct"/>
          </w:tcPr>
          <w:p w:rsidR="00211CFD" w:rsidRPr="00E11705" w:rsidRDefault="00211CFD" w:rsidP="00211CF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211CFD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145" w:type="pct"/>
          </w:tcPr>
          <w:p w:rsidR="00211CFD" w:rsidRPr="00C108B2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:rsidR="00211CFD" w:rsidRPr="003C47FE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361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1CFD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11CFD" w:rsidRPr="003C47FE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211CFD" w:rsidRPr="00436FE4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361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  <w:vAlign w:val="center"/>
          </w:tcPr>
          <w:p w:rsidR="00211CFD" w:rsidRPr="003C47FE" w:rsidRDefault="00211CFD" w:rsidP="00211CFD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</w:tcPr>
          <w:p w:rsidR="00211CFD" w:rsidRPr="00E11705" w:rsidRDefault="00211CFD" w:rsidP="00211CF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211CFD" w:rsidRPr="00926846" w:rsidRDefault="00211CFD" w:rsidP="00211CF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Pr="009268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5" w:type="pct"/>
          </w:tcPr>
          <w:p w:rsidR="00211CFD" w:rsidRPr="00926846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:rsidR="00211CFD" w:rsidRPr="00926846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</w:t>
            </w:r>
            <w:r w:rsidRPr="009268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862</w:t>
            </w:r>
          </w:p>
        </w:tc>
        <w:tc>
          <w:tcPr>
            <w:tcW w:w="145" w:type="pct"/>
          </w:tcPr>
          <w:p w:rsidR="00211CFD" w:rsidRPr="00926846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1CFD" w:rsidRPr="00926846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Pr="009268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5" w:type="pct"/>
          </w:tcPr>
          <w:p w:rsidR="00211CFD" w:rsidRPr="00926846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:rsidR="00211CFD" w:rsidRPr="00926846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52</w:t>
            </w:r>
            <w:r w:rsidRPr="009268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923</w:t>
            </w:r>
          </w:p>
        </w:tc>
      </w:tr>
      <w:tr w:rsidR="00211CFD" w:rsidRPr="003C47FE" w:rsidTr="00651D1B">
        <w:trPr>
          <w:cantSplit/>
        </w:trPr>
        <w:tc>
          <w:tcPr>
            <w:tcW w:w="1647" w:type="pct"/>
          </w:tcPr>
          <w:p w:rsidR="00211CFD" w:rsidRPr="00407A21" w:rsidRDefault="00211CFD" w:rsidP="0021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3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2C5B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อสังหาริมทรัพย์</w:t>
            </w:r>
            <w:r w:rsidR="006A61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C5B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ต้นทุนการให้บริการ </w:t>
            </w: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 w:rsidR="007D0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ในการจัดจำหน่ายและค่าใช้จ่าย</w:t>
            </w:r>
            <w:r w:rsidR="007D0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2C5B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36" w:type="pct"/>
          </w:tcPr>
          <w:p w:rsidR="00211CFD" w:rsidRPr="002E6E2F" w:rsidRDefault="00211CFD" w:rsidP="00211CF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 w:right="74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Pr="00C620D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145" w:type="pct"/>
          </w:tcPr>
          <w:p w:rsidR="00211CFD" w:rsidRPr="00C108B2" w:rsidRDefault="00211CFD" w:rsidP="00211CF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BA0B0C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554</w:t>
            </w:r>
            <w:r w:rsidRPr="00BA0B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DF5378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 w:right="100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Pr="00DF53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145" w:type="pct"/>
          </w:tcPr>
          <w:p w:rsidR="00211CFD" w:rsidRPr="003C47FE" w:rsidRDefault="00211CFD" w:rsidP="00211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</w:p>
          <w:p w:rsidR="00211CFD" w:rsidRPr="00A046CC" w:rsidRDefault="00211CFD" w:rsidP="00211C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497424">
              <w:rPr>
                <w:rFonts w:ascii="Angsana New" w:hAnsi="Angsana New" w:cs="Angsana New"/>
                <w:sz w:val="30"/>
                <w:szCs w:val="30"/>
              </w:rPr>
              <w:t>554</w:t>
            </w:r>
            <w:r w:rsidRPr="00203F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 w:cs="Angsana New"/>
                <w:sz w:val="30"/>
                <w:szCs w:val="30"/>
              </w:rPr>
              <w:t>361</w:t>
            </w:r>
          </w:p>
        </w:tc>
      </w:tr>
    </w:tbl>
    <w:p w:rsidR="00407A21" w:rsidRDefault="00407A21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13439" w:rsidRDefault="00D13439" w:rsidP="00917004">
      <w:pPr>
        <w:pStyle w:val="FSBlank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7D014D" w:rsidRPr="00A833B9" w:rsidRDefault="00497424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20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A833B9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:rsidR="007D014D" w:rsidRPr="00D5227B" w:rsidRDefault="007D014D" w:rsidP="000F556F">
      <w:pPr>
        <w:pStyle w:val="FSBlank"/>
        <w:rPr>
          <w:sz w:val="30"/>
          <w:szCs w:val="30"/>
        </w:rPr>
      </w:pPr>
      <w:r w:rsidRPr="00C746B8">
        <w:rPr>
          <w:cs/>
        </w:rPr>
        <w:tab/>
      </w:r>
    </w:p>
    <w:p w:rsidR="00D5227B" w:rsidRDefault="00D5227B" w:rsidP="008A4940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D5227B" w:rsidRDefault="00D5227B" w:rsidP="000F556F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438"/>
        <w:gridCol w:w="237"/>
        <w:gridCol w:w="1564"/>
      </w:tblGrid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:rsidR="009104E4" w:rsidRPr="00AF45C7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:rsidR="009104E4" w:rsidRPr="00AF45C7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:rsidR="009104E4" w:rsidRPr="00AF45C7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:rsidR="009104E4" w:rsidRPr="003C47F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</w:tcPr>
          <w:p w:rsidR="009104E4" w:rsidRPr="003C47F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:rsidR="009104E4" w:rsidRPr="009104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3" w:type="pct"/>
          </w:tcPr>
          <w:p w:rsidR="009104E4" w:rsidRPr="003C47FE" w:rsidRDefault="009104E4" w:rsidP="009104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:rsidR="009104E4" w:rsidRPr="003C47FE" w:rsidRDefault="009104E4" w:rsidP="009104E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D67E3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3" w:type="pct"/>
          </w:tcPr>
          <w:p w:rsidR="009104E4" w:rsidRPr="004F5DE1" w:rsidRDefault="009104E4" w:rsidP="005A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21</w:t>
            </w:r>
            <w:r w:rsidRPr="004F5DE1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29" w:type="pct"/>
          </w:tcPr>
          <w:p w:rsidR="009104E4" w:rsidRPr="00506DE7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vAlign w:val="bottom"/>
          </w:tcPr>
          <w:p w:rsidR="009104E4" w:rsidRPr="007C1887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11</w:t>
            </w:r>
            <w:r w:rsidRPr="007C188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9104E4" w:rsidRPr="002E6E2F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vAlign w:val="bottom"/>
          </w:tcPr>
          <w:p w:rsidR="009104E4" w:rsidRPr="007C1887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7C1887"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7C188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006</w:t>
            </w:r>
            <w:r w:rsidRPr="007C18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D67E3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20,509</w:t>
            </w: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10,517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F67E4" w:rsidRDefault="009104E4" w:rsidP="009104E4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:rsidR="009104E4" w:rsidRPr="002E6E2F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vAlign w:val="bottom"/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F67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pct"/>
          </w:tcPr>
          <w:p w:rsidR="009104E4" w:rsidRPr="002E6E2F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vAlign w:val="bottom"/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9104E4" w:rsidRPr="002E6E2F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vAlign w:val="bottom"/>
          </w:tcPr>
          <w:p w:rsidR="009104E4" w:rsidRPr="007C1887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7C1887">
              <w:rPr>
                <w:rFonts w:ascii="Angsana New" w:hAnsi="Angsana New"/>
                <w:sz w:val="30"/>
                <w:szCs w:val="30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</w:rPr>
              <w:t>6</w:t>
            </w:r>
            <w:r w:rsidRPr="007C1887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123</w:t>
            </w:r>
            <w:r w:rsidRPr="007C18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(3,788)</w:t>
            </w:r>
          </w:p>
        </w:tc>
        <w:tc>
          <w:tcPr>
            <w:tcW w:w="129" w:type="pct"/>
          </w:tcPr>
          <w:p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(6,123)</w:t>
            </w:r>
          </w:p>
        </w:tc>
      </w:tr>
      <w:tr w:rsidR="009104E4" w:rsidRPr="003C47FE" w:rsidTr="009104E4">
        <w:trPr>
          <w:cantSplit/>
        </w:trPr>
        <w:tc>
          <w:tcPr>
            <w:tcW w:w="3236" w:type="pct"/>
          </w:tcPr>
          <w:p w:rsidR="009104E4" w:rsidRPr="003C47FE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16,721</w:t>
            </w:r>
          </w:p>
        </w:tc>
        <w:tc>
          <w:tcPr>
            <w:tcW w:w="129" w:type="pct"/>
          </w:tcPr>
          <w:p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04E4" w:rsidRPr="00975C5A" w:rsidRDefault="009104E4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5A">
              <w:rPr>
                <w:rFonts w:ascii="Angsana New" w:hAnsi="Angsana New"/>
                <w:b/>
                <w:bCs/>
                <w:sz w:val="30"/>
                <w:szCs w:val="30"/>
              </w:rPr>
              <w:t>4,394</w:t>
            </w:r>
          </w:p>
        </w:tc>
      </w:tr>
    </w:tbl>
    <w:p w:rsidR="00704A21" w:rsidRPr="00D5227B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tab/>
      </w:r>
      <w:r>
        <w:rPr>
          <w:rFonts w:ascii="Angsana New" w:hAnsi="Angsana New"/>
          <w:b/>
          <w:bCs/>
          <w:i/>
          <w:iCs/>
          <w:sz w:val="20"/>
          <w:szCs w:val="20"/>
        </w:rPr>
        <w:tab/>
      </w:r>
      <w:r>
        <w:rPr>
          <w:rFonts w:ascii="Angsana New" w:hAnsi="Angsana New"/>
          <w:b/>
          <w:bCs/>
          <w:i/>
          <w:iCs/>
          <w:sz w:val="20"/>
          <w:szCs w:val="20"/>
        </w:rPr>
        <w:tab/>
      </w:r>
      <w:r w:rsidRPr="0018349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183491">
        <w:rPr>
          <w:rFonts w:ascii="Angsana New" w:hAnsi="Angsana New"/>
          <w:b/>
          <w:bCs/>
          <w:i/>
          <w:iCs/>
          <w:sz w:val="30"/>
          <w:szCs w:val="30"/>
          <w:cs/>
        </w:rPr>
        <w:t>รับรู้ในกำไรขาดทุนเบ็ดเสร็จอื่น</w:t>
      </w:r>
    </w:p>
    <w:p w:rsidR="00D5227B" w:rsidRPr="00D5227B" w:rsidRDefault="00D5227B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0"/>
        <w:gridCol w:w="990"/>
        <w:gridCol w:w="180"/>
        <w:gridCol w:w="990"/>
        <w:gridCol w:w="180"/>
        <w:gridCol w:w="965"/>
        <w:gridCol w:w="180"/>
        <w:gridCol w:w="872"/>
        <w:gridCol w:w="180"/>
        <w:gridCol w:w="863"/>
      </w:tblGrid>
      <w:tr w:rsidR="00D84B69" w:rsidRPr="0004156E" w:rsidTr="0004156E">
        <w:trPr>
          <w:trHeight w:val="20"/>
          <w:tblHeader/>
        </w:trPr>
        <w:tc>
          <w:tcPr>
            <w:tcW w:w="2610" w:type="dxa"/>
          </w:tcPr>
          <w:p w:rsidR="00D84B69" w:rsidRPr="0004156E" w:rsidRDefault="00D84B69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:rsidR="00D84B69" w:rsidRPr="0004156E" w:rsidRDefault="00D84B69" w:rsidP="0004156E">
            <w:pPr>
              <w:pStyle w:val="acctfourfigures"/>
              <w:tabs>
                <w:tab w:val="clear" w:pos="765"/>
              </w:tabs>
              <w:spacing w:line="240" w:lineRule="auto"/>
              <w:ind w:left="-78" w:right="-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04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04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04A21" w:rsidRPr="0004156E" w:rsidTr="0004156E">
        <w:trPr>
          <w:trHeight w:val="20"/>
          <w:tblHeader/>
        </w:trPr>
        <w:tc>
          <w:tcPr>
            <w:tcW w:w="2610" w:type="dxa"/>
            <w:vMerge w:val="restart"/>
            <w:vAlign w:val="bottom"/>
          </w:tcPr>
          <w:p w:rsidR="00704A21" w:rsidRPr="0004156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:rsidR="00704A21" w:rsidRPr="0004156E" w:rsidRDefault="00497424" w:rsidP="004428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:rsidR="00704A21" w:rsidRPr="0004156E" w:rsidRDefault="00497424" w:rsidP="004428E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704A21" w:rsidRPr="0004156E" w:rsidTr="0004156E">
        <w:trPr>
          <w:trHeight w:val="20"/>
          <w:tblHeader/>
        </w:trPr>
        <w:tc>
          <w:tcPr>
            <w:tcW w:w="2610" w:type="dxa"/>
            <w:vMerge/>
          </w:tcPr>
          <w:p w:rsidR="00704A21" w:rsidRPr="0004156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04156E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  <w:r w:rsidRPr="0004156E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04156E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04156E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04156E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  <w:r w:rsidRPr="0004156E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04A21" w:rsidRPr="0004156E" w:rsidRDefault="00704A21" w:rsidP="004428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vAlign w:val="bottom"/>
          </w:tcPr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:rsidR="00704A21" w:rsidRPr="0004156E" w:rsidRDefault="00704A21" w:rsidP="004428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04A21" w:rsidRPr="0004156E" w:rsidTr="0004156E">
        <w:trPr>
          <w:trHeight w:val="20"/>
          <w:tblHeader/>
        </w:trPr>
        <w:tc>
          <w:tcPr>
            <w:tcW w:w="2610" w:type="dxa"/>
          </w:tcPr>
          <w:p w:rsidR="00704A21" w:rsidRPr="0004156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11"/>
          </w:tcPr>
          <w:p w:rsidR="00704A21" w:rsidRPr="0004156E" w:rsidRDefault="00DC15D7" w:rsidP="004428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56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A4940" w:rsidRPr="0004156E" w:rsidTr="0004156E">
        <w:trPr>
          <w:cantSplit/>
          <w:trHeight w:val="20"/>
        </w:trPr>
        <w:tc>
          <w:tcPr>
            <w:tcW w:w="2610" w:type="dxa"/>
          </w:tcPr>
          <w:p w:rsidR="008A4940" w:rsidRPr="0004156E" w:rsidRDefault="008A4940" w:rsidP="00D8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5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04156E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</w:t>
            </w:r>
            <w:r w:rsidR="00D84B69" w:rsidRPr="0004156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D84B69" w:rsidRPr="0004156E">
              <w:rPr>
                <w:rFonts w:ascii="Angsana New" w:hAnsi="Angsana New" w:hint="cs"/>
                <w:sz w:val="28"/>
                <w:szCs w:val="28"/>
                <w:cs/>
              </w:rPr>
              <w:t>หลัก</w:t>
            </w:r>
            <w:r w:rsidRPr="0004156E">
              <w:rPr>
                <w:rFonts w:ascii="Angsana New" w:hAnsi="Angsana New"/>
                <w:sz w:val="28"/>
                <w:szCs w:val="28"/>
                <w:cs/>
              </w:rPr>
              <w:t>คณิตศาสตร</w:t>
            </w:r>
            <w:r w:rsidR="00D84B69" w:rsidRPr="0004156E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04156E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A4940" w:rsidRPr="0004156E" w:rsidRDefault="00A35382" w:rsidP="0004156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A4940" w:rsidRPr="0004156E" w:rsidRDefault="00A35382" w:rsidP="0004156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A4940" w:rsidRPr="0004156E" w:rsidRDefault="00A35382" w:rsidP="0004156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A4940" w:rsidRPr="0004156E" w:rsidRDefault="00497424" w:rsidP="008A49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A4940"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8A4940" w:rsidRPr="0004156E" w:rsidRDefault="008A4940" w:rsidP="008A49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97424"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635</w:t>
            </w: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:rsidR="008A4940" w:rsidRPr="0004156E" w:rsidRDefault="00497424" w:rsidP="008A494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A4940"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4156E">
              <w:rPr>
                <w:rFonts w:ascii="Angsana New" w:hAnsi="Angsana New"/>
                <w:sz w:val="28"/>
                <w:szCs w:val="28"/>
                <w:lang w:val="en-US" w:bidi="th-TH"/>
              </w:rPr>
              <w:t>539</w:t>
            </w:r>
          </w:p>
        </w:tc>
      </w:tr>
      <w:tr w:rsidR="008A4940" w:rsidRPr="0004156E" w:rsidTr="0004156E">
        <w:trPr>
          <w:cantSplit/>
          <w:trHeight w:val="20"/>
        </w:trPr>
        <w:tc>
          <w:tcPr>
            <w:tcW w:w="2610" w:type="dxa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04156E" w:rsidRDefault="00A35382" w:rsidP="0004156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04156E" w:rsidRDefault="00A35382" w:rsidP="0004156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04156E" w:rsidRDefault="00A35382" w:rsidP="008A494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04156E" w:rsidRDefault="00497424" w:rsidP="008A49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8A4940"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04156E" w:rsidRDefault="008A4940" w:rsidP="008A49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97424"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A4940" w:rsidRPr="0004156E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4940" w:rsidRPr="0004156E" w:rsidRDefault="00497424" w:rsidP="008A494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8A4940"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4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</w:tr>
    </w:tbl>
    <w:p w:rsidR="003F1810" w:rsidRDefault="003F1810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4156E" w:rsidRDefault="0004156E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4156E" w:rsidRDefault="0004156E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704A21" w:rsidRPr="00F15D08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024"/>
        <w:gridCol w:w="270"/>
        <w:gridCol w:w="1080"/>
        <w:gridCol w:w="270"/>
        <w:gridCol w:w="1091"/>
      </w:tblGrid>
      <w:tr w:rsidR="002939AC" w:rsidRPr="003C47FE" w:rsidTr="002939AC">
        <w:tc>
          <w:tcPr>
            <w:tcW w:w="4050" w:type="dxa"/>
            <w:shd w:val="clear" w:color="auto" w:fill="auto"/>
          </w:tcPr>
          <w:p w:rsidR="002939AC" w:rsidRPr="003C47FE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:rsidR="002939AC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939AC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:rsidR="002939AC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2939AC" w:rsidRPr="003C47FE" w:rsidTr="002939AC">
        <w:tc>
          <w:tcPr>
            <w:tcW w:w="4050" w:type="dxa"/>
            <w:shd w:val="clear" w:color="auto" w:fill="auto"/>
          </w:tcPr>
          <w:p w:rsidR="002939AC" w:rsidRPr="003C47FE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:rsidR="002939AC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939AC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:rsidR="002939AC" w:rsidRDefault="002939AC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47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A21" w:rsidRPr="003C47FE" w:rsidTr="008B5C8B">
        <w:tc>
          <w:tcPr>
            <w:tcW w:w="405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:rsidR="00704A21" w:rsidRPr="003C47FE" w:rsidRDefault="00497424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:rsidR="00704A21" w:rsidRPr="003C47FE" w:rsidRDefault="00497424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04A21" w:rsidRPr="003C47FE" w:rsidTr="008B5C8B">
        <w:tc>
          <w:tcPr>
            <w:tcW w:w="4050" w:type="dxa"/>
            <w:shd w:val="clear" w:color="auto" w:fill="auto"/>
          </w:tcPr>
          <w:p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4A3B" w:rsidRPr="003C47FE" w:rsidTr="008B5C8B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369</w:t>
            </w:r>
            <w:r w:rsidR="003F6A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259</w:t>
            </w:r>
            <w:r w:rsidR="00BC4A3B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BC4A3B" w:rsidRPr="003C47FE" w:rsidTr="008B5C8B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73</w:t>
            </w:r>
            <w:r w:rsidR="003F6A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BC4A3B" w:rsidRPr="00957064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51</w:t>
            </w:r>
            <w:r w:rsidR="00BC4A3B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BC4A3B" w:rsidRPr="003C47FE" w:rsidTr="008B5C8B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BC4A3B" w:rsidRPr="00957064" w:rsidRDefault="003F6A72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505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569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4A3B" w:rsidRPr="003C47FE" w:rsidTr="008B5C8B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3F6A72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BC4A3B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BC4A3B" w:rsidRPr="003C47FE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2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A3B" w:rsidRPr="003C47FE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BC4A3B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BC4A3B" w:rsidRPr="006709EF" w:rsidRDefault="00F71C40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E0024D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C4A3B" w:rsidRPr="006709EF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C4A3B" w:rsidRPr="003C47FE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4A3B" w:rsidRPr="006709EF" w:rsidRDefault="00F71C40" w:rsidP="005C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4A3B" w:rsidRPr="006709EF" w:rsidRDefault="00BC4A3B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006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4A3B" w:rsidRPr="003C47FE" w:rsidTr="008B5C8B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4A3B" w:rsidRPr="00957064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A3B" w:rsidRPr="00A724FC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F71C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4A3B" w:rsidRPr="00957064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A3B" w:rsidRPr="00A724FC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C4A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</w:tr>
    </w:tbl>
    <w:p w:rsidR="00DB33C2" w:rsidRDefault="00DB33C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024"/>
        <w:gridCol w:w="270"/>
        <w:gridCol w:w="1080"/>
        <w:gridCol w:w="270"/>
        <w:gridCol w:w="1101"/>
      </w:tblGrid>
      <w:tr w:rsidR="00BC4A3B" w:rsidRPr="003C47FE" w:rsidTr="00C2375B">
        <w:tc>
          <w:tcPr>
            <w:tcW w:w="4050" w:type="dxa"/>
            <w:shd w:val="clear" w:color="auto" w:fill="auto"/>
          </w:tcPr>
          <w:p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tcBorders>
              <w:bottom w:val="nil"/>
            </w:tcBorders>
            <w:shd w:val="clear" w:color="auto" w:fill="auto"/>
          </w:tcPr>
          <w:p w:rsidR="00BC4A3B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A3B" w:rsidRPr="003C47FE" w:rsidTr="00D13439">
        <w:tc>
          <w:tcPr>
            <w:tcW w:w="4050" w:type="dxa"/>
            <w:shd w:val="clear" w:color="auto" w:fill="auto"/>
          </w:tcPr>
          <w:p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:rsidR="00BC4A3B" w:rsidRPr="003C47FE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3C47FE" w:rsidRDefault="00BC4A3B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tcBorders>
              <w:bottom w:val="nil"/>
            </w:tcBorders>
            <w:shd w:val="clear" w:color="auto" w:fill="auto"/>
          </w:tcPr>
          <w:p w:rsidR="00BC4A3B" w:rsidRPr="003C47FE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4A3B" w:rsidRPr="003C47FE" w:rsidTr="00D13439">
        <w:tc>
          <w:tcPr>
            <w:tcW w:w="4050" w:type="dxa"/>
            <w:shd w:val="clear" w:color="auto" w:fill="auto"/>
          </w:tcPr>
          <w:p w:rsidR="00BC4A3B" w:rsidRPr="003C47FE" w:rsidRDefault="00BC4A3B" w:rsidP="00BC4A3B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auto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C4A3B" w:rsidRPr="003C47FE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4A3B" w:rsidRPr="003C47FE" w:rsidTr="00D13439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BC4A3B" w:rsidRPr="006709EF" w:rsidRDefault="00497424" w:rsidP="005D29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276</w:t>
            </w:r>
            <w:r w:rsidR="00FE7F2A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:rsidR="00BC4A3B" w:rsidRPr="006709EF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338</w:t>
            </w:r>
            <w:r w:rsidR="00BC4A3B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BC4A3B" w:rsidRPr="003C47FE" w:rsidTr="00D13439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BC4A3B" w:rsidRPr="006709EF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C4A3B" w:rsidRPr="006709EF" w:rsidRDefault="00497424" w:rsidP="000E3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55</w:t>
            </w:r>
            <w:r w:rsidR="00FE7F2A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BC4A3B" w:rsidRPr="006709EF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BC4A3B" w:rsidRPr="006709EF" w:rsidRDefault="00497424" w:rsidP="00D60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67</w:t>
            </w:r>
            <w:r w:rsidR="00BC4A3B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615</w:t>
            </w:r>
          </w:p>
        </w:tc>
      </w:tr>
      <w:tr w:rsidR="00BC4A3B" w:rsidRPr="003C47FE" w:rsidTr="00D13439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BC4A3B" w:rsidRPr="00957064" w:rsidRDefault="00FE7F2A" w:rsidP="00C23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</w:tcBorders>
            <w:shd w:val="clear" w:color="auto" w:fill="auto"/>
          </w:tcPr>
          <w:p w:rsidR="00BC4A3B" w:rsidRPr="00A47AF0" w:rsidRDefault="00BC4A3B" w:rsidP="00D601B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7AF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Pr="00A47A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  <w:r w:rsidRPr="00A47AF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C4A3B" w:rsidRPr="003C47FE" w:rsidTr="00D13439">
        <w:tc>
          <w:tcPr>
            <w:tcW w:w="405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C4A3B" w:rsidRPr="00957064" w:rsidRDefault="00497424" w:rsidP="000E3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 w:rsidR="00FE7F2A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:rsidR="00BC4A3B" w:rsidRPr="00957064" w:rsidRDefault="00497424" w:rsidP="00BC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5</w:t>
            </w:r>
            <w:r w:rsidR="00BC4A3B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BC4A3B" w:rsidRPr="003C47FE" w:rsidTr="00D13439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4A3B" w:rsidRPr="006709EF" w:rsidRDefault="00FE7F2A" w:rsidP="005C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4A3B" w:rsidRPr="00957064" w:rsidRDefault="00BC4A3B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4A3B" w:rsidRPr="006709EF" w:rsidRDefault="00BC4A3B" w:rsidP="00EC50D7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4A3B" w:rsidRPr="003C47FE" w:rsidTr="00D13439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4A3B" w:rsidRPr="00957064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A3B" w:rsidRPr="006709EF" w:rsidRDefault="00497424" w:rsidP="00AF1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FE7F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6709EF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4A3B" w:rsidRPr="00957064" w:rsidRDefault="00497424" w:rsidP="00BC4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BC4A3B" w:rsidRPr="00957064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C4A3B" w:rsidRPr="006709EF" w:rsidRDefault="00497424" w:rsidP="00EC50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C4A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</w:tr>
    </w:tbl>
    <w:p w:rsidR="00637A7B" w:rsidRDefault="00637A7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134F3B" w:rsidRDefault="00134F3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134F3B" w:rsidRDefault="00134F3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:rsidR="00D13439" w:rsidRDefault="00D13439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F07F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:rsidR="00D5227B" w:rsidRPr="00F15D08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70"/>
        <w:gridCol w:w="1080"/>
        <w:gridCol w:w="270"/>
        <w:gridCol w:w="1080"/>
      </w:tblGrid>
      <w:tr w:rsidR="00F47100" w:rsidRPr="00F07F6D" w:rsidTr="009D4973">
        <w:trPr>
          <w:tblHeader/>
        </w:trPr>
        <w:tc>
          <w:tcPr>
            <w:tcW w:w="4050" w:type="dxa"/>
            <w:shd w:val="clear" w:color="auto" w:fill="auto"/>
          </w:tcPr>
          <w:p w:rsidR="00F47100" w:rsidRPr="00F07F6D" w:rsidRDefault="00F47100" w:rsidP="007B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:rsidR="00F47100" w:rsidRPr="00F47100" w:rsidRDefault="00F47100" w:rsidP="007B53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F47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47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F47100" w:rsidRPr="00F07F6D" w:rsidTr="009D4973">
        <w:trPr>
          <w:tblHeader/>
        </w:trPr>
        <w:tc>
          <w:tcPr>
            <w:tcW w:w="4050" w:type="dxa"/>
            <w:shd w:val="clear" w:color="auto" w:fill="auto"/>
          </w:tcPr>
          <w:p w:rsidR="00F47100" w:rsidRPr="00F07F6D" w:rsidRDefault="00F47100" w:rsidP="007B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:rsidR="00F47100" w:rsidRPr="00006916" w:rsidRDefault="00F47100" w:rsidP="007B538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B5387" w:rsidRPr="00F07F6D" w:rsidTr="00176203">
        <w:trPr>
          <w:tblHeader/>
        </w:trPr>
        <w:tc>
          <w:tcPr>
            <w:tcW w:w="4050" w:type="dxa"/>
            <w:shd w:val="clear" w:color="auto" w:fill="auto"/>
          </w:tcPr>
          <w:p w:rsidR="007B5387" w:rsidRPr="00F07F6D" w:rsidRDefault="007B5387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:rsidR="007B5387" w:rsidRPr="00F07F6D" w:rsidRDefault="007B5387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B5387" w:rsidRPr="00F07F6D" w:rsidRDefault="007B5387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:rsidR="007B5387" w:rsidRPr="00F07F6D" w:rsidRDefault="007B5387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7F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E537E" w:rsidRPr="00F07F6D" w:rsidTr="00F15D08">
        <w:trPr>
          <w:tblHeader/>
        </w:trPr>
        <w:tc>
          <w:tcPr>
            <w:tcW w:w="4050" w:type="dxa"/>
            <w:shd w:val="clear" w:color="auto" w:fill="auto"/>
          </w:tcPr>
          <w:p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E537E" w:rsidRPr="00F07F6D" w:rsidRDefault="00497424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DE537E" w:rsidRPr="00F07F6D" w:rsidRDefault="00497424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E537E" w:rsidRPr="00F07F6D" w:rsidRDefault="00497424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E537E" w:rsidRPr="00F07F6D" w:rsidRDefault="00DE537E" w:rsidP="00DE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E537E" w:rsidRPr="00F07F6D" w:rsidRDefault="00497424" w:rsidP="00DE537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2D6DF1" w:rsidRPr="00F07F6D" w:rsidTr="00F15D08">
        <w:trPr>
          <w:tblHeader/>
        </w:trPr>
        <w:tc>
          <w:tcPr>
            <w:tcW w:w="4050" w:type="dxa"/>
            <w:shd w:val="clear" w:color="auto" w:fill="auto"/>
          </w:tcPr>
          <w:p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:rsidR="002D6DF1" w:rsidRPr="00251725" w:rsidRDefault="002D6DF1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25172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DF1" w:rsidRPr="00F07F6D" w:rsidTr="00F15D08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:rsidR="002D6DF1" w:rsidRPr="00762C31" w:rsidRDefault="002D6DF1" w:rsidP="002D6DF1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62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D6DF1" w:rsidRPr="00F07F6D" w:rsidRDefault="00497424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D6D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D6DF1" w:rsidRPr="00F07F6D" w:rsidRDefault="00497424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2D6DF1" w:rsidRPr="00F07F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D6DF1" w:rsidRPr="00F07F6D" w:rsidRDefault="002D6DF1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D6DF1" w:rsidRPr="00F07F6D" w:rsidRDefault="002D6DF1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D6DF1" w:rsidRPr="00F07F6D" w:rsidRDefault="002D6DF1" w:rsidP="002D6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F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00101" w:rsidRDefault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04A21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97424" w:rsidRPr="00497424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5227B" w:rsidRPr="004309AE" w:rsidRDefault="00D5227B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260"/>
        <w:gridCol w:w="270"/>
        <w:gridCol w:w="1260"/>
        <w:gridCol w:w="270"/>
        <w:gridCol w:w="1080"/>
      </w:tblGrid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704A21" w:rsidRPr="00C85267" w:rsidRDefault="00111FA5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8526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85267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  <w:r w:rsidR="007B35CA" w:rsidRPr="00C85267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04A21" w:rsidRPr="003C47FE" w:rsidTr="004428E4">
        <w:tc>
          <w:tcPr>
            <w:tcW w:w="3690" w:type="dxa"/>
            <w:shd w:val="clear" w:color="auto" w:fill="auto"/>
          </w:tcPr>
          <w:p w:rsidR="00704A21" w:rsidRPr="00B65163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04A21" w:rsidRPr="003C47FE" w:rsidRDefault="006F3697" w:rsidP="004428E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04A21" w:rsidRPr="003C47FE" w:rsidTr="004428E4">
        <w:tc>
          <w:tcPr>
            <w:tcW w:w="3690" w:type="dxa"/>
          </w:tcPr>
          <w:p w:rsidR="00704A21" w:rsidRPr="00A40C95" w:rsidRDefault="00497424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90" w:type="dxa"/>
            <w:gridSpan w:val="7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704A21" w:rsidRPr="003C47FE" w:rsidTr="004428E4">
        <w:tc>
          <w:tcPr>
            <w:tcW w:w="3690" w:type="dxa"/>
          </w:tcPr>
          <w:p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04A21" w:rsidRPr="003C47FE" w:rsidRDefault="00704A21" w:rsidP="004428E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4A3B" w:rsidRPr="003C47FE" w:rsidTr="004428E4">
        <w:tc>
          <w:tcPr>
            <w:tcW w:w="3690" w:type="dxa"/>
          </w:tcPr>
          <w:p w:rsidR="00BC4A3B" w:rsidRPr="003C47FE" w:rsidRDefault="00BC4A3B" w:rsidP="00BC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A54BF5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080" w:type="dxa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C4A3B" w:rsidRPr="0068365D" w:rsidRDefault="00BC4A3B" w:rsidP="00BC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BC4A3B" w:rsidRPr="003C47FE" w:rsidRDefault="00BC4A3B" w:rsidP="00BC4A3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703F5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3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A54BF5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="00A54BF5" w:rsidRPr="00A54BF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="00A54BF5" w:rsidRPr="00A54B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</w:p>
        </w:tc>
        <w:tc>
          <w:tcPr>
            <w:tcW w:w="1080" w:type="dxa"/>
          </w:tcPr>
          <w:p w:rsidR="00A54BF5" w:rsidRPr="00497424" w:rsidRDefault="00A54BF5" w:rsidP="00BC4A3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BC4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Default="00A54BF5" w:rsidP="00BC4A3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BC4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Default="00A54BF5" w:rsidP="00BC4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54BF5" w:rsidRPr="003C47FE" w:rsidRDefault="00A54BF5" w:rsidP="00BC4A3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54BF5" w:rsidRPr="00497424" w:rsidRDefault="00A54BF5" w:rsidP="00BC4A3B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54BF5" w:rsidRPr="003C47FE" w:rsidTr="004428E4">
        <w:tc>
          <w:tcPr>
            <w:tcW w:w="3690" w:type="dxa"/>
          </w:tcPr>
          <w:p w:rsidR="00A54BF5" w:rsidRDefault="00703F55" w:rsidP="00703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354"/>
              <w:rPr>
                <w:rFonts w:ascii="Angsana New" w:hAnsi="Angsana New"/>
                <w:sz w:val="30"/>
                <w:szCs w:val="30"/>
                <w:cs/>
              </w:rPr>
            </w:pPr>
            <w:r w:rsidRPr="00A54B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</w:t>
            </w:r>
            <w:r w:rsidR="00A54BF5" w:rsidRPr="00A54B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4E0898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882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552934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</w:tr>
      <w:tr w:rsidR="00A54BF5" w:rsidRPr="003C47FE" w:rsidTr="009D6C7F">
        <w:tc>
          <w:tcPr>
            <w:tcW w:w="3690" w:type="dxa"/>
          </w:tcPr>
          <w:p w:rsidR="00A54BF5" w:rsidRPr="0022591B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54BF5" w:rsidRPr="0022591B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22591B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54BF5" w:rsidRPr="0022591B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4BF5" w:rsidRPr="0022591B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A54BF5" w:rsidRPr="0022591B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4BF5" w:rsidRPr="0022591B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54BF5" w:rsidRPr="0022591B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D6C7F" w:rsidRPr="003C47FE" w:rsidTr="009D6C7F">
        <w:tc>
          <w:tcPr>
            <w:tcW w:w="369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D6C7F" w:rsidRPr="003C47FE" w:rsidTr="009D6C7F">
        <w:tc>
          <w:tcPr>
            <w:tcW w:w="369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D6C7F" w:rsidRPr="003C47FE" w:rsidTr="009D6C7F">
        <w:tc>
          <w:tcPr>
            <w:tcW w:w="369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D6C7F" w:rsidRPr="003C47FE" w:rsidTr="009D6C7F">
        <w:tc>
          <w:tcPr>
            <w:tcW w:w="369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9D6C7F" w:rsidRPr="0022591B" w:rsidRDefault="009D6C7F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9D6C7F" w:rsidRPr="0022591B" w:rsidRDefault="009D6C7F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4BF5" w:rsidRPr="003C47FE" w:rsidTr="00DE537E">
        <w:tc>
          <w:tcPr>
            <w:tcW w:w="3690" w:type="dxa"/>
          </w:tcPr>
          <w:p w:rsidR="00A54BF5" w:rsidRPr="00A40C95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54BF5" w:rsidRPr="006F3697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  <w:lang w:bidi="th-TH"/>
              </w:rPr>
            </w:pPr>
            <w:r w:rsidRPr="006F3697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bidi="th-TH"/>
              </w:rPr>
              <w:t>รวม</w:t>
            </w:r>
            <w:r w:rsidRPr="006F3697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/</w:t>
            </w:r>
            <w:r w:rsidRPr="006F3697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BF5" w:rsidRPr="003C47FE" w:rsidTr="003A3272">
        <w:trPr>
          <w:trHeight w:val="70"/>
        </w:trPr>
        <w:tc>
          <w:tcPr>
            <w:tcW w:w="3690" w:type="dxa"/>
          </w:tcPr>
          <w:p w:rsidR="00A54BF5" w:rsidRPr="003A3272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A3272" w:rsidRDefault="00A54BF5" w:rsidP="00A54BF5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A3272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A54BF5" w:rsidRPr="003A3272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72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3A327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A3272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3A3272">
              <w:rPr>
                <w:rFonts w:ascii="Angsana New" w:hAnsi="Angsana New" w:hint="cs"/>
                <w:sz w:val="30"/>
                <w:szCs w:val="30"/>
              </w:rPr>
              <w:t xml:space="preserve">) / </w:t>
            </w:r>
            <w:r w:rsidRPr="003A3272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A54BF5" w:rsidRPr="003A3272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54BF5" w:rsidRPr="003A3272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4BF5" w:rsidRPr="003C47FE" w:rsidTr="00102FF5">
        <w:tc>
          <w:tcPr>
            <w:tcW w:w="3690" w:type="dxa"/>
          </w:tcPr>
          <w:p w:rsidR="00A54BF5" w:rsidRPr="00272B47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54BF5" w:rsidRPr="003C47FE" w:rsidTr="00DE537E">
        <w:tc>
          <w:tcPr>
            <w:tcW w:w="3690" w:type="dxa"/>
          </w:tcPr>
          <w:p w:rsidR="00A54BF5" w:rsidRPr="00272B47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54BF5" w:rsidRPr="003C47FE" w:rsidTr="00DE537E">
        <w:tc>
          <w:tcPr>
            <w:tcW w:w="3690" w:type="dxa"/>
          </w:tcPr>
          <w:p w:rsidR="00A54BF5" w:rsidRPr="00272B47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272B47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552934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086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043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A54BF5" w:rsidRPr="003C47FE" w:rsidTr="004428E4">
        <w:tc>
          <w:tcPr>
            <w:tcW w:w="3690" w:type="dxa"/>
          </w:tcPr>
          <w:p w:rsidR="00A54BF5" w:rsidRPr="003C47FE" w:rsidRDefault="00A54BF5" w:rsidP="00A54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552934" w:rsidRDefault="00A54BF5" w:rsidP="00A54BF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68365D" w:rsidRDefault="00A54BF5" w:rsidP="00A54B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4BF5" w:rsidRPr="003C47FE" w:rsidRDefault="00A54BF5" w:rsidP="00A54BF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</w:tr>
    </w:tbl>
    <w:p w:rsidR="00D00101" w:rsidRDefault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D5227B" w:rsidRDefault="00D5227B" w:rsidP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:rsidR="00D5227B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1"/>
        <w:gridCol w:w="270"/>
        <w:gridCol w:w="1459"/>
      </w:tblGrid>
      <w:tr w:rsidR="00975C5A" w:rsidRPr="003C47FE" w:rsidTr="005A7F56">
        <w:trPr>
          <w:cantSplit/>
        </w:trPr>
        <w:tc>
          <w:tcPr>
            <w:tcW w:w="3277" w:type="pct"/>
          </w:tcPr>
          <w:p w:rsidR="00975C5A" w:rsidRPr="003C47FE" w:rsidRDefault="00975C5A" w:rsidP="00975C5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pct"/>
            <w:gridSpan w:val="3"/>
          </w:tcPr>
          <w:p w:rsidR="00975C5A" w:rsidRPr="00AF45C7" w:rsidRDefault="00975C5A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75C5A" w:rsidRPr="003C47FE" w:rsidTr="005A7F56">
        <w:trPr>
          <w:cantSplit/>
        </w:trPr>
        <w:tc>
          <w:tcPr>
            <w:tcW w:w="3277" w:type="pct"/>
          </w:tcPr>
          <w:p w:rsidR="00975C5A" w:rsidRPr="003C47FE" w:rsidRDefault="00975C5A" w:rsidP="00975C5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pct"/>
            <w:gridSpan w:val="3"/>
          </w:tcPr>
          <w:p w:rsidR="00975C5A" w:rsidRPr="00AF45C7" w:rsidRDefault="00975C5A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75C5A" w:rsidRPr="003C47FE" w:rsidTr="005A7F56">
        <w:trPr>
          <w:cantSplit/>
        </w:trPr>
        <w:tc>
          <w:tcPr>
            <w:tcW w:w="3277" w:type="pct"/>
          </w:tcPr>
          <w:p w:rsidR="00975C5A" w:rsidRPr="003C47FE" w:rsidRDefault="00975C5A" w:rsidP="00975C5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pct"/>
            <w:gridSpan w:val="3"/>
          </w:tcPr>
          <w:p w:rsidR="00975C5A" w:rsidRPr="00AF45C7" w:rsidRDefault="00975C5A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C5A" w:rsidRPr="003C47FE" w:rsidTr="009A71F1">
        <w:trPr>
          <w:cantSplit/>
        </w:trPr>
        <w:tc>
          <w:tcPr>
            <w:tcW w:w="3277" w:type="pct"/>
          </w:tcPr>
          <w:p w:rsidR="00975C5A" w:rsidRPr="003C47FE" w:rsidRDefault="00975C5A" w:rsidP="00975C5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:rsidR="00975C5A" w:rsidRPr="003C47FE" w:rsidRDefault="00975C5A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:rsidR="00975C5A" w:rsidRPr="003C47FE" w:rsidRDefault="00975C5A" w:rsidP="0097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" w:type="pct"/>
          </w:tcPr>
          <w:p w:rsidR="00975C5A" w:rsidRPr="003C47FE" w:rsidRDefault="00975C5A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A7F56" w:rsidRPr="003C47FE" w:rsidTr="005A7F56">
        <w:trPr>
          <w:cantSplit/>
        </w:trPr>
        <w:tc>
          <w:tcPr>
            <w:tcW w:w="3277" w:type="pct"/>
          </w:tcPr>
          <w:p w:rsidR="005A7F56" w:rsidRPr="003C47FE" w:rsidRDefault="005A7F56" w:rsidP="00975C5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pct"/>
            <w:gridSpan w:val="3"/>
          </w:tcPr>
          <w:p w:rsidR="005A7F56" w:rsidRPr="005A7F56" w:rsidRDefault="005A7F56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5C5A" w:rsidRPr="003C47FE" w:rsidTr="009A71F1">
        <w:trPr>
          <w:cantSplit/>
        </w:trPr>
        <w:tc>
          <w:tcPr>
            <w:tcW w:w="3277" w:type="pct"/>
          </w:tcPr>
          <w:p w:rsidR="00975C5A" w:rsidRPr="003C47FE" w:rsidRDefault="00975C5A" w:rsidP="0097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783" w:type="pct"/>
          </w:tcPr>
          <w:p w:rsidR="00975C5A" w:rsidRPr="003C47FE" w:rsidRDefault="00975C5A" w:rsidP="00975C5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975C5A" w:rsidRPr="00C108B2" w:rsidRDefault="00975C5A" w:rsidP="00975C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3" w:type="pct"/>
          </w:tcPr>
          <w:p w:rsidR="00975C5A" w:rsidRPr="003C47FE" w:rsidRDefault="00975C5A" w:rsidP="00975C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30558" w:rsidRPr="003C47FE" w:rsidTr="002519CD">
        <w:trPr>
          <w:cantSplit/>
        </w:trPr>
        <w:tc>
          <w:tcPr>
            <w:tcW w:w="3277" w:type="pct"/>
          </w:tcPr>
          <w:p w:rsidR="00E30558" w:rsidRPr="00FB6820" w:rsidRDefault="00E30558" w:rsidP="00E30558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783" w:type="pct"/>
            <w:vAlign w:val="bottom"/>
          </w:tcPr>
          <w:p w:rsidR="00E30558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:rsidR="00E30558" w:rsidRPr="00C108B2" w:rsidRDefault="00E30558" w:rsidP="00E305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3" w:type="pct"/>
            <w:vAlign w:val="bottom"/>
          </w:tcPr>
          <w:p w:rsidR="00E30558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4974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E30558" w:rsidRPr="003C47FE" w:rsidTr="009A71F1">
        <w:trPr>
          <w:cantSplit/>
        </w:trPr>
        <w:tc>
          <w:tcPr>
            <w:tcW w:w="3277" w:type="pct"/>
          </w:tcPr>
          <w:p w:rsidR="00E30558" w:rsidRPr="009A71F1" w:rsidRDefault="00E30558" w:rsidP="00E30558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  <w:r w:rsidRPr="00CD5D7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83" w:type="pct"/>
            <w:vAlign w:val="bottom"/>
          </w:tcPr>
          <w:p w:rsidR="00E30558" w:rsidRPr="005A7F56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7F56"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147" w:type="pct"/>
          </w:tcPr>
          <w:p w:rsidR="00E30558" w:rsidRPr="00C108B2" w:rsidRDefault="00E30558" w:rsidP="00E305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3" w:type="pct"/>
            <w:vAlign w:val="bottom"/>
          </w:tcPr>
          <w:p w:rsidR="00E30558" w:rsidRPr="005A7F56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7F56"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</w:tr>
      <w:tr w:rsidR="00E30558" w:rsidRPr="003C47FE" w:rsidTr="009A71F1">
        <w:trPr>
          <w:cantSplit/>
        </w:trPr>
        <w:tc>
          <w:tcPr>
            <w:tcW w:w="3277" w:type="pct"/>
          </w:tcPr>
          <w:p w:rsidR="00E30558" w:rsidRPr="009A71F1" w:rsidRDefault="00E30558" w:rsidP="00E30558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าเผื่อขาดทุนจากการด้อยค่าที่ดิน </w:t>
            </w: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83" w:type="pct"/>
            <w:vAlign w:val="bottom"/>
          </w:tcPr>
          <w:p w:rsidR="00E30558" w:rsidRPr="005A7F56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7F56"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147" w:type="pct"/>
          </w:tcPr>
          <w:p w:rsidR="00E30558" w:rsidRPr="00C108B2" w:rsidRDefault="00E30558" w:rsidP="00E3055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93" w:type="pct"/>
            <w:vAlign w:val="bottom"/>
          </w:tcPr>
          <w:p w:rsidR="00E30558" w:rsidRPr="005A7F56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7F56"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</w:tr>
      <w:tr w:rsidR="00E30558" w:rsidRPr="003C47FE" w:rsidTr="009A71F1">
        <w:trPr>
          <w:cantSplit/>
        </w:trPr>
        <w:tc>
          <w:tcPr>
            <w:tcW w:w="3277" w:type="pct"/>
          </w:tcPr>
          <w:p w:rsidR="00E30558" w:rsidRPr="003C47FE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4B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:rsidR="00E30558" w:rsidRPr="002E6E2F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  <w:r w:rsidRPr="00C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147" w:type="pct"/>
          </w:tcPr>
          <w:p w:rsidR="00E30558" w:rsidRPr="003C47FE" w:rsidRDefault="00E30558" w:rsidP="00E3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558" w:rsidRPr="00CD5D73" w:rsidRDefault="00E30558" w:rsidP="00E3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  <w:r w:rsidRPr="00CD5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</w:tr>
    </w:tbl>
    <w:p w:rsidR="00704A21" w:rsidRPr="005C4EF2" w:rsidRDefault="00704A21" w:rsidP="00704A21">
      <w:pPr>
        <w:pStyle w:val="FSBlank"/>
        <w:rPr>
          <w:sz w:val="30"/>
          <w:szCs w:val="30"/>
        </w:rPr>
      </w:pPr>
      <w:r w:rsidRPr="00720EA8">
        <w:rPr>
          <w:cs/>
        </w:rPr>
        <w:tab/>
      </w:r>
    </w:p>
    <w:p w:rsidR="00704A21" w:rsidRPr="003C47FE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ผลแตกต่างชั่วคราวที่ใช้หักภาษีที่ยังไม่สิ้นสุดอายุตามกฎหมายเกี่ยวกับภาษีเงินได้ปัจจุบันนั้น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จะใช้ประโยชน์ทางภาษีดังกล่าว</w:t>
      </w:r>
    </w:p>
    <w:p w:rsidR="00704A21" w:rsidRPr="00000950" w:rsidRDefault="00704A21" w:rsidP="00704A21">
      <w:pPr>
        <w:tabs>
          <w:tab w:val="left" w:pos="540"/>
        </w:tabs>
        <w:spacing w:line="240" w:lineRule="auto"/>
        <w:ind w:left="547" w:right="-1080"/>
        <w:rPr>
          <w:rFonts w:ascii="Angsana New" w:hAnsi="Angsana New"/>
          <w:sz w:val="30"/>
          <w:szCs w:val="30"/>
        </w:rPr>
      </w:pPr>
    </w:p>
    <w:p w:rsidR="00E30558" w:rsidRDefault="00E30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:rsidR="007D014D" w:rsidRPr="00747298" w:rsidRDefault="00497424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497424">
        <w:rPr>
          <w:rFonts w:ascii="Angsana New" w:hAnsi="Angsana New"/>
          <w:b/>
          <w:sz w:val="30"/>
          <w:szCs w:val="30"/>
        </w:rPr>
        <w:t>21</w:t>
      </w:r>
      <w:r w:rsidR="00174CD5">
        <w:rPr>
          <w:rFonts w:ascii="Angsana New" w:hAnsi="Angsana New"/>
          <w:bCs/>
          <w:sz w:val="30"/>
          <w:szCs w:val="30"/>
        </w:rPr>
        <w:tab/>
      </w:r>
      <w:r w:rsidR="00DD6487" w:rsidRPr="00747298">
        <w:rPr>
          <w:rFonts w:ascii="Angsana New" w:hAnsi="Angsana New"/>
          <w:bCs/>
          <w:sz w:val="30"/>
          <w:szCs w:val="30"/>
          <w:cs/>
        </w:rPr>
        <w:t>กำไร</w:t>
      </w:r>
      <w:r w:rsidR="007D014D" w:rsidRPr="00747298">
        <w:rPr>
          <w:rFonts w:ascii="Angsana New" w:hAnsi="Angsana New"/>
          <w:bCs/>
          <w:sz w:val="30"/>
          <w:szCs w:val="30"/>
          <w:cs/>
        </w:rPr>
        <w:t>ต่อหุ้น</w:t>
      </w:r>
      <w:r w:rsidR="001D7B7E" w:rsidRPr="00747298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:rsidR="007D014D" w:rsidRPr="00A92316" w:rsidRDefault="007D014D" w:rsidP="001D7B7E">
      <w:pPr>
        <w:pStyle w:val="FSBlank"/>
        <w:rPr>
          <w:sz w:val="30"/>
          <w:szCs w:val="3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3978"/>
        <w:gridCol w:w="1170"/>
        <w:gridCol w:w="270"/>
        <w:gridCol w:w="1260"/>
        <w:gridCol w:w="270"/>
        <w:gridCol w:w="1010"/>
        <w:gridCol w:w="270"/>
        <w:gridCol w:w="1099"/>
      </w:tblGrid>
      <w:tr w:rsidR="00E937D4" w:rsidRPr="00247382" w:rsidTr="00651D1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884D6D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4" w:rsidRPr="00247382" w:rsidTr="00651D1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884D6D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4" w:rsidRPr="00247382" w:rsidTr="00651D1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884D6D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7D4" w:rsidRPr="00247382" w:rsidTr="00651D1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884D6D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  ของบริษัท (ขั้นพื้นฐาน)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  <w:r w:rsidR="003814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CA4E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</w:tr>
      <w:tr w:rsidR="00E937D4" w:rsidRPr="00CD7F65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7F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="00B37F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37D4" w:rsidRPr="00BC4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="00E937D4" w:rsidRPr="00BC4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37F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="00B37F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5A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37D4" w:rsidRPr="00BC4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="00E937D4" w:rsidRPr="00BC4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B37FA1" w:rsidP="005A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814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5A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B37FA1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814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5350" w:rsidRP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  <w:r w:rsidR="00F35350" w:rsidRP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  <w:r w:rsid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</w:tr>
      <w:tr w:rsidR="00E937D4" w:rsidRPr="00CD7F65" w:rsidTr="00B24A20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37D4" w:rsidRPr="00247382" w:rsidTr="00B24A2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937D4" w:rsidRPr="00BC4A3B" w:rsidRDefault="00E937D4" w:rsidP="00E937D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353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E937D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937D4" w:rsidRPr="00BC4A3B" w:rsidRDefault="00497424" w:rsidP="00E9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937D4"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:rsidR="00BD6C53" w:rsidRDefault="00BD6C53" w:rsidP="00B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B315A" w:rsidRPr="00E20750" w:rsidRDefault="00497424" w:rsidP="00D65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22</w:t>
      </w:r>
      <w:r w:rsidR="00D65F5A">
        <w:rPr>
          <w:rFonts w:ascii="Angsana New" w:hAnsi="Angsana New"/>
          <w:bCs/>
          <w:sz w:val="30"/>
          <w:szCs w:val="30"/>
        </w:rPr>
        <w:tab/>
      </w:r>
      <w:r w:rsidR="004D664B" w:rsidRPr="00E20750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:rsidR="00EB315A" w:rsidRDefault="00EB315A" w:rsidP="00EB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E1280" w:rsidRPr="004C7B30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1311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:rsidR="00BE1280" w:rsidRPr="00111A1C" w:rsidRDefault="00BE1280" w:rsidP="00BE1280">
      <w:pPr>
        <w:ind w:left="547" w:right="-45" w:hanging="547"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:rsidTr="00BE1280">
        <w:trPr>
          <w:trHeight w:val="144"/>
          <w:tblHeader/>
        </w:trPr>
        <w:tc>
          <w:tcPr>
            <w:tcW w:w="261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58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:rsidR="00BE1280" w:rsidRPr="0075189E" w:rsidDel="00D43E7A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BE1280" w:rsidRPr="0075189E" w:rsidTr="00BE1280">
        <w:trPr>
          <w:trHeight w:val="144"/>
          <w:tblHeader/>
        </w:trPr>
        <w:tc>
          <w:tcPr>
            <w:tcW w:w="261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9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:rsidTr="00BE1280">
        <w:trPr>
          <w:trHeight w:val="144"/>
          <w:tblHeader/>
        </w:trPr>
        <w:tc>
          <w:tcPr>
            <w:tcW w:w="261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:rsidTr="00BE1280">
        <w:trPr>
          <w:trHeight w:val="144"/>
          <w:tblHeader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497424" w:rsidRPr="00497424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E1280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BE1280" w:rsidRPr="00BE1280" w:rsidRDefault="00882B15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882B15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</w:t>
            </w:r>
            <w:r w:rsidR="00BE79C8">
              <w:rPr>
                <w:rFonts w:ascii="Angsana New" w:hAnsi="Angsana New" w:hint="cs"/>
                <w:sz w:val="30"/>
                <w:szCs w:val="30"/>
                <w:cs/>
              </w:rPr>
              <w:t xml:space="preserve">ภาคม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BE1280" w:rsidRPr="00BE1280" w:rsidRDefault="00497424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0</w:t>
            </w:r>
            <w:r w:rsidR="006B4E83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:rsidR="00BE1280" w:rsidRPr="00BE1280" w:rsidRDefault="00497424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158</w:t>
            </w:r>
            <w:r w:rsidR="006B4E83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BE1280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729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497424" w:rsidRPr="0049742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4729" w:rsidRPr="0075189E" w:rsidTr="00BE1280">
        <w:trPr>
          <w:trHeight w:val="144"/>
        </w:trPr>
        <w:tc>
          <w:tcPr>
            <w:tcW w:w="2610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23</w:t>
            </w:r>
            <w:r w:rsidRPr="00BE12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12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DD4729" w:rsidRPr="00BE1280" w:rsidRDefault="00497424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0</w:t>
            </w:r>
            <w:r w:rsidR="00DD4729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58" w:type="dxa"/>
            <w:shd w:val="clear" w:color="auto" w:fill="auto"/>
          </w:tcPr>
          <w:p w:rsidR="00DD4729" w:rsidRPr="00BE1280" w:rsidRDefault="00DD4729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:rsidR="00DD4729" w:rsidRPr="00BE1280" w:rsidRDefault="00497424" w:rsidP="00DD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</w:rPr>
              <w:t>184</w:t>
            </w:r>
            <w:r w:rsidR="00DD4729" w:rsidRPr="00BE1280">
              <w:rPr>
                <w:rFonts w:ascii="Angsana New" w:hAnsi="Angsana New"/>
                <w:sz w:val="30"/>
                <w:szCs w:val="30"/>
              </w:rPr>
              <w:t>.</w:t>
            </w:r>
            <w:r w:rsidRPr="00497424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5E87" w:rsidRPr="00CB5E87" w:rsidSect="00A27781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B5E87" w:rsidRDefault="00497424" w:rsidP="00D06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23</w:t>
      </w:r>
      <w:r w:rsidR="00D06A55">
        <w:rPr>
          <w:rFonts w:ascii="Angsana New" w:hAnsi="Angsana New"/>
          <w:bCs/>
          <w:sz w:val="30"/>
          <w:szCs w:val="30"/>
        </w:rPr>
        <w:tab/>
      </w:r>
      <w:r w:rsidR="00CB5E87" w:rsidRPr="00E20750">
        <w:rPr>
          <w:rFonts w:ascii="Angsana New" w:hAnsi="Angsana New"/>
          <w:bCs/>
          <w:sz w:val="30"/>
          <w:szCs w:val="30"/>
          <w:cs/>
        </w:rPr>
        <w:t>เครื่องมือทางการเง</w:t>
      </w:r>
      <w:r w:rsidR="00CB5E87">
        <w:rPr>
          <w:rFonts w:ascii="Angsana New" w:hAnsi="Angsana New" w:hint="cs"/>
          <w:bCs/>
          <w:sz w:val="30"/>
          <w:szCs w:val="30"/>
          <w:cs/>
        </w:rPr>
        <w:t>ิ</w:t>
      </w:r>
      <w:r w:rsidR="00CB5E87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B5E87" w:rsidRDefault="00CB5E87" w:rsidP="00EF52D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45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5E8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C2284" w:rsidRDefault="007C2284" w:rsidP="00AC7F93">
      <w:pPr>
        <w:pStyle w:val="block"/>
        <w:tabs>
          <w:tab w:val="left" w:pos="1080"/>
        </w:tabs>
        <w:spacing w:after="0" w:line="240" w:lineRule="atLeast"/>
        <w:ind w:left="1080" w:right="-5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046A0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46A0">
        <w:rPr>
          <w:rFonts w:ascii="Angsana New" w:hAnsi="Angsana New" w:hint="cs"/>
          <w:sz w:val="30"/>
          <w:szCs w:val="30"/>
          <w:cs/>
          <w:lang w:val="en-US" w:bidi="th-TH"/>
        </w:rPr>
        <w:t>ราคาทุนตัดจำหน่ายหาก</w:t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:rsidR="000510F1" w:rsidRPr="00F65F43" w:rsidRDefault="000510F1" w:rsidP="00B95141">
      <w:pPr>
        <w:pStyle w:val="block"/>
        <w:tabs>
          <w:tab w:val="left" w:pos="1080"/>
        </w:tabs>
        <w:spacing w:after="0" w:line="240" w:lineRule="atLeast"/>
        <w:ind w:left="99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Style w:val="TableGrid"/>
        <w:tblW w:w="137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90"/>
        <w:gridCol w:w="270"/>
        <w:gridCol w:w="1710"/>
        <w:gridCol w:w="270"/>
        <w:gridCol w:w="1440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0510F1" w:rsidRPr="00304DB2" w:rsidTr="00EF4A23">
        <w:trPr>
          <w:tblHeader/>
        </w:trPr>
        <w:tc>
          <w:tcPr>
            <w:tcW w:w="3330" w:type="dxa"/>
            <w:shd w:val="clear" w:color="auto" w:fill="auto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:rsidR="000510F1" w:rsidRPr="00304DB2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0510F1" w:rsidRPr="00032D1D" w:rsidTr="00EF4A23">
        <w:trPr>
          <w:tblHeader/>
        </w:trPr>
        <w:tc>
          <w:tcPr>
            <w:tcW w:w="3330" w:type="dxa"/>
            <w:shd w:val="clear" w:color="auto" w:fill="auto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510F1" w:rsidRPr="00032D1D" w:rsidTr="00EF4A23">
        <w:trPr>
          <w:tblHeader/>
        </w:trPr>
        <w:tc>
          <w:tcPr>
            <w:tcW w:w="3330" w:type="dxa"/>
            <w:shd w:val="clear" w:color="auto" w:fill="auto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0" w:type="dxa"/>
          </w:tcPr>
          <w:p w:rsidR="00051576" w:rsidRDefault="00051576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:rsidR="00051576" w:rsidRDefault="00051576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="000510F1"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:rsidR="00051576" w:rsidRDefault="00051576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0510F1"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EF4A23" w:rsidRDefault="00051576" w:rsidP="00E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:rsidR="00BC15B8" w:rsidRDefault="00051576" w:rsidP="00E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:rsidR="00BC15B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510F1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739F" w:rsidRDefault="00BA739F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510F1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739F" w:rsidRDefault="00BA739F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10F1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739F" w:rsidRDefault="00BA739F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510F1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739F" w:rsidRDefault="00BA739F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10F1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739F" w:rsidRDefault="00BA739F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10F1" w:rsidRPr="00032D1D" w:rsidTr="00EF4A23">
        <w:trPr>
          <w:tblHeader/>
        </w:trPr>
        <w:tc>
          <w:tcPr>
            <w:tcW w:w="3330" w:type="dxa"/>
            <w:shd w:val="clear" w:color="auto" w:fill="auto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3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0F1" w:rsidRPr="00032D1D" w:rsidTr="00EF4A23">
        <w:trPr>
          <w:tblHeader/>
        </w:trPr>
        <w:tc>
          <w:tcPr>
            <w:tcW w:w="3330" w:type="dxa"/>
            <w:shd w:val="clear" w:color="auto" w:fill="auto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B71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440" w:type="dxa"/>
            <w:gridSpan w:val="13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510F1" w:rsidRPr="00032D1D" w:rsidTr="00EF4A23">
        <w:tc>
          <w:tcPr>
            <w:tcW w:w="333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0F1" w:rsidRPr="00032D1D" w:rsidTr="00EF4A23">
        <w:tc>
          <w:tcPr>
            <w:tcW w:w="3330" w:type="dxa"/>
          </w:tcPr>
          <w:p w:rsidR="000510F1" w:rsidRPr="00A217C7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0F1" w:rsidRPr="0047177D" w:rsidTr="00EF4A23">
        <w:tc>
          <w:tcPr>
            <w:tcW w:w="333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  <w:vAlign w:val="bottom"/>
          </w:tcPr>
          <w:p w:rsidR="000510F1" w:rsidRPr="0047177D" w:rsidRDefault="00497424" w:rsidP="00E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0510F1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0510F1" w:rsidRPr="0047177D" w:rsidRDefault="000510F1" w:rsidP="00E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510F1" w:rsidRPr="0047177D" w:rsidRDefault="00497424" w:rsidP="0067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0510F1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510F1" w:rsidRPr="0047177D" w:rsidRDefault="00497424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0510F1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  <w:vAlign w:val="bottom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7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510F1" w:rsidRPr="0047177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510F1" w:rsidRPr="0047177D" w:rsidRDefault="00497424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0510F1" w:rsidRPr="004717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0510F1" w:rsidRPr="00E64F58" w:rsidTr="00EF4A23">
        <w:tc>
          <w:tcPr>
            <w:tcW w:w="333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510F1" w:rsidRPr="00E64F58" w:rsidTr="00EF4A23">
        <w:tc>
          <w:tcPr>
            <w:tcW w:w="333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:rsidR="000510F1" w:rsidRPr="00E64F5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510F1" w:rsidRPr="00E64F58" w:rsidTr="00EF4A23">
        <w:tc>
          <w:tcPr>
            <w:tcW w:w="3330" w:type="dxa"/>
          </w:tcPr>
          <w:p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:rsidR="000510F1" w:rsidRPr="005B10E8" w:rsidRDefault="000510F1" w:rsidP="00E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0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0510F1" w:rsidRPr="005B10E8" w:rsidRDefault="00497424" w:rsidP="00EF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0510F1" w:rsidRPr="005B10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510F1" w:rsidRPr="005B10E8" w:rsidRDefault="00497424" w:rsidP="0067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0510F1" w:rsidRPr="005B10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0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510F1" w:rsidRPr="005B10E8" w:rsidRDefault="00497424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0510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:rsidR="000510F1" w:rsidRPr="005B10E8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510F1" w:rsidRPr="00E64F58" w:rsidRDefault="00497424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0510F1" w:rsidRPr="00B32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</w:tbl>
    <w:p w:rsid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  <w:sectPr w:rsidR="00CB5E87" w:rsidSect="00BD4462">
          <w:head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891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990"/>
        <w:gridCol w:w="258"/>
        <w:gridCol w:w="1002"/>
        <w:gridCol w:w="246"/>
        <w:gridCol w:w="962"/>
        <w:gridCol w:w="236"/>
        <w:gridCol w:w="896"/>
        <w:gridCol w:w="236"/>
        <w:gridCol w:w="1108"/>
        <w:gridCol w:w="6"/>
      </w:tblGrid>
      <w:tr w:rsidR="007C2284" w:rsidRPr="0074256B" w:rsidTr="00055100">
        <w:trPr>
          <w:gridAfter w:val="1"/>
          <w:wAfter w:w="6" w:type="dxa"/>
          <w:tblHeader/>
        </w:trPr>
        <w:tc>
          <w:tcPr>
            <w:tcW w:w="2970" w:type="dxa"/>
          </w:tcPr>
          <w:p w:rsidR="007C2284" w:rsidRPr="0074256B" w:rsidRDefault="007C2284" w:rsidP="003C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4" w:type="dxa"/>
            <w:gridSpan w:val="9"/>
          </w:tcPr>
          <w:p w:rsidR="007C2284" w:rsidRPr="0074256B" w:rsidRDefault="007C2284" w:rsidP="00651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5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76C7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876C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284" w:rsidRPr="0074256B" w:rsidTr="00055100">
        <w:trPr>
          <w:gridAfter w:val="1"/>
          <w:wAfter w:w="6" w:type="dxa"/>
          <w:tblHeader/>
        </w:trPr>
        <w:tc>
          <w:tcPr>
            <w:tcW w:w="2970" w:type="dxa"/>
            <w:shd w:val="clear" w:color="auto" w:fill="auto"/>
          </w:tcPr>
          <w:p w:rsidR="007C2284" w:rsidRPr="0000201D" w:rsidRDefault="007C2284" w:rsidP="003C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9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6" w:type="dxa"/>
            <w:gridSpan w:val="7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C2284" w:rsidRPr="0074256B" w:rsidTr="00055100">
        <w:trPr>
          <w:tblHeader/>
        </w:trPr>
        <w:tc>
          <w:tcPr>
            <w:tcW w:w="2970" w:type="dxa"/>
            <w:shd w:val="clear" w:color="auto" w:fill="auto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7C2284" w:rsidRPr="0074256B" w:rsidRDefault="007C2284" w:rsidP="00055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5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2284" w:rsidRPr="0074256B" w:rsidTr="00055100">
        <w:trPr>
          <w:gridAfter w:val="1"/>
          <w:wAfter w:w="6" w:type="dxa"/>
          <w:tblHeader/>
        </w:trPr>
        <w:tc>
          <w:tcPr>
            <w:tcW w:w="297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4" w:type="dxa"/>
            <w:gridSpan w:val="9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425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425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2284" w:rsidRPr="0074256B" w:rsidTr="00055100">
        <w:tc>
          <w:tcPr>
            <w:tcW w:w="2970" w:type="dxa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C2284" w:rsidRPr="007425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284" w:rsidRPr="0074256B" w:rsidTr="00055100">
        <w:tc>
          <w:tcPr>
            <w:tcW w:w="2970" w:type="dxa"/>
          </w:tcPr>
          <w:p w:rsidR="004E61E6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25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:rsidR="007C2284" w:rsidRPr="0074256B" w:rsidRDefault="004E61E6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C2284" w:rsidRPr="007425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9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284" w:rsidRPr="0074256B" w:rsidTr="00055100">
        <w:tc>
          <w:tcPr>
            <w:tcW w:w="297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4256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990" w:type="dxa"/>
            <w:vAlign w:val="bottom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7C2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58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7C2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7C2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7C2284" w:rsidRPr="0074256B" w:rsidTr="00055100">
        <w:tc>
          <w:tcPr>
            <w:tcW w:w="2970" w:type="dxa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284" w:rsidRPr="0074256B" w:rsidTr="00055100">
        <w:tc>
          <w:tcPr>
            <w:tcW w:w="2970" w:type="dxa"/>
          </w:tcPr>
          <w:p w:rsidR="004E61E6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:rsidR="007C2284" w:rsidRPr="0074256B" w:rsidRDefault="004E61E6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7C2284" w:rsidRPr="007425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90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284" w:rsidRPr="0074256B" w:rsidTr="00055100">
        <w:tc>
          <w:tcPr>
            <w:tcW w:w="2970" w:type="dxa"/>
          </w:tcPr>
          <w:p w:rsidR="004E0898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</w:t>
            </w:r>
          </w:p>
          <w:p w:rsidR="007C2284" w:rsidRPr="0074256B" w:rsidRDefault="004E0898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="007C22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การเงิน</w:t>
            </w:r>
          </w:p>
        </w:tc>
        <w:tc>
          <w:tcPr>
            <w:tcW w:w="990" w:type="dxa"/>
            <w:vAlign w:val="bottom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eastAsia="en-GB"/>
              </w:rPr>
              <w:t>307</w:t>
            </w:r>
            <w:r w:rsidR="007C2284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eastAsia="en-GB"/>
              </w:rPr>
              <w:t>964</w:t>
            </w:r>
          </w:p>
        </w:tc>
        <w:tc>
          <w:tcPr>
            <w:tcW w:w="258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:rsidR="007C2284" w:rsidRPr="0074256B" w:rsidRDefault="00A27BD6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eastAsia="en-GB"/>
              </w:rPr>
              <w:t>241</w:t>
            </w:r>
            <w:r w:rsidR="00A27BD6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:rsidR="007C2284" w:rsidRPr="0074256B" w:rsidRDefault="007C22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7C2284" w:rsidRPr="0074256B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="007C2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</w:tbl>
    <w:p w:rsidR="007C2284" w:rsidRDefault="007C2284" w:rsidP="007C228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4B3AA5" w:rsidRPr="0034211A" w:rsidRDefault="004B3AA5" w:rsidP="003C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421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Pr="0034211A">
        <w:rPr>
          <w:rFonts w:ascii="Angsana New" w:hAnsi="Angsana New"/>
          <w:b/>
          <w:bCs/>
          <w:i/>
          <w:iCs/>
          <w:sz w:val="30"/>
          <w:szCs w:val="30"/>
          <w:cs/>
        </w:rPr>
        <w:t>ครื่องมือทางการเงิน</w:t>
      </w:r>
      <w:r w:rsidRPr="003421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</w:t>
      </w:r>
      <w:r w:rsidRPr="0034211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ด้วยมูลค่ายุติธรรม </w:t>
      </w:r>
    </w:p>
    <w:p w:rsidR="004B3AA5" w:rsidRPr="00790E2C" w:rsidRDefault="004B3AA5" w:rsidP="004B3AA5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910" w:type="dxa"/>
        <w:tblInd w:w="900" w:type="dxa"/>
        <w:tblLook w:val="04A0" w:firstRow="1" w:lastRow="0" w:firstColumn="1" w:lastColumn="0" w:noHBand="0" w:noVBand="1"/>
      </w:tblPr>
      <w:tblGrid>
        <w:gridCol w:w="3240"/>
        <w:gridCol w:w="270"/>
        <w:gridCol w:w="5400"/>
      </w:tblGrid>
      <w:tr w:rsidR="004B3AA5" w:rsidRPr="00474634" w:rsidTr="00A01892">
        <w:trPr>
          <w:tblHeader/>
        </w:trPr>
        <w:tc>
          <w:tcPr>
            <w:tcW w:w="3240" w:type="dxa"/>
            <w:shd w:val="clear" w:color="auto" w:fill="auto"/>
          </w:tcPr>
          <w:p w:rsidR="004B3AA5" w:rsidRPr="0065759C" w:rsidRDefault="004B3AA5" w:rsidP="00651D1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4B3AA5" w:rsidRPr="0065759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:rsidR="004B3AA5" w:rsidRPr="00385421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B3AA5" w:rsidRPr="00474634" w:rsidTr="00A01892">
        <w:tc>
          <w:tcPr>
            <w:tcW w:w="3240" w:type="dxa"/>
            <w:shd w:val="clear" w:color="auto" w:fill="auto"/>
          </w:tcPr>
          <w:p w:rsidR="004B3AA5" w:rsidRPr="00790E2C" w:rsidRDefault="004B3AA5" w:rsidP="00651D1B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:rsidR="004B3AA5" w:rsidRPr="00790E2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:rsidR="004B3AA5" w:rsidRPr="00790E2C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:rsidR="007C2284" w:rsidRDefault="007C22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201E8" w:rsidRPr="004403E4" w:rsidRDefault="000201E8" w:rsidP="0002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 w:firstLine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0201E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:rsidR="000201E8" w:rsidRPr="005E275D" w:rsidRDefault="000201E8" w:rsidP="000201E8">
      <w:pPr>
        <w:pStyle w:val="block"/>
        <w:spacing w:after="0"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51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5931"/>
      </w:tblGrid>
      <w:tr w:rsidR="000201E8" w:rsidRPr="000201E8" w:rsidTr="00A0189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1E8" w:rsidRPr="000201E8" w:rsidRDefault="000201E8" w:rsidP="000201E8">
            <w:pPr>
              <w:pStyle w:val="block"/>
              <w:spacing w:after="0" w:line="240" w:lineRule="atLeast"/>
              <w:ind w:left="6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1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1E8" w:rsidRPr="000201E8" w:rsidRDefault="000201E8" w:rsidP="000201E8">
            <w:pPr>
              <w:pStyle w:val="block"/>
              <w:spacing w:after="0" w:line="240" w:lineRule="atLeast"/>
              <w:ind w:left="67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1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0201E8" w:rsidRPr="000201E8" w:rsidTr="00A01892">
        <w:trPr>
          <w:trHeight w:hRule="exact" w:val="158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1E8" w:rsidRPr="000201E8" w:rsidRDefault="000201E8" w:rsidP="009D4973">
            <w:pPr>
              <w:pStyle w:val="block"/>
              <w:spacing w:after="0" w:line="240" w:lineRule="atLeast"/>
              <w:ind w:left="0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01E8" w:rsidRPr="000201E8" w:rsidRDefault="000201E8" w:rsidP="009D4973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1E8" w:rsidRPr="000201E8" w:rsidTr="00A01892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1E8" w:rsidRPr="000201E8" w:rsidRDefault="000201E8" w:rsidP="000201E8">
            <w:pPr>
              <w:pStyle w:val="block"/>
              <w:spacing w:after="0" w:line="240" w:lineRule="atLeast"/>
              <w:ind w:left="68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01E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  <w:r w:rsidRPr="000201E8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59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1E8" w:rsidRPr="000201E8" w:rsidRDefault="000201E8" w:rsidP="000201E8">
            <w:pPr>
              <w:pStyle w:val="block"/>
              <w:spacing w:after="0" w:line="240" w:lineRule="atLeast"/>
              <w:ind w:left="67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01E8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</w:p>
        </w:tc>
      </w:tr>
    </w:tbl>
    <w:p w:rsidR="000201E8" w:rsidRPr="005E275D" w:rsidRDefault="000201E8" w:rsidP="000201E8">
      <w:pPr>
        <w:pStyle w:val="block"/>
        <w:spacing w:after="0" w:line="240" w:lineRule="atLeast"/>
        <w:jc w:val="thaiDistribute"/>
        <w:rPr>
          <w:rFonts w:asciiTheme="majorBidi" w:eastAsiaTheme="minorHAnsi" w:hAnsiTheme="majorBidi" w:cstheme="majorBidi"/>
          <w:sz w:val="30"/>
          <w:szCs w:val="30"/>
          <w:cs/>
          <w:lang w:val="en-US"/>
        </w:rPr>
      </w:pPr>
    </w:p>
    <w:p w:rsidR="000201E8" w:rsidRPr="00FF1614" w:rsidRDefault="000201E8" w:rsidP="00A01892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F1614">
        <w:rPr>
          <w:rFonts w:asciiTheme="majorBidi" w:hAnsiTheme="majorBidi" w:cstheme="majorBidi"/>
          <w:i/>
          <w:iCs/>
          <w:sz w:val="30"/>
          <w:szCs w:val="30"/>
        </w:rPr>
        <w:t>* </w:t>
      </w:r>
      <w:r w:rsidRPr="00FF1614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หนี้สินทางการเงินอื่นรวมถึงเงินกู้ยืมระยะยาวจากสถาบันการเงิน</w:t>
      </w:r>
    </w:p>
    <w:p w:rsidR="000201E8" w:rsidRPr="00D35B8F" w:rsidRDefault="000201E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</w:p>
    <w:p w:rsidR="000201E8" w:rsidRDefault="000201E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014D" w:rsidRPr="003C4639" w:rsidRDefault="007D014D" w:rsidP="004C5C3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0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63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9387C" w:rsidRPr="0079387C" w:rsidRDefault="0079387C" w:rsidP="005E275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79387C" w:rsidRPr="0079387C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9387C" w:rsidRPr="0079387C" w:rsidRDefault="0079387C" w:rsidP="005E275D">
      <w:pPr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ความเสี่ยงของบริษัท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79387C" w:rsidRPr="0079387C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79387C" w:rsidRPr="0079387C" w:rsidRDefault="0079387C" w:rsidP="005E275D">
      <w:pPr>
        <w:tabs>
          <w:tab w:val="clear" w:pos="454"/>
          <w:tab w:val="clear" w:pos="680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และการดำเนินงานของบริษัท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79387C" w:rsidRPr="004062B2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:rsidR="0079387C" w:rsidRPr="0079387C" w:rsidRDefault="0079387C" w:rsidP="005E275D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จะรายงานผลที่ได้ต่อคณะกรรมการตรวจสอบ</w:t>
      </w:r>
    </w:p>
    <w:p w:rsidR="0079387C" w:rsidRPr="004062B2" w:rsidRDefault="0079387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9387C" w:rsidRPr="0079387C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173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79387C" w:rsidRPr="004062B2" w:rsidRDefault="0079387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9387C" w:rsidRPr="003E12E7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shd w:val="clear" w:color="auto" w:fill="E0E0E0"/>
        </w:rPr>
      </w:pPr>
      <w:r w:rsidRPr="003E12E7">
        <w:rPr>
          <w:rFonts w:asciiTheme="majorBidi" w:hAnsiTheme="majorBidi" w:cstheme="majorBidi" w:hint="cs"/>
          <w:spacing w:val="-8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:rsidR="0079387C" w:rsidRPr="004062B2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79387C" w:rsidRPr="00791B85" w:rsidRDefault="0079387C" w:rsidP="00460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FE33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B8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477910" w:rsidRPr="004062B2" w:rsidRDefault="00477910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477910" w:rsidRPr="00001B7D" w:rsidRDefault="00477910" w:rsidP="004605F4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ฐานะเปิดต่อความเสี่ยงด้านเครดิตของ</w:t>
      </w:r>
      <w:r w:rsidRPr="003E12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="00001B7D">
        <w:rPr>
          <w:rFonts w:asciiTheme="majorBidi" w:hAnsiTheme="majorBidi" w:cstheme="majorBidi"/>
          <w:spacing w:val="-6"/>
          <w:sz w:val="30"/>
          <w:szCs w:val="30"/>
        </w:rPr>
        <w:br/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5A4988">
        <w:rPr>
          <w:rFonts w:asciiTheme="majorBidi" w:hAnsiTheme="majorBidi" w:cstheme="majorBidi"/>
          <w:spacing w:val="-6"/>
          <w:sz w:val="30"/>
          <w:szCs w:val="30"/>
        </w:rPr>
        <w:br/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ความเสี่ยงของการผิดนัดชำระซึ่งเกี่ยวข้องกับอุตสาหกรรม</w:t>
      </w:r>
      <w:r w:rsidR="0076123F">
        <w:rPr>
          <w:rFonts w:asciiTheme="majorBidi" w:hAnsiTheme="majorBidi" w:cstheme="majorBidi" w:hint="cs"/>
          <w:spacing w:val="-6"/>
          <w:sz w:val="30"/>
          <w:szCs w:val="30"/>
          <w:cs/>
        </w:rPr>
        <w:t>และประเทศ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ที่ลูกค้าดำเนินธุรกิจอยู่</w:t>
      </w:r>
      <w:r w:rsidRPr="003E12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:rsidR="00477910" w:rsidRPr="004062B2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477910" w:rsidRPr="00791B85" w:rsidRDefault="00142858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142858">
        <w:rPr>
          <w:rFonts w:asciiTheme="majorBidi" w:hAnsiTheme="majorBidi"/>
          <w:sz w:val="30"/>
          <w:szCs w:val="30"/>
          <w:cs/>
        </w:rPr>
        <w:t>บริษัท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มาตรฐานในการชำระเงิน บริษัทจะทบทวนวงเงิน</w:t>
      </w:r>
      <w:r w:rsidRPr="00142858">
        <w:rPr>
          <w:rFonts w:asciiTheme="majorBidi" w:hAnsiTheme="majorBidi"/>
          <w:spacing w:val="-6"/>
          <w:sz w:val="30"/>
          <w:szCs w:val="30"/>
          <w:cs/>
        </w:rPr>
        <w:t>ยอดขายจะกำหนดไว้สำหรับลูกค้าแต่ละรายและจะทบทวนอย่างสม่ำเสมอ ยอดขายที่เกินกว่า</w:t>
      </w:r>
      <w:r w:rsidRPr="00142858">
        <w:rPr>
          <w:rFonts w:asciiTheme="majorBidi" w:hAnsiTheme="majorBidi"/>
          <w:sz w:val="30"/>
          <w:szCs w:val="30"/>
          <w:cs/>
        </w:rPr>
        <w:t>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477910" w:rsidRPr="00EA15A4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:rsidR="00477910" w:rsidRDefault="00477910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1B85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7424" w:rsidRPr="00497424">
        <w:rPr>
          <w:rFonts w:asciiTheme="majorBidi" w:hAnsiTheme="majorBidi" w:cstheme="majorBidi"/>
          <w:sz w:val="30"/>
          <w:szCs w:val="30"/>
        </w:rPr>
        <w:t>30</w:t>
      </w:r>
      <w:r w:rsidRPr="00791B8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70C5D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:rsidR="00EA15A4" w:rsidRPr="00EA15A4" w:rsidRDefault="00EA15A4" w:rsidP="00001B7D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:rsidR="00791B85" w:rsidRPr="00791B85" w:rsidRDefault="00791B85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91B85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:rsidR="00791B85" w:rsidRPr="00EA15A4" w:rsidRDefault="00791B85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724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170"/>
        <w:gridCol w:w="270"/>
        <w:gridCol w:w="1080"/>
        <w:gridCol w:w="243"/>
        <w:gridCol w:w="1281"/>
      </w:tblGrid>
      <w:tr w:rsidR="00651D1B" w:rsidRPr="00071DD1" w:rsidTr="00D258B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:rsidR="00651D1B" w:rsidRPr="00071DD1" w:rsidRDefault="00651D1B" w:rsidP="00651D1B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39442219"/>
          </w:p>
        </w:tc>
        <w:tc>
          <w:tcPr>
            <w:tcW w:w="5394" w:type="dxa"/>
            <w:gridSpan w:val="7"/>
            <w:vAlign w:val="bottom"/>
          </w:tcPr>
          <w:p w:rsidR="00C40E05" w:rsidRDefault="00651D1B" w:rsidP="004D6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นที่แสดงเงินลงทุนตามวิธีส่วนได้เสีย</w:t>
            </w: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</w:p>
          <w:p w:rsidR="00651D1B" w:rsidRPr="00071DD1" w:rsidRDefault="00651D1B" w:rsidP="004D6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D1B" w:rsidRPr="00071DD1" w:rsidTr="00D258B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:rsidR="00651D1B" w:rsidRPr="00071DD1" w:rsidRDefault="00651D1B" w:rsidP="0062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  <w:tab w:val="left" w:pos="363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:rsidR="00651D1B" w:rsidRPr="00E540BE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:rsidR="00651D1B" w:rsidRPr="00E540BE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651D1B" w:rsidRPr="00CC67B9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  <w:r w:rsidRPr="00CC67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67B9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:rsidR="00651D1B" w:rsidRPr="00071DD1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51D1B" w:rsidRPr="00071DD1" w:rsidRDefault="00651D1B" w:rsidP="00C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651D1B" w:rsidRPr="00071DD1" w:rsidRDefault="00651D1B" w:rsidP="00C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vAlign w:val="bottom"/>
          </w:tcPr>
          <w:p w:rsidR="00651D1B" w:rsidRPr="00071DD1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:rsidR="00651D1B" w:rsidRPr="00071DD1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651D1B" w:rsidRPr="00071DD1" w:rsidRDefault="00651D1B" w:rsidP="00C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651D1B" w:rsidRPr="00071DD1" w:rsidTr="00D258B5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:rsidR="00651D1B" w:rsidRPr="00071DD1" w:rsidRDefault="00651D1B" w:rsidP="00651D1B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51D1B" w:rsidRPr="00071DD1" w:rsidRDefault="00651D1B" w:rsidP="00651D1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51D1B" w:rsidRPr="00071DD1" w:rsidRDefault="00651D1B" w:rsidP="00651D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1D1B" w:rsidRPr="00D25BB0" w:rsidRDefault="00651D1B" w:rsidP="00651D1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25BB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  <w:r w:rsidRPr="00D25B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497424" w:rsidRPr="00497424">
              <w:rPr>
                <w:rFonts w:asciiTheme="majorBidi" w:hAnsiTheme="majorBidi"/>
                <w:i/>
                <w:iCs/>
                <w:sz w:val="30"/>
                <w:szCs w:val="30"/>
              </w:rPr>
              <w:t>5</w:t>
            </w:r>
            <w:r w:rsidRPr="00D25B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651D1B" w:rsidRPr="00071DD1" w:rsidRDefault="00651D1B" w:rsidP="00651D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51D1B" w:rsidRPr="00071DD1" w:rsidRDefault="00651D1B" w:rsidP="00651D1B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:rsidR="00651D1B" w:rsidRPr="00071DD1" w:rsidRDefault="00651D1B" w:rsidP="00651D1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:rsidR="00651D1B" w:rsidRPr="00071DD1" w:rsidRDefault="00651D1B" w:rsidP="00651D1B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1D1B" w:rsidRPr="00071DD1" w:rsidTr="00D258B5">
        <w:trPr>
          <w:trHeight w:val="164"/>
          <w:tblHeader/>
        </w:trPr>
        <w:tc>
          <w:tcPr>
            <w:tcW w:w="3330" w:type="dxa"/>
          </w:tcPr>
          <w:p w:rsidR="00651D1B" w:rsidRPr="00071DD1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7"/>
          </w:tcPr>
          <w:p w:rsidR="00651D1B" w:rsidRPr="00071DD1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651D1B" w:rsidRPr="00CF08C6" w:rsidRDefault="00497424" w:rsidP="0008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AB5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1D1B" w:rsidRPr="00CF08C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1C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D1B" w:rsidRPr="00CF08C6" w:rsidRDefault="00497424" w:rsidP="00087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BA21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CF08C6" w:rsidRDefault="00086A6C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E057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572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651D1B" w:rsidRPr="00CF08C6" w:rsidRDefault="00497424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5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51D1B" w:rsidRPr="00CF08C6" w:rsidRDefault="00D036B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D1B" w:rsidRPr="00CF08C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6A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8956F4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0D7F">
              <w:rPr>
                <w:rFonts w:ascii="Angsana New" w:hAnsi="Angsana New"/>
                <w:sz w:val="30"/>
                <w:szCs w:val="30"/>
              </w:rPr>
              <w:t>-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572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651D1B" w:rsidRPr="00CF08C6" w:rsidRDefault="00497424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1D1B" w:rsidRPr="00CF08C6" w:rsidRDefault="00D036B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D1B" w:rsidRPr="00CF08C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8956F4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0D7F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12</w:t>
            </w:r>
            <w:r w:rsidR="00E057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572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651D1B" w:rsidRPr="00CF08C6" w:rsidRDefault="00497424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51D1B" w:rsidRPr="00CF08C6" w:rsidRDefault="00D036B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D1B" w:rsidRPr="00CF08C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8956F4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F08C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497424" w:rsidRPr="0049742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F08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572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D1B" w:rsidRPr="00CF08C6" w:rsidRDefault="00497424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1C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51D1B" w:rsidRPr="00CF08C6" w:rsidRDefault="00D036B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D1B" w:rsidRPr="00CF08C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86A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651D1B" w:rsidRPr="00CF08C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66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D1B" w:rsidRPr="004C1449" w:rsidRDefault="00497424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561C32" w:rsidRPr="004C1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51D1B" w:rsidRPr="0043078C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B5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D1B" w:rsidRPr="009B574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086A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651D1B" w:rsidRPr="00A20AA1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54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D1B" w:rsidRPr="008047DA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51D1B" w:rsidRPr="008047DA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51D1B" w:rsidRPr="008047DA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651D1B" w:rsidRPr="008047DA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0E05" w:rsidRPr="00071DD1" w:rsidTr="00D258B5">
        <w:trPr>
          <w:trHeight w:val="20"/>
        </w:trPr>
        <w:tc>
          <w:tcPr>
            <w:tcW w:w="3330" w:type="dxa"/>
          </w:tcPr>
          <w:p w:rsidR="00C40E05" w:rsidRPr="00CF08C6" w:rsidRDefault="00C40E05" w:rsidP="00C4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2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1080" w:type="dxa"/>
          </w:tcPr>
          <w:p w:rsidR="00C40E05" w:rsidRPr="008047DA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0E05" w:rsidRPr="00CF08C6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40E05" w:rsidRPr="008047DA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40E05" w:rsidRPr="00CF08C6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40E05" w:rsidRPr="008047DA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40E05" w:rsidRPr="00CF08C6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:rsidR="00C40E05" w:rsidRPr="008047DA" w:rsidRDefault="00C40E05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651D1B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D1B" w:rsidRPr="00CF08C6" w:rsidRDefault="00561C32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51D1B" w:rsidRPr="00CF08C6" w:rsidRDefault="00F515CF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D1B" w:rsidRPr="007A1D24" w:rsidRDefault="0073268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7424" w:rsidRPr="00497424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1D1B" w:rsidRPr="00071DD1" w:rsidTr="00D258B5">
        <w:trPr>
          <w:trHeight w:val="20"/>
        </w:trPr>
        <w:tc>
          <w:tcPr>
            <w:tcW w:w="3330" w:type="dxa"/>
          </w:tcPr>
          <w:p w:rsidR="00651D1B" w:rsidRPr="007F5722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D1B" w:rsidRPr="004C1449" w:rsidRDefault="00497424" w:rsidP="007E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AB5438" w:rsidRPr="004C1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51D1B" w:rsidRPr="0028755A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515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1D1B" w:rsidRPr="009B5746" w:rsidRDefault="00497424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732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43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:rsidR="00651D1B" w:rsidRPr="00CF08C6" w:rsidRDefault="00651D1B" w:rsidP="0065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8"/>
    </w:tbl>
    <w:p w:rsidR="00651D1B" w:rsidRPr="00EA15A4" w:rsidRDefault="00651D1B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91916" w:rsidRDefault="00B91916" w:rsidP="0047715C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91916">
        <w:rPr>
          <w:rFonts w:hint="cs"/>
          <w:sz w:val="30"/>
          <w:szCs w:val="30"/>
          <w:cs/>
        </w:rPr>
        <w:t>อัตรา</w:t>
      </w:r>
      <w:r w:rsidRPr="00B91916">
        <w:rPr>
          <w:rFonts w:asciiTheme="majorBidi" w:hAnsiTheme="majorBidi" w:cstheme="majorBidi" w:hint="cs"/>
          <w:sz w:val="30"/>
          <w:szCs w:val="30"/>
          <w:cs/>
        </w:rPr>
        <w:t xml:space="preserve">ผลขาดทุนคำนวณจากประสบการณ์ของการสูญเสียด้านเครดิตที่เกิดขึ้นจริง </w:t>
      </w:r>
      <w:r w:rsidR="00497424" w:rsidRPr="00497424">
        <w:rPr>
          <w:rFonts w:asciiTheme="majorBidi" w:hAnsiTheme="majorBidi" w:cstheme="majorBidi"/>
          <w:sz w:val="30"/>
          <w:szCs w:val="30"/>
        </w:rPr>
        <w:t>3</w:t>
      </w:r>
      <w:r w:rsidRPr="00B919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91916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990"/>
        <w:gridCol w:w="270"/>
        <w:gridCol w:w="1890"/>
      </w:tblGrid>
      <w:tr w:rsidR="00A7432D" w:rsidRPr="008D4BB9" w:rsidTr="00883982">
        <w:trPr>
          <w:tblHeader/>
        </w:trPr>
        <w:tc>
          <w:tcPr>
            <w:tcW w:w="4230" w:type="dxa"/>
          </w:tcPr>
          <w:p w:rsidR="00A7432D" w:rsidRPr="00FF4847" w:rsidRDefault="00A7432D" w:rsidP="00A7432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A7432D" w:rsidRPr="00D04D33" w:rsidRDefault="00A7432D" w:rsidP="00A7432D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7432D" w:rsidRPr="00170325" w:rsidRDefault="00A7432D" w:rsidP="00A7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7432D" w:rsidRPr="00170325" w:rsidRDefault="00A7432D" w:rsidP="00A7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A7432D" w:rsidRPr="00170325" w:rsidRDefault="00311BAD" w:rsidP="00A74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894FA9" w:rsidRPr="008D4BB9" w:rsidTr="00883982">
        <w:trPr>
          <w:tblHeader/>
        </w:trPr>
        <w:tc>
          <w:tcPr>
            <w:tcW w:w="4230" w:type="dxa"/>
          </w:tcPr>
          <w:p w:rsidR="00894FA9" w:rsidRDefault="00894FA9" w:rsidP="002C60FA">
            <w:pPr>
              <w:tabs>
                <w:tab w:val="clear" w:pos="227"/>
                <w:tab w:val="left" w:pos="10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894FA9" w:rsidRPr="00D04D33" w:rsidRDefault="00894FA9" w:rsidP="00894FA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94FA9" w:rsidRPr="00D04D33" w:rsidRDefault="00894FA9" w:rsidP="00894FA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D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894FA9" w:rsidRPr="00170325" w:rsidRDefault="00894FA9" w:rsidP="00894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894FA9" w:rsidRDefault="00311BAD" w:rsidP="00894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894FA9" w:rsidRPr="008D4BB9" w:rsidTr="00883982">
        <w:trPr>
          <w:tblHeader/>
        </w:trPr>
        <w:tc>
          <w:tcPr>
            <w:tcW w:w="4230" w:type="dxa"/>
          </w:tcPr>
          <w:p w:rsidR="00894FA9" w:rsidRDefault="00894FA9" w:rsidP="00894FA9">
            <w:pPr>
              <w:tabs>
                <w:tab w:val="clear" w:pos="227"/>
                <w:tab w:val="left" w:pos="10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94FA9" w:rsidRPr="00D04D33" w:rsidRDefault="00894FA9" w:rsidP="00894FA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94FA9" w:rsidRPr="00170325" w:rsidRDefault="00894FA9" w:rsidP="00894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94FA9" w:rsidRPr="00170325" w:rsidRDefault="00894FA9" w:rsidP="00894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894FA9" w:rsidRPr="00170325" w:rsidRDefault="00894FA9" w:rsidP="00894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FA9" w:rsidRPr="008D4BB9" w:rsidTr="00883982">
        <w:trPr>
          <w:tblHeader/>
        </w:trPr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71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894FA9" w:rsidRPr="00D04D33" w:rsidRDefault="00894FA9" w:rsidP="00894FA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894FA9" w:rsidRPr="00170325" w:rsidRDefault="00894FA9" w:rsidP="00894FA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61609A" w:rsidRDefault="00894FA9" w:rsidP="00894FA9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894FA9" w:rsidRPr="009F15DA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9F15DA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894F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35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0C0E3F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0C0E3F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894FA9" w:rsidRPr="00E31340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94FA9" w:rsidRPr="003725CE" w:rsidTr="00883982">
        <w:tc>
          <w:tcPr>
            <w:tcW w:w="4230" w:type="dxa"/>
          </w:tcPr>
          <w:p w:rsidR="00894FA9" w:rsidRPr="00C430F2" w:rsidRDefault="00894FA9" w:rsidP="00894F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0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94FA9" w:rsidRPr="00D04D33" w:rsidRDefault="00894FA9" w:rsidP="00894FA9">
            <w:pPr>
              <w:pStyle w:val="acctfourfigures"/>
              <w:tabs>
                <w:tab w:val="clear" w:pos="765"/>
                <w:tab w:val="decimal" w:pos="428"/>
              </w:tabs>
              <w:spacing w:line="38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894FA9" w:rsidRPr="00705F69" w:rsidRDefault="00497424" w:rsidP="00311BAD">
            <w:pPr>
              <w:pStyle w:val="acctfourfigures"/>
              <w:tabs>
                <w:tab w:val="clear" w:pos="765"/>
                <w:tab w:val="decimal" w:pos="433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894FA9" w:rsidRPr="003725CE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FA9" w:rsidRPr="00311BAD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94FA9" w:rsidRPr="00311B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894FA9" w:rsidRPr="00170325" w:rsidTr="00883982">
        <w:trPr>
          <w:trHeight w:val="271"/>
        </w:trPr>
        <w:tc>
          <w:tcPr>
            <w:tcW w:w="4230" w:type="dxa"/>
          </w:tcPr>
          <w:p w:rsidR="00894FA9" w:rsidRPr="00170325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94FA9" w:rsidRPr="00170325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170325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894FA9" w:rsidRPr="00170325" w:rsidRDefault="00894FA9" w:rsidP="00894FA9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421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61609A" w:rsidRDefault="00894FA9" w:rsidP="00894FA9">
            <w:pPr>
              <w:tabs>
                <w:tab w:val="decimal" w:pos="1329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E31340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894F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350" w:type="dxa"/>
          </w:tcPr>
          <w:p w:rsidR="00894FA9" w:rsidRPr="007C4FFE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E31340" w:rsidRDefault="00894FA9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E31340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94F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D04D33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D04D33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:rsidR="00894FA9" w:rsidRPr="00E31340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FF4847" w:rsidRDefault="00894FA9" w:rsidP="00894FA9">
            <w:pPr>
              <w:pStyle w:val="BodyText"/>
              <w:tabs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894FA9" w:rsidRPr="00E31340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94F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894FA9" w:rsidRPr="00FF4847" w:rsidTr="00883982">
        <w:tc>
          <w:tcPr>
            <w:tcW w:w="4230" w:type="dxa"/>
          </w:tcPr>
          <w:p w:rsidR="00894FA9" w:rsidRPr="00FF4847" w:rsidRDefault="00894FA9" w:rsidP="00894FA9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894FA9" w:rsidRDefault="00894FA9" w:rsidP="00894FA9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A7432D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E31340" w:rsidRDefault="00894FA9" w:rsidP="00894FA9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894FA9" w:rsidRPr="00311BAD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894FA9" w:rsidRPr="00311B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894FA9" w:rsidRPr="008D4BB9" w:rsidTr="00883982">
        <w:tc>
          <w:tcPr>
            <w:tcW w:w="4230" w:type="dxa"/>
          </w:tcPr>
          <w:p w:rsidR="00894FA9" w:rsidRPr="008D4BB9" w:rsidRDefault="00894FA9" w:rsidP="00894F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894FA9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E31340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0260C0" w:rsidRDefault="00894FA9" w:rsidP="00894FA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894FA9" w:rsidRPr="00E31340" w:rsidRDefault="00894FA9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94FA9" w:rsidRPr="003725CE" w:rsidTr="00883982">
        <w:tc>
          <w:tcPr>
            <w:tcW w:w="4230" w:type="dxa"/>
          </w:tcPr>
          <w:p w:rsidR="00894FA9" w:rsidRPr="008D4BB9" w:rsidRDefault="00894FA9" w:rsidP="00894F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94FA9" w:rsidRDefault="00894FA9" w:rsidP="00894FA9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A7432D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0C0E3F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4FA9" w:rsidRPr="00311BAD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894FA9" w:rsidRPr="00311B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</w:tr>
      <w:tr w:rsidR="00894FA9" w:rsidRPr="000260C0" w:rsidTr="00883982">
        <w:tc>
          <w:tcPr>
            <w:tcW w:w="4230" w:type="dxa"/>
          </w:tcPr>
          <w:p w:rsidR="00894FA9" w:rsidRPr="008D4BB9" w:rsidRDefault="00894FA9" w:rsidP="00894FA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:rsidR="00894FA9" w:rsidRDefault="00894FA9" w:rsidP="00894FA9">
            <w:pPr>
              <w:tabs>
                <w:tab w:val="decimal" w:pos="81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94FA9" w:rsidRPr="00705F69" w:rsidRDefault="00894FA9" w:rsidP="00894FA9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94FA9" w:rsidRPr="000C0E3F" w:rsidRDefault="00894FA9" w:rsidP="00894FA9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FA9" w:rsidRPr="00311BAD" w:rsidRDefault="00497424" w:rsidP="00311BAD">
            <w:pPr>
              <w:pStyle w:val="acctfourfigures"/>
              <w:tabs>
                <w:tab w:val="clear" w:pos="765"/>
                <w:tab w:val="decimal" w:pos="151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894FA9" w:rsidRPr="00311B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</w:tr>
    </w:tbl>
    <w:p w:rsidR="00651D1B" w:rsidRDefault="00651D1B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78D2" w:rsidRPr="009F45FC" w:rsidRDefault="003978D2" w:rsidP="00883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cs/>
          <w:lang w:eastAsia="x-none"/>
        </w:rPr>
      </w:pPr>
      <w:r w:rsidRPr="009F45FC"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โดยปกติระยะเวลาการให้สินเชื่อแก่ลูกค้าของบริษัทมีระยะเวลา </w:t>
      </w:r>
      <w:r w:rsidR="00497424" w:rsidRPr="00497424">
        <w:rPr>
          <w:rFonts w:ascii="Angsana New" w:hAnsi="Angsana New"/>
          <w:sz w:val="30"/>
          <w:szCs w:val="30"/>
          <w:lang w:eastAsia="x-none"/>
        </w:rPr>
        <w:t>30</w:t>
      </w:r>
      <w:r w:rsidRPr="009F45F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F45FC"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:rsidR="007253ED" w:rsidRDefault="00C22230" w:rsidP="00C2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400"/>
        <w:gridCol w:w="630"/>
        <w:gridCol w:w="810"/>
        <w:gridCol w:w="1890"/>
      </w:tblGrid>
      <w:tr w:rsidR="0024221B" w:rsidRPr="008D4BB9" w:rsidTr="00B046E2">
        <w:trPr>
          <w:tblHeader/>
        </w:trPr>
        <w:tc>
          <w:tcPr>
            <w:tcW w:w="5400" w:type="dxa"/>
          </w:tcPr>
          <w:p w:rsidR="0024221B" w:rsidRPr="007253ED" w:rsidRDefault="0024221B" w:rsidP="004E305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24221B" w:rsidRDefault="0024221B" w:rsidP="007253ED">
            <w:pPr>
              <w:ind w:left="-111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4221B" w:rsidRPr="00170325" w:rsidRDefault="0024221B" w:rsidP="00E53AF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24221B" w:rsidRPr="00170325" w:rsidRDefault="00352E60" w:rsidP="0028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</w:t>
            </w:r>
            <w:r w:rsidR="003D0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</w:p>
        </w:tc>
      </w:tr>
      <w:tr w:rsidR="00352E60" w:rsidRPr="008D4BB9" w:rsidTr="00B046E2">
        <w:trPr>
          <w:tblHeader/>
        </w:trPr>
        <w:tc>
          <w:tcPr>
            <w:tcW w:w="5400" w:type="dxa"/>
          </w:tcPr>
          <w:p w:rsidR="00352E60" w:rsidRPr="007253ED" w:rsidRDefault="00352E60" w:rsidP="004E305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352E60" w:rsidRDefault="00352E60" w:rsidP="007253ED">
            <w:pPr>
              <w:ind w:left="-111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52E60" w:rsidRPr="00170325" w:rsidRDefault="00352E60" w:rsidP="00E53AF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352E60" w:rsidRDefault="00352E60" w:rsidP="004E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</w:tc>
      </w:tr>
      <w:tr w:rsidR="00352E60" w:rsidRPr="008D4BB9" w:rsidTr="00B046E2">
        <w:trPr>
          <w:tblHeader/>
        </w:trPr>
        <w:tc>
          <w:tcPr>
            <w:tcW w:w="5400" w:type="dxa"/>
          </w:tcPr>
          <w:p w:rsidR="00352E60" w:rsidRPr="007253ED" w:rsidRDefault="000B2256" w:rsidP="004E3050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53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0" w:type="dxa"/>
          </w:tcPr>
          <w:p w:rsidR="00352E60" w:rsidRDefault="003D006C" w:rsidP="007253ED">
            <w:pPr>
              <w:ind w:left="-111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352E60" w:rsidRPr="00170325" w:rsidRDefault="00352E60" w:rsidP="00E53AF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352E60" w:rsidRPr="00E44812" w:rsidRDefault="00352E60" w:rsidP="004E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5"/>
              </w:tabs>
              <w:ind w:left="-106" w:right="-103"/>
              <w:jc w:val="center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E44812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ตามวิธีส่วนได้เสีย</w:t>
            </w:r>
            <w:r w:rsidRPr="00E44812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/</w:t>
            </w:r>
          </w:p>
        </w:tc>
      </w:tr>
      <w:tr w:rsidR="007253ED" w:rsidRPr="008D4BB9" w:rsidTr="00B046E2">
        <w:trPr>
          <w:tblHeader/>
        </w:trPr>
        <w:tc>
          <w:tcPr>
            <w:tcW w:w="5400" w:type="dxa"/>
          </w:tcPr>
          <w:p w:rsidR="007253ED" w:rsidRPr="007253ED" w:rsidRDefault="000B2256" w:rsidP="000B2256">
            <w:pPr>
              <w:ind w:right="-43" w:firstLine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  <w:r w:rsidRPr="007253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630" w:type="dxa"/>
          </w:tcPr>
          <w:p w:rsidR="007253ED" w:rsidRDefault="007253ED" w:rsidP="007253ED">
            <w:pPr>
              <w:ind w:left="-111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253ED" w:rsidRPr="00170325" w:rsidRDefault="007253ED" w:rsidP="007253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7253ED" w:rsidRPr="00170325" w:rsidRDefault="007253ED" w:rsidP="0072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03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D0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D434C" w:rsidRPr="008D4BB9" w:rsidTr="00B046E2">
        <w:trPr>
          <w:tblHeader/>
        </w:trPr>
        <w:tc>
          <w:tcPr>
            <w:tcW w:w="5400" w:type="dxa"/>
          </w:tcPr>
          <w:p w:rsidR="009D434C" w:rsidRPr="007253ED" w:rsidRDefault="009D434C" w:rsidP="007253ED">
            <w:pPr>
              <w:ind w:right="-43" w:firstLine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9D434C" w:rsidRDefault="009D434C" w:rsidP="007253ED">
            <w:pPr>
              <w:ind w:left="-111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D434C" w:rsidRPr="00170325" w:rsidRDefault="009D434C" w:rsidP="007253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9D434C" w:rsidRPr="009D434C" w:rsidRDefault="009D434C" w:rsidP="0072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43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43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D434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53ED" w:rsidRPr="00FF4847" w:rsidTr="00B046E2">
        <w:tc>
          <w:tcPr>
            <w:tcW w:w="5400" w:type="dxa"/>
          </w:tcPr>
          <w:p w:rsidR="007253ED" w:rsidRPr="007253ED" w:rsidRDefault="007253ED" w:rsidP="004E3050">
            <w:pPr>
              <w:tabs>
                <w:tab w:val="left" w:pos="1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53E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1</w:t>
            </w:r>
            <w:r w:rsidRPr="0072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53E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97424" w:rsidRPr="004974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630" w:type="dxa"/>
          </w:tcPr>
          <w:p w:rsidR="007253ED" w:rsidRPr="007C4FFE" w:rsidRDefault="007253ED" w:rsidP="007253E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253ED" w:rsidRPr="00FF4847" w:rsidRDefault="007253ED" w:rsidP="007253ED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7253ED" w:rsidRPr="008714F5" w:rsidRDefault="00497424" w:rsidP="003D006C">
            <w:pPr>
              <w:pStyle w:val="acctfourfigures"/>
              <w:tabs>
                <w:tab w:val="clear" w:pos="765"/>
                <w:tab w:val="decimal" w:pos="1506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714F5">
              <w:rPr>
                <w:rFonts w:ascii="Angsana New" w:hAnsi="Angsana New"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3D006C" w:rsidRPr="00FF4847" w:rsidTr="00B046E2">
        <w:tc>
          <w:tcPr>
            <w:tcW w:w="5400" w:type="dxa"/>
          </w:tcPr>
          <w:p w:rsidR="003D006C" w:rsidRPr="007253ED" w:rsidRDefault="003D006C" w:rsidP="004E3050">
            <w:pPr>
              <w:tabs>
                <w:tab w:val="left" w:pos="1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:rsidR="003D006C" w:rsidRPr="007C4FFE" w:rsidRDefault="003D006C" w:rsidP="007253ED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D006C" w:rsidRPr="00FF4847" w:rsidRDefault="003D006C" w:rsidP="007253ED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3D006C" w:rsidRDefault="00497424" w:rsidP="003D006C">
            <w:pPr>
              <w:pStyle w:val="acctfourfigures"/>
              <w:tabs>
                <w:tab w:val="clear" w:pos="765"/>
                <w:tab w:val="decimal" w:pos="1506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9742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7253ED" w:rsidRPr="00FF4847" w:rsidTr="00B046E2">
        <w:tc>
          <w:tcPr>
            <w:tcW w:w="5400" w:type="dxa"/>
          </w:tcPr>
          <w:p w:rsidR="007253ED" w:rsidRPr="00FF4847" w:rsidRDefault="003D006C" w:rsidP="007253E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30" w:type="dxa"/>
          </w:tcPr>
          <w:p w:rsidR="007253ED" w:rsidRPr="007C4FFE" w:rsidRDefault="007253ED" w:rsidP="007253ED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253ED" w:rsidRPr="00FF4847" w:rsidRDefault="007253ED" w:rsidP="007253ED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7253ED" w:rsidRPr="003D006C" w:rsidRDefault="008714F5" w:rsidP="003D006C">
            <w:pPr>
              <w:pStyle w:val="acctfourfigures"/>
              <w:tabs>
                <w:tab w:val="clear" w:pos="765"/>
                <w:tab w:val="decimal" w:pos="1506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D006C">
              <w:rPr>
                <w:rFonts w:ascii="Angsana New" w:hAnsi="Angsana New"/>
                <w:sz w:val="30"/>
                <w:szCs w:val="30"/>
              </w:rPr>
              <w:t>(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D006C">
              <w:rPr>
                <w:rFonts w:ascii="Angsana New" w:hAnsi="Angsana New"/>
                <w:sz w:val="30"/>
                <w:szCs w:val="30"/>
              </w:rPr>
              <w:t>,</w:t>
            </w:r>
            <w:r w:rsidR="00497424" w:rsidRPr="00497424">
              <w:rPr>
                <w:rFonts w:ascii="Angsana New" w:hAnsi="Angsana New"/>
                <w:sz w:val="30"/>
                <w:szCs w:val="30"/>
                <w:lang w:val="en-US"/>
              </w:rPr>
              <w:t>936</w:t>
            </w:r>
            <w:r w:rsidRPr="003D006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3ED" w:rsidRPr="003725CE" w:rsidTr="00B046E2">
        <w:tc>
          <w:tcPr>
            <w:tcW w:w="5400" w:type="dxa"/>
          </w:tcPr>
          <w:p w:rsidR="007253ED" w:rsidRPr="00C430F2" w:rsidRDefault="007253ED" w:rsidP="007253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97424" w:rsidRPr="0049742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30" w:type="dxa"/>
          </w:tcPr>
          <w:p w:rsidR="007253ED" w:rsidRPr="00705F69" w:rsidRDefault="007253ED" w:rsidP="007253ED">
            <w:pPr>
              <w:pStyle w:val="acctfourfigures"/>
              <w:tabs>
                <w:tab w:val="clear" w:pos="765"/>
                <w:tab w:val="decimal" w:pos="1240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:rsidR="007253ED" w:rsidRPr="003725CE" w:rsidRDefault="007253ED" w:rsidP="007253ED">
            <w:pPr>
              <w:pStyle w:val="BodyText"/>
              <w:tabs>
                <w:tab w:val="clear" w:pos="907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53ED" w:rsidRPr="003D006C" w:rsidRDefault="00497424" w:rsidP="003D006C">
            <w:pPr>
              <w:pStyle w:val="acctfourfigures"/>
              <w:tabs>
                <w:tab w:val="clear" w:pos="765"/>
                <w:tab w:val="decimal" w:pos="1506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8714F5" w:rsidRPr="003D00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</w:p>
        </w:tc>
      </w:tr>
    </w:tbl>
    <w:p w:rsidR="007253ED" w:rsidRPr="00E07FD9" w:rsidRDefault="007253ED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43AAE" w:rsidRPr="00791B85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1157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:rsidR="00343AAE" w:rsidRPr="00E07FD9" w:rsidRDefault="00343AAE" w:rsidP="0034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43AAE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ฐานะเปิดต่อความเสี่ยงด้านเครดิตของบริษัทที่เกิดจากเงินสดและรายการเทียบเท่าเงินสด</w:t>
      </w:r>
      <w:r w:rsidRPr="00286CE1">
        <w:rPr>
          <w:rFonts w:asciiTheme="majorBidi" w:hAnsiTheme="majorBidi"/>
          <w:spacing w:val="4"/>
          <w:sz w:val="30"/>
          <w:szCs w:val="30"/>
          <w:cs/>
        </w:rPr>
        <w:t xml:space="preserve"> ถูก</w:t>
      </w:r>
      <w:r w:rsidRPr="00343AAE">
        <w:rPr>
          <w:rFonts w:asciiTheme="majorBidi" w:hAnsi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จำกัดเนื่องจากคู่สัญญาเป็นธนาคารและสถาบันการเงินที่มีอันดับความน่าเชื่อถือที่ระดับ</w:t>
      </w:r>
      <w:r w:rsidR="00115793">
        <w:rPr>
          <w:rFonts w:asciiTheme="majorBidi" w:hAnsiTheme="majorBidi"/>
          <w:sz w:val="30"/>
          <w:szCs w:val="30"/>
        </w:rPr>
        <w:t xml:space="preserve"> A-</w:t>
      </w:r>
      <w:r w:rsidR="00831317">
        <w:rPr>
          <w:rFonts w:asciiTheme="majorBidi" w:hAnsiTheme="majorBidi"/>
          <w:sz w:val="30"/>
          <w:szCs w:val="30"/>
        </w:rPr>
        <w:t xml:space="preserve"> </w:t>
      </w:r>
      <w:r w:rsidRPr="00343AAE">
        <w:rPr>
          <w:rFonts w:asciiTheme="majorBidi" w:hAnsiTheme="majorBidi"/>
          <w:sz w:val="30"/>
          <w:szCs w:val="30"/>
          <w:cs/>
        </w:rPr>
        <w:t>เป็นอย่างน้อย</w:t>
      </w:r>
      <w:r w:rsidR="006771C4">
        <w:rPr>
          <w:rFonts w:asciiTheme="majorBidi" w:hAnsiTheme="majorBidi"/>
          <w:sz w:val="30"/>
          <w:szCs w:val="30"/>
        </w:rPr>
        <w:br/>
      </w:r>
      <w:r w:rsidRPr="00343AAE">
        <w:rPr>
          <w:rFonts w:asciiTheme="majorBidi" w:hAnsiTheme="majorBidi"/>
          <w:sz w:val="30"/>
          <w:szCs w:val="30"/>
          <w:cs/>
        </w:rPr>
        <w:t>ซึ่งประเมินโดย</w:t>
      </w:r>
      <w:r w:rsidR="00115793">
        <w:rPr>
          <w:rFonts w:asciiTheme="majorBidi" w:hAnsiTheme="majorBidi" w:hint="cs"/>
          <w:sz w:val="30"/>
          <w:szCs w:val="30"/>
          <w:cs/>
        </w:rPr>
        <w:t xml:space="preserve"> </w:t>
      </w:r>
      <w:r w:rsidR="00115793" w:rsidRPr="002A5435">
        <w:rPr>
          <w:rFonts w:asciiTheme="majorBidi" w:hAnsiTheme="majorBidi" w:hint="cs"/>
          <w:spacing w:val="-4"/>
          <w:sz w:val="30"/>
          <w:szCs w:val="30"/>
          <w:cs/>
        </w:rPr>
        <w:t>บริษัท ฟิทช์ เรทติ้งส</w:t>
      </w:r>
      <w:r w:rsidR="00E07FD9" w:rsidRPr="002A5435">
        <w:rPr>
          <w:rFonts w:asciiTheme="majorBidi" w:hAnsiTheme="majorBidi" w:hint="cs"/>
          <w:spacing w:val="-4"/>
          <w:sz w:val="30"/>
          <w:szCs w:val="30"/>
          <w:cs/>
        </w:rPr>
        <w:t>์</w:t>
      </w:r>
      <w:r w:rsidR="00115793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115793" w:rsidRPr="002A5435">
        <w:rPr>
          <w:rFonts w:asciiTheme="majorBidi" w:hAnsiTheme="majorBidi"/>
          <w:spacing w:val="-4"/>
          <w:sz w:val="30"/>
          <w:szCs w:val="30"/>
        </w:rPr>
        <w:t>(</w:t>
      </w:r>
      <w:r w:rsidR="00115793" w:rsidRPr="002A5435">
        <w:rPr>
          <w:rFonts w:asciiTheme="majorBidi" w:hAnsiTheme="majorBidi" w:hint="cs"/>
          <w:spacing w:val="-4"/>
          <w:sz w:val="30"/>
          <w:szCs w:val="30"/>
          <w:cs/>
        </w:rPr>
        <w:t>ประเทศไทย</w:t>
      </w:r>
      <w:r w:rsidR="00115793" w:rsidRPr="002A5435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115793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จำกัด </w:t>
      </w:r>
      <w:r w:rsidR="002842D8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และบริษัท ทริสเรทติ้ง จำกัด 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:rsidR="00A7722C" w:rsidRPr="00E07FD9" w:rsidRDefault="00A7722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7722C" w:rsidRPr="0079387C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  <w:tab w:val="left" w:pos="15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329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FF206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FF20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FF206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:rsidR="00A7722C" w:rsidRPr="00E07FD9" w:rsidRDefault="00A7722C" w:rsidP="00A7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32C2F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632C2F" w:rsidSect="00A27781">
          <w:headerReference w:type="default" r:id="rId26"/>
          <w:pgSz w:w="11909" w:h="16834" w:code="9"/>
          <w:pgMar w:top="691" w:right="1152" w:bottom="576" w:left="1152" w:header="720" w:footer="720" w:gutter="0"/>
          <w:cols w:space="720"/>
        </w:sectPr>
      </w:pPr>
      <w:r w:rsidRPr="00A7722C">
        <w:rPr>
          <w:rFonts w:asciiTheme="majorBidi" w:hAnsi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</w:t>
      </w:r>
      <w:r w:rsidR="00FE2C61">
        <w:rPr>
          <w:rFonts w:asciiTheme="majorBidi" w:hAnsiTheme="majorBidi"/>
          <w:sz w:val="30"/>
          <w:szCs w:val="30"/>
        </w:rPr>
        <w:br/>
      </w:r>
      <w:r w:rsidRPr="00A7722C">
        <w:rPr>
          <w:rFonts w:asciiTheme="majorBidi" w:hAnsiTheme="majorBidi"/>
          <w:sz w:val="30"/>
          <w:szCs w:val="30"/>
          <w:cs/>
        </w:rPr>
        <w:t>ในกระแสเงินสด</w:t>
      </w:r>
    </w:p>
    <w:p w:rsidR="00300434" w:rsidRPr="009137F7" w:rsidRDefault="004F5D60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137F7">
        <w:rPr>
          <w:rFonts w:asciiTheme="majorBidi" w:hAnsiTheme="majorBidi" w:cstheme="majorBidi" w:hint="cs"/>
          <w:spacing w:val="-8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137F7">
        <w:rPr>
          <w:rFonts w:asciiTheme="majorBidi" w:hAnsiTheme="majorBidi" w:cstheme="majorBidi" w:hint="cs"/>
          <w:spacing w:val="-8"/>
          <w:sz w:val="30"/>
          <w:szCs w:val="30"/>
        </w:rPr>
        <w:t xml:space="preserve"> </w:t>
      </w:r>
      <w:r w:rsidRPr="009137F7">
        <w:rPr>
          <w:rFonts w:asciiTheme="majorBidi" w:hAnsiTheme="majorBidi" w:cstheme="majorBidi" w:hint="cs"/>
          <w:spacing w:val="-8"/>
          <w:sz w:val="30"/>
          <w:szCs w:val="30"/>
          <w:cs/>
        </w:rPr>
        <w:t>ณ วันที่รายงาน</w:t>
      </w:r>
      <w:r w:rsidRPr="009137F7">
        <w:rPr>
          <w:rFonts w:asciiTheme="majorBidi" w:hAnsiTheme="majorBidi" w:cstheme="majorBidi" w:hint="cs"/>
          <w:spacing w:val="-8"/>
          <w:sz w:val="30"/>
          <w:szCs w:val="30"/>
        </w:rPr>
        <w:t xml:space="preserve"> </w:t>
      </w:r>
      <w:r w:rsidRPr="009137F7">
        <w:rPr>
          <w:rFonts w:asciiTheme="majorBidi" w:hAnsiTheme="majorBidi" w:cstheme="majorBidi" w:hint="cs"/>
          <w:spacing w:val="-8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9137F7">
        <w:rPr>
          <w:rFonts w:asciiTheme="majorBidi" w:hAnsiTheme="majorBidi" w:cstheme="majorBidi"/>
          <w:spacing w:val="-8"/>
          <w:sz w:val="30"/>
          <w:szCs w:val="30"/>
          <w:cs/>
        </w:rPr>
        <w:t>หักกลบตามสัญญา</w:t>
      </w:r>
    </w:p>
    <w:p w:rsidR="004F5D60" w:rsidRPr="00E07FD9" w:rsidRDefault="004F5D6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900"/>
        <w:gridCol w:w="270"/>
        <w:gridCol w:w="810"/>
        <w:gridCol w:w="236"/>
        <w:gridCol w:w="844"/>
        <w:gridCol w:w="236"/>
        <w:gridCol w:w="754"/>
        <w:gridCol w:w="241"/>
        <w:gridCol w:w="839"/>
      </w:tblGrid>
      <w:tr w:rsidR="00632C2F" w:rsidRPr="00632C2F" w:rsidTr="00DD17E0">
        <w:trPr>
          <w:tblHeader/>
        </w:trPr>
        <w:tc>
          <w:tcPr>
            <w:tcW w:w="2880" w:type="dxa"/>
            <w:hideMark/>
          </w:tcPr>
          <w:p w:rsidR="00632C2F" w:rsidRPr="00632C2F" w:rsidRDefault="00632C2F" w:rsidP="00DE53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11"/>
            <w:hideMark/>
          </w:tcPr>
          <w:p w:rsidR="00632C2F" w:rsidRPr="00DF0274" w:rsidRDefault="00DF0274" w:rsidP="00D63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DF0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DF02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นที่แสดงเงินลงทุนตามวิธีส่วนได้เสีย</w:t>
            </w:r>
            <w:r w:rsidRPr="00DF02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632C2F" w:rsidRPr="00632C2F" w:rsidTr="00DD17E0">
        <w:trPr>
          <w:tblHeader/>
        </w:trPr>
        <w:tc>
          <w:tcPr>
            <w:tcW w:w="2880" w:type="dxa"/>
            <w:hideMark/>
          </w:tcPr>
          <w:p w:rsidR="00632C2F" w:rsidRPr="00AD02BD" w:rsidRDefault="00632C2F" w:rsidP="00DE53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632C2F" w:rsidRPr="00DF0274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2C2F" w:rsidRPr="00DF0274" w:rsidRDefault="00632C2F" w:rsidP="009268DA">
            <w:pPr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9"/>
            <w:vAlign w:val="bottom"/>
            <w:hideMark/>
          </w:tcPr>
          <w:p w:rsidR="00632C2F" w:rsidRPr="00DF0274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32C2F" w:rsidRPr="00632C2F" w:rsidTr="00DD17E0">
        <w:trPr>
          <w:tblHeader/>
        </w:trPr>
        <w:tc>
          <w:tcPr>
            <w:tcW w:w="2880" w:type="dxa"/>
            <w:vAlign w:val="bottom"/>
            <w:hideMark/>
          </w:tcPr>
          <w:p w:rsidR="00632C2F" w:rsidRPr="00A53741" w:rsidRDefault="00632C2F" w:rsidP="00926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ณ วันที่</w:t>
            </w:r>
            <w:r w:rsidRPr="00A537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A537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A537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:rsidR="00632C2F" w:rsidRPr="00DF0274" w:rsidRDefault="00632C2F" w:rsidP="00DE537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:rsidR="00632C2F" w:rsidRPr="00DF0274" w:rsidRDefault="00632C2F" w:rsidP="00DE537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:rsidR="00632C2F" w:rsidRPr="00DF0274" w:rsidRDefault="00632C2F" w:rsidP="009268D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:rsidR="009268DA" w:rsidRDefault="00632C2F" w:rsidP="00DE537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632C2F" w:rsidRPr="00DF0274" w:rsidRDefault="00497424" w:rsidP="00DE537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2C2F"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32C2F"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:rsidR="00632C2F" w:rsidRPr="00DF0274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:rsidR="009268DA" w:rsidRDefault="00632C2F" w:rsidP="00DE537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F1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:rsidR="009268DA" w:rsidRDefault="00497424" w:rsidP="00DE537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2C2F"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32C2F"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632C2F"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32C2F"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แต่</w:t>
            </w:r>
          </w:p>
          <w:p w:rsidR="00632C2F" w:rsidRPr="00DF0274" w:rsidRDefault="00632C2F" w:rsidP="009268DA">
            <w:pPr>
              <w:tabs>
                <w:tab w:val="clear" w:pos="680"/>
                <w:tab w:val="left" w:pos="518"/>
              </w:tabs>
              <w:spacing w:line="240" w:lineRule="auto"/>
              <w:ind w:left="-112" w:right="-1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632C2F" w:rsidRPr="00DF0274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:rsidR="009268DA" w:rsidRDefault="00632C2F" w:rsidP="00DE53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F1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แต่</w:t>
            </w:r>
          </w:p>
          <w:p w:rsidR="00632C2F" w:rsidRPr="00DF0274" w:rsidRDefault="00632C2F" w:rsidP="00DE53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632C2F" w:rsidRPr="00DF0274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:rsidR="00632C2F" w:rsidRPr="00DF0274" w:rsidRDefault="00632C2F" w:rsidP="00DE537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F027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:rsidR="00632C2F" w:rsidRPr="00DF0274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:rsidR="00632C2F" w:rsidRPr="00DF0274" w:rsidRDefault="00632C2F" w:rsidP="00F13A7C">
            <w:pPr>
              <w:tabs>
                <w:tab w:val="clear" w:pos="680"/>
                <w:tab w:val="left" w:pos="7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27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2C2F" w:rsidRPr="00632C2F" w:rsidTr="00DD17E0">
        <w:trPr>
          <w:tblHeader/>
        </w:trPr>
        <w:tc>
          <w:tcPr>
            <w:tcW w:w="2880" w:type="dxa"/>
          </w:tcPr>
          <w:p w:rsidR="00632C2F" w:rsidRPr="00632C2F" w:rsidRDefault="00632C2F" w:rsidP="00DE53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300" w:type="dxa"/>
            <w:gridSpan w:val="11"/>
            <w:hideMark/>
          </w:tcPr>
          <w:p w:rsidR="00632C2F" w:rsidRPr="00632C2F" w:rsidRDefault="00632C2F" w:rsidP="00DE53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</w:rPr>
            </w:pPr>
            <w:r w:rsidRPr="00EF342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67C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F34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32C2F" w:rsidRPr="00632C2F" w:rsidTr="00DD17E0">
        <w:tc>
          <w:tcPr>
            <w:tcW w:w="2880" w:type="dxa"/>
            <w:hideMark/>
          </w:tcPr>
          <w:p w:rsidR="00632C2F" w:rsidRPr="00151305" w:rsidRDefault="00632C2F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0" w:hanging="73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</w:t>
            </w:r>
            <w:r w:rsidR="0041026B"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900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</w:tcPr>
          <w:p w:rsidR="00632C2F" w:rsidRPr="00A53741" w:rsidRDefault="00632C2F" w:rsidP="00DE537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2C2F" w:rsidRPr="00632C2F" w:rsidTr="00DD17E0">
        <w:tc>
          <w:tcPr>
            <w:tcW w:w="2880" w:type="dxa"/>
            <w:hideMark/>
          </w:tcPr>
          <w:p w:rsidR="00632C2F" w:rsidRPr="00A53741" w:rsidRDefault="00632C2F" w:rsidP="00926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0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="006E72D7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632C2F" w:rsidRPr="00A53741" w:rsidRDefault="00632C2F" w:rsidP="00DE537E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:rsidR="00632C2F" w:rsidRPr="00A53741" w:rsidRDefault="00632C2F" w:rsidP="00DE537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hideMark/>
          </w:tcPr>
          <w:p w:rsidR="00632C2F" w:rsidRPr="00A53741" w:rsidRDefault="00632C2F" w:rsidP="00DE537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632C2F" w:rsidRPr="00632C2F" w:rsidTr="00DD17E0">
        <w:tc>
          <w:tcPr>
            <w:tcW w:w="2880" w:type="dxa"/>
            <w:hideMark/>
          </w:tcPr>
          <w:p w:rsidR="00632C2F" w:rsidRPr="00A53741" w:rsidRDefault="00632C2F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D6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D6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:rsidR="00632C2F" w:rsidRPr="00A53741" w:rsidRDefault="00632C2F" w:rsidP="00DE537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hideMark/>
          </w:tcPr>
          <w:p w:rsidR="00632C2F" w:rsidRPr="00A53741" w:rsidRDefault="00632C2F" w:rsidP="00DE537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D6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</w:tr>
      <w:tr w:rsidR="00C34191" w:rsidRPr="00632C2F" w:rsidTr="00DD17E0">
        <w:tc>
          <w:tcPr>
            <w:tcW w:w="2880" w:type="dxa"/>
          </w:tcPr>
          <w:p w:rsidR="00C34191" w:rsidRPr="00A53741" w:rsidRDefault="00C34191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:rsidR="00C34191" w:rsidRPr="00497424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DB72D0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34191" w:rsidRPr="00497424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DB72D0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:rsidR="00C34191" w:rsidRPr="00A53741" w:rsidRDefault="00C34191" w:rsidP="00DE537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C34191" w:rsidRPr="00A53741" w:rsidRDefault="00C34191" w:rsidP="00DE537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</w:tcPr>
          <w:p w:rsidR="00C34191" w:rsidRPr="00497424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0E1DBC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34191" w:rsidRPr="00632C2F" w:rsidTr="00DD17E0">
        <w:tc>
          <w:tcPr>
            <w:tcW w:w="2880" w:type="dxa"/>
          </w:tcPr>
          <w:p w:rsidR="00C34191" w:rsidRPr="00A53741" w:rsidRDefault="00C34191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900" w:type="dxa"/>
          </w:tcPr>
          <w:p w:rsidR="00C34191" w:rsidRPr="00497424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  <w:tc>
          <w:tcPr>
            <w:tcW w:w="270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34191" w:rsidRPr="00497424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  <w:tc>
          <w:tcPr>
            <w:tcW w:w="270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:rsidR="00C34191" w:rsidRPr="00A53741" w:rsidRDefault="00C34191" w:rsidP="00DE537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C34191" w:rsidRPr="00A53741" w:rsidRDefault="00C34191" w:rsidP="00DE537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C34191" w:rsidRPr="00A53741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</w:tcPr>
          <w:p w:rsidR="00C34191" w:rsidRPr="00497424" w:rsidRDefault="00C34191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</w:tr>
      <w:tr w:rsidR="00632C2F" w:rsidRPr="00632C2F" w:rsidTr="009D4973">
        <w:tc>
          <w:tcPr>
            <w:tcW w:w="2880" w:type="dxa"/>
            <w:hideMark/>
          </w:tcPr>
          <w:p w:rsidR="00632C2F" w:rsidRPr="00A53741" w:rsidRDefault="00632C2F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C3419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 w:rsidR="00C341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00" w:type="dxa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9D6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B13234" w:rsidRPr="00A53741" w:rsidRDefault="009D4973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B13234" w:rsidRPr="00A53741" w:rsidRDefault="004F6FD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9D497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:rsidR="00B13234" w:rsidRPr="00A53741" w:rsidRDefault="004F6FD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108,000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632C2F" w:rsidRPr="00A53741" w:rsidRDefault="004F6FD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="004E52E8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41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</w:tcPr>
          <w:p w:rsidR="00B13234" w:rsidRPr="00A53741" w:rsidRDefault="004F6FD4" w:rsidP="00BA719A">
            <w:pPr>
              <w:tabs>
                <w:tab w:val="clear" w:pos="680"/>
                <w:tab w:val="left" w:pos="631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</w:t>
            </w:r>
            <w:r w:rsidR="004E52E8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632C2F" w:rsidRPr="00632C2F" w:rsidTr="00DD17E0">
        <w:trPr>
          <w:trHeight w:val="119"/>
        </w:trPr>
        <w:tc>
          <w:tcPr>
            <w:tcW w:w="2880" w:type="dxa"/>
            <w:hideMark/>
          </w:tcPr>
          <w:p w:rsidR="00632C2F" w:rsidRPr="00A53741" w:rsidRDefault="00632C2F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D6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70" w:type="dxa"/>
            <w:vAlign w:val="bottom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270" w:type="dxa"/>
            <w:vAlign w:val="bottom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2C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236" w:type="dxa"/>
            <w:vAlign w:val="bottom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  <w:vAlign w:val="bottom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:rsidR="00632C2F" w:rsidRPr="00A53741" w:rsidRDefault="00F62CDC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:rsidR="00632C2F" w:rsidRPr="00A53741" w:rsidRDefault="0049742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D68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</w:tr>
      <w:tr w:rsidR="00DD17E0" w:rsidRPr="00632C2F" w:rsidTr="00DD17E0">
        <w:trPr>
          <w:trHeight w:val="119"/>
        </w:trPr>
        <w:tc>
          <w:tcPr>
            <w:tcW w:w="2880" w:type="dxa"/>
          </w:tcPr>
          <w:p w:rsidR="00DD17E0" w:rsidRPr="00A53741" w:rsidRDefault="00DD17E0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900" w:type="dxa"/>
            <w:vAlign w:val="bottom"/>
          </w:tcPr>
          <w:p w:rsidR="00DD17E0" w:rsidRPr="00497424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6,102</w:t>
            </w:r>
          </w:p>
        </w:tc>
        <w:tc>
          <w:tcPr>
            <w:tcW w:w="270" w:type="dxa"/>
            <w:vAlign w:val="bottom"/>
          </w:tcPr>
          <w:p w:rsidR="00DD17E0" w:rsidRPr="00A53741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DD17E0" w:rsidRPr="00497424" w:rsidRDefault="00030D1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DD17E0" w:rsidRPr="00A53741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D17E0" w:rsidRPr="00497424" w:rsidRDefault="00030D1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6,102</w:t>
            </w:r>
          </w:p>
        </w:tc>
        <w:tc>
          <w:tcPr>
            <w:tcW w:w="236" w:type="dxa"/>
            <w:vAlign w:val="bottom"/>
          </w:tcPr>
          <w:p w:rsidR="00DD17E0" w:rsidRPr="00A53741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:rsidR="00DD17E0" w:rsidRPr="00497424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DD17E0" w:rsidRPr="00A53741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:rsidR="00DD17E0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:rsidR="00DD17E0" w:rsidRPr="00A53741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DD17E0" w:rsidRPr="00497424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6,102</w:t>
            </w:r>
          </w:p>
        </w:tc>
      </w:tr>
      <w:tr w:rsidR="00632C2F" w:rsidRPr="00632C2F" w:rsidTr="00DD17E0">
        <w:tc>
          <w:tcPr>
            <w:tcW w:w="2880" w:type="dxa"/>
          </w:tcPr>
          <w:p w:rsidR="00632C2F" w:rsidRPr="00A53741" w:rsidRDefault="00632C2F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32C2F" w:rsidRPr="00A53741" w:rsidRDefault="00DD17E0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D127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8,622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C2F" w:rsidRPr="00A53741" w:rsidRDefault="00030D1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</w:t>
            </w:r>
            <w:r w:rsidR="00D127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C2F" w:rsidRPr="00A53741" w:rsidRDefault="00030D14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45,814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C2F" w:rsidRPr="00A53741" w:rsidRDefault="00646626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108,032</w:t>
            </w: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C2F" w:rsidRPr="00A53741" w:rsidRDefault="00646626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</w:t>
            </w:r>
            <w:r w:rsidR="004E5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41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32C2F" w:rsidRPr="00A53741" w:rsidRDefault="00646626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379,</w:t>
            </w:r>
            <w:r w:rsidR="005827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</w:tr>
      <w:tr w:rsidR="00632C2F" w:rsidRPr="00632C2F" w:rsidTr="00DD17E0">
        <w:tc>
          <w:tcPr>
            <w:tcW w:w="2880" w:type="dxa"/>
          </w:tcPr>
          <w:p w:rsidR="00632C2F" w:rsidRPr="00A53741" w:rsidRDefault="00632C2F" w:rsidP="00DE537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2C2F" w:rsidRPr="00A53741" w:rsidRDefault="00632C2F" w:rsidP="00DE537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940C9D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E37C65" w:rsidRDefault="00E37C6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อัตราดอกเบี้ยของสินทรัพย์ทางการเงินและหนี้สินทางการเงิน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และระยะเวลาที่ครบกำหนดชำระมีดังนี้</w:t>
      </w:r>
    </w:p>
    <w:p w:rsidR="00E37C65" w:rsidRPr="00AD02BD" w:rsidRDefault="00E37C65" w:rsidP="00E3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940C9D" w:rsidRPr="00CD10EF" w:rsidTr="00AD02BD">
        <w:trPr>
          <w:trHeight w:val="113"/>
          <w:tblHeader/>
        </w:trPr>
        <w:tc>
          <w:tcPr>
            <w:tcW w:w="4774" w:type="dxa"/>
            <w:gridSpan w:val="3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40C9D" w:rsidRPr="00CD10EF" w:rsidTr="00AD02BD">
        <w:trPr>
          <w:trHeight w:val="113"/>
          <w:tblHeader/>
        </w:trPr>
        <w:tc>
          <w:tcPr>
            <w:tcW w:w="4774" w:type="dxa"/>
            <w:gridSpan w:val="3"/>
            <w:shd w:val="clear" w:color="auto" w:fill="auto"/>
            <w:vAlign w:val="bottom"/>
          </w:tcPr>
          <w:p w:rsidR="00940C9D" w:rsidRPr="00AD02BD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940C9D" w:rsidRPr="00CD10EF" w:rsidTr="00AD02BD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:rsidR="00940C9D" w:rsidRPr="00CD10EF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ปีแต่ภายใน </w:t>
            </w:r>
          </w:p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="00497424" w:rsidRPr="004974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40C9D" w:rsidRPr="00CD10EF" w:rsidTr="00AD02BD">
        <w:trPr>
          <w:tblHeader/>
        </w:trPr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40C9D" w:rsidRPr="00E84793" w:rsidRDefault="00940C9D" w:rsidP="007E44CB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  <w:r w:rsidRPr="00E84793"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97424" w:rsidRPr="004974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543286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432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497424" w:rsidP="00E8479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เงินลงทุนชั่วคราวใน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539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เงินฝากประจำกับสถาบันการเงิ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ที่มีข้อจำกัดในการเบิกใช้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497424" w:rsidP="00E62F6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691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407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751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407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AD02BD" w:rsidRDefault="00940C9D" w:rsidP="007E44C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AD02BD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</w:tcPr>
          <w:p w:rsidR="00940C9D" w:rsidRPr="00AD02BD" w:rsidRDefault="00940C9D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DA5A91" w:rsidRDefault="00940C9D" w:rsidP="00DA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40C9D" w:rsidRPr="00CD10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  <w:tr w:rsidR="00940C9D" w:rsidRPr="00CD10EF" w:rsidTr="00AD02BD">
        <w:tc>
          <w:tcPr>
            <w:tcW w:w="3510" w:type="dxa"/>
            <w:shd w:val="clear" w:color="auto" w:fill="auto"/>
          </w:tcPr>
          <w:p w:rsidR="00940C9D" w:rsidRPr="00CD10EF" w:rsidRDefault="00940C9D" w:rsidP="007E44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908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317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994</w:t>
            </w:r>
          </w:p>
        </w:tc>
        <w:tc>
          <w:tcPr>
            <w:tcW w:w="180" w:type="dxa"/>
            <w:shd w:val="clear" w:color="auto" w:fill="auto"/>
          </w:tcPr>
          <w:p w:rsidR="00940C9D" w:rsidRPr="00CD10EF" w:rsidRDefault="00940C9D" w:rsidP="007E44C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C9D" w:rsidRPr="00CD10EF" w:rsidRDefault="00497424" w:rsidP="007E44C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  <w:r w:rsidR="00940C9D" w:rsidRPr="00CD10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</w:t>
            </w:r>
          </w:p>
        </w:tc>
      </w:tr>
    </w:tbl>
    <w:p w:rsidR="00940C9D" w:rsidRPr="00AD02BD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:rsidR="003232A6" w:rsidRPr="0079387C" w:rsidRDefault="003232A6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0519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93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:rsidR="003232A6" w:rsidRPr="00AD02BD" w:rsidRDefault="003232A6" w:rsidP="00323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CD10EF" w:rsidRDefault="003232A6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232A6">
        <w:rPr>
          <w:rFonts w:asciiTheme="majorBidi" w:hAnsiTheme="majorBidi"/>
          <w:sz w:val="30"/>
          <w:szCs w:val="30"/>
          <w:cs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</w:t>
      </w:r>
    </w:p>
    <w:p w:rsidR="00CD79E3" w:rsidRPr="00AD02BD" w:rsidRDefault="00CD79E3" w:rsidP="00323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:rsidR="008C7AFE" w:rsidRPr="007E44CB" w:rsidRDefault="008C7AFE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E44CB">
        <w:rPr>
          <w:rFonts w:asciiTheme="majorBidi" w:hAnsiTheme="majorBidi" w:cstheme="majorBidi"/>
          <w:sz w:val="30"/>
          <w:szCs w:val="30"/>
        </w:rPr>
        <w:t>(</w:t>
      </w:r>
      <w:r w:rsidR="009F50C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E44CB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3</w:t>
      </w:r>
      <w:r w:rsidRPr="007E44CB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1</w:t>
      </w:r>
      <w:r w:rsidRPr="007E44CB">
        <w:rPr>
          <w:rFonts w:asciiTheme="majorBidi" w:hAnsiTheme="majorBidi" w:cstheme="majorBidi"/>
          <w:sz w:val="30"/>
          <w:szCs w:val="30"/>
        </w:rPr>
        <w:t>)</w:t>
      </w:r>
      <w:r w:rsidRPr="007E44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E44C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:rsidR="00AD02BD" w:rsidRPr="00AD02BD" w:rsidRDefault="00AD02BD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22"/>
          <w:szCs w:val="22"/>
          <w:lang w:eastAsia="x-none"/>
        </w:rPr>
      </w:pPr>
    </w:p>
    <w:p w:rsidR="00CD79E3" w:rsidRDefault="008C7AFE" w:rsidP="0012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E44CB">
        <w:rPr>
          <w:rFonts w:ascii="Angsana New" w:hAnsi="Angsana New" w:hint="cs"/>
          <w:sz w:val="30"/>
          <w:szCs w:val="30"/>
          <w:cs/>
          <w:lang w:eastAsia="x-none"/>
        </w:rPr>
        <w:t>บริษัทไม่มีสินทรัพย์และหนี้สินที่เป็นเงินตราต่างประเทศ</w:t>
      </w:r>
    </w:p>
    <w:p w:rsidR="00CD79E3" w:rsidRPr="00791B85" w:rsidRDefault="00CD79E3" w:rsidP="009B2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3C3FF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3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97424" w:rsidRPr="00497424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:rsidR="00CD79E3" w:rsidRPr="00BC57B0" w:rsidRDefault="00CD79E3" w:rsidP="00CD7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D10EF" w:rsidRPr="00931DD3" w:rsidRDefault="00CD79E3" w:rsidP="009B2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D79E3">
        <w:rPr>
          <w:rFonts w:ascii="Angsana New" w:hAnsi="Angsana New"/>
          <w:sz w:val="30"/>
          <w:szCs w:val="30"/>
          <w:cs/>
          <w:lang w:eastAsia="x-none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ตลาดซึ่ง</w:t>
      </w:r>
      <w:r w:rsidR="00285DDE">
        <w:rPr>
          <w:rFonts w:ascii="Angsana New" w:hAnsi="Angsana New"/>
          <w:sz w:val="30"/>
          <w:szCs w:val="30"/>
          <w:cs/>
          <w:lang w:eastAsia="x-none"/>
        </w:rPr>
        <w:br/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ส่งผลกระทบต่อผลการดำเนินงานและกระแสเงินสดของบริษัท เนื่องจากเงินกู้ยืมส่วนใหญ่มีอัตราดอกเบี้ยคงที่ บริษัทมีฐานะเปิดต่อความเสี่ยงด้านอัตราดอกเบี้ยโดยหลักมาจากเงินกู้ยืม (ดูหมายเหตุ</w:t>
      </w:r>
      <w:r w:rsidR="004D5200" w:rsidRPr="00931DD3">
        <w:rPr>
          <w:rFonts w:ascii="Angsana New" w:hAnsi="Angsana New" w:hint="cs"/>
          <w:sz w:val="30"/>
          <w:szCs w:val="30"/>
          <w:cs/>
          <w:lang w:eastAsia="x-none"/>
        </w:rPr>
        <w:t>ประกอบ</w:t>
      </w:r>
      <w:r w:rsidR="0029527C">
        <w:rPr>
          <w:rFonts w:ascii="Angsana New" w:hAnsi="Angsana New"/>
          <w:sz w:val="30"/>
          <w:szCs w:val="30"/>
          <w:lang w:eastAsia="x-none"/>
        </w:rPr>
        <w:br/>
      </w:r>
      <w:r w:rsidR="004D5200" w:rsidRPr="00931DD3">
        <w:rPr>
          <w:rFonts w:ascii="Angsana New" w:hAnsi="Angsana New" w:hint="cs"/>
          <w:sz w:val="30"/>
          <w:szCs w:val="30"/>
          <w:cs/>
          <w:lang w:eastAsia="x-none"/>
        </w:rPr>
        <w:t>งบการเงิน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 xml:space="preserve">ข้อ </w:t>
      </w:r>
      <w:r w:rsidR="00497424" w:rsidRPr="00497424">
        <w:rPr>
          <w:rFonts w:ascii="Angsana New" w:hAnsi="Angsana New"/>
          <w:sz w:val="30"/>
          <w:szCs w:val="30"/>
          <w:lang w:eastAsia="x-none"/>
        </w:rPr>
        <w:t>13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>) บริษัทได้ลด</w:t>
      </w:r>
      <w:r w:rsidRPr="00CD79E3">
        <w:rPr>
          <w:rFonts w:ascii="Angsana New" w:hAnsi="Angsana New"/>
          <w:sz w:val="30"/>
          <w:szCs w:val="30"/>
          <w:cs/>
          <w:lang w:eastAsia="x-none"/>
        </w:rPr>
        <w:t>ความเสี่ยงดังกล่าวด้วยการทำให้มั่นใจว่าเงิน</w:t>
      </w:r>
      <w:r w:rsidRPr="00931DD3">
        <w:rPr>
          <w:rFonts w:ascii="Angsana New" w:hAnsi="Angsana New"/>
          <w:sz w:val="30"/>
          <w:szCs w:val="30"/>
          <w:cs/>
          <w:lang w:eastAsia="x-none"/>
        </w:rPr>
        <w:t>กู้ยืมส่วนใหญ่มีอัตราดอกเบี้ยคงที่ เพื่อจัดการฐานะเปิดต่อความผันผวนในอัตราดอกเบี้ยสำหรับเงินกู้ยืม</w:t>
      </w:r>
    </w:p>
    <w:p w:rsidR="00CD10EF" w:rsidRPr="00BC57B0" w:rsidRDefault="00CD1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72FA" w:rsidRPr="00EA5C82" w:rsidRDefault="00A072FA" w:rsidP="009B2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EA5C82">
        <w:rPr>
          <w:rFonts w:ascii="Angsana New" w:hAnsi="Angsana New"/>
          <w:i/>
          <w:iCs/>
          <w:sz w:val="30"/>
          <w:szCs w:val="30"/>
          <w:cs/>
          <w:lang w:eastAsia="x-none"/>
        </w:rPr>
        <w:t>การ</w:t>
      </w:r>
      <w:r w:rsidRPr="00EA5C8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:rsidR="00A072FA" w:rsidRPr="00BC57B0" w:rsidRDefault="00A072FA" w:rsidP="00EA5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CD10EF" w:rsidRDefault="00A072FA" w:rsidP="009B2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  <w:r w:rsidRPr="00950C1B">
        <w:rPr>
          <w:rFonts w:ascii="Angsana New" w:hAnsi="Angsana New"/>
          <w:spacing w:val="-6"/>
          <w:sz w:val="30"/>
          <w:szCs w:val="30"/>
          <w:cs/>
          <w:lang w:eastAsia="x-none"/>
        </w:rPr>
        <w:t>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950C1B">
        <w:rPr>
          <w:rFonts w:ascii="Angsan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Pr="00950C1B">
        <w:rPr>
          <w:rFonts w:ascii="Angsana New" w:hAnsi="Angsana New"/>
          <w:spacing w:val="-6"/>
          <w:sz w:val="30"/>
          <w:szCs w:val="30"/>
          <w:cs/>
          <w:lang w:eastAsia="x-none"/>
        </w:rPr>
        <w:t>และบริษัทไม่มีการกำหนดอนุพันธ์ (สัญญาแลกเปลี่ยนอัตราดอกเบี้ย) เป็นเครื่องมือที่ใช้ใน</w:t>
      </w:r>
      <w:r w:rsidR="009B243A">
        <w:rPr>
          <w:rFonts w:ascii="Angsana New" w:hAnsi="Angsana New"/>
          <w:spacing w:val="-6"/>
          <w:sz w:val="30"/>
          <w:szCs w:val="30"/>
          <w:lang w:eastAsia="x-none"/>
        </w:rPr>
        <w:br/>
      </w:r>
      <w:r w:rsidRPr="00950C1B">
        <w:rPr>
          <w:rFonts w:ascii="Angsana New" w:hAnsi="Angsana New"/>
          <w:spacing w:val="-6"/>
          <w:sz w:val="30"/>
          <w:szCs w:val="30"/>
          <w:cs/>
          <w:lang w:eastAsia="x-none"/>
        </w:rPr>
        <w:t>การป้องกันความเสี่ยง</w:t>
      </w:r>
      <w:r w:rsidRPr="00950C1B">
        <w:rPr>
          <w:rFonts w:ascii="Angsana New" w:hAnsi="Angsana New" w:hint="cs"/>
          <w:spacing w:val="-6"/>
          <w:sz w:val="30"/>
          <w:szCs w:val="30"/>
          <w:cs/>
          <w:lang w:eastAsia="x-none"/>
        </w:rPr>
        <w:t>ตาม</w:t>
      </w:r>
      <w:r w:rsidRPr="00950C1B">
        <w:rPr>
          <w:rFonts w:ascii="Angsana New" w:hAnsi="Angsana New"/>
          <w:spacing w:val="-6"/>
          <w:sz w:val="30"/>
          <w:szCs w:val="30"/>
          <w:cs/>
          <w:lang w:eastAsia="x-none"/>
        </w:rPr>
        <w:t>การบัญชีการป้องกันความเสี่ยงในมูลค่ายุติธรรม ดังนั้นการเปลี่ยนแปลงในอัตราดอกเบี้ย ณ วันที่รายงานไม่ส่งผลต่อกำไรหรือขาดทุน</w:t>
      </w:r>
    </w:p>
    <w:p w:rsidR="00170956" w:rsidRPr="00950C1B" w:rsidRDefault="00170956" w:rsidP="003D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</w:p>
    <w:p w:rsidR="003A643E" w:rsidRPr="00E20750" w:rsidRDefault="00497424" w:rsidP="00EC7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24</w:t>
      </w:r>
      <w:r w:rsidR="00EC79EC">
        <w:rPr>
          <w:rFonts w:ascii="Angsana New" w:hAnsi="Angsana New"/>
          <w:bCs/>
          <w:sz w:val="30"/>
          <w:szCs w:val="30"/>
        </w:rPr>
        <w:tab/>
      </w:r>
      <w:r w:rsidR="003A643E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:rsidR="00CD10EF" w:rsidRDefault="00CD10E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014D" w:rsidRDefault="007D014D" w:rsidP="007D014D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321D55">
        <w:rPr>
          <w:rFonts w:ascii="Angsana New" w:hAnsi="Angsana New"/>
          <w:sz w:val="30"/>
          <w:szCs w:val="30"/>
          <w:cs/>
          <w:lang w:eastAsia="ko-KR"/>
        </w:rPr>
        <w:t>นโยบาย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ของคณะกรรมการบริษัทคือ</w:t>
      </w:r>
      <w:r w:rsidR="00A43ABC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การรักษาระดับเงินทุนให้มั่นคงเพื่อรักษา</w:t>
      </w:r>
      <w:r w:rsidR="00906847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</w:t>
      </w:r>
      <w:r w:rsidRPr="002D7956">
        <w:rPr>
          <w:rFonts w:ascii="Angsana New" w:hAnsi="Angsana New"/>
          <w:spacing w:val="8"/>
          <w:sz w:val="30"/>
          <w:szCs w:val="30"/>
          <w:cs/>
          <w:lang w:eastAsia="ko-KR"/>
        </w:rPr>
        <w:t>และตลาดและก่อให้เกิดการพัฒนาของธุรกิจในอนาคต</w:t>
      </w:r>
      <w:r w:rsidRPr="002D7956">
        <w:rPr>
          <w:rFonts w:ascii="Angsana New" w:hAnsi="Angsana New"/>
          <w:color w:val="FFFFFF"/>
          <w:spacing w:val="8"/>
          <w:sz w:val="30"/>
          <w:szCs w:val="30"/>
          <w:lang w:eastAsia="ko-KR"/>
        </w:rPr>
        <w:t>/</w:t>
      </w:r>
      <w:r w:rsidRPr="002D7956">
        <w:rPr>
          <w:rFonts w:ascii="Angsana New" w:hAnsi="Angsana New"/>
          <w:spacing w:val="8"/>
          <w:sz w:val="30"/>
          <w:szCs w:val="30"/>
          <w:cs/>
          <w:lang w:eastAsia="ko-KR"/>
        </w:rPr>
        <w:t>คณะกรรมการได้มีการกำกับดูแลผลตอบแทนจากการ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ลงทุน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:rsidR="00756B5C" w:rsidRDefault="00756B5C" w:rsidP="00756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BF3AAF" w:rsidRPr="00E20750" w:rsidRDefault="00497424" w:rsidP="004E4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25</w:t>
      </w:r>
      <w:r w:rsidR="004E443F">
        <w:rPr>
          <w:rFonts w:ascii="Angsana New" w:hAnsi="Angsana New"/>
          <w:bCs/>
          <w:sz w:val="30"/>
          <w:szCs w:val="30"/>
        </w:rPr>
        <w:tab/>
      </w:r>
      <w:r w:rsidR="00BF3AAF" w:rsidRPr="00E20750">
        <w:rPr>
          <w:rFonts w:ascii="Angsana New" w:hAnsi="Angsana New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D014D" w:rsidRPr="00C21B94" w:rsidRDefault="007D014D" w:rsidP="00AC457B">
      <w:pPr>
        <w:pStyle w:val="FSBlank"/>
        <w:rPr>
          <w:sz w:val="30"/>
          <w:szCs w:val="30"/>
        </w:rPr>
      </w:pPr>
      <w:r w:rsidRPr="00AC457B">
        <w:rPr>
          <w:cs/>
        </w:rPr>
        <w:tab/>
      </w:r>
      <w:r w:rsidR="001310C0" w:rsidRPr="00AC457B">
        <w:rPr>
          <w:cs/>
        </w:rPr>
        <w:tab/>
      </w:r>
    </w:p>
    <w:p w:rsidR="004D0B29" w:rsidRDefault="004D0B29" w:rsidP="00200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5622D" w:rsidRPr="004234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3C47F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C61B14" w:rsidRDefault="00C61B14" w:rsidP="00AC457B">
      <w:pPr>
        <w:pStyle w:val="FSBlank"/>
        <w:rPr>
          <w:sz w:val="30"/>
          <w:szCs w:val="3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C61B14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61B14" w:rsidRPr="00AF45C7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61B14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61B14" w:rsidRPr="00AF45C7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C61B14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61B14" w:rsidRPr="00AF45C7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B14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61B14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61B14" w:rsidRPr="00C61B14" w:rsidRDefault="00C61B14" w:rsidP="00C61B1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B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B14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1B14" w:rsidRPr="00C330FF" w:rsidRDefault="00C61B14" w:rsidP="00C61B1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 (ส่วนใหญ่เป็น</w:t>
            </w:r>
            <w:r w:rsidR="00F62E36" w:rsidRPr="003C47FE">
              <w:rPr>
                <w:rFonts w:ascii="Angsana New" w:hAnsi="Angsana New"/>
                <w:sz w:val="30"/>
                <w:szCs w:val="30"/>
                <w:cs/>
              </w:rPr>
              <w:t>การพัฒนาโครงกา</w:t>
            </w:r>
            <w:r w:rsidR="00F62E36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61B14" w:rsidRPr="00BC4A3B" w:rsidRDefault="00C61B14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3CBF" w:rsidRPr="003C47FE" w:rsidRDefault="00D83CBF" w:rsidP="00D83CBF">
            <w:pPr>
              <w:spacing w:line="240" w:lineRule="auto"/>
              <w:ind w:right="-662" w:firstLine="257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สัญญาค่าก่อสร้างระบบบำบัดน้ำเสีย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C6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BC4A3B" w:rsidRDefault="00D83CBF" w:rsidP="00D83CBF">
            <w:pPr>
              <w:spacing w:line="240" w:lineRule="auto"/>
              <w:ind w:right="-662" w:firstLine="257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</w:rPr>
              <w:t>เพื่อการอุตสาหกรรม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003BAD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Pr="00003B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D16EB4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D16E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BC4A3B" w:rsidRDefault="00D83CBF" w:rsidP="00D83CB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Pr="00003B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</w:tbl>
    <w:p w:rsidR="00006D92" w:rsidRPr="00F62E36" w:rsidRDefault="001310C0" w:rsidP="00AC457B">
      <w:pPr>
        <w:pStyle w:val="FSBlank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7D014D" w:rsidRPr="003C47FE">
        <w:tab/>
      </w:r>
    </w:p>
    <w:p w:rsidR="00D40CA7" w:rsidRPr="00D10489" w:rsidRDefault="008B6A22" w:rsidP="00200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7D014D" w:rsidRPr="0042341F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D014D" w:rsidRPr="003C47FE">
        <w:rPr>
          <w:rFonts w:ascii="Angsana New" w:hAnsi="Angsana New"/>
          <w:b/>
          <w:bCs/>
          <w:sz w:val="30"/>
          <w:szCs w:val="30"/>
        </w:rPr>
        <w:tab/>
      </w:r>
      <w:r w:rsidR="00F301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:rsidR="00D40CA7" w:rsidRDefault="00D40CA7" w:rsidP="00006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AF45C7" w:rsidRDefault="00D83CBF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AF45C7" w:rsidRDefault="00D83CBF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AF45C7" w:rsidRDefault="00D83CBF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9D4973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C61B14" w:rsidRDefault="00D83CBF" w:rsidP="009D4973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B1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3CBF" w:rsidRPr="003C47FE" w:rsidRDefault="00D83CBF" w:rsidP="00D83CB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2A0A61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1E1C6D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1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3C47FE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1E1C6D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E1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3C47FE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1E1C6D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E1C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D83CBF" w:rsidRPr="00247382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3CBF" w:rsidRPr="00BC4A3B" w:rsidRDefault="00D83CBF" w:rsidP="00D83CB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3CBF" w:rsidRPr="00BC4A3B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3CBF" w:rsidRPr="00D83CBF" w:rsidRDefault="00D83CBF" w:rsidP="00D8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6,625</w:t>
            </w:r>
          </w:p>
        </w:tc>
      </w:tr>
    </w:tbl>
    <w:p w:rsidR="00D10489" w:rsidRPr="00BD2E00" w:rsidRDefault="00D10489" w:rsidP="00263C21">
      <w:pPr>
        <w:pStyle w:val="FSContent"/>
        <w:ind w:left="900"/>
      </w:pPr>
    </w:p>
    <w:p w:rsidR="007D014D" w:rsidRPr="003C47FE" w:rsidRDefault="007D014D" w:rsidP="00263C21">
      <w:pPr>
        <w:pStyle w:val="FSContent"/>
        <w:ind w:left="900"/>
      </w:pPr>
      <w:r w:rsidRPr="003C47FE">
        <w:rPr>
          <w:cs/>
        </w:rPr>
        <w:t>บริษัท</w:t>
      </w:r>
      <w:r w:rsidR="00F30171">
        <w:rPr>
          <w:rFonts w:hint="cs"/>
          <w:cs/>
        </w:rPr>
        <w:t>ได้ทำ</w:t>
      </w:r>
      <w:r w:rsidRPr="003C47FE">
        <w:rPr>
          <w:cs/>
        </w:rPr>
        <w:t xml:space="preserve">สัญญาเช่าอุปกรณ์สำนักงานโดยมีระยะเวลา </w:t>
      </w:r>
      <w:r w:rsidR="00497424" w:rsidRPr="00497424">
        <w:t>2</w:t>
      </w:r>
      <w:r w:rsidRPr="003C47FE">
        <w:t xml:space="preserve"> </w:t>
      </w:r>
      <w:r w:rsidR="006448F1">
        <w:rPr>
          <w:rFonts w:hint="cs"/>
          <w:cs/>
        </w:rPr>
        <w:t>ถึง</w:t>
      </w:r>
      <w:r w:rsidRPr="003C47FE">
        <w:t xml:space="preserve"> </w:t>
      </w:r>
      <w:r w:rsidR="00497424" w:rsidRPr="00497424">
        <w:t>5</w:t>
      </w:r>
      <w:r w:rsidRPr="003C47FE">
        <w:rPr>
          <w:cs/>
        </w:rPr>
        <w:t xml:space="preserve"> ปี</w:t>
      </w:r>
      <w:r w:rsidR="00A33084">
        <w:rPr>
          <w:rFonts w:hint="cs"/>
          <w:cs/>
        </w:rPr>
        <w:t xml:space="preserve"> </w:t>
      </w:r>
      <w:r w:rsidRPr="003C47FE">
        <w:rPr>
          <w:cs/>
        </w:rPr>
        <w:t xml:space="preserve">และสัญญาเช่าที่ดินแปลงหนึ่ง โดยมีระยะเวลา </w:t>
      </w:r>
      <w:r w:rsidR="00497424" w:rsidRPr="00497424">
        <w:t>30</w:t>
      </w:r>
      <w:r w:rsidRPr="003C47FE">
        <w:rPr>
          <w:cs/>
        </w:rPr>
        <w:t xml:space="preserve"> ปี ซึ่งจะสิ้นสุดในระหว่างปี </w:t>
      </w:r>
      <w:r w:rsidR="00497424" w:rsidRPr="00497424">
        <w:t>2565</w:t>
      </w:r>
      <w:r w:rsidR="003A0B5E">
        <w:t xml:space="preserve"> </w:t>
      </w:r>
      <w:r w:rsidR="003A0B5E">
        <w:rPr>
          <w:rFonts w:hint="cs"/>
          <w:cs/>
        </w:rPr>
        <w:t xml:space="preserve">ถึงปี </w:t>
      </w:r>
      <w:r w:rsidR="00497424" w:rsidRPr="00497424">
        <w:t>2567</w:t>
      </w:r>
      <w:r w:rsidRPr="003C47FE">
        <w:rPr>
          <w:cs/>
        </w:rPr>
        <w:t xml:space="preserve"> และ </w:t>
      </w:r>
      <w:r w:rsidR="00497424" w:rsidRPr="00497424">
        <w:t>2579</w:t>
      </w:r>
      <w:r w:rsidRPr="003C47FE">
        <w:t xml:space="preserve"> </w:t>
      </w:r>
      <w:r w:rsidR="003A0B5E">
        <w:rPr>
          <w:rFonts w:hint="cs"/>
          <w:cs/>
        </w:rPr>
        <w:t>ตามลำดับ</w:t>
      </w:r>
    </w:p>
    <w:p w:rsidR="00F62E36" w:rsidRDefault="00F6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:rsidR="008B6A22" w:rsidRDefault="008B6A22" w:rsidP="000571BD">
      <w:pPr>
        <w:pStyle w:val="FSBlank"/>
        <w:tabs>
          <w:tab w:val="clear" w:pos="540"/>
          <w:tab w:val="left" w:pos="900"/>
        </w:tabs>
        <w:rPr>
          <w:b/>
          <w:bCs/>
          <w:i/>
          <w:iCs/>
          <w:sz w:val="30"/>
          <w:szCs w:val="30"/>
        </w:rPr>
      </w:pPr>
      <w:r w:rsidRPr="0042341F">
        <w:rPr>
          <w:b/>
          <w:bCs/>
          <w:i/>
          <w:iCs/>
          <w:sz w:val="30"/>
          <w:szCs w:val="30"/>
          <w:cs/>
        </w:rPr>
        <w:t>(</w:t>
      </w:r>
      <w:r w:rsidR="001D3743" w:rsidRPr="0042341F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42341F">
        <w:rPr>
          <w:b/>
          <w:bCs/>
          <w:i/>
          <w:iCs/>
          <w:sz w:val="30"/>
          <w:szCs w:val="30"/>
          <w:cs/>
        </w:rPr>
        <w:t xml:space="preserve">)  </w:t>
      </w:r>
      <w:r w:rsidRPr="0042341F">
        <w:rPr>
          <w:b/>
          <w:bCs/>
          <w:i/>
          <w:iCs/>
          <w:sz w:val="30"/>
          <w:szCs w:val="30"/>
        </w:rPr>
        <w:tab/>
      </w:r>
      <w:r w:rsidRPr="0042341F">
        <w:rPr>
          <w:rFonts w:hint="cs"/>
          <w:b/>
          <w:bCs/>
          <w:i/>
          <w:iCs/>
          <w:sz w:val="30"/>
          <w:szCs w:val="30"/>
          <w:cs/>
        </w:rPr>
        <w:t>ภาระ</w:t>
      </w:r>
      <w:r>
        <w:rPr>
          <w:rFonts w:hint="cs"/>
          <w:b/>
          <w:bCs/>
          <w:i/>
          <w:iCs/>
          <w:sz w:val="30"/>
          <w:szCs w:val="30"/>
          <w:cs/>
        </w:rPr>
        <w:t>ผูกพันอื่น</w:t>
      </w:r>
    </w:p>
    <w:p w:rsidR="00624305" w:rsidRPr="00BD2E00" w:rsidRDefault="00624305" w:rsidP="00AC457B">
      <w:pPr>
        <w:pStyle w:val="FSBlank"/>
        <w:rPr>
          <w:sz w:val="30"/>
          <w:szCs w:val="30"/>
        </w:rPr>
      </w:pPr>
    </w:p>
    <w:p w:rsidR="007D014D" w:rsidRPr="003C47FE" w:rsidRDefault="007D014D" w:rsidP="00263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</w:t>
      </w:r>
      <w:r w:rsidR="00A312B2">
        <w:rPr>
          <w:rFonts w:ascii="Angsana New" w:hAnsi="Angsana New"/>
          <w:sz w:val="30"/>
          <w:szCs w:val="30"/>
          <w:cs/>
        </w:rPr>
        <w:t>ในประเทศบางแห่งเป็นจำนวนเงินรวม</w:t>
      </w:r>
      <w:r w:rsidR="00A312B2">
        <w:rPr>
          <w:rFonts w:ascii="Angsana New" w:hAnsi="Angsana New" w:hint="cs"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sz w:val="30"/>
          <w:szCs w:val="30"/>
        </w:rPr>
        <w:t>65</w:t>
      </w:r>
      <w:r w:rsidR="002A0A61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4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C47FE">
        <w:rPr>
          <w:rFonts w:ascii="Angsana New" w:hAnsi="Angsana New"/>
          <w:i/>
          <w:iCs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47</w:t>
      </w:r>
      <w:r w:rsidR="00314EE9"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8</w:t>
      </w:r>
      <w:r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Pr="003C47F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A33084" w:rsidRPr="00C21B94" w:rsidRDefault="007D014D" w:rsidP="00AC457B">
      <w:pPr>
        <w:pStyle w:val="FSBlank"/>
        <w:rPr>
          <w:sz w:val="30"/>
          <w:szCs w:val="30"/>
        </w:rPr>
      </w:pPr>
      <w:r w:rsidRPr="00CF652D">
        <w:rPr>
          <w:cs/>
        </w:rPr>
        <w:tab/>
      </w:r>
    </w:p>
    <w:p w:rsidR="00AB1C71" w:rsidRDefault="00AB1C71" w:rsidP="00AB1C71">
      <w:pPr>
        <w:pStyle w:val="FSBlank"/>
        <w:rPr>
          <w:b/>
          <w:bCs/>
          <w:i/>
          <w:iCs/>
          <w:sz w:val="30"/>
          <w:szCs w:val="30"/>
        </w:rPr>
      </w:pPr>
      <w:r w:rsidRPr="008758BB">
        <w:rPr>
          <w:b/>
          <w:bCs/>
          <w:i/>
          <w:iCs/>
          <w:sz w:val="30"/>
          <w:szCs w:val="30"/>
          <w:cs/>
        </w:rPr>
        <w:t>(</w:t>
      </w:r>
      <w:r w:rsidR="00CD2BD1" w:rsidRPr="008758BB">
        <w:rPr>
          <w:rFonts w:hint="cs"/>
          <w:b/>
          <w:bCs/>
          <w:i/>
          <w:iCs/>
          <w:sz w:val="30"/>
          <w:szCs w:val="30"/>
          <w:cs/>
        </w:rPr>
        <w:t>ง</w:t>
      </w:r>
      <w:r w:rsidRPr="008758BB">
        <w:rPr>
          <w:b/>
          <w:bCs/>
          <w:i/>
          <w:iCs/>
          <w:sz w:val="30"/>
          <w:szCs w:val="30"/>
          <w:cs/>
        </w:rPr>
        <w:t>)</w:t>
      </w:r>
      <w:r w:rsidRPr="003C47FE">
        <w:rPr>
          <w:b/>
          <w:bCs/>
          <w:sz w:val="30"/>
          <w:szCs w:val="30"/>
          <w:cs/>
        </w:rPr>
        <w:t xml:space="preserve">  </w:t>
      </w:r>
      <w:r w:rsidRPr="003C47FE">
        <w:rPr>
          <w:b/>
          <w:bCs/>
          <w:sz w:val="30"/>
          <w:szCs w:val="30"/>
        </w:rPr>
        <w:tab/>
      </w:r>
      <w:r>
        <w:rPr>
          <w:rFonts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624305" w:rsidRPr="00BD2E00" w:rsidRDefault="00624305" w:rsidP="00AB1C71">
      <w:pPr>
        <w:pStyle w:val="FSBlank"/>
        <w:rPr>
          <w:sz w:val="30"/>
          <w:szCs w:val="30"/>
        </w:rPr>
      </w:pPr>
    </w:p>
    <w:p w:rsidR="00142FD0" w:rsidRPr="00A33084" w:rsidRDefault="007D014D" w:rsidP="00A3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บริษัทมีหนังสือค้ำประกันที่</w:t>
      </w:r>
      <w:r w:rsidR="00A3308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7FE">
        <w:rPr>
          <w:rFonts w:ascii="Angsana New" w:hAnsi="Angsana New"/>
          <w:sz w:val="30"/>
          <w:szCs w:val="30"/>
          <w:cs/>
        </w:rPr>
        <w:t>ในประเทศ</w:t>
      </w:r>
      <w:r w:rsidR="00FF1308">
        <w:rPr>
          <w:rFonts w:ascii="Angsana New" w:hAnsi="Angsana New" w:hint="cs"/>
          <w:sz w:val="30"/>
          <w:szCs w:val="30"/>
          <w:cs/>
        </w:rPr>
        <w:t>บาง</w:t>
      </w:r>
      <w:r w:rsidRPr="003C47FE">
        <w:rPr>
          <w:rFonts w:ascii="Angsana New" w:hAnsi="Angsana New"/>
          <w:sz w:val="30"/>
          <w:szCs w:val="30"/>
          <w:cs/>
        </w:rPr>
        <w:t>แห่งออกเพื่อค้ำประกันบริษัทต่อหน่วยงานราชการสำหรับการจัดสรรที่ดินเพื่อสาธารณูปโภค</w:t>
      </w:r>
      <w:r w:rsidR="00902D9F">
        <w:rPr>
          <w:rFonts w:ascii="Angsana New" w:hAnsi="Angsana New" w:hint="cs"/>
          <w:sz w:val="30"/>
          <w:szCs w:val="30"/>
          <w:cs/>
        </w:rPr>
        <w:t xml:space="preserve"> การผลิตน้ำประปา</w:t>
      </w:r>
      <w:r w:rsidRPr="003C47FE">
        <w:rPr>
          <w:rFonts w:ascii="Angsana New" w:hAnsi="Angsana New"/>
          <w:sz w:val="30"/>
          <w:szCs w:val="30"/>
          <w:cs/>
        </w:rPr>
        <w:t xml:space="preserve"> และทำสัญญาเช่าที่ดินเป็นจำนวนเงิน</w:t>
      </w:r>
      <w:r w:rsidR="00A312B2">
        <w:rPr>
          <w:rFonts w:ascii="Angsana New" w:hAnsi="Angsana New"/>
          <w:sz w:val="30"/>
          <w:szCs w:val="30"/>
          <w:cs/>
        </w:rPr>
        <w:t xml:space="preserve">รวม </w:t>
      </w:r>
      <w:r w:rsidR="00497424" w:rsidRPr="00497424">
        <w:rPr>
          <w:rFonts w:ascii="Angsana New" w:hAnsi="Angsana New"/>
          <w:sz w:val="30"/>
          <w:szCs w:val="30"/>
        </w:rPr>
        <w:t>88</w:t>
      </w:r>
      <w:r w:rsidR="00902D9F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6</w:t>
      </w:r>
      <w:r w:rsidRPr="003C47F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A93C5F">
        <w:rPr>
          <w:rFonts w:ascii="Angsana New" w:hAnsi="Angsana New"/>
          <w:i/>
          <w:iCs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A93C5F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90</w:t>
      </w:r>
      <w:r w:rsidR="00314EE9"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6</w:t>
      </w:r>
      <w:r w:rsidRPr="00A93C5F">
        <w:rPr>
          <w:rFonts w:ascii="Angsana New" w:hAnsi="Angsana New"/>
          <w:i/>
          <w:iCs/>
          <w:sz w:val="30"/>
          <w:szCs w:val="30"/>
        </w:rPr>
        <w:t xml:space="preserve"> </w:t>
      </w:r>
      <w:r w:rsidRPr="00A93C5F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142FD0" w:rsidRPr="00BD2E00" w:rsidRDefault="0014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C7EFF" w:rsidRPr="00522EA4" w:rsidRDefault="00497424" w:rsidP="00522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97424">
        <w:rPr>
          <w:rFonts w:ascii="Angsana New" w:hAnsi="Angsana New"/>
          <w:b/>
          <w:sz w:val="30"/>
          <w:szCs w:val="30"/>
        </w:rPr>
        <w:t>26</w:t>
      </w:r>
      <w:r w:rsidR="00522EA4">
        <w:rPr>
          <w:rFonts w:ascii="Angsana New" w:hAnsi="Angsana New"/>
          <w:bCs/>
          <w:sz w:val="30"/>
          <w:szCs w:val="30"/>
        </w:rPr>
        <w:tab/>
      </w:r>
      <w:r w:rsidR="007C7EFF" w:rsidRPr="00522EA4">
        <w:rPr>
          <w:rFonts w:ascii="Angsana New" w:hAnsi="Angsana New" w:hint="cs"/>
          <w:bCs/>
          <w:sz w:val="30"/>
          <w:szCs w:val="30"/>
          <w:cs/>
        </w:rPr>
        <w:t>สัญญาที่สำคัญ</w:t>
      </w:r>
      <w:r w:rsidR="007C7EFF" w:rsidRPr="00522EA4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:rsidR="00B87FB5" w:rsidRPr="00BD2E00" w:rsidRDefault="00B87FB5" w:rsidP="00AC457B">
      <w:pPr>
        <w:pStyle w:val="FSBlank"/>
        <w:rPr>
          <w:sz w:val="30"/>
          <w:szCs w:val="30"/>
        </w:rPr>
      </w:pPr>
    </w:p>
    <w:p w:rsidR="00722DDC" w:rsidRDefault="00B87FB5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97424" w:rsidRPr="0049742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97424" w:rsidRPr="00497424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497424" w:rsidRPr="00497424">
        <w:rPr>
          <w:rFonts w:ascii="Angsana New" w:hAnsi="Angsana New"/>
          <w:bCs/>
          <w:spacing w:val="-4"/>
          <w:sz w:val="30"/>
          <w:szCs w:val="30"/>
        </w:rPr>
        <w:t>15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bCs/>
          <w:sz w:val="30"/>
          <w:szCs w:val="30"/>
        </w:rPr>
        <w:t>16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8550C8">
        <w:rPr>
          <w:rFonts w:ascii="Angsana New" w:hAnsi="Angsana New" w:hint="cs"/>
          <w:b/>
          <w:sz w:val="30"/>
          <w:szCs w:val="30"/>
          <w:cs/>
        </w:rPr>
        <w:t xml:space="preserve">               </w:t>
      </w:r>
      <w:r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97424" w:rsidRPr="00497424">
        <w:rPr>
          <w:rFonts w:ascii="Angsana New" w:hAnsi="Angsana New"/>
          <w:sz w:val="30"/>
          <w:szCs w:val="30"/>
        </w:rPr>
        <w:t>11</w:t>
      </w:r>
      <w:r w:rsidR="00673CB2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FB5507">
        <w:rPr>
          <w:rFonts w:ascii="Angsana New" w:hAnsi="Angsana New"/>
          <w:sz w:val="30"/>
          <w:szCs w:val="30"/>
        </w:rPr>
        <w:t xml:space="preserve"> </w:t>
      </w:r>
      <w:r w:rsidR="00FB5507" w:rsidRPr="00FB5507">
        <w:rPr>
          <w:rFonts w:ascii="Angsana New" w:hAnsi="Angsana New"/>
          <w:i/>
          <w:iCs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="00FB5507" w:rsidRPr="00FB5507">
        <w:rPr>
          <w:rFonts w:ascii="Angsana New" w:hAnsi="Angsana New"/>
          <w:i/>
          <w:iCs/>
          <w:sz w:val="30"/>
          <w:szCs w:val="30"/>
        </w:rPr>
        <w:t xml:space="preserve">: 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12</w:t>
      </w:r>
      <w:r w:rsidR="00314EE9"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8</w:t>
      </w:r>
      <w:r w:rsidR="00D5516F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FB550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D10489" w:rsidRDefault="00D1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20D4F" w:rsidRDefault="00E20D4F" w:rsidP="00E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97424" w:rsidRPr="00497424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97424" w:rsidRPr="00497424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 ระบบท่อ และโครงสร้างพื้นฐาน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497424" w:rsidRPr="00497424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97424" w:rsidRPr="00497424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 w:rsidR="00A3308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497424" w:rsidRPr="00497424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7424" w:rsidRPr="0049742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97424" w:rsidRPr="00497424">
        <w:rPr>
          <w:rFonts w:ascii="Angsana New" w:hAnsi="Angsana New"/>
          <w:sz w:val="30"/>
          <w:szCs w:val="30"/>
        </w:rPr>
        <w:t>46</w:t>
      </w:r>
      <w:r w:rsidR="00673CB2">
        <w:rPr>
          <w:rFonts w:ascii="Angsana New" w:hAnsi="Angsana New"/>
          <w:sz w:val="30"/>
          <w:szCs w:val="30"/>
        </w:rPr>
        <w:t>.</w:t>
      </w:r>
      <w:r w:rsidR="00497424" w:rsidRPr="00497424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FB5507">
        <w:rPr>
          <w:rFonts w:ascii="Angsana New" w:hAnsi="Angsana New"/>
          <w:i/>
          <w:iCs/>
          <w:sz w:val="30"/>
          <w:szCs w:val="30"/>
        </w:rPr>
        <w:t>(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2562</w:t>
      </w:r>
      <w:r w:rsidRPr="00FB5507">
        <w:rPr>
          <w:rFonts w:ascii="Angsana New" w:hAnsi="Angsana New"/>
          <w:i/>
          <w:iCs/>
          <w:sz w:val="30"/>
          <w:szCs w:val="30"/>
        </w:rPr>
        <w:t>: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49</w:t>
      </w:r>
      <w:r w:rsidR="00E72D7C">
        <w:rPr>
          <w:rFonts w:ascii="Angsana New" w:hAnsi="Angsana New"/>
          <w:i/>
          <w:iCs/>
          <w:sz w:val="30"/>
          <w:szCs w:val="30"/>
        </w:rPr>
        <w:t>.</w:t>
      </w:r>
      <w:r w:rsidR="00497424" w:rsidRPr="00497424">
        <w:rPr>
          <w:rFonts w:ascii="Angsana New" w:hAnsi="Angsana New"/>
          <w:i/>
          <w:iCs/>
          <w:sz w:val="30"/>
          <w:szCs w:val="30"/>
        </w:rPr>
        <w:t>5</w:t>
      </w:r>
      <w:r w:rsidR="00E72D7C">
        <w:rPr>
          <w:rFonts w:ascii="Angsana New" w:hAnsi="Angsana New"/>
          <w:i/>
          <w:iCs/>
          <w:sz w:val="30"/>
          <w:szCs w:val="30"/>
        </w:rPr>
        <w:t xml:space="preserve"> </w:t>
      </w:r>
      <w:r w:rsidR="00E72D7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FB5507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94011E" w:rsidRPr="00BD2E00" w:rsidRDefault="0094011E" w:rsidP="00CF1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:rsidR="00921A49" w:rsidRPr="00C23C86" w:rsidRDefault="00497424" w:rsidP="00522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bookmarkStart w:id="9" w:name="_Hlk31726932"/>
      <w:r w:rsidRPr="00497424">
        <w:rPr>
          <w:rFonts w:ascii="Angsana New" w:hAnsi="Angsana New"/>
          <w:b/>
          <w:sz w:val="30"/>
          <w:szCs w:val="30"/>
        </w:rPr>
        <w:t>27</w:t>
      </w:r>
      <w:r w:rsidR="00522EA4">
        <w:rPr>
          <w:rFonts w:ascii="Angsana New" w:hAnsi="Angsana New"/>
          <w:bCs/>
          <w:sz w:val="30"/>
          <w:szCs w:val="30"/>
        </w:rPr>
        <w:tab/>
      </w:r>
      <w:r w:rsidR="00921A49" w:rsidRPr="00C23C86">
        <w:rPr>
          <w:rFonts w:ascii="Angsana New" w:hAnsi="Angsana New"/>
          <w:bCs/>
          <w:sz w:val="30"/>
          <w:szCs w:val="30"/>
          <w:cs/>
        </w:rPr>
        <w:t>หนี้สินที่อาจเกิดขึ้น</w:t>
      </w:r>
      <w:bookmarkEnd w:id="9"/>
    </w:p>
    <w:p w:rsidR="00CF10FC" w:rsidRPr="00BD2E00" w:rsidRDefault="00CF10FC" w:rsidP="00F4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A91BC2" w:rsidRPr="00A723B3" w:rsidRDefault="00CF10FC" w:rsidP="0085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A91BC2" w:rsidRPr="00C123A4">
        <w:rPr>
          <w:rFonts w:ascii="Angsana New" w:hAnsi="Angsana New"/>
          <w:sz w:val="30"/>
          <w:szCs w:val="30"/>
          <w:cs/>
        </w:rPr>
        <w:t>บริษัท</w:t>
      </w:r>
      <w:r w:rsidR="00A91BC2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="00A91BC2" w:rsidRPr="00C123A4">
        <w:rPr>
          <w:rFonts w:ascii="Angsana New" w:hAnsi="Angsana New"/>
          <w:sz w:val="30"/>
          <w:szCs w:val="30"/>
          <w:cs/>
        </w:rPr>
        <w:t>เกี่ยวกับการเลิกจ้างที่ไม่เป็นธรรมกับอดีตพนักงานรายหนึ่งโดยพนักงาน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 xml:space="preserve">ดังกล่าวเรียกค่าเสียหายเป็นจำนวนเงิน </w:t>
      </w:r>
      <w:r w:rsidR="00497424" w:rsidRPr="00497424">
        <w:rPr>
          <w:rFonts w:ascii="Angsana New" w:hAnsi="Angsana New"/>
          <w:spacing w:val="6"/>
          <w:sz w:val="30"/>
          <w:szCs w:val="30"/>
        </w:rPr>
        <w:t>10</w:t>
      </w:r>
      <w:r w:rsidR="00E72D7C">
        <w:rPr>
          <w:rFonts w:ascii="Angsana New" w:hAnsi="Angsana New"/>
          <w:spacing w:val="6"/>
          <w:sz w:val="30"/>
          <w:szCs w:val="30"/>
        </w:rPr>
        <w:t>.</w:t>
      </w:r>
      <w:r w:rsidR="00497424" w:rsidRPr="00497424">
        <w:rPr>
          <w:rFonts w:ascii="Angsana New" w:hAnsi="Angsana New"/>
          <w:spacing w:val="6"/>
          <w:sz w:val="30"/>
          <w:szCs w:val="30"/>
        </w:rPr>
        <w:t>8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 xml:space="preserve"> ล้านบาท </w:t>
      </w:r>
      <w:r w:rsidR="00A91BC2" w:rsidRPr="00A91BC2">
        <w:rPr>
          <w:rFonts w:ascii="Angsana New" w:hAnsi="Angsana New" w:hint="cs"/>
          <w:spacing w:val="6"/>
          <w:sz w:val="30"/>
          <w:szCs w:val="30"/>
          <w:cs/>
        </w:rPr>
        <w:t>ณ วันที่ในรายงานนี้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>คดี</w:t>
      </w:r>
      <w:r w:rsidR="00A91BC2" w:rsidRPr="00A91BC2">
        <w:rPr>
          <w:rFonts w:ascii="Angsana New" w:hAnsi="Angsana New" w:hint="cs"/>
          <w:spacing w:val="6"/>
          <w:sz w:val="30"/>
          <w:szCs w:val="30"/>
          <w:cs/>
        </w:rPr>
        <w:t>ความดังกล่าว</w:t>
      </w:r>
      <w:r w:rsidR="00A91BC2" w:rsidRPr="00A91BC2">
        <w:rPr>
          <w:rFonts w:ascii="Angsana New" w:hAnsi="Angsana New"/>
          <w:spacing w:val="6"/>
          <w:sz w:val="30"/>
          <w:szCs w:val="30"/>
          <w:cs/>
        </w:rPr>
        <w:t>อยู่ระหว่างการพิจารณาของ</w:t>
      </w:r>
      <w:bookmarkStart w:id="10" w:name="_Hlk32260155"/>
      <w:r w:rsidR="00A91BC2" w:rsidRPr="00A91BC2">
        <w:rPr>
          <w:rFonts w:ascii="Angsana New" w:hAnsi="Angsana New"/>
          <w:spacing w:val="6"/>
          <w:sz w:val="30"/>
          <w:szCs w:val="30"/>
          <w:cs/>
        </w:rPr>
        <w:t>ศาลแรงงาน</w:t>
      </w:r>
      <w:r w:rsidR="00A91BC2" w:rsidRPr="00C123A4">
        <w:rPr>
          <w:rFonts w:ascii="Angsana New" w:hAnsi="Angsana New"/>
          <w:sz w:val="30"/>
          <w:szCs w:val="30"/>
          <w:cs/>
        </w:rPr>
        <w:t>กลาง</w:t>
      </w:r>
      <w:r w:rsidR="00A91BC2">
        <w:rPr>
          <w:rFonts w:ascii="Angsana New" w:hAnsi="Angsana New"/>
          <w:sz w:val="30"/>
          <w:szCs w:val="30"/>
        </w:rPr>
        <w:t xml:space="preserve"> </w:t>
      </w:r>
      <w:bookmarkEnd w:id="10"/>
    </w:p>
    <w:p w:rsidR="003D6B4F" w:rsidRPr="00CF1812" w:rsidRDefault="003D6B4F" w:rsidP="00CF1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D6B4F" w:rsidRPr="00CF1812" w:rsidSect="00A2778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6F8" w:rsidRDefault="003F66F8" w:rsidP="004956B4">
      <w:r>
        <w:separator/>
      </w:r>
    </w:p>
  </w:endnote>
  <w:endnote w:type="continuationSeparator" w:id="0">
    <w:p w:rsidR="003F66F8" w:rsidRDefault="003F66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3021FF" w:rsidRDefault="00943F9C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7424">
      <w:rPr>
        <w:rStyle w:val="PageNumber"/>
        <w:rFonts w:ascii="Angsana New" w:hAnsi="Angsana New"/>
        <w:noProof/>
        <w:sz w:val="30"/>
        <w:szCs w:val="30"/>
      </w:rPr>
      <w:t>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43F9C" w:rsidRDefault="00943F9C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D83FF5" w:rsidRDefault="00943F9C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FE2F09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7424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742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3021FF" w:rsidRDefault="00943F9C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7424">
      <w:rPr>
        <w:rStyle w:val="PageNumber"/>
        <w:rFonts w:ascii="Angsana New" w:hAnsi="Angsana New"/>
        <w:noProof/>
        <w:sz w:val="30"/>
        <w:szCs w:val="30"/>
      </w:rPr>
      <w:t>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43F9C" w:rsidRPr="00080062" w:rsidRDefault="00943F9C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3021FF" w:rsidRDefault="00943F9C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7424">
      <w:rPr>
        <w:rStyle w:val="PageNumber"/>
        <w:rFonts w:ascii="Angsana New" w:hAnsi="Angsana New"/>
        <w:noProof/>
        <w:sz w:val="30"/>
        <w:szCs w:val="30"/>
      </w:rPr>
      <w:t>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43F9C" w:rsidRPr="00080062" w:rsidRDefault="00943F9C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D83FF5" w:rsidRDefault="00943F9C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E2F09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497424">
      <w:rPr>
        <w:rStyle w:val="PageNumber"/>
        <w:rFonts w:ascii="Angsana New" w:hAnsi="Angsana New"/>
        <w:noProof/>
        <w:sz w:val="30"/>
        <w:szCs w:val="30"/>
      </w:rPr>
      <w:t>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3021FF" w:rsidRDefault="00943F9C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497424">
      <w:rPr>
        <w:rStyle w:val="PageNumber"/>
        <w:rFonts w:ascii="Angsana New" w:hAnsi="Angsana New"/>
        <w:noProof/>
        <w:sz w:val="30"/>
        <w:szCs w:val="30"/>
      </w:rPr>
      <w:t>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43F9C" w:rsidRPr="00080062" w:rsidRDefault="00943F9C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3021FF" w:rsidRDefault="00943F9C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497424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43F9C" w:rsidRPr="00080062" w:rsidRDefault="00943F9C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3021FF" w:rsidRDefault="00943F9C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497424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43F9C" w:rsidRPr="00080062" w:rsidRDefault="00943F9C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6F8" w:rsidRDefault="003F66F8" w:rsidP="004956B4">
      <w:r>
        <w:separator/>
      </w:r>
    </w:p>
  </w:footnote>
  <w:footnote w:type="continuationSeparator" w:id="0">
    <w:p w:rsidR="003F66F8" w:rsidRDefault="003F66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D85706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7424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97424">
      <w:rPr>
        <w:rFonts w:ascii="Angsana New" w:hAnsi="Angsana New"/>
        <w:b/>
        <w:bCs/>
        <w:sz w:val="32"/>
        <w:szCs w:val="32"/>
      </w:rPr>
      <w:t>2563</w:t>
    </w:r>
  </w:p>
  <w:p w:rsidR="00943F9C" w:rsidRPr="007A57EE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Pr="001E2301" w:rsidRDefault="00943F9C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850A09" w:rsidRDefault="00943F9C" w:rsidP="00BD4462">
    <w:pPr>
      <w:pStyle w:val="acctmainheading"/>
      <w:spacing w:after="0" w:line="240" w:lineRule="atLeast"/>
      <w:ind w:left="630" w:hanging="630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2563</w:t>
    </w:r>
  </w:p>
  <w:p w:rsidR="00943F9C" w:rsidRPr="00850A09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Pr="001E2301" w:rsidRDefault="00943F9C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850A09" w:rsidRDefault="00943F9C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2563</w:t>
    </w:r>
  </w:p>
  <w:p w:rsidR="00943F9C" w:rsidRPr="00850A09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FA7747" w:rsidRDefault="00FE2F0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78pt;margin-top:203.75pt;width:276pt;height:108pt;rotation:-2098978fd;z-index:251659264" filled="f" strokecolor="silver">
          <v:shadow color="#868686"/>
          <v:textpath style="font-family:&quot;Times New Roman&quot;;v-text-kern:t" trim="t" fitpath="t" string="Draft"/>
        </v:shape>
      </w:pict>
    </w:r>
    <w:r w:rsidR="00943F9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43F9C">
      <w:rPr>
        <w:rFonts w:ascii="Angsana New" w:hAnsi="Angsana New" w:hint="cs"/>
        <w:b/>
        <w:bCs/>
        <w:sz w:val="32"/>
        <w:szCs w:val="32"/>
        <w:cs/>
      </w:rPr>
      <w:t>นวนคร</w:t>
    </w:r>
    <w:r w:rsidR="00943F9C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943F9C" w:rsidRPr="00FA7747" w:rsidRDefault="00943F9C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Default="00943F9C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497424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Pr="00497424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Pr="00497424">
      <w:rPr>
        <w:rFonts w:ascii="Angsana New" w:hAnsi="Angsana New"/>
        <w:sz w:val="32"/>
        <w:szCs w:val="32"/>
        <w:lang w:val="en-US"/>
      </w:rPr>
      <w:t>2548</w:t>
    </w:r>
  </w:p>
  <w:p w:rsidR="00943F9C" w:rsidRPr="00D8216C" w:rsidRDefault="00943F9C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D85706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7424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97424">
      <w:rPr>
        <w:rFonts w:ascii="Angsana New" w:hAnsi="Angsana New"/>
        <w:b/>
        <w:bCs/>
        <w:sz w:val="32"/>
        <w:szCs w:val="32"/>
      </w:rPr>
      <w:t>2563</w:t>
    </w:r>
  </w:p>
  <w:p w:rsidR="00943F9C" w:rsidRPr="007A57EE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D85706" w:rsidRDefault="00943F9C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7424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97424">
      <w:rPr>
        <w:rFonts w:ascii="Angsana New" w:hAnsi="Angsana New"/>
        <w:b/>
        <w:bCs/>
        <w:sz w:val="32"/>
        <w:szCs w:val="32"/>
      </w:rPr>
      <w:t>2563</w:t>
    </w:r>
  </w:p>
  <w:p w:rsidR="00943F9C" w:rsidRPr="007A57EE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Default="00943F9C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850A09" w:rsidRDefault="00943F9C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2563</w:t>
    </w:r>
  </w:p>
  <w:p w:rsidR="00943F9C" w:rsidRPr="00133A03" w:rsidRDefault="00943F9C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206630" w:rsidRDefault="00943F9C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:rsidR="00943F9C" w:rsidRPr="00206630" w:rsidRDefault="00943F9C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43F9C" w:rsidRDefault="00943F9C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497424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97424">
      <w:rPr>
        <w:rFonts w:ascii="Angsana New" w:hAnsi="Angsana New" w:hint="cs"/>
        <w:b/>
        <w:bCs/>
        <w:sz w:val="32"/>
        <w:szCs w:val="32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97424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943F9C" w:rsidRPr="00206630" w:rsidRDefault="00943F9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Default="00943F9C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850A09" w:rsidRDefault="00943F9C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2563</w:t>
    </w:r>
  </w:p>
  <w:p w:rsidR="00943F9C" w:rsidRPr="00133A03" w:rsidRDefault="00943F9C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Pr="001E2301" w:rsidRDefault="00943F9C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850A09" w:rsidRDefault="00943F9C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2563</w:t>
    </w:r>
  </w:p>
  <w:p w:rsidR="00943F9C" w:rsidRPr="00850A09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F9C" w:rsidRPr="001E2301" w:rsidRDefault="00943F9C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943F9C" w:rsidRPr="001E2301" w:rsidRDefault="00943F9C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43F9C" w:rsidRPr="00850A09" w:rsidRDefault="00943F9C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497424">
      <w:rPr>
        <w:rFonts w:ascii="Angsana New" w:hAnsi="Angsana New"/>
        <w:bCs/>
        <w:iCs/>
        <w:sz w:val="32"/>
        <w:szCs w:val="32"/>
        <w:lang w:val="en-US" w:bidi="th-TH"/>
      </w:rPr>
      <w:t>2563</w:t>
    </w:r>
  </w:p>
  <w:p w:rsidR="00943F9C" w:rsidRPr="00850A09" w:rsidRDefault="00943F9C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5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2"/>
  </w:num>
  <w:num w:numId="11">
    <w:abstractNumId w:val="27"/>
  </w:num>
  <w:num w:numId="12">
    <w:abstractNumId w:val="19"/>
  </w:num>
  <w:num w:numId="13">
    <w:abstractNumId w:val="29"/>
  </w:num>
  <w:num w:numId="14">
    <w:abstractNumId w:val="24"/>
  </w:num>
  <w:num w:numId="15">
    <w:abstractNumId w:val="20"/>
  </w:num>
  <w:num w:numId="16">
    <w:abstractNumId w:val="11"/>
  </w:num>
  <w:num w:numId="17">
    <w:abstractNumId w:val="8"/>
  </w:num>
  <w:num w:numId="18">
    <w:abstractNumId w:val="10"/>
  </w:num>
  <w:num w:numId="19">
    <w:abstractNumId w:val="25"/>
  </w:num>
  <w:num w:numId="20">
    <w:abstractNumId w:val="21"/>
  </w:num>
  <w:num w:numId="21">
    <w:abstractNumId w:val="15"/>
  </w:num>
  <w:num w:numId="22">
    <w:abstractNumId w:val="9"/>
  </w:num>
  <w:num w:numId="23">
    <w:abstractNumId w:val="26"/>
  </w:num>
  <w:num w:numId="24">
    <w:abstractNumId w:val="23"/>
  </w:num>
  <w:num w:numId="25">
    <w:abstractNumId w:val="28"/>
  </w:num>
  <w:num w:numId="26">
    <w:abstractNumId w:val="13"/>
  </w:num>
  <w:num w:numId="27">
    <w:abstractNumId w:val="30"/>
  </w:num>
  <w:num w:numId="28">
    <w:abstractNumId w:val="16"/>
  </w:num>
  <w:num w:numId="29">
    <w:abstractNumId w:val="14"/>
  </w:num>
  <w:num w:numId="30">
    <w:abstractNumId w:val="18"/>
  </w:num>
  <w:num w:numId="31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950"/>
    <w:rsid w:val="00000FBB"/>
    <w:rsid w:val="0000105E"/>
    <w:rsid w:val="000016FE"/>
    <w:rsid w:val="000018BC"/>
    <w:rsid w:val="000019C7"/>
    <w:rsid w:val="00001B7D"/>
    <w:rsid w:val="00001C58"/>
    <w:rsid w:val="00001FA3"/>
    <w:rsid w:val="0000201D"/>
    <w:rsid w:val="0000222D"/>
    <w:rsid w:val="0000230D"/>
    <w:rsid w:val="00002340"/>
    <w:rsid w:val="00002354"/>
    <w:rsid w:val="00002658"/>
    <w:rsid w:val="00002802"/>
    <w:rsid w:val="00002D71"/>
    <w:rsid w:val="00003142"/>
    <w:rsid w:val="000031E5"/>
    <w:rsid w:val="000033BE"/>
    <w:rsid w:val="00003415"/>
    <w:rsid w:val="00003493"/>
    <w:rsid w:val="000036A4"/>
    <w:rsid w:val="00003BAD"/>
    <w:rsid w:val="00003DB1"/>
    <w:rsid w:val="00004E9C"/>
    <w:rsid w:val="000051B6"/>
    <w:rsid w:val="00005A60"/>
    <w:rsid w:val="00005AAF"/>
    <w:rsid w:val="00005B2E"/>
    <w:rsid w:val="00006302"/>
    <w:rsid w:val="00006328"/>
    <w:rsid w:val="000064B9"/>
    <w:rsid w:val="0000666C"/>
    <w:rsid w:val="00006761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442"/>
    <w:rsid w:val="00010447"/>
    <w:rsid w:val="000105D0"/>
    <w:rsid w:val="000106EF"/>
    <w:rsid w:val="00010EB4"/>
    <w:rsid w:val="0001130D"/>
    <w:rsid w:val="0001195F"/>
    <w:rsid w:val="00011AE8"/>
    <w:rsid w:val="0001239A"/>
    <w:rsid w:val="00012584"/>
    <w:rsid w:val="00012669"/>
    <w:rsid w:val="000126DC"/>
    <w:rsid w:val="00012704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98E"/>
    <w:rsid w:val="00016AF6"/>
    <w:rsid w:val="00016CE3"/>
    <w:rsid w:val="00016D75"/>
    <w:rsid w:val="00017B6E"/>
    <w:rsid w:val="00017E99"/>
    <w:rsid w:val="00017EB4"/>
    <w:rsid w:val="00017FF8"/>
    <w:rsid w:val="000201E8"/>
    <w:rsid w:val="00020479"/>
    <w:rsid w:val="00020D82"/>
    <w:rsid w:val="00020EAD"/>
    <w:rsid w:val="00020EFA"/>
    <w:rsid w:val="00020FC5"/>
    <w:rsid w:val="000215BB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3CC"/>
    <w:rsid w:val="00023491"/>
    <w:rsid w:val="0002350A"/>
    <w:rsid w:val="0002356F"/>
    <w:rsid w:val="00023E11"/>
    <w:rsid w:val="00024246"/>
    <w:rsid w:val="0002445A"/>
    <w:rsid w:val="0002466E"/>
    <w:rsid w:val="000246FE"/>
    <w:rsid w:val="00024846"/>
    <w:rsid w:val="000248DE"/>
    <w:rsid w:val="00024C30"/>
    <w:rsid w:val="00024CCA"/>
    <w:rsid w:val="000250A9"/>
    <w:rsid w:val="000256D4"/>
    <w:rsid w:val="00025798"/>
    <w:rsid w:val="0002589B"/>
    <w:rsid w:val="00025CDE"/>
    <w:rsid w:val="00025EF4"/>
    <w:rsid w:val="0002671B"/>
    <w:rsid w:val="00026788"/>
    <w:rsid w:val="00026A96"/>
    <w:rsid w:val="00027030"/>
    <w:rsid w:val="000275FA"/>
    <w:rsid w:val="00027F26"/>
    <w:rsid w:val="00027FA7"/>
    <w:rsid w:val="0003064B"/>
    <w:rsid w:val="00030D14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50C"/>
    <w:rsid w:val="0003482C"/>
    <w:rsid w:val="00034899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4B9"/>
    <w:rsid w:val="00037564"/>
    <w:rsid w:val="00037B04"/>
    <w:rsid w:val="00037BD9"/>
    <w:rsid w:val="00040571"/>
    <w:rsid w:val="00040649"/>
    <w:rsid w:val="00040C3B"/>
    <w:rsid w:val="00040F4E"/>
    <w:rsid w:val="00041055"/>
    <w:rsid w:val="000410F1"/>
    <w:rsid w:val="00041371"/>
    <w:rsid w:val="0004156E"/>
    <w:rsid w:val="000417A1"/>
    <w:rsid w:val="000419C0"/>
    <w:rsid w:val="00041A23"/>
    <w:rsid w:val="00041AE0"/>
    <w:rsid w:val="00041D10"/>
    <w:rsid w:val="00041D11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84"/>
    <w:rsid w:val="000439DE"/>
    <w:rsid w:val="00043AB2"/>
    <w:rsid w:val="0004420A"/>
    <w:rsid w:val="00044303"/>
    <w:rsid w:val="00044405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579"/>
    <w:rsid w:val="000506A7"/>
    <w:rsid w:val="00050717"/>
    <w:rsid w:val="00050893"/>
    <w:rsid w:val="00050965"/>
    <w:rsid w:val="0005098D"/>
    <w:rsid w:val="00050AB1"/>
    <w:rsid w:val="00050EE5"/>
    <w:rsid w:val="000510F1"/>
    <w:rsid w:val="000512D8"/>
    <w:rsid w:val="00051576"/>
    <w:rsid w:val="00051636"/>
    <w:rsid w:val="00051B10"/>
    <w:rsid w:val="00051ED0"/>
    <w:rsid w:val="0005206F"/>
    <w:rsid w:val="0005210B"/>
    <w:rsid w:val="000523EF"/>
    <w:rsid w:val="000527C7"/>
    <w:rsid w:val="00052B57"/>
    <w:rsid w:val="00052DEF"/>
    <w:rsid w:val="00052E8F"/>
    <w:rsid w:val="000535E3"/>
    <w:rsid w:val="00053B2B"/>
    <w:rsid w:val="00053DBC"/>
    <w:rsid w:val="00053DF3"/>
    <w:rsid w:val="0005410E"/>
    <w:rsid w:val="0005469B"/>
    <w:rsid w:val="0005508B"/>
    <w:rsid w:val="00055100"/>
    <w:rsid w:val="00055231"/>
    <w:rsid w:val="0005538E"/>
    <w:rsid w:val="000554B7"/>
    <w:rsid w:val="0005580F"/>
    <w:rsid w:val="0005591B"/>
    <w:rsid w:val="00055960"/>
    <w:rsid w:val="000559FD"/>
    <w:rsid w:val="00055D1B"/>
    <w:rsid w:val="00055D63"/>
    <w:rsid w:val="00055F12"/>
    <w:rsid w:val="0005649A"/>
    <w:rsid w:val="0005656C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1EC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B9"/>
    <w:rsid w:val="00063FA4"/>
    <w:rsid w:val="000640DB"/>
    <w:rsid w:val="00064381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F23"/>
    <w:rsid w:val="00066107"/>
    <w:rsid w:val="00066111"/>
    <w:rsid w:val="00066342"/>
    <w:rsid w:val="00066700"/>
    <w:rsid w:val="000668A7"/>
    <w:rsid w:val="00066AED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174D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1BE"/>
    <w:rsid w:val="0007623F"/>
    <w:rsid w:val="00076434"/>
    <w:rsid w:val="00076713"/>
    <w:rsid w:val="00076839"/>
    <w:rsid w:val="00077591"/>
    <w:rsid w:val="000775CF"/>
    <w:rsid w:val="00077692"/>
    <w:rsid w:val="00077D0C"/>
    <w:rsid w:val="00077F09"/>
    <w:rsid w:val="00080062"/>
    <w:rsid w:val="000800FC"/>
    <w:rsid w:val="00080150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A63"/>
    <w:rsid w:val="00082DD5"/>
    <w:rsid w:val="00082F02"/>
    <w:rsid w:val="0008311E"/>
    <w:rsid w:val="0008356D"/>
    <w:rsid w:val="000836E6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D33"/>
    <w:rsid w:val="00085E5A"/>
    <w:rsid w:val="00085EC8"/>
    <w:rsid w:val="00085EE5"/>
    <w:rsid w:val="000862E7"/>
    <w:rsid w:val="00086A6C"/>
    <w:rsid w:val="000870E1"/>
    <w:rsid w:val="000871E5"/>
    <w:rsid w:val="00087319"/>
    <w:rsid w:val="0008760E"/>
    <w:rsid w:val="00087628"/>
    <w:rsid w:val="00087991"/>
    <w:rsid w:val="00087A8B"/>
    <w:rsid w:val="00087C9A"/>
    <w:rsid w:val="00087CBA"/>
    <w:rsid w:val="00087CE6"/>
    <w:rsid w:val="00087E24"/>
    <w:rsid w:val="00090108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2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08"/>
    <w:rsid w:val="000A2877"/>
    <w:rsid w:val="000A29B0"/>
    <w:rsid w:val="000A2DD1"/>
    <w:rsid w:val="000A30B4"/>
    <w:rsid w:val="000A343F"/>
    <w:rsid w:val="000A3536"/>
    <w:rsid w:val="000A3543"/>
    <w:rsid w:val="000A3557"/>
    <w:rsid w:val="000A363D"/>
    <w:rsid w:val="000A36F5"/>
    <w:rsid w:val="000A38D8"/>
    <w:rsid w:val="000A3C1A"/>
    <w:rsid w:val="000A3EE9"/>
    <w:rsid w:val="000A4212"/>
    <w:rsid w:val="000A42B7"/>
    <w:rsid w:val="000A42CE"/>
    <w:rsid w:val="000A4806"/>
    <w:rsid w:val="000A4B14"/>
    <w:rsid w:val="000A50DB"/>
    <w:rsid w:val="000A54B0"/>
    <w:rsid w:val="000A58A5"/>
    <w:rsid w:val="000A60B7"/>
    <w:rsid w:val="000A654E"/>
    <w:rsid w:val="000A6C35"/>
    <w:rsid w:val="000A71A6"/>
    <w:rsid w:val="000A71CB"/>
    <w:rsid w:val="000A776B"/>
    <w:rsid w:val="000A792C"/>
    <w:rsid w:val="000A7959"/>
    <w:rsid w:val="000A7BD5"/>
    <w:rsid w:val="000A7F04"/>
    <w:rsid w:val="000B021C"/>
    <w:rsid w:val="000B071A"/>
    <w:rsid w:val="000B09D3"/>
    <w:rsid w:val="000B0D52"/>
    <w:rsid w:val="000B0E74"/>
    <w:rsid w:val="000B120C"/>
    <w:rsid w:val="000B125C"/>
    <w:rsid w:val="000B140F"/>
    <w:rsid w:val="000B16B8"/>
    <w:rsid w:val="000B19B4"/>
    <w:rsid w:val="000B1A5A"/>
    <w:rsid w:val="000B1B44"/>
    <w:rsid w:val="000B2256"/>
    <w:rsid w:val="000B2321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419D"/>
    <w:rsid w:val="000B4A08"/>
    <w:rsid w:val="000B5467"/>
    <w:rsid w:val="000B5728"/>
    <w:rsid w:val="000B5A73"/>
    <w:rsid w:val="000B5B7F"/>
    <w:rsid w:val="000B64A9"/>
    <w:rsid w:val="000B6951"/>
    <w:rsid w:val="000B695A"/>
    <w:rsid w:val="000B6979"/>
    <w:rsid w:val="000B6AC4"/>
    <w:rsid w:val="000B6FD1"/>
    <w:rsid w:val="000B7297"/>
    <w:rsid w:val="000B73C2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0FF7"/>
    <w:rsid w:val="000C197C"/>
    <w:rsid w:val="000C1A58"/>
    <w:rsid w:val="000C1CA6"/>
    <w:rsid w:val="000C1CD6"/>
    <w:rsid w:val="000C1F03"/>
    <w:rsid w:val="000C24A6"/>
    <w:rsid w:val="000C29B0"/>
    <w:rsid w:val="000C37F2"/>
    <w:rsid w:val="000C3E39"/>
    <w:rsid w:val="000C3F67"/>
    <w:rsid w:val="000C3FBC"/>
    <w:rsid w:val="000C3FEC"/>
    <w:rsid w:val="000C404C"/>
    <w:rsid w:val="000C4567"/>
    <w:rsid w:val="000C4BB4"/>
    <w:rsid w:val="000C5102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779B"/>
    <w:rsid w:val="000C7976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25A"/>
    <w:rsid w:val="000D3437"/>
    <w:rsid w:val="000D3A0F"/>
    <w:rsid w:val="000D3AC7"/>
    <w:rsid w:val="000D3D45"/>
    <w:rsid w:val="000D3E48"/>
    <w:rsid w:val="000D41FB"/>
    <w:rsid w:val="000D43A7"/>
    <w:rsid w:val="000D44ED"/>
    <w:rsid w:val="000D49FE"/>
    <w:rsid w:val="000D4D7C"/>
    <w:rsid w:val="000D4FC6"/>
    <w:rsid w:val="000D5004"/>
    <w:rsid w:val="000D5118"/>
    <w:rsid w:val="000D5600"/>
    <w:rsid w:val="000D5662"/>
    <w:rsid w:val="000D572D"/>
    <w:rsid w:val="000D5D02"/>
    <w:rsid w:val="000D5F44"/>
    <w:rsid w:val="000D6021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67D"/>
    <w:rsid w:val="000E1B49"/>
    <w:rsid w:val="000E1C8B"/>
    <w:rsid w:val="000E1DBC"/>
    <w:rsid w:val="000E1E54"/>
    <w:rsid w:val="000E234E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345"/>
    <w:rsid w:val="000F0702"/>
    <w:rsid w:val="000F0A2E"/>
    <w:rsid w:val="000F0A39"/>
    <w:rsid w:val="000F0A72"/>
    <w:rsid w:val="000F0C0E"/>
    <w:rsid w:val="000F0D9B"/>
    <w:rsid w:val="000F1075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734"/>
    <w:rsid w:val="000F3952"/>
    <w:rsid w:val="000F3AB2"/>
    <w:rsid w:val="000F3B8A"/>
    <w:rsid w:val="000F3BF1"/>
    <w:rsid w:val="000F4328"/>
    <w:rsid w:val="000F4348"/>
    <w:rsid w:val="000F43E9"/>
    <w:rsid w:val="000F47ED"/>
    <w:rsid w:val="000F4CD1"/>
    <w:rsid w:val="000F4D8A"/>
    <w:rsid w:val="000F5284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1001B8"/>
    <w:rsid w:val="0010035A"/>
    <w:rsid w:val="0010041A"/>
    <w:rsid w:val="0010046A"/>
    <w:rsid w:val="00100CD1"/>
    <w:rsid w:val="00100F4E"/>
    <w:rsid w:val="00100F8D"/>
    <w:rsid w:val="00101309"/>
    <w:rsid w:val="0010143A"/>
    <w:rsid w:val="00101461"/>
    <w:rsid w:val="00101714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DE9"/>
    <w:rsid w:val="001040D6"/>
    <w:rsid w:val="001042A4"/>
    <w:rsid w:val="00104784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D74"/>
    <w:rsid w:val="00106DAA"/>
    <w:rsid w:val="00106E5E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07D32"/>
    <w:rsid w:val="001100FD"/>
    <w:rsid w:val="0011038F"/>
    <w:rsid w:val="0011040D"/>
    <w:rsid w:val="001105AA"/>
    <w:rsid w:val="001107B1"/>
    <w:rsid w:val="001108F5"/>
    <w:rsid w:val="00110A7F"/>
    <w:rsid w:val="00110B05"/>
    <w:rsid w:val="00110CB7"/>
    <w:rsid w:val="00110D69"/>
    <w:rsid w:val="00110D81"/>
    <w:rsid w:val="001114D0"/>
    <w:rsid w:val="00111510"/>
    <w:rsid w:val="0011158C"/>
    <w:rsid w:val="001116CF"/>
    <w:rsid w:val="00111913"/>
    <w:rsid w:val="00111939"/>
    <w:rsid w:val="00111A1C"/>
    <w:rsid w:val="00111ACA"/>
    <w:rsid w:val="00111C17"/>
    <w:rsid w:val="00111FA5"/>
    <w:rsid w:val="00112760"/>
    <w:rsid w:val="00112B36"/>
    <w:rsid w:val="00112B5A"/>
    <w:rsid w:val="00112B8A"/>
    <w:rsid w:val="00112D93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365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859"/>
    <w:rsid w:val="001208A7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4E"/>
    <w:rsid w:val="00122507"/>
    <w:rsid w:val="00122779"/>
    <w:rsid w:val="00122929"/>
    <w:rsid w:val="00122C23"/>
    <w:rsid w:val="00122D82"/>
    <w:rsid w:val="00122F2F"/>
    <w:rsid w:val="00122F95"/>
    <w:rsid w:val="001236CE"/>
    <w:rsid w:val="001238B6"/>
    <w:rsid w:val="001238EB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30215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7C9"/>
    <w:rsid w:val="0013192D"/>
    <w:rsid w:val="00131982"/>
    <w:rsid w:val="00131C4F"/>
    <w:rsid w:val="00131DA6"/>
    <w:rsid w:val="00131FB9"/>
    <w:rsid w:val="00132190"/>
    <w:rsid w:val="0013248F"/>
    <w:rsid w:val="00132547"/>
    <w:rsid w:val="00132770"/>
    <w:rsid w:val="001329E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3B"/>
    <w:rsid w:val="0013525A"/>
    <w:rsid w:val="00135313"/>
    <w:rsid w:val="0013533C"/>
    <w:rsid w:val="00135860"/>
    <w:rsid w:val="00135ECD"/>
    <w:rsid w:val="00135F4E"/>
    <w:rsid w:val="00135FB9"/>
    <w:rsid w:val="0013678D"/>
    <w:rsid w:val="00136C1E"/>
    <w:rsid w:val="00136EEA"/>
    <w:rsid w:val="0013706F"/>
    <w:rsid w:val="00137364"/>
    <w:rsid w:val="00137538"/>
    <w:rsid w:val="001377A0"/>
    <w:rsid w:val="00137A42"/>
    <w:rsid w:val="00137AA6"/>
    <w:rsid w:val="00137D48"/>
    <w:rsid w:val="00137DA7"/>
    <w:rsid w:val="00137DEB"/>
    <w:rsid w:val="00137F08"/>
    <w:rsid w:val="00140677"/>
    <w:rsid w:val="00140A84"/>
    <w:rsid w:val="00140B06"/>
    <w:rsid w:val="00140FB7"/>
    <w:rsid w:val="00141045"/>
    <w:rsid w:val="00141419"/>
    <w:rsid w:val="00141929"/>
    <w:rsid w:val="00141EDE"/>
    <w:rsid w:val="00142008"/>
    <w:rsid w:val="00142021"/>
    <w:rsid w:val="001424CA"/>
    <w:rsid w:val="00142858"/>
    <w:rsid w:val="00142999"/>
    <w:rsid w:val="00142CD3"/>
    <w:rsid w:val="00142F34"/>
    <w:rsid w:val="00142FD0"/>
    <w:rsid w:val="00143166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34D"/>
    <w:rsid w:val="0014558A"/>
    <w:rsid w:val="00145916"/>
    <w:rsid w:val="00145918"/>
    <w:rsid w:val="00145BD5"/>
    <w:rsid w:val="00145DC4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8FF"/>
    <w:rsid w:val="00147CAF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305"/>
    <w:rsid w:val="00151514"/>
    <w:rsid w:val="00151987"/>
    <w:rsid w:val="00151C80"/>
    <w:rsid w:val="00151DAA"/>
    <w:rsid w:val="00152175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AB5"/>
    <w:rsid w:val="00153D72"/>
    <w:rsid w:val="00153FF2"/>
    <w:rsid w:val="0015435C"/>
    <w:rsid w:val="00154CC4"/>
    <w:rsid w:val="00154ECD"/>
    <w:rsid w:val="00154EDF"/>
    <w:rsid w:val="00155017"/>
    <w:rsid w:val="0015520F"/>
    <w:rsid w:val="001552F7"/>
    <w:rsid w:val="0015576B"/>
    <w:rsid w:val="0015576F"/>
    <w:rsid w:val="0015589C"/>
    <w:rsid w:val="00155B29"/>
    <w:rsid w:val="0015602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D7E"/>
    <w:rsid w:val="00157F8B"/>
    <w:rsid w:val="0016063F"/>
    <w:rsid w:val="001606C9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BA8"/>
    <w:rsid w:val="00162C8E"/>
    <w:rsid w:val="00162E76"/>
    <w:rsid w:val="0016300B"/>
    <w:rsid w:val="0016317E"/>
    <w:rsid w:val="0016327D"/>
    <w:rsid w:val="0016333F"/>
    <w:rsid w:val="0016340E"/>
    <w:rsid w:val="00163556"/>
    <w:rsid w:val="00163769"/>
    <w:rsid w:val="001639EE"/>
    <w:rsid w:val="00163A0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514D"/>
    <w:rsid w:val="0016529D"/>
    <w:rsid w:val="00165427"/>
    <w:rsid w:val="00165472"/>
    <w:rsid w:val="001655E7"/>
    <w:rsid w:val="00165AEB"/>
    <w:rsid w:val="00165B5A"/>
    <w:rsid w:val="00165B75"/>
    <w:rsid w:val="00165F49"/>
    <w:rsid w:val="00166101"/>
    <w:rsid w:val="001662BE"/>
    <w:rsid w:val="0016633B"/>
    <w:rsid w:val="00166676"/>
    <w:rsid w:val="0016677E"/>
    <w:rsid w:val="0016696C"/>
    <w:rsid w:val="001669C2"/>
    <w:rsid w:val="001669CD"/>
    <w:rsid w:val="00166C2A"/>
    <w:rsid w:val="00166F19"/>
    <w:rsid w:val="0016711F"/>
    <w:rsid w:val="00170686"/>
    <w:rsid w:val="001707BE"/>
    <w:rsid w:val="001707C5"/>
    <w:rsid w:val="001707E4"/>
    <w:rsid w:val="00170956"/>
    <w:rsid w:val="001709AB"/>
    <w:rsid w:val="00170D26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BCC"/>
    <w:rsid w:val="00173C57"/>
    <w:rsid w:val="00173CC6"/>
    <w:rsid w:val="00174035"/>
    <w:rsid w:val="001741B9"/>
    <w:rsid w:val="00174294"/>
    <w:rsid w:val="001743B5"/>
    <w:rsid w:val="00174B6E"/>
    <w:rsid w:val="00174CD5"/>
    <w:rsid w:val="00174F07"/>
    <w:rsid w:val="00175025"/>
    <w:rsid w:val="001753CD"/>
    <w:rsid w:val="00175405"/>
    <w:rsid w:val="00175ED3"/>
    <w:rsid w:val="00175FDB"/>
    <w:rsid w:val="00176203"/>
    <w:rsid w:val="001762F1"/>
    <w:rsid w:val="00176337"/>
    <w:rsid w:val="00176384"/>
    <w:rsid w:val="00176551"/>
    <w:rsid w:val="0017684A"/>
    <w:rsid w:val="00176A0D"/>
    <w:rsid w:val="00176A54"/>
    <w:rsid w:val="00176B18"/>
    <w:rsid w:val="001770C5"/>
    <w:rsid w:val="0017718F"/>
    <w:rsid w:val="00177A5A"/>
    <w:rsid w:val="0018010C"/>
    <w:rsid w:val="00180433"/>
    <w:rsid w:val="001804CD"/>
    <w:rsid w:val="001805CF"/>
    <w:rsid w:val="001808C6"/>
    <w:rsid w:val="00180CDD"/>
    <w:rsid w:val="00180F55"/>
    <w:rsid w:val="00180FD1"/>
    <w:rsid w:val="001810E7"/>
    <w:rsid w:val="001814B2"/>
    <w:rsid w:val="0018159A"/>
    <w:rsid w:val="0018183A"/>
    <w:rsid w:val="001818EA"/>
    <w:rsid w:val="00181954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FFA"/>
    <w:rsid w:val="001861E7"/>
    <w:rsid w:val="0018670A"/>
    <w:rsid w:val="00186925"/>
    <w:rsid w:val="00186ABE"/>
    <w:rsid w:val="00186E60"/>
    <w:rsid w:val="00186FAC"/>
    <w:rsid w:val="0018724F"/>
    <w:rsid w:val="001873BC"/>
    <w:rsid w:val="001875E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31A"/>
    <w:rsid w:val="0019236A"/>
    <w:rsid w:val="00192654"/>
    <w:rsid w:val="001926A9"/>
    <w:rsid w:val="0019270E"/>
    <w:rsid w:val="00192912"/>
    <w:rsid w:val="00192D47"/>
    <w:rsid w:val="00192FAF"/>
    <w:rsid w:val="00193172"/>
    <w:rsid w:val="00193702"/>
    <w:rsid w:val="00194308"/>
    <w:rsid w:val="0019458C"/>
    <w:rsid w:val="00194633"/>
    <w:rsid w:val="00194725"/>
    <w:rsid w:val="00194750"/>
    <w:rsid w:val="0019481E"/>
    <w:rsid w:val="00194947"/>
    <w:rsid w:val="00194BD3"/>
    <w:rsid w:val="00194BEA"/>
    <w:rsid w:val="00194F3F"/>
    <w:rsid w:val="0019597B"/>
    <w:rsid w:val="00195BEE"/>
    <w:rsid w:val="00195CBD"/>
    <w:rsid w:val="00195F8E"/>
    <w:rsid w:val="0019611C"/>
    <w:rsid w:val="001962CB"/>
    <w:rsid w:val="001968C8"/>
    <w:rsid w:val="00196AD6"/>
    <w:rsid w:val="00196B75"/>
    <w:rsid w:val="00196D3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23"/>
    <w:rsid w:val="001A0E75"/>
    <w:rsid w:val="001A0ECD"/>
    <w:rsid w:val="001A0F5B"/>
    <w:rsid w:val="001A110F"/>
    <w:rsid w:val="001A1331"/>
    <w:rsid w:val="001A1518"/>
    <w:rsid w:val="001A16E2"/>
    <w:rsid w:val="001A19AC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507"/>
    <w:rsid w:val="001A3808"/>
    <w:rsid w:val="001A40B4"/>
    <w:rsid w:val="001A480E"/>
    <w:rsid w:val="001A4A85"/>
    <w:rsid w:val="001A4F02"/>
    <w:rsid w:val="001A4F85"/>
    <w:rsid w:val="001A54B4"/>
    <w:rsid w:val="001A5590"/>
    <w:rsid w:val="001A598A"/>
    <w:rsid w:val="001A5CCD"/>
    <w:rsid w:val="001A61F9"/>
    <w:rsid w:val="001A62F2"/>
    <w:rsid w:val="001A6542"/>
    <w:rsid w:val="001A6560"/>
    <w:rsid w:val="001A6A48"/>
    <w:rsid w:val="001A6DEF"/>
    <w:rsid w:val="001A721C"/>
    <w:rsid w:val="001A739C"/>
    <w:rsid w:val="001A73C5"/>
    <w:rsid w:val="001A7A14"/>
    <w:rsid w:val="001A7B2F"/>
    <w:rsid w:val="001A7BF3"/>
    <w:rsid w:val="001A7F6F"/>
    <w:rsid w:val="001B00BE"/>
    <w:rsid w:val="001B0207"/>
    <w:rsid w:val="001B03F3"/>
    <w:rsid w:val="001B08E4"/>
    <w:rsid w:val="001B0DFB"/>
    <w:rsid w:val="001B0F39"/>
    <w:rsid w:val="001B1322"/>
    <w:rsid w:val="001B194B"/>
    <w:rsid w:val="001B1997"/>
    <w:rsid w:val="001B1A6E"/>
    <w:rsid w:val="001B1C98"/>
    <w:rsid w:val="001B25A3"/>
    <w:rsid w:val="001B28B7"/>
    <w:rsid w:val="001B2A22"/>
    <w:rsid w:val="001B2A5E"/>
    <w:rsid w:val="001B2F25"/>
    <w:rsid w:val="001B301B"/>
    <w:rsid w:val="001B37C4"/>
    <w:rsid w:val="001B3ADC"/>
    <w:rsid w:val="001B3B3A"/>
    <w:rsid w:val="001B3C88"/>
    <w:rsid w:val="001B41B5"/>
    <w:rsid w:val="001B4A59"/>
    <w:rsid w:val="001B4ADD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590"/>
    <w:rsid w:val="001B66D9"/>
    <w:rsid w:val="001B66EE"/>
    <w:rsid w:val="001B6EB2"/>
    <w:rsid w:val="001B6F4E"/>
    <w:rsid w:val="001B71FD"/>
    <w:rsid w:val="001B7662"/>
    <w:rsid w:val="001B79B1"/>
    <w:rsid w:val="001B7DAC"/>
    <w:rsid w:val="001C006E"/>
    <w:rsid w:val="001C00F1"/>
    <w:rsid w:val="001C0319"/>
    <w:rsid w:val="001C0700"/>
    <w:rsid w:val="001C093C"/>
    <w:rsid w:val="001C0EF3"/>
    <w:rsid w:val="001C0F76"/>
    <w:rsid w:val="001C0FF2"/>
    <w:rsid w:val="001C10D1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2EC"/>
    <w:rsid w:val="001C29B9"/>
    <w:rsid w:val="001C29C5"/>
    <w:rsid w:val="001C2D2F"/>
    <w:rsid w:val="001C2E3A"/>
    <w:rsid w:val="001C33D6"/>
    <w:rsid w:val="001C33DF"/>
    <w:rsid w:val="001C3442"/>
    <w:rsid w:val="001C383B"/>
    <w:rsid w:val="001C39B1"/>
    <w:rsid w:val="001C39FB"/>
    <w:rsid w:val="001C3EC5"/>
    <w:rsid w:val="001C3FC0"/>
    <w:rsid w:val="001C4253"/>
    <w:rsid w:val="001C4509"/>
    <w:rsid w:val="001C45F2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72CD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F45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57E"/>
    <w:rsid w:val="001D47C3"/>
    <w:rsid w:val="001D4D8F"/>
    <w:rsid w:val="001D4E78"/>
    <w:rsid w:val="001D50D1"/>
    <w:rsid w:val="001D50F1"/>
    <w:rsid w:val="001D5228"/>
    <w:rsid w:val="001D5575"/>
    <w:rsid w:val="001D57CC"/>
    <w:rsid w:val="001D5838"/>
    <w:rsid w:val="001D588A"/>
    <w:rsid w:val="001D5AFF"/>
    <w:rsid w:val="001D5DFD"/>
    <w:rsid w:val="001D5E9A"/>
    <w:rsid w:val="001D633A"/>
    <w:rsid w:val="001D6467"/>
    <w:rsid w:val="001D6522"/>
    <w:rsid w:val="001D6865"/>
    <w:rsid w:val="001D68D7"/>
    <w:rsid w:val="001D6901"/>
    <w:rsid w:val="001D6A21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B1"/>
    <w:rsid w:val="001E14F5"/>
    <w:rsid w:val="001E14F8"/>
    <w:rsid w:val="001E1835"/>
    <w:rsid w:val="001E1B78"/>
    <w:rsid w:val="001E1C6D"/>
    <w:rsid w:val="001E1C75"/>
    <w:rsid w:val="001E1CFD"/>
    <w:rsid w:val="001E1EF8"/>
    <w:rsid w:val="001E1F92"/>
    <w:rsid w:val="001E238E"/>
    <w:rsid w:val="001E2461"/>
    <w:rsid w:val="001E249B"/>
    <w:rsid w:val="001E28C3"/>
    <w:rsid w:val="001E2B91"/>
    <w:rsid w:val="001E2E3F"/>
    <w:rsid w:val="001E2ED6"/>
    <w:rsid w:val="001E3083"/>
    <w:rsid w:val="001E327E"/>
    <w:rsid w:val="001E3340"/>
    <w:rsid w:val="001E3361"/>
    <w:rsid w:val="001E340A"/>
    <w:rsid w:val="001E3915"/>
    <w:rsid w:val="001E3954"/>
    <w:rsid w:val="001E3A48"/>
    <w:rsid w:val="001E3B24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8C"/>
    <w:rsid w:val="001E57CE"/>
    <w:rsid w:val="001E59BD"/>
    <w:rsid w:val="001E59FB"/>
    <w:rsid w:val="001E5DB1"/>
    <w:rsid w:val="001E5FA6"/>
    <w:rsid w:val="001E60F6"/>
    <w:rsid w:val="001E6666"/>
    <w:rsid w:val="001E6A0C"/>
    <w:rsid w:val="001E6E3E"/>
    <w:rsid w:val="001E7065"/>
    <w:rsid w:val="001E789C"/>
    <w:rsid w:val="001E7BDF"/>
    <w:rsid w:val="001E7EA2"/>
    <w:rsid w:val="001F0048"/>
    <w:rsid w:val="001F03D0"/>
    <w:rsid w:val="001F08BB"/>
    <w:rsid w:val="001F0960"/>
    <w:rsid w:val="001F0A25"/>
    <w:rsid w:val="001F0C08"/>
    <w:rsid w:val="001F0C8B"/>
    <w:rsid w:val="001F0CAB"/>
    <w:rsid w:val="001F0DE1"/>
    <w:rsid w:val="001F1E33"/>
    <w:rsid w:val="001F1E4A"/>
    <w:rsid w:val="001F20BD"/>
    <w:rsid w:val="001F24B8"/>
    <w:rsid w:val="001F270A"/>
    <w:rsid w:val="001F29C4"/>
    <w:rsid w:val="001F2B50"/>
    <w:rsid w:val="001F2BC8"/>
    <w:rsid w:val="001F2EB4"/>
    <w:rsid w:val="001F3420"/>
    <w:rsid w:val="001F348E"/>
    <w:rsid w:val="001F3655"/>
    <w:rsid w:val="001F375E"/>
    <w:rsid w:val="001F379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5DC"/>
    <w:rsid w:val="001F7A3B"/>
    <w:rsid w:val="001F7C4D"/>
    <w:rsid w:val="001F7CC4"/>
    <w:rsid w:val="001F7DED"/>
    <w:rsid w:val="0020001F"/>
    <w:rsid w:val="002002F2"/>
    <w:rsid w:val="002004B1"/>
    <w:rsid w:val="00200593"/>
    <w:rsid w:val="00200649"/>
    <w:rsid w:val="002006A9"/>
    <w:rsid w:val="002006EC"/>
    <w:rsid w:val="00200A4E"/>
    <w:rsid w:val="002015B1"/>
    <w:rsid w:val="0020178D"/>
    <w:rsid w:val="002018B2"/>
    <w:rsid w:val="00201A84"/>
    <w:rsid w:val="00202354"/>
    <w:rsid w:val="00202378"/>
    <w:rsid w:val="0020257E"/>
    <w:rsid w:val="00202694"/>
    <w:rsid w:val="0020294A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9"/>
    <w:rsid w:val="00211822"/>
    <w:rsid w:val="00211981"/>
    <w:rsid w:val="00211CFD"/>
    <w:rsid w:val="00211DF4"/>
    <w:rsid w:val="00212136"/>
    <w:rsid w:val="00212228"/>
    <w:rsid w:val="0021227E"/>
    <w:rsid w:val="00212584"/>
    <w:rsid w:val="0021281D"/>
    <w:rsid w:val="00212B68"/>
    <w:rsid w:val="00212F87"/>
    <w:rsid w:val="0021303F"/>
    <w:rsid w:val="00213201"/>
    <w:rsid w:val="0021363E"/>
    <w:rsid w:val="0021377A"/>
    <w:rsid w:val="00213BB0"/>
    <w:rsid w:val="00213CCA"/>
    <w:rsid w:val="00213D3C"/>
    <w:rsid w:val="00213D55"/>
    <w:rsid w:val="00213FCE"/>
    <w:rsid w:val="0021412F"/>
    <w:rsid w:val="002143C3"/>
    <w:rsid w:val="00214476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D0"/>
    <w:rsid w:val="0021756C"/>
    <w:rsid w:val="002176D2"/>
    <w:rsid w:val="00217757"/>
    <w:rsid w:val="00217A0D"/>
    <w:rsid w:val="00220118"/>
    <w:rsid w:val="002205D3"/>
    <w:rsid w:val="002205D8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1D3F"/>
    <w:rsid w:val="00221DCA"/>
    <w:rsid w:val="002221CE"/>
    <w:rsid w:val="002225A7"/>
    <w:rsid w:val="00222872"/>
    <w:rsid w:val="00222ADA"/>
    <w:rsid w:val="0022310A"/>
    <w:rsid w:val="0022312B"/>
    <w:rsid w:val="0022329B"/>
    <w:rsid w:val="0022381A"/>
    <w:rsid w:val="00224264"/>
    <w:rsid w:val="0022474E"/>
    <w:rsid w:val="00224799"/>
    <w:rsid w:val="00224CD0"/>
    <w:rsid w:val="00225000"/>
    <w:rsid w:val="002254D3"/>
    <w:rsid w:val="002255E6"/>
    <w:rsid w:val="0022591B"/>
    <w:rsid w:val="00225CB2"/>
    <w:rsid w:val="00226194"/>
    <w:rsid w:val="002263C1"/>
    <w:rsid w:val="002269C7"/>
    <w:rsid w:val="00226E2F"/>
    <w:rsid w:val="00226E70"/>
    <w:rsid w:val="00226FB3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0DAF"/>
    <w:rsid w:val="00231142"/>
    <w:rsid w:val="00231242"/>
    <w:rsid w:val="00231367"/>
    <w:rsid w:val="00231939"/>
    <w:rsid w:val="00231AA6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3D66"/>
    <w:rsid w:val="00233F09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273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169"/>
    <w:rsid w:val="0024121C"/>
    <w:rsid w:val="0024127F"/>
    <w:rsid w:val="00241446"/>
    <w:rsid w:val="00241682"/>
    <w:rsid w:val="002416E6"/>
    <w:rsid w:val="002417F3"/>
    <w:rsid w:val="00241867"/>
    <w:rsid w:val="002418B3"/>
    <w:rsid w:val="0024193A"/>
    <w:rsid w:val="002420E9"/>
    <w:rsid w:val="0024221B"/>
    <w:rsid w:val="002423F2"/>
    <w:rsid w:val="0024275A"/>
    <w:rsid w:val="00242B9A"/>
    <w:rsid w:val="00242CE4"/>
    <w:rsid w:val="00242DA2"/>
    <w:rsid w:val="00242F77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61"/>
    <w:rsid w:val="00257E26"/>
    <w:rsid w:val="00257E2F"/>
    <w:rsid w:val="00260022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778"/>
    <w:rsid w:val="002648C3"/>
    <w:rsid w:val="00264E68"/>
    <w:rsid w:val="002655F4"/>
    <w:rsid w:val="00265837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548"/>
    <w:rsid w:val="00273795"/>
    <w:rsid w:val="00273E34"/>
    <w:rsid w:val="002744D2"/>
    <w:rsid w:val="002747D5"/>
    <w:rsid w:val="002747DC"/>
    <w:rsid w:val="00274989"/>
    <w:rsid w:val="00274A74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19C"/>
    <w:rsid w:val="00276211"/>
    <w:rsid w:val="00276218"/>
    <w:rsid w:val="002764D5"/>
    <w:rsid w:val="002767C4"/>
    <w:rsid w:val="0027692F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5F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2EA"/>
    <w:rsid w:val="00282860"/>
    <w:rsid w:val="00282B33"/>
    <w:rsid w:val="00282E7A"/>
    <w:rsid w:val="002831F6"/>
    <w:rsid w:val="00283248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5DDE"/>
    <w:rsid w:val="002864D7"/>
    <w:rsid w:val="002865E9"/>
    <w:rsid w:val="00286939"/>
    <w:rsid w:val="002869B5"/>
    <w:rsid w:val="00286CE1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33C"/>
    <w:rsid w:val="0029238C"/>
    <w:rsid w:val="002927E8"/>
    <w:rsid w:val="002927FB"/>
    <w:rsid w:val="00292D54"/>
    <w:rsid w:val="00292F1D"/>
    <w:rsid w:val="00293223"/>
    <w:rsid w:val="00293580"/>
    <w:rsid w:val="00293592"/>
    <w:rsid w:val="00293878"/>
    <w:rsid w:val="00293952"/>
    <w:rsid w:val="002939AC"/>
    <w:rsid w:val="00293A10"/>
    <w:rsid w:val="00293B04"/>
    <w:rsid w:val="00293EF8"/>
    <w:rsid w:val="0029400B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62FB"/>
    <w:rsid w:val="0029639C"/>
    <w:rsid w:val="00296898"/>
    <w:rsid w:val="00296C5A"/>
    <w:rsid w:val="00296E53"/>
    <w:rsid w:val="00296F27"/>
    <w:rsid w:val="002970AA"/>
    <w:rsid w:val="0029723F"/>
    <w:rsid w:val="00297328"/>
    <w:rsid w:val="002976AC"/>
    <w:rsid w:val="002976EE"/>
    <w:rsid w:val="00297829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40F"/>
    <w:rsid w:val="002A2DB6"/>
    <w:rsid w:val="002A3008"/>
    <w:rsid w:val="002A3206"/>
    <w:rsid w:val="002A35DC"/>
    <w:rsid w:val="002A3874"/>
    <w:rsid w:val="002A39BD"/>
    <w:rsid w:val="002A39DE"/>
    <w:rsid w:val="002A39EB"/>
    <w:rsid w:val="002A445B"/>
    <w:rsid w:val="002A47E9"/>
    <w:rsid w:val="002A4A2F"/>
    <w:rsid w:val="002A4D18"/>
    <w:rsid w:val="002A4D7A"/>
    <w:rsid w:val="002A4E29"/>
    <w:rsid w:val="002A511E"/>
    <w:rsid w:val="002A5435"/>
    <w:rsid w:val="002A5CE5"/>
    <w:rsid w:val="002A6381"/>
    <w:rsid w:val="002A644F"/>
    <w:rsid w:val="002A64CB"/>
    <w:rsid w:val="002A6D98"/>
    <w:rsid w:val="002A6DF0"/>
    <w:rsid w:val="002A6FB7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1A6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2F33"/>
    <w:rsid w:val="002B32D0"/>
    <w:rsid w:val="002B3436"/>
    <w:rsid w:val="002B344F"/>
    <w:rsid w:val="002B34B8"/>
    <w:rsid w:val="002B3614"/>
    <w:rsid w:val="002B3656"/>
    <w:rsid w:val="002B3B3D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ACD"/>
    <w:rsid w:val="002B6D67"/>
    <w:rsid w:val="002B6E19"/>
    <w:rsid w:val="002B701F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D92"/>
    <w:rsid w:val="002C4E85"/>
    <w:rsid w:val="002C5092"/>
    <w:rsid w:val="002C5547"/>
    <w:rsid w:val="002C5BF0"/>
    <w:rsid w:val="002C5F6C"/>
    <w:rsid w:val="002C5FF2"/>
    <w:rsid w:val="002C60FA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AB2"/>
    <w:rsid w:val="002C7AB8"/>
    <w:rsid w:val="002C7B81"/>
    <w:rsid w:val="002C7D6F"/>
    <w:rsid w:val="002C7EF9"/>
    <w:rsid w:val="002D0688"/>
    <w:rsid w:val="002D078B"/>
    <w:rsid w:val="002D0877"/>
    <w:rsid w:val="002D0888"/>
    <w:rsid w:val="002D0B20"/>
    <w:rsid w:val="002D0CC0"/>
    <w:rsid w:val="002D0DF2"/>
    <w:rsid w:val="002D114B"/>
    <w:rsid w:val="002D1363"/>
    <w:rsid w:val="002D14E8"/>
    <w:rsid w:val="002D16FB"/>
    <w:rsid w:val="002D1817"/>
    <w:rsid w:val="002D1927"/>
    <w:rsid w:val="002D1B0C"/>
    <w:rsid w:val="002D1D0A"/>
    <w:rsid w:val="002D1D24"/>
    <w:rsid w:val="002D1D98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3C10"/>
    <w:rsid w:val="002D42F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5FFF"/>
    <w:rsid w:val="002D6051"/>
    <w:rsid w:val="002D639B"/>
    <w:rsid w:val="002D642B"/>
    <w:rsid w:val="002D64DF"/>
    <w:rsid w:val="002D694D"/>
    <w:rsid w:val="002D6974"/>
    <w:rsid w:val="002D6CC8"/>
    <w:rsid w:val="002D6DF1"/>
    <w:rsid w:val="002D6F99"/>
    <w:rsid w:val="002D7180"/>
    <w:rsid w:val="002D75D8"/>
    <w:rsid w:val="002D7942"/>
    <w:rsid w:val="002D7956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D05"/>
    <w:rsid w:val="002E2301"/>
    <w:rsid w:val="002E2407"/>
    <w:rsid w:val="002E2783"/>
    <w:rsid w:val="002E27E4"/>
    <w:rsid w:val="002E2AC1"/>
    <w:rsid w:val="002E2BA4"/>
    <w:rsid w:val="002E2C08"/>
    <w:rsid w:val="002E2C62"/>
    <w:rsid w:val="002E2E9E"/>
    <w:rsid w:val="002E2F37"/>
    <w:rsid w:val="002E30E6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394"/>
    <w:rsid w:val="002F286D"/>
    <w:rsid w:val="002F3085"/>
    <w:rsid w:val="002F30C1"/>
    <w:rsid w:val="002F31A4"/>
    <w:rsid w:val="002F3303"/>
    <w:rsid w:val="002F34AF"/>
    <w:rsid w:val="002F3675"/>
    <w:rsid w:val="002F39AA"/>
    <w:rsid w:val="002F3CAB"/>
    <w:rsid w:val="002F4192"/>
    <w:rsid w:val="002F4256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0E2"/>
    <w:rsid w:val="002F64F8"/>
    <w:rsid w:val="002F6942"/>
    <w:rsid w:val="002F6A2F"/>
    <w:rsid w:val="002F6AE8"/>
    <w:rsid w:val="002F6E2F"/>
    <w:rsid w:val="002F6FFA"/>
    <w:rsid w:val="002F75AF"/>
    <w:rsid w:val="002F75BC"/>
    <w:rsid w:val="002F7695"/>
    <w:rsid w:val="002F77D0"/>
    <w:rsid w:val="002F780F"/>
    <w:rsid w:val="002F799A"/>
    <w:rsid w:val="002F7ACC"/>
    <w:rsid w:val="002F7EFE"/>
    <w:rsid w:val="00300121"/>
    <w:rsid w:val="003002E4"/>
    <w:rsid w:val="00300434"/>
    <w:rsid w:val="003008F2"/>
    <w:rsid w:val="00300AE1"/>
    <w:rsid w:val="00300BCD"/>
    <w:rsid w:val="00300CBA"/>
    <w:rsid w:val="00300F1B"/>
    <w:rsid w:val="00301214"/>
    <w:rsid w:val="003014A2"/>
    <w:rsid w:val="00301C4A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2E91"/>
    <w:rsid w:val="00303247"/>
    <w:rsid w:val="00303283"/>
    <w:rsid w:val="00303295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CC"/>
    <w:rsid w:val="00305513"/>
    <w:rsid w:val="0030551B"/>
    <w:rsid w:val="003057D6"/>
    <w:rsid w:val="00305961"/>
    <w:rsid w:val="00305D97"/>
    <w:rsid w:val="003060F4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1022B"/>
    <w:rsid w:val="00310241"/>
    <w:rsid w:val="00310368"/>
    <w:rsid w:val="0031062C"/>
    <w:rsid w:val="00310C96"/>
    <w:rsid w:val="00310DA2"/>
    <w:rsid w:val="00310F35"/>
    <w:rsid w:val="00310FB5"/>
    <w:rsid w:val="003112E2"/>
    <w:rsid w:val="00311616"/>
    <w:rsid w:val="003118AE"/>
    <w:rsid w:val="00311BAD"/>
    <w:rsid w:val="00311C03"/>
    <w:rsid w:val="0031203D"/>
    <w:rsid w:val="003120FB"/>
    <w:rsid w:val="00312174"/>
    <w:rsid w:val="00312179"/>
    <w:rsid w:val="003122E4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F91"/>
    <w:rsid w:val="003140CE"/>
    <w:rsid w:val="003143F1"/>
    <w:rsid w:val="0031469D"/>
    <w:rsid w:val="00314954"/>
    <w:rsid w:val="00314D5F"/>
    <w:rsid w:val="00314EC0"/>
    <w:rsid w:val="00314EE9"/>
    <w:rsid w:val="00315998"/>
    <w:rsid w:val="00315DB8"/>
    <w:rsid w:val="00316146"/>
    <w:rsid w:val="0031614D"/>
    <w:rsid w:val="0031619B"/>
    <w:rsid w:val="0031664C"/>
    <w:rsid w:val="003166C5"/>
    <w:rsid w:val="00316E96"/>
    <w:rsid w:val="00317552"/>
    <w:rsid w:val="00317668"/>
    <w:rsid w:val="00317A48"/>
    <w:rsid w:val="00317B13"/>
    <w:rsid w:val="0032017A"/>
    <w:rsid w:val="003201E2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943"/>
    <w:rsid w:val="00321A2E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3115"/>
    <w:rsid w:val="0032323D"/>
    <w:rsid w:val="003232A6"/>
    <w:rsid w:val="0032332A"/>
    <w:rsid w:val="0032338A"/>
    <w:rsid w:val="003234D0"/>
    <w:rsid w:val="00323537"/>
    <w:rsid w:val="00323853"/>
    <w:rsid w:val="00323BEB"/>
    <w:rsid w:val="00323C29"/>
    <w:rsid w:val="00323FD8"/>
    <w:rsid w:val="0032423F"/>
    <w:rsid w:val="003242E2"/>
    <w:rsid w:val="00324325"/>
    <w:rsid w:val="00324764"/>
    <w:rsid w:val="003248EE"/>
    <w:rsid w:val="00324B24"/>
    <w:rsid w:val="00324FE1"/>
    <w:rsid w:val="003250AE"/>
    <w:rsid w:val="003251D1"/>
    <w:rsid w:val="003254EB"/>
    <w:rsid w:val="003258E5"/>
    <w:rsid w:val="00325A5D"/>
    <w:rsid w:val="00325C4E"/>
    <w:rsid w:val="00325C52"/>
    <w:rsid w:val="0032606D"/>
    <w:rsid w:val="003260D0"/>
    <w:rsid w:val="00326345"/>
    <w:rsid w:val="00326567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B04"/>
    <w:rsid w:val="00333C22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10C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E54"/>
    <w:rsid w:val="00337FA2"/>
    <w:rsid w:val="00337FBB"/>
    <w:rsid w:val="0034007B"/>
    <w:rsid w:val="003400DB"/>
    <w:rsid w:val="00340288"/>
    <w:rsid w:val="003405C4"/>
    <w:rsid w:val="00340613"/>
    <w:rsid w:val="00340860"/>
    <w:rsid w:val="00340B37"/>
    <w:rsid w:val="00340BFA"/>
    <w:rsid w:val="00340FAC"/>
    <w:rsid w:val="00341199"/>
    <w:rsid w:val="003411C5"/>
    <w:rsid w:val="003413C9"/>
    <w:rsid w:val="003415C7"/>
    <w:rsid w:val="00341985"/>
    <w:rsid w:val="0034203E"/>
    <w:rsid w:val="0034211A"/>
    <w:rsid w:val="0034220F"/>
    <w:rsid w:val="00342591"/>
    <w:rsid w:val="00342931"/>
    <w:rsid w:val="00342DA2"/>
    <w:rsid w:val="00342E7F"/>
    <w:rsid w:val="00342E98"/>
    <w:rsid w:val="00342F88"/>
    <w:rsid w:val="003434E2"/>
    <w:rsid w:val="0034357A"/>
    <w:rsid w:val="00343915"/>
    <w:rsid w:val="00343AAE"/>
    <w:rsid w:val="00343CDD"/>
    <w:rsid w:val="00343F9F"/>
    <w:rsid w:val="003442BB"/>
    <w:rsid w:val="0034431D"/>
    <w:rsid w:val="003443FC"/>
    <w:rsid w:val="00344735"/>
    <w:rsid w:val="00344770"/>
    <w:rsid w:val="003449F2"/>
    <w:rsid w:val="00344D96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732"/>
    <w:rsid w:val="003529BD"/>
    <w:rsid w:val="00352A45"/>
    <w:rsid w:val="00352E60"/>
    <w:rsid w:val="00352EB8"/>
    <w:rsid w:val="00353261"/>
    <w:rsid w:val="00353351"/>
    <w:rsid w:val="00353542"/>
    <w:rsid w:val="0035376F"/>
    <w:rsid w:val="003538A2"/>
    <w:rsid w:val="0035393E"/>
    <w:rsid w:val="003539EF"/>
    <w:rsid w:val="003539F8"/>
    <w:rsid w:val="003545D6"/>
    <w:rsid w:val="0035464F"/>
    <w:rsid w:val="00354781"/>
    <w:rsid w:val="003547B0"/>
    <w:rsid w:val="00354D3A"/>
    <w:rsid w:val="0035523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2D"/>
    <w:rsid w:val="00357F80"/>
    <w:rsid w:val="00360191"/>
    <w:rsid w:val="003603CA"/>
    <w:rsid w:val="003603DD"/>
    <w:rsid w:val="0036049D"/>
    <w:rsid w:val="003606A6"/>
    <w:rsid w:val="00360C3B"/>
    <w:rsid w:val="003613F2"/>
    <w:rsid w:val="003617FC"/>
    <w:rsid w:val="0036210D"/>
    <w:rsid w:val="00362765"/>
    <w:rsid w:val="00362805"/>
    <w:rsid w:val="00362996"/>
    <w:rsid w:val="00362F0C"/>
    <w:rsid w:val="00363559"/>
    <w:rsid w:val="003635D4"/>
    <w:rsid w:val="0036364D"/>
    <w:rsid w:val="00363895"/>
    <w:rsid w:val="00363CF0"/>
    <w:rsid w:val="00363F87"/>
    <w:rsid w:val="00364127"/>
    <w:rsid w:val="0036456C"/>
    <w:rsid w:val="00364739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7E5"/>
    <w:rsid w:val="00366C6A"/>
    <w:rsid w:val="00366CF3"/>
    <w:rsid w:val="0036702D"/>
    <w:rsid w:val="003671A2"/>
    <w:rsid w:val="00367A55"/>
    <w:rsid w:val="00367DFD"/>
    <w:rsid w:val="0037057D"/>
    <w:rsid w:val="00370776"/>
    <w:rsid w:val="00370FC2"/>
    <w:rsid w:val="00371132"/>
    <w:rsid w:val="0037117F"/>
    <w:rsid w:val="003717EC"/>
    <w:rsid w:val="0037183B"/>
    <w:rsid w:val="00371CFA"/>
    <w:rsid w:val="00371D13"/>
    <w:rsid w:val="00372C27"/>
    <w:rsid w:val="00372F4F"/>
    <w:rsid w:val="00373111"/>
    <w:rsid w:val="00373648"/>
    <w:rsid w:val="003736E8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568"/>
    <w:rsid w:val="00381637"/>
    <w:rsid w:val="003819B9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14D"/>
    <w:rsid w:val="00383226"/>
    <w:rsid w:val="003833EC"/>
    <w:rsid w:val="0038396D"/>
    <w:rsid w:val="00383C4B"/>
    <w:rsid w:val="00383D69"/>
    <w:rsid w:val="003844A7"/>
    <w:rsid w:val="0038452A"/>
    <w:rsid w:val="00384679"/>
    <w:rsid w:val="00384832"/>
    <w:rsid w:val="00384C76"/>
    <w:rsid w:val="003852D2"/>
    <w:rsid w:val="0038580F"/>
    <w:rsid w:val="00385A99"/>
    <w:rsid w:val="00385F92"/>
    <w:rsid w:val="00385FA0"/>
    <w:rsid w:val="00386065"/>
    <w:rsid w:val="003868EA"/>
    <w:rsid w:val="003869BF"/>
    <w:rsid w:val="00386BAF"/>
    <w:rsid w:val="00386CC9"/>
    <w:rsid w:val="00387249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A31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DA"/>
    <w:rsid w:val="0039697C"/>
    <w:rsid w:val="00396C7F"/>
    <w:rsid w:val="003974D1"/>
    <w:rsid w:val="00397720"/>
    <w:rsid w:val="003978D2"/>
    <w:rsid w:val="003979F8"/>
    <w:rsid w:val="00397D06"/>
    <w:rsid w:val="00397F91"/>
    <w:rsid w:val="00397FDB"/>
    <w:rsid w:val="003A02CC"/>
    <w:rsid w:val="003A0373"/>
    <w:rsid w:val="003A0586"/>
    <w:rsid w:val="003A0B5E"/>
    <w:rsid w:val="003A0C6F"/>
    <w:rsid w:val="003A0EA5"/>
    <w:rsid w:val="003A0FA0"/>
    <w:rsid w:val="003A1344"/>
    <w:rsid w:val="003A1368"/>
    <w:rsid w:val="003A1380"/>
    <w:rsid w:val="003A1418"/>
    <w:rsid w:val="003A24B2"/>
    <w:rsid w:val="003A25BE"/>
    <w:rsid w:val="003A27C0"/>
    <w:rsid w:val="003A2BF0"/>
    <w:rsid w:val="003A2D02"/>
    <w:rsid w:val="003A3009"/>
    <w:rsid w:val="003A308F"/>
    <w:rsid w:val="003A3272"/>
    <w:rsid w:val="003A3766"/>
    <w:rsid w:val="003A39B1"/>
    <w:rsid w:val="003A3E14"/>
    <w:rsid w:val="003A3EA9"/>
    <w:rsid w:val="003A4080"/>
    <w:rsid w:val="003A4232"/>
    <w:rsid w:val="003A4249"/>
    <w:rsid w:val="003A442E"/>
    <w:rsid w:val="003A4AD9"/>
    <w:rsid w:val="003A4B2B"/>
    <w:rsid w:val="003A4E8D"/>
    <w:rsid w:val="003A5431"/>
    <w:rsid w:val="003A5590"/>
    <w:rsid w:val="003A56BC"/>
    <w:rsid w:val="003A61B9"/>
    <w:rsid w:val="003A62F6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B6"/>
    <w:rsid w:val="003A7E7C"/>
    <w:rsid w:val="003B0144"/>
    <w:rsid w:val="003B037A"/>
    <w:rsid w:val="003B08B9"/>
    <w:rsid w:val="003B0A7F"/>
    <w:rsid w:val="003B0A8D"/>
    <w:rsid w:val="003B0BDC"/>
    <w:rsid w:val="003B0D7B"/>
    <w:rsid w:val="003B0E6C"/>
    <w:rsid w:val="003B0EB3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024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90D"/>
    <w:rsid w:val="003B4A65"/>
    <w:rsid w:val="003B4D7F"/>
    <w:rsid w:val="003B4E8C"/>
    <w:rsid w:val="003B5540"/>
    <w:rsid w:val="003B562E"/>
    <w:rsid w:val="003B56E8"/>
    <w:rsid w:val="003B5DAF"/>
    <w:rsid w:val="003B5DF9"/>
    <w:rsid w:val="003B5E17"/>
    <w:rsid w:val="003B5F84"/>
    <w:rsid w:val="003B62AD"/>
    <w:rsid w:val="003B6306"/>
    <w:rsid w:val="003B65C3"/>
    <w:rsid w:val="003B6BCD"/>
    <w:rsid w:val="003B6CED"/>
    <w:rsid w:val="003B6FA6"/>
    <w:rsid w:val="003B712A"/>
    <w:rsid w:val="003B72D0"/>
    <w:rsid w:val="003B744F"/>
    <w:rsid w:val="003B7520"/>
    <w:rsid w:val="003B7860"/>
    <w:rsid w:val="003B7878"/>
    <w:rsid w:val="003B79FE"/>
    <w:rsid w:val="003B7A31"/>
    <w:rsid w:val="003C0096"/>
    <w:rsid w:val="003C01D5"/>
    <w:rsid w:val="003C0A4F"/>
    <w:rsid w:val="003C0A93"/>
    <w:rsid w:val="003C0B9F"/>
    <w:rsid w:val="003C0CC3"/>
    <w:rsid w:val="003C10C2"/>
    <w:rsid w:val="003C161C"/>
    <w:rsid w:val="003C16D8"/>
    <w:rsid w:val="003C1B51"/>
    <w:rsid w:val="003C1B71"/>
    <w:rsid w:val="003C1E38"/>
    <w:rsid w:val="003C1EF5"/>
    <w:rsid w:val="003C1EFF"/>
    <w:rsid w:val="003C20AF"/>
    <w:rsid w:val="003C2161"/>
    <w:rsid w:val="003C2570"/>
    <w:rsid w:val="003C32B7"/>
    <w:rsid w:val="003C3FF0"/>
    <w:rsid w:val="003C411D"/>
    <w:rsid w:val="003C4639"/>
    <w:rsid w:val="003C47FE"/>
    <w:rsid w:val="003C4AFA"/>
    <w:rsid w:val="003C4B28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06C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B2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76"/>
    <w:rsid w:val="003D3C34"/>
    <w:rsid w:val="003D3C4D"/>
    <w:rsid w:val="003D3DF4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B4F"/>
    <w:rsid w:val="003D6F5B"/>
    <w:rsid w:val="003D756B"/>
    <w:rsid w:val="003D7653"/>
    <w:rsid w:val="003D76A2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E72"/>
    <w:rsid w:val="003E0EEC"/>
    <w:rsid w:val="003E0F1F"/>
    <w:rsid w:val="003E10B9"/>
    <w:rsid w:val="003E12E7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4CD1"/>
    <w:rsid w:val="003E4D96"/>
    <w:rsid w:val="003E4EAF"/>
    <w:rsid w:val="003E50F5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810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3727"/>
    <w:rsid w:val="003F380C"/>
    <w:rsid w:val="003F3F12"/>
    <w:rsid w:val="003F3F41"/>
    <w:rsid w:val="003F4191"/>
    <w:rsid w:val="003F41A1"/>
    <w:rsid w:val="003F4667"/>
    <w:rsid w:val="003F4888"/>
    <w:rsid w:val="003F4AF9"/>
    <w:rsid w:val="003F4B4A"/>
    <w:rsid w:val="003F4DFE"/>
    <w:rsid w:val="003F5423"/>
    <w:rsid w:val="003F5465"/>
    <w:rsid w:val="003F5777"/>
    <w:rsid w:val="003F60FE"/>
    <w:rsid w:val="003F6189"/>
    <w:rsid w:val="003F66F8"/>
    <w:rsid w:val="003F6738"/>
    <w:rsid w:val="003F67E4"/>
    <w:rsid w:val="003F68E0"/>
    <w:rsid w:val="003F6A72"/>
    <w:rsid w:val="003F6BE8"/>
    <w:rsid w:val="003F6C4E"/>
    <w:rsid w:val="003F6CA9"/>
    <w:rsid w:val="003F7284"/>
    <w:rsid w:val="003F7614"/>
    <w:rsid w:val="003F7707"/>
    <w:rsid w:val="003F7EA2"/>
    <w:rsid w:val="00400321"/>
    <w:rsid w:val="00400377"/>
    <w:rsid w:val="004003FC"/>
    <w:rsid w:val="0040068B"/>
    <w:rsid w:val="0040069E"/>
    <w:rsid w:val="00400A12"/>
    <w:rsid w:val="00400E6C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2B2"/>
    <w:rsid w:val="00406390"/>
    <w:rsid w:val="00406A4C"/>
    <w:rsid w:val="00406D60"/>
    <w:rsid w:val="0040703A"/>
    <w:rsid w:val="004071D7"/>
    <w:rsid w:val="004076E7"/>
    <w:rsid w:val="004078BA"/>
    <w:rsid w:val="00407A21"/>
    <w:rsid w:val="0041026B"/>
    <w:rsid w:val="0041095A"/>
    <w:rsid w:val="00410B67"/>
    <w:rsid w:val="00410ED5"/>
    <w:rsid w:val="00410F44"/>
    <w:rsid w:val="00410FC8"/>
    <w:rsid w:val="0041109C"/>
    <w:rsid w:val="00411333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4397"/>
    <w:rsid w:val="00414641"/>
    <w:rsid w:val="00414946"/>
    <w:rsid w:val="00414AA8"/>
    <w:rsid w:val="00414B17"/>
    <w:rsid w:val="00414E72"/>
    <w:rsid w:val="00414E8C"/>
    <w:rsid w:val="00414EA8"/>
    <w:rsid w:val="004155EF"/>
    <w:rsid w:val="00415B51"/>
    <w:rsid w:val="00415D1D"/>
    <w:rsid w:val="00415D31"/>
    <w:rsid w:val="00415E2A"/>
    <w:rsid w:val="00415FBB"/>
    <w:rsid w:val="00416371"/>
    <w:rsid w:val="004164AE"/>
    <w:rsid w:val="00416676"/>
    <w:rsid w:val="00416836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CC"/>
    <w:rsid w:val="00421975"/>
    <w:rsid w:val="00421C2E"/>
    <w:rsid w:val="00421E0F"/>
    <w:rsid w:val="00422182"/>
    <w:rsid w:val="00422354"/>
    <w:rsid w:val="0042259A"/>
    <w:rsid w:val="00422B1D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90"/>
    <w:rsid w:val="004237C6"/>
    <w:rsid w:val="00423871"/>
    <w:rsid w:val="004238E1"/>
    <w:rsid w:val="00423905"/>
    <w:rsid w:val="00423A52"/>
    <w:rsid w:val="00423BF6"/>
    <w:rsid w:val="00423FDD"/>
    <w:rsid w:val="0042434E"/>
    <w:rsid w:val="00424359"/>
    <w:rsid w:val="00425055"/>
    <w:rsid w:val="004252FC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435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C66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4C4"/>
    <w:rsid w:val="00433574"/>
    <w:rsid w:val="00433D7F"/>
    <w:rsid w:val="00433DB4"/>
    <w:rsid w:val="00434079"/>
    <w:rsid w:val="00434096"/>
    <w:rsid w:val="0043411F"/>
    <w:rsid w:val="004348BB"/>
    <w:rsid w:val="00434E20"/>
    <w:rsid w:val="00434F7C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20CE"/>
    <w:rsid w:val="004422B9"/>
    <w:rsid w:val="004427DB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271"/>
    <w:rsid w:val="00444318"/>
    <w:rsid w:val="0044437A"/>
    <w:rsid w:val="00444620"/>
    <w:rsid w:val="00444950"/>
    <w:rsid w:val="0044496D"/>
    <w:rsid w:val="00444C3C"/>
    <w:rsid w:val="00444D29"/>
    <w:rsid w:val="00444EE8"/>
    <w:rsid w:val="00445244"/>
    <w:rsid w:val="00445299"/>
    <w:rsid w:val="004454F5"/>
    <w:rsid w:val="004456A1"/>
    <w:rsid w:val="00445802"/>
    <w:rsid w:val="00445B3D"/>
    <w:rsid w:val="00445F61"/>
    <w:rsid w:val="00446386"/>
    <w:rsid w:val="004463CC"/>
    <w:rsid w:val="00446619"/>
    <w:rsid w:val="0044691B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CE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1F3C"/>
    <w:rsid w:val="004522BE"/>
    <w:rsid w:val="00452684"/>
    <w:rsid w:val="00452708"/>
    <w:rsid w:val="00452AEC"/>
    <w:rsid w:val="00452B75"/>
    <w:rsid w:val="00452BE0"/>
    <w:rsid w:val="00452E2B"/>
    <w:rsid w:val="00452E58"/>
    <w:rsid w:val="00453102"/>
    <w:rsid w:val="00453157"/>
    <w:rsid w:val="0045337D"/>
    <w:rsid w:val="004535A1"/>
    <w:rsid w:val="00453873"/>
    <w:rsid w:val="004539FA"/>
    <w:rsid w:val="00453C55"/>
    <w:rsid w:val="00453ECC"/>
    <w:rsid w:val="004540FC"/>
    <w:rsid w:val="0045421A"/>
    <w:rsid w:val="004549E0"/>
    <w:rsid w:val="00454DB5"/>
    <w:rsid w:val="00454E79"/>
    <w:rsid w:val="00455006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52D"/>
    <w:rsid w:val="004568E3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1BB"/>
    <w:rsid w:val="0046053A"/>
    <w:rsid w:val="004605F3"/>
    <w:rsid w:val="004605F4"/>
    <w:rsid w:val="00460917"/>
    <w:rsid w:val="00460942"/>
    <w:rsid w:val="00460A1F"/>
    <w:rsid w:val="00460E67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E9C"/>
    <w:rsid w:val="00462FEC"/>
    <w:rsid w:val="004630B6"/>
    <w:rsid w:val="00463397"/>
    <w:rsid w:val="0046355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55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209"/>
    <w:rsid w:val="00472524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E2C"/>
    <w:rsid w:val="00476E34"/>
    <w:rsid w:val="0047715C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24D"/>
    <w:rsid w:val="00481383"/>
    <w:rsid w:val="004817BF"/>
    <w:rsid w:val="00481A7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729"/>
    <w:rsid w:val="0048384B"/>
    <w:rsid w:val="00483865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D04"/>
    <w:rsid w:val="00484F97"/>
    <w:rsid w:val="004852D4"/>
    <w:rsid w:val="00485811"/>
    <w:rsid w:val="00485A5B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408"/>
    <w:rsid w:val="00494682"/>
    <w:rsid w:val="00494745"/>
    <w:rsid w:val="00494AF7"/>
    <w:rsid w:val="00494C1C"/>
    <w:rsid w:val="00494CD6"/>
    <w:rsid w:val="00494F84"/>
    <w:rsid w:val="004955EB"/>
    <w:rsid w:val="004956B4"/>
    <w:rsid w:val="00495CD2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156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CB0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653"/>
    <w:rsid w:val="004A7691"/>
    <w:rsid w:val="004A7B56"/>
    <w:rsid w:val="004A7C59"/>
    <w:rsid w:val="004A7E30"/>
    <w:rsid w:val="004B00F2"/>
    <w:rsid w:val="004B0599"/>
    <w:rsid w:val="004B09B9"/>
    <w:rsid w:val="004B0A9A"/>
    <w:rsid w:val="004B0AD3"/>
    <w:rsid w:val="004B100C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744"/>
    <w:rsid w:val="004B3798"/>
    <w:rsid w:val="004B3AA5"/>
    <w:rsid w:val="004B3E87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FE5"/>
    <w:rsid w:val="004B53A5"/>
    <w:rsid w:val="004B5537"/>
    <w:rsid w:val="004B56C6"/>
    <w:rsid w:val="004B591B"/>
    <w:rsid w:val="004B5D31"/>
    <w:rsid w:val="004B64CF"/>
    <w:rsid w:val="004B65C0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D1E"/>
    <w:rsid w:val="004C0D8D"/>
    <w:rsid w:val="004C0E4C"/>
    <w:rsid w:val="004C0E8A"/>
    <w:rsid w:val="004C11FE"/>
    <w:rsid w:val="004C1449"/>
    <w:rsid w:val="004C1C4E"/>
    <w:rsid w:val="004C1D9F"/>
    <w:rsid w:val="004C1F95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D89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79E"/>
    <w:rsid w:val="004C57BC"/>
    <w:rsid w:val="004C5B5E"/>
    <w:rsid w:val="004C5C31"/>
    <w:rsid w:val="004C5C61"/>
    <w:rsid w:val="004C5E6F"/>
    <w:rsid w:val="004C6003"/>
    <w:rsid w:val="004C66CD"/>
    <w:rsid w:val="004C67F9"/>
    <w:rsid w:val="004C6E26"/>
    <w:rsid w:val="004C6E6F"/>
    <w:rsid w:val="004C7240"/>
    <w:rsid w:val="004C724D"/>
    <w:rsid w:val="004C75AE"/>
    <w:rsid w:val="004C767A"/>
    <w:rsid w:val="004C7A16"/>
    <w:rsid w:val="004C7B30"/>
    <w:rsid w:val="004C7BBC"/>
    <w:rsid w:val="004C7E76"/>
    <w:rsid w:val="004C7FC8"/>
    <w:rsid w:val="004D0B29"/>
    <w:rsid w:val="004D0E3F"/>
    <w:rsid w:val="004D0F70"/>
    <w:rsid w:val="004D0F77"/>
    <w:rsid w:val="004D195B"/>
    <w:rsid w:val="004D203F"/>
    <w:rsid w:val="004D2514"/>
    <w:rsid w:val="004D26C1"/>
    <w:rsid w:val="004D26E9"/>
    <w:rsid w:val="004D28C0"/>
    <w:rsid w:val="004D2FAD"/>
    <w:rsid w:val="004D3442"/>
    <w:rsid w:val="004D351E"/>
    <w:rsid w:val="004D3604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A1C"/>
    <w:rsid w:val="004D6BA7"/>
    <w:rsid w:val="004D6BD9"/>
    <w:rsid w:val="004D6C35"/>
    <w:rsid w:val="004D6F95"/>
    <w:rsid w:val="004D7750"/>
    <w:rsid w:val="004D77EE"/>
    <w:rsid w:val="004D7BEB"/>
    <w:rsid w:val="004D7FDE"/>
    <w:rsid w:val="004E0168"/>
    <w:rsid w:val="004E034E"/>
    <w:rsid w:val="004E03B2"/>
    <w:rsid w:val="004E03DC"/>
    <w:rsid w:val="004E0544"/>
    <w:rsid w:val="004E080F"/>
    <w:rsid w:val="004E0898"/>
    <w:rsid w:val="004E0D7A"/>
    <w:rsid w:val="004E1015"/>
    <w:rsid w:val="004E111C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DB0"/>
    <w:rsid w:val="004E3EBF"/>
    <w:rsid w:val="004E41DA"/>
    <w:rsid w:val="004E435D"/>
    <w:rsid w:val="004E43B2"/>
    <w:rsid w:val="004E443F"/>
    <w:rsid w:val="004E456C"/>
    <w:rsid w:val="004E4AE8"/>
    <w:rsid w:val="004E52E8"/>
    <w:rsid w:val="004E57CE"/>
    <w:rsid w:val="004E5950"/>
    <w:rsid w:val="004E59EA"/>
    <w:rsid w:val="004E5BF5"/>
    <w:rsid w:val="004E5F79"/>
    <w:rsid w:val="004E5FB2"/>
    <w:rsid w:val="004E61E6"/>
    <w:rsid w:val="004E64C9"/>
    <w:rsid w:val="004E66D1"/>
    <w:rsid w:val="004E6E8D"/>
    <w:rsid w:val="004E732F"/>
    <w:rsid w:val="004E78B5"/>
    <w:rsid w:val="004E79B2"/>
    <w:rsid w:val="004E7BDC"/>
    <w:rsid w:val="004E7CC3"/>
    <w:rsid w:val="004E7E67"/>
    <w:rsid w:val="004F04E2"/>
    <w:rsid w:val="004F0D03"/>
    <w:rsid w:val="004F0D54"/>
    <w:rsid w:val="004F111D"/>
    <w:rsid w:val="004F1577"/>
    <w:rsid w:val="004F170A"/>
    <w:rsid w:val="004F17FA"/>
    <w:rsid w:val="004F17FB"/>
    <w:rsid w:val="004F1B0E"/>
    <w:rsid w:val="004F1EC0"/>
    <w:rsid w:val="004F1FEC"/>
    <w:rsid w:val="004F2271"/>
    <w:rsid w:val="004F22C3"/>
    <w:rsid w:val="004F232E"/>
    <w:rsid w:val="004F26F9"/>
    <w:rsid w:val="004F2907"/>
    <w:rsid w:val="004F2DD7"/>
    <w:rsid w:val="004F3543"/>
    <w:rsid w:val="004F3A98"/>
    <w:rsid w:val="004F3AE2"/>
    <w:rsid w:val="004F3EEA"/>
    <w:rsid w:val="004F3F02"/>
    <w:rsid w:val="004F4288"/>
    <w:rsid w:val="004F43D0"/>
    <w:rsid w:val="004F4656"/>
    <w:rsid w:val="004F4708"/>
    <w:rsid w:val="004F4833"/>
    <w:rsid w:val="004F4F14"/>
    <w:rsid w:val="004F549C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6FD4"/>
    <w:rsid w:val="004F72D9"/>
    <w:rsid w:val="004F74C2"/>
    <w:rsid w:val="004F75E4"/>
    <w:rsid w:val="004F7928"/>
    <w:rsid w:val="0050007C"/>
    <w:rsid w:val="0050019D"/>
    <w:rsid w:val="00500559"/>
    <w:rsid w:val="00501105"/>
    <w:rsid w:val="005018EE"/>
    <w:rsid w:val="00501A4E"/>
    <w:rsid w:val="00501CD2"/>
    <w:rsid w:val="00501DA7"/>
    <w:rsid w:val="00501DE0"/>
    <w:rsid w:val="00501E47"/>
    <w:rsid w:val="00502239"/>
    <w:rsid w:val="005023B9"/>
    <w:rsid w:val="00502400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BF4"/>
    <w:rsid w:val="00504C7C"/>
    <w:rsid w:val="00504FB1"/>
    <w:rsid w:val="0050525E"/>
    <w:rsid w:val="005055E2"/>
    <w:rsid w:val="0050568B"/>
    <w:rsid w:val="005056ED"/>
    <w:rsid w:val="00505CA8"/>
    <w:rsid w:val="00505D8B"/>
    <w:rsid w:val="00505FD4"/>
    <w:rsid w:val="0050608C"/>
    <w:rsid w:val="005061CD"/>
    <w:rsid w:val="00506321"/>
    <w:rsid w:val="00506922"/>
    <w:rsid w:val="00506955"/>
    <w:rsid w:val="00506BC4"/>
    <w:rsid w:val="00506F53"/>
    <w:rsid w:val="005072A0"/>
    <w:rsid w:val="005074BE"/>
    <w:rsid w:val="0050752A"/>
    <w:rsid w:val="0050758B"/>
    <w:rsid w:val="005076EB"/>
    <w:rsid w:val="005077D6"/>
    <w:rsid w:val="00507D92"/>
    <w:rsid w:val="00510301"/>
    <w:rsid w:val="00510AFE"/>
    <w:rsid w:val="00510DC3"/>
    <w:rsid w:val="00510E4E"/>
    <w:rsid w:val="005110C0"/>
    <w:rsid w:val="00511270"/>
    <w:rsid w:val="0051147B"/>
    <w:rsid w:val="0051161C"/>
    <w:rsid w:val="005116F8"/>
    <w:rsid w:val="005117FE"/>
    <w:rsid w:val="00511ABA"/>
    <w:rsid w:val="00511B72"/>
    <w:rsid w:val="0051279F"/>
    <w:rsid w:val="0051280B"/>
    <w:rsid w:val="005128B2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664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4C2"/>
    <w:rsid w:val="00521A74"/>
    <w:rsid w:val="00521C0A"/>
    <w:rsid w:val="00521E56"/>
    <w:rsid w:val="0052220A"/>
    <w:rsid w:val="0052241E"/>
    <w:rsid w:val="0052253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D9"/>
    <w:rsid w:val="005251F7"/>
    <w:rsid w:val="005252D4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F1"/>
    <w:rsid w:val="00526986"/>
    <w:rsid w:val="00526B29"/>
    <w:rsid w:val="00526D45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DE8"/>
    <w:rsid w:val="00530E82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47D"/>
    <w:rsid w:val="0053357C"/>
    <w:rsid w:val="00533A13"/>
    <w:rsid w:val="00533A66"/>
    <w:rsid w:val="00533DDA"/>
    <w:rsid w:val="00534149"/>
    <w:rsid w:val="005342D3"/>
    <w:rsid w:val="00534320"/>
    <w:rsid w:val="0053450F"/>
    <w:rsid w:val="0053470B"/>
    <w:rsid w:val="005348D5"/>
    <w:rsid w:val="005351AF"/>
    <w:rsid w:val="00535426"/>
    <w:rsid w:val="0053557C"/>
    <w:rsid w:val="00535931"/>
    <w:rsid w:val="00535CE0"/>
    <w:rsid w:val="00535F61"/>
    <w:rsid w:val="00536062"/>
    <w:rsid w:val="0053624A"/>
    <w:rsid w:val="0053640B"/>
    <w:rsid w:val="00536488"/>
    <w:rsid w:val="00536668"/>
    <w:rsid w:val="005366B0"/>
    <w:rsid w:val="00536A01"/>
    <w:rsid w:val="00536D09"/>
    <w:rsid w:val="00536E9A"/>
    <w:rsid w:val="005372D7"/>
    <w:rsid w:val="00537618"/>
    <w:rsid w:val="0053789A"/>
    <w:rsid w:val="00537CAD"/>
    <w:rsid w:val="00537D84"/>
    <w:rsid w:val="00537DD6"/>
    <w:rsid w:val="00537EDE"/>
    <w:rsid w:val="00537F5F"/>
    <w:rsid w:val="00540423"/>
    <w:rsid w:val="00540494"/>
    <w:rsid w:val="005408F1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31BB"/>
    <w:rsid w:val="00543286"/>
    <w:rsid w:val="00543B4A"/>
    <w:rsid w:val="005440CB"/>
    <w:rsid w:val="00544101"/>
    <w:rsid w:val="005443D7"/>
    <w:rsid w:val="00544CF7"/>
    <w:rsid w:val="00545221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144"/>
    <w:rsid w:val="00546273"/>
    <w:rsid w:val="00546F31"/>
    <w:rsid w:val="0054714D"/>
    <w:rsid w:val="005473B3"/>
    <w:rsid w:val="00547F6D"/>
    <w:rsid w:val="00550460"/>
    <w:rsid w:val="0055047A"/>
    <w:rsid w:val="0055051E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B88"/>
    <w:rsid w:val="00551CF8"/>
    <w:rsid w:val="00551DCC"/>
    <w:rsid w:val="00552095"/>
    <w:rsid w:val="005521EA"/>
    <w:rsid w:val="005521EF"/>
    <w:rsid w:val="0055253F"/>
    <w:rsid w:val="005527AC"/>
    <w:rsid w:val="00552934"/>
    <w:rsid w:val="005529D9"/>
    <w:rsid w:val="00552B5F"/>
    <w:rsid w:val="00552F47"/>
    <w:rsid w:val="00552FD9"/>
    <w:rsid w:val="00553245"/>
    <w:rsid w:val="00553297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51A"/>
    <w:rsid w:val="005568E0"/>
    <w:rsid w:val="0055690A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602CD"/>
    <w:rsid w:val="00560767"/>
    <w:rsid w:val="005609BE"/>
    <w:rsid w:val="005611F6"/>
    <w:rsid w:val="0056133E"/>
    <w:rsid w:val="00561702"/>
    <w:rsid w:val="00561704"/>
    <w:rsid w:val="00561778"/>
    <w:rsid w:val="0056195C"/>
    <w:rsid w:val="00561C32"/>
    <w:rsid w:val="00561EFA"/>
    <w:rsid w:val="0056209B"/>
    <w:rsid w:val="0056275E"/>
    <w:rsid w:val="005630F1"/>
    <w:rsid w:val="0056392D"/>
    <w:rsid w:val="00563A59"/>
    <w:rsid w:val="00563FFB"/>
    <w:rsid w:val="00564062"/>
    <w:rsid w:val="00564291"/>
    <w:rsid w:val="0056443C"/>
    <w:rsid w:val="0056490C"/>
    <w:rsid w:val="00564A3B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B6"/>
    <w:rsid w:val="00566587"/>
    <w:rsid w:val="00566BB1"/>
    <w:rsid w:val="00566C19"/>
    <w:rsid w:val="005670B7"/>
    <w:rsid w:val="0056721E"/>
    <w:rsid w:val="005678F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8D9"/>
    <w:rsid w:val="00577B3B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703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89"/>
    <w:rsid w:val="00583FDD"/>
    <w:rsid w:val="005840EF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97E"/>
    <w:rsid w:val="00590B63"/>
    <w:rsid w:val="00590BD7"/>
    <w:rsid w:val="00590D70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486"/>
    <w:rsid w:val="005977F8"/>
    <w:rsid w:val="00597834"/>
    <w:rsid w:val="005979EB"/>
    <w:rsid w:val="00597B6B"/>
    <w:rsid w:val="005A02B2"/>
    <w:rsid w:val="005A060B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570"/>
    <w:rsid w:val="005A267D"/>
    <w:rsid w:val="005A2AF9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EDF"/>
    <w:rsid w:val="005A413E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59A"/>
    <w:rsid w:val="005A6874"/>
    <w:rsid w:val="005A68A0"/>
    <w:rsid w:val="005A68F1"/>
    <w:rsid w:val="005A691E"/>
    <w:rsid w:val="005A69B9"/>
    <w:rsid w:val="005A6DFD"/>
    <w:rsid w:val="005A6F45"/>
    <w:rsid w:val="005A708F"/>
    <w:rsid w:val="005A71C2"/>
    <w:rsid w:val="005A7B9C"/>
    <w:rsid w:val="005A7BC7"/>
    <w:rsid w:val="005A7F56"/>
    <w:rsid w:val="005B011E"/>
    <w:rsid w:val="005B0399"/>
    <w:rsid w:val="005B0640"/>
    <w:rsid w:val="005B08F4"/>
    <w:rsid w:val="005B0A2E"/>
    <w:rsid w:val="005B0AAA"/>
    <w:rsid w:val="005B0B2C"/>
    <w:rsid w:val="005B0C79"/>
    <w:rsid w:val="005B0D62"/>
    <w:rsid w:val="005B1238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2F49"/>
    <w:rsid w:val="005B3279"/>
    <w:rsid w:val="005B33BB"/>
    <w:rsid w:val="005B37B0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30A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B7E03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1B2"/>
    <w:rsid w:val="005C4405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F2"/>
    <w:rsid w:val="005C5EAB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25E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5C1"/>
    <w:rsid w:val="005D195B"/>
    <w:rsid w:val="005D199A"/>
    <w:rsid w:val="005D1EBA"/>
    <w:rsid w:val="005D1F65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689"/>
    <w:rsid w:val="005D37EF"/>
    <w:rsid w:val="005D3B0F"/>
    <w:rsid w:val="005D3B2D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D67"/>
    <w:rsid w:val="005D75DB"/>
    <w:rsid w:val="005D7A54"/>
    <w:rsid w:val="005E041F"/>
    <w:rsid w:val="005E0554"/>
    <w:rsid w:val="005E0654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C38"/>
    <w:rsid w:val="005E1F12"/>
    <w:rsid w:val="005E275D"/>
    <w:rsid w:val="005E281D"/>
    <w:rsid w:val="005E2854"/>
    <w:rsid w:val="005E2B64"/>
    <w:rsid w:val="005E2F87"/>
    <w:rsid w:val="005E33EF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5ACB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E4B"/>
    <w:rsid w:val="005F0EBD"/>
    <w:rsid w:val="005F10AD"/>
    <w:rsid w:val="005F1452"/>
    <w:rsid w:val="005F1669"/>
    <w:rsid w:val="005F1C3E"/>
    <w:rsid w:val="005F1D1B"/>
    <w:rsid w:val="005F287D"/>
    <w:rsid w:val="005F2AAE"/>
    <w:rsid w:val="005F32FA"/>
    <w:rsid w:val="005F3539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E02"/>
    <w:rsid w:val="005F7F06"/>
    <w:rsid w:val="00600006"/>
    <w:rsid w:val="00600225"/>
    <w:rsid w:val="006004F8"/>
    <w:rsid w:val="0060080F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976"/>
    <w:rsid w:val="00601B3D"/>
    <w:rsid w:val="00601C58"/>
    <w:rsid w:val="00601F8D"/>
    <w:rsid w:val="00601FAC"/>
    <w:rsid w:val="006021E2"/>
    <w:rsid w:val="006022FF"/>
    <w:rsid w:val="00602603"/>
    <w:rsid w:val="0060261B"/>
    <w:rsid w:val="006028E9"/>
    <w:rsid w:val="00602BEF"/>
    <w:rsid w:val="00602E78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AB7"/>
    <w:rsid w:val="00606074"/>
    <w:rsid w:val="00606451"/>
    <w:rsid w:val="00606497"/>
    <w:rsid w:val="006067D3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622"/>
    <w:rsid w:val="0061063F"/>
    <w:rsid w:val="0061066A"/>
    <w:rsid w:val="006106BA"/>
    <w:rsid w:val="0061083A"/>
    <w:rsid w:val="00610B8B"/>
    <w:rsid w:val="00610C38"/>
    <w:rsid w:val="00610C52"/>
    <w:rsid w:val="00610C76"/>
    <w:rsid w:val="00610D34"/>
    <w:rsid w:val="0061124A"/>
    <w:rsid w:val="0061138D"/>
    <w:rsid w:val="00611709"/>
    <w:rsid w:val="00611798"/>
    <w:rsid w:val="006118DB"/>
    <w:rsid w:val="00611B3B"/>
    <w:rsid w:val="00611BC8"/>
    <w:rsid w:val="00611DB7"/>
    <w:rsid w:val="00611EAC"/>
    <w:rsid w:val="00612065"/>
    <w:rsid w:val="006124D3"/>
    <w:rsid w:val="0061276A"/>
    <w:rsid w:val="00612B49"/>
    <w:rsid w:val="00612F1C"/>
    <w:rsid w:val="00612F2E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AED"/>
    <w:rsid w:val="00615B85"/>
    <w:rsid w:val="00615B9B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53B"/>
    <w:rsid w:val="00620839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3FDC"/>
    <w:rsid w:val="006240CD"/>
    <w:rsid w:val="006241DD"/>
    <w:rsid w:val="00624305"/>
    <w:rsid w:val="00624465"/>
    <w:rsid w:val="00624A66"/>
    <w:rsid w:val="00624EA0"/>
    <w:rsid w:val="0062561E"/>
    <w:rsid w:val="00625A46"/>
    <w:rsid w:val="00625AC4"/>
    <w:rsid w:val="006261DA"/>
    <w:rsid w:val="00626895"/>
    <w:rsid w:val="0062698E"/>
    <w:rsid w:val="006269C0"/>
    <w:rsid w:val="00626BD8"/>
    <w:rsid w:val="00626E2A"/>
    <w:rsid w:val="00626EAF"/>
    <w:rsid w:val="006272C7"/>
    <w:rsid w:val="00627427"/>
    <w:rsid w:val="006276E3"/>
    <w:rsid w:val="006279D4"/>
    <w:rsid w:val="00627B65"/>
    <w:rsid w:val="00627B73"/>
    <w:rsid w:val="0063017E"/>
    <w:rsid w:val="00630418"/>
    <w:rsid w:val="00630B1B"/>
    <w:rsid w:val="0063103C"/>
    <w:rsid w:val="006311D5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AB4"/>
    <w:rsid w:val="00632B07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B93"/>
    <w:rsid w:val="00634CDB"/>
    <w:rsid w:val="0063521C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75B"/>
    <w:rsid w:val="006378EB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1232"/>
    <w:rsid w:val="006413AA"/>
    <w:rsid w:val="00641462"/>
    <w:rsid w:val="006417D6"/>
    <w:rsid w:val="00641AE3"/>
    <w:rsid w:val="00641C12"/>
    <w:rsid w:val="00641D33"/>
    <w:rsid w:val="00641F61"/>
    <w:rsid w:val="00642299"/>
    <w:rsid w:val="0064242B"/>
    <w:rsid w:val="00642691"/>
    <w:rsid w:val="006428D3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5D0"/>
    <w:rsid w:val="00645D90"/>
    <w:rsid w:val="00646476"/>
    <w:rsid w:val="00646626"/>
    <w:rsid w:val="0064667C"/>
    <w:rsid w:val="00646751"/>
    <w:rsid w:val="00646961"/>
    <w:rsid w:val="00646D42"/>
    <w:rsid w:val="0064729A"/>
    <w:rsid w:val="006474D9"/>
    <w:rsid w:val="00647622"/>
    <w:rsid w:val="00647650"/>
    <w:rsid w:val="00647795"/>
    <w:rsid w:val="00647C93"/>
    <w:rsid w:val="006502E6"/>
    <w:rsid w:val="00650435"/>
    <w:rsid w:val="0065091C"/>
    <w:rsid w:val="00650B47"/>
    <w:rsid w:val="00650CD8"/>
    <w:rsid w:val="00650DD3"/>
    <w:rsid w:val="00650F33"/>
    <w:rsid w:val="0065113F"/>
    <w:rsid w:val="006511E3"/>
    <w:rsid w:val="006512BF"/>
    <w:rsid w:val="00651879"/>
    <w:rsid w:val="00651AAC"/>
    <w:rsid w:val="00651D1B"/>
    <w:rsid w:val="00651E92"/>
    <w:rsid w:val="00651FD9"/>
    <w:rsid w:val="0065257C"/>
    <w:rsid w:val="00652595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8FE"/>
    <w:rsid w:val="00654C6E"/>
    <w:rsid w:val="00654E6D"/>
    <w:rsid w:val="00654E8D"/>
    <w:rsid w:val="00655731"/>
    <w:rsid w:val="006557A0"/>
    <w:rsid w:val="00655919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56F"/>
    <w:rsid w:val="006628B4"/>
    <w:rsid w:val="0066313F"/>
    <w:rsid w:val="006631D6"/>
    <w:rsid w:val="00663518"/>
    <w:rsid w:val="006637D3"/>
    <w:rsid w:val="00663F23"/>
    <w:rsid w:val="0066425B"/>
    <w:rsid w:val="00664383"/>
    <w:rsid w:val="006643E8"/>
    <w:rsid w:val="00664542"/>
    <w:rsid w:val="0066487C"/>
    <w:rsid w:val="00664915"/>
    <w:rsid w:val="00664999"/>
    <w:rsid w:val="00664CF7"/>
    <w:rsid w:val="00665055"/>
    <w:rsid w:val="00665452"/>
    <w:rsid w:val="00665544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C94"/>
    <w:rsid w:val="00667D3D"/>
    <w:rsid w:val="00667E06"/>
    <w:rsid w:val="00667E8B"/>
    <w:rsid w:val="00667F8D"/>
    <w:rsid w:val="0067002B"/>
    <w:rsid w:val="00670112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9C0"/>
    <w:rsid w:val="00671BF4"/>
    <w:rsid w:val="00671BF5"/>
    <w:rsid w:val="00671EAA"/>
    <w:rsid w:val="00672AEF"/>
    <w:rsid w:val="00672C1E"/>
    <w:rsid w:val="00672D48"/>
    <w:rsid w:val="006730C2"/>
    <w:rsid w:val="00673104"/>
    <w:rsid w:val="006731D6"/>
    <w:rsid w:val="00673643"/>
    <w:rsid w:val="006736B0"/>
    <w:rsid w:val="00673B47"/>
    <w:rsid w:val="00673CB2"/>
    <w:rsid w:val="006741E7"/>
    <w:rsid w:val="006747CC"/>
    <w:rsid w:val="00674A8D"/>
    <w:rsid w:val="00674CB9"/>
    <w:rsid w:val="00674D9B"/>
    <w:rsid w:val="00674EF0"/>
    <w:rsid w:val="00674F99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57A"/>
    <w:rsid w:val="006769AE"/>
    <w:rsid w:val="006771C4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4CE"/>
    <w:rsid w:val="00680609"/>
    <w:rsid w:val="00680A68"/>
    <w:rsid w:val="00680B91"/>
    <w:rsid w:val="00680C40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A9E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20"/>
    <w:rsid w:val="00684DC5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213"/>
    <w:rsid w:val="00686482"/>
    <w:rsid w:val="00686615"/>
    <w:rsid w:val="006868F8"/>
    <w:rsid w:val="00686A44"/>
    <w:rsid w:val="00686A5E"/>
    <w:rsid w:val="00686B64"/>
    <w:rsid w:val="00686F0C"/>
    <w:rsid w:val="006871CE"/>
    <w:rsid w:val="00687382"/>
    <w:rsid w:val="0068743A"/>
    <w:rsid w:val="00687478"/>
    <w:rsid w:val="00687E51"/>
    <w:rsid w:val="00687FD1"/>
    <w:rsid w:val="00690061"/>
    <w:rsid w:val="00690722"/>
    <w:rsid w:val="0069075A"/>
    <w:rsid w:val="006907D6"/>
    <w:rsid w:val="00690865"/>
    <w:rsid w:val="00690C9B"/>
    <w:rsid w:val="00690E5B"/>
    <w:rsid w:val="00690F47"/>
    <w:rsid w:val="006914A4"/>
    <w:rsid w:val="00691816"/>
    <w:rsid w:val="00691C36"/>
    <w:rsid w:val="00691DD8"/>
    <w:rsid w:val="006923F7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DE6"/>
    <w:rsid w:val="00693F16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723"/>
    <w:rsid w:val="006969DE"/>
    <w:rsid w:val="00696F64"/>
    <w:rsid w:val="00696FD3"/>
    <w:rsid w:val="006971F5"/>
    <w:rsid w:val="00697306"/>
    <w:rsid w:val="0069749F"/>
    <w:rsid w:val="00697540"/>
    <w:rsid w:val="0069761E"/>
    <w:rsid w:val="0069797A"/>
    <w:rsid w:val="00697F25"/>
    <w:rsid w:val="006A07FB"/>
    <w:rsid w:val="006A0A54"/>
    <w:rsid w:val="006A13D4"/>
    <w:rsid w:val="006A1458"/>
    <w:rsid w:val="006A148B"/>
    <w:rsid w:val="006A15DC"/>
    <w:rsid w:val="006A1756"/>
    <w:rsid w:val="006A18D8"/>
    <w:rsid w:val="006A18D9"/>
    <w:rsid w:val="006A190B"/>
    <w:rsid w:val="006A1F32"/>
    <w:rsid w:val="006A1F73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C56"/>
    <w:rsid w:val="006A3D3C"/>
    <w:rsid w:val="006A3DE5"/>
    <w:rsid w:val="006A3FC0"/>
    <w:rsid w:val="006A406F"/>
    <w:rsid w:val="006A4379"/>
    <w:rsid w:val="006A44E3"/>
    <w:rsid w:val="006A47EC"/>
    <w:rsid w:val="006A492B"/>
    <w:rsid w:val="006A4C4A"/>
    <w:rsid w:val="006A4C80"/>
    <w:rsid w:val="006A506B"/>
    <w:rsid w:val="006A57C5"/>
    <w:rsid w:val="006A5CC5"/>
    <w:rsid w:val="006A5F00"/>
    <w:rsid w:val="006A5F23"/>
    <w:rsid w:val="006A5FC4"/>
    <w:rsid w:val="006A60EE"/>
    <w:rsid w:val="006A60F3"/>
    <w:rsid w:val="006A6168"/>
    <w:rsid w:val="006A616F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A02"/>
    <w:rsid w:val="006B4BED"/>
    <w:rsid w:val="006B4E83"/>
    <w:rsid w:val="006B4EC0"/>
    <w:rsid w:val="006B50C2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558"/>
    <w:rsid w:val="006C1600"/>
    <w:rsid w:val="006C169B"/>
    <w:rsid w:val="006C1BC0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57D"/>
    <w:rsid w:val="006C38B0"/>
    <w:rsid w:val="006C39CE"/>
    <w:rsid w:val="006C3FD2"/>
    <w:rsid w:val="006C42A7"/>
    <w:rsid w:val="006C43B4"/>
    <w:rsid w:val="006C45DD"/>
    <w:rsid w:val="006C46D4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9C"/>
    <w:rsid w:val="006C7BE1"/>
    <w:rsid w:val="006C7D2D"/>
    <w:rsid w:val="006D00FB"/>
    <w:rsid w:val="006D05FB"/>
    <w:rsid w:val="006D0734"/>
    <w:rsid w:val="006D08D3"/>
    <w:rsid w:val="006D0AA2"/>
    <w:rsid w:val="006D0CEE"/>
    <w:rsid w:val="006D0F88"/>
    <w:rsid w:val="006D10CE"/>
    <w:rsid w:val="006D10D2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6E7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5809"/>
    <w:rsid w:val="006D5972"/>
    <w:rsid w:val="006D5F7C"/>
    <w:rsid w:val="006D642B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18D9"/>
    <w:rsid w:val="006E18EE"/>
    <w:rsid w:val="006E1C0B"/>
    <w:rsid w:val="006E1D23"/>
    <w:rsid w:val="006E3201"/>
    <w:rsid w:val="006E3367"/>
    <w:rsid w:val="006E3669"/>
    <w:rsid w:val="006E3900"/>
    <w:rsid w:val="006E3948"/>
    <w:rsid w:val="006E3A36"/>
    <w:rsid w:val="006E40B3"/>
    <w:rsid w:val="006E41B5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2D7"/>
    <w:rsid w:val="006E7694"/>
    <w:rsid w:val="006E79A5"/>
    <w:rsid w:val="006E7ABB"/>
    <w:rsid w:val="006E7FB4"/>
    <w:rsid w:val="006F0542"/>
    <w:rsid w:val="006F0595"/>
    <w:rsid w:val="006F085E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697"/>
    <w:rsid w:val="006F389F"/>
    <w:rsid w:val="006F3A1E"/>
    <w:rsid w:val="006F41F8"/>
    <w:rsid w:val="006F480F"/>
    <w:rsid w:val="006F4914"/>
    <w:rsid w:val="006F4BF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1C2"/>
    <w:rsid w:val="007004BB"/>
    <w:rsid w:val="00700904"/>
    <w:rsid w:val="0070118B"/>
    <w:rsid w:val="00701502"/>
    <w:rsid w:val="00701688"/>
    <w:rsid w:val="007016D9"/>
    <w:rsid w:val="00701C07"/>
    <w:rsid w:val="00701CE9"/>
    <w:rsid w:val="00701EBA"/>
    <w:rsid w:val="007023B2"/>
    <w:rsid w:val="007024E1"/>
    <w:rsid w:val="0070274C"/>
    <w:rsid w:val="007029DE"/>
    <w:rsid w:val="00702D9C"/>
    <w:rsid w:val="00702F48"/>
    <w:rsid w:val="00702FBC"/>
    <w:rsid w:val="00702FCD"/>
    <w:rsid w:val="0070328B"/>
    <w:rsid w:val="00703702"/>
    <w:rsid w:val="0070374B"/>
    <w:rsid w:val="007038DB"/>
    <w:rsid w:val="0070392C"/>
    <w:rsid w:val="00703AED"/>
    <w:rsid w:val="00703F55"/>
    <w:rsid w:val="00704128"/>
    <w:rsid w:val="007043DE"/>
    <w:rsid w:val="007047B8"/>
    <w:rsid w:val="00704A21"/>
    <w:rsid w:val="00704B80"/>
    <w:rsid w:val="00704C50"/>
    <w:rsid w:val="00704CC2"/>
    <w:rsid w:val="00704E7A"/>
    <w:rsid w:val="00704F9B"/>
    <w:rsid w:val="007050FC"/>
    <w:rsid w:val="00705155"/>
    <w:rsid w:val="007052CB"/>
    <w:rsid w:val="00705386"/>
    <w:rsid w:val="007055DE"/>
    <w:rsid w:val="00705997"/>
    <w:rsid w:val="007059B8"/>
    <w:rsid w:val="007059F9"/>
    <w:rsid w:val="00705C3C"/>
    <w:rsid w:val="00705D00"/>
    <w:rsid w:val="00705D64"/>
    <w:rsid w:val="00706251"/>
    <w:rsid w:val="00706330"/>
    <w:rsid w:val="0070659C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773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6CC"/>
    <w:rsid w:val="0071580C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943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13E"/>
    <w:rsid w:val="007233E1"/>
    <w:rsid w:val="007236D3"/>
    <w:rsid w:val="007247A7"/>
    <w:rsid w:val="0072494D"/>
    <w:rsid w:val="00724B50"/>
    <w:rsid w:val="00724CE0"/>
    <w:rsid w:val="00724E68"/>
    <w:rsid w:val="00724EE0"/>
    <w:rsid w:val="00724FBE"/>
    <w:rsid w:val="007253ED"/>
    <w:rsid w:val="0072540F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E95"/>
    <w:rsid w:val="00726E9B"/>
    <w:rsid w:val="00726F0E"/>
    <w:rsid w:val="00727AEA"/>
    <w:rsid w:val="00727D66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84"/>
    <w:rsid w:val="007326BF"/>
    <w:rsid w:val="00732742"/>
    <w:rsid w:val="007331C7"/>
    <w:rsid w:val="00733326"/>
    <w:rsid w:val="00733594"/>
    <w:rsid w:val="007337DA"/>
    <w:rsid w:val="00733AF1"/>
    <w:rsid w:val="00733C5E"/>
    <w:rsid w:val="00733E27"/>
    <w:rsid w:val="00734308"/>
    <w:rsid w:val="00734392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2ED"/>
    <w:rsid w:val="0074181B"/>
    <w:rsid w:val="007418A4"/>
    <w:rsid w:val="007418C5"/>
    <w:rsid w:val="007419E2"/>
    <w:rsid w:val="00741C38"/>
    <w:rsid w:val="00741D39"/>
    <w:rsid w:val="00741D8C"/>
    <w:rsid w:val="007422E0"/>
    <w:rsid w:val="0074256B"/>
    <w:rsid w:val="0074290D"/>
    <w:rsid w:val="00742B6F"/>
    <w:rsid w:val="00742B77"/>
    <w:rsid w:val="00742D74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5FA"/>
    <w:rsid w:val="0074562B"/>
    <w:rsid w:val="007459B8"/>
    <w:rsid w:val="00745D39"/>
    <w:rsid w:val="00745E8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2EC"/>
    <w:rsid w:val="007505B4"/>
    <w:rsid w:val="007508F2"/>
    <w:rsid w:val="00750990"/>
    <w:rsid w:val="00750B89"/>
    <w:rsid w:val="00750C3F"/>
    <w:rsid w:val="00750F5A"/>
    <w:rsid w:val="0075101F"/>
    <w:rsid w:val="007512EE"/>
    <w:rsid w:val="007520A0"/>
    <w:rsid w:val="00752B1A"/>
    <w:rsid w:val="00752B53"/>
    <w:rsid w:val="00752E4D"/>
    <w:rsid w:val="00752FFB"/>
    <w:rsid w:val="007534F0"/>
    <w:rsid w:val="007538F5"/>
    <w:rsid w:val="00753A7B"/>
    <w:rsid w:val="00753D09"/>
    <w:rsid w:val="00753F47"/>
    <w:rsid w:val="00754050"/>
    <w:rsid w:val="007542AC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5C"/>
    <w:rsid w:val="00756BB2"/>
    <w:rsid w:val="00756D1E"/>
    <w:rsid w:val="0075719C"/>
    <w:rsid w:val="007571F9"/>
    <w:rsid w:val="00757251"/>
    <w:rsid w:val="00757431"/>
    <w:rsid w:val="007575C2"/>
    <w:rsid w:val="00757654"/>
    <w:rsid w:val="00757696"/>
    <w:rsid w:val="007578BA"/>
    <w:rsid w:val="007579B2"/>
    <w:rsid w:val="00757B69"/>
    <w:rsid w:val="00757D76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26B7"/>
    <w:rsid w:val="00762AED"/>
    <w:rsid w:val="00762B3F"/>
    <w:rsid w:val="00762BBA"/>
    <w:rsid w:val="00762BE6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EE3"/>
    <w:rsid w:val="00766F97"/>
    <w:rsid w:val="00767277"/>
    <w:rsid w:val="007675A5"/>
    <w:rsid w:val="007675BC"/>
    <w:rsid w:val="00767824"/>
    <w:rsid w:val="00767A31"/>
    <w:rsid w:val="00767CA1"/>
    <w:rsid w:val="00767D6D"/>
    <w:rsid w:val="00767FEB"/>
    <w:rsid w:val="00770195"/>
    <w:rsid w:val="00770777"/>
    <w:rsid w:val="007707C5"/>
    <w:rsid w:val="00770E8B"/>
    <w:rsid w:val="0077146B"/>
    <w:rsid w:val="0077184B"/>
    <w:rsid w:val="007719C1"/>
    <w:rsid w:val="00771ABC"/>
    <w:rsid w:val="00772357"/>
    <w:rsid w:val="007726DC"/>
    <w:rsid w:val="00772DB1"/>
    <w:rsid w:val="00773024"/>
    <w:rsid w:val="007735A6"/>
    <w:rsid w:val="00773CDB"/>
    <w:rsid w:val="00773CFF"/>
    <w:rsid w:val="00773D01"/>
    <w:rsid w:val="00773DDE"/>
    <w:rsid w:val="00774176"/>
    <w:rsid w:val="007742A5"/>
    <w:rsid w:val="007746F5"/>
    <w:rsid w:val="00774CCE"/>
    <w:rsid w:val="00774D65"/>
    <w:rsid w:val="00774D9D"/>
    <w:rsid w:val="00775232"/>
    <w:rsid w:val="0077527F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6EB9"/>
    <w:rsid w:val="00777025"/>
    <w:rsid w:val="00777352"/>
    <w:rsid w:val="007774E5"/>
    <w:rsid w:val="00777652"/>
    <w:rsid w:val="0077773C"/>
    <w:rsid w:val="007778E1"/>
    <w:rsid w:val="00777F62"/>
    <w:rsid w:val="0078015C"/>
    <w:rsid w:val="00780334"/>
    <w:rsid w:val="007804B9"/>
    <w:rsid w:val="0078058C"/>
    <w:rsid w:val="007806D4"/>
    <w:rsid w:val="00780AA6"/>
    <w:rsid w:val="00780E33"/>
    <w:rsid w:val="00781074"/>
    <w:rsid w:val="007810AB"/>
    <w:rsid w:val="00781382"/>
    <w:rsid w:val="0078155E"/>
    <w:rsid w:val="00781E43"/>
    <w:rsid w:val="00781F3D"/>
    <w:rsid w:val="007820D4"/>
    <w:rsid w:val="00782352"/>
    <w:rsid w:val="0078252A"/>
    <w:rsid w:val="007825CE"/>
    <w:rsid w:val="007826E2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882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BC2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CD4"/>
    <w:rsid w:val="00792F12"/>
    <w:rsid w:val="00792F48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7F0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70"/>
    <w:rsid w:val="007A21CB"/>
    <w:rsid w:val="007A237A"/>
    <w:rsid w:val="007A24F9"/>
    <w:rsid w:val="007A29BD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3CB6"/>
    <w:rsid w:val="007A4053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A90"/>
    <w:rsid w:val="007A5BF6"/>
    <w:rsid w:val="007A5D97"/>
    <w:rsid w:val="007A6288"/>
    <w:rsid w:val="007A63B1"/>
    <w:rsid w:val="007A63E6"/>
    <w:rsid w:val="007A6495"/>
    <w:rsid w:val="007A672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688"/>
    <w:rsid w:val="007B06F2"/>
    <w:rsid w:val="007B09EE"/>
    <w:rsid w:val="007B0A7D"/>
    <w:rsid w:val="007B0A9E"/>
    <w:rsid w:val="007B0B96"/>
    <w:rsid w:val="007B0F8C"/>
    <w:rsid w:val="007B1238"/>
    <w:rsid w:val="007B1259"/>
    <w:rsid w:val="007B1602"/>
    <w:rsid w:val="007B1693"/>
    <w:rsid w:val="007B18BA"/>
    <w:rsid w:val="007B198D"/>
    <w:rsid w:val="007B1D33"/>
    <w:rsid w:val="007B212B"/>
    <w:rsid w:val="007B22F6"/>
    <w:rsid w:val="007B2489"/>
    <w:rsid w:val="007B2828"/>
    <w:rsid w:val="007B29AA"/>
    <w:rsid w:val="007B29D5"/>
    <w:rsid w:val="007B2B9B"/>
    <w:rsid w:val="007B30AC"/>
    <w:rsid w:val="007B30EB"/>
    <w:rsid w:val="007B32D4"/>
    <w:rsid w:val="007B35CA"/>
    <w:rsid w:val="007B36C3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387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80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887"/>
    <w:rsid w:val="007C1972"/>
    <w:rsid w:val="007C1A75"/>
    <w:rsid w:val="007C1C02"/>
    <w:rsid w:val="007C1FF5"/>
    <w:rsid w:val="007C21C6"/>
    <w:rsid w:val="007C2284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51D4"/>
    <w:rsid w:val="007C536A"/>
    <w:rsid w:val="007C54C5"/>
    <w:rsid w:val="007C57C2"/>
    <w:rsid w:val="007C60B1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D014D"/>
    <w:rsid w:val="007D035C"/>
    <w:rsid w:val="007D078F"/>
    <w:rsid w:val="007D15E6"/>
    <w:rsid w:val="007D1726"/>
    <w:rsid w:val="007D1C5B"/>
    <w:rsid w:val="007D1E19"/>
    <w:rsid w:val="007D2176"/>
    <w:rsid w:val="007D22A0"/>
    <w:rsid w:val="007D232D"/>
    <w:rsid w:val="007D2392"/>
    <w:rsid w:val="007D267A"/>
    <w:rsid w:val="007D2B8B"/>
    <w:rsid w:val="007D2BC1"/>
    <w:rsid w:val="007D2CA8"/>
    <w:rsid w:val="007D2D49"/>
    <w:rsid w:val="007D2EAF"/>
    <w:rsid w:val="007D3BA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01B"/>
    <w:rsid w:val="007D6163"/>
    <w:rsid w:val="007D6236"/>
    <w:rsid w:val="007D62D8"/>
    <w:rsid w:val="007D67CA"/>
    <w:rsid w:val="007D6CF3"/>
    <w:rsid w:val="007D6DD6"/>
    <w:rsid w:val="007D6DFF"/>
    <w:rsid w:val="007D6E1A"/>
    <w:rsid w:val="007D7362"/>
    <w:rsid w:val="007D7677"/>
    <w:rsid w:val="007D7AD5"/>
    <w:rsid w:val="007E0331"/>
    <w:rsid w:val="007E048C"/>
    <w:rsid w:val="007E049C"/>
    <w:rsid w:val="007E08B4"/>
    <w:rsid w:val="007E0CC2"/>
    <w:rsid w:val="007E0E94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E62"/>
    <w:rsid w:val="007E2FD1"/>
    <w:rsid w:val="007E2FF0"/>
    <w:rsid w:val="007E35AA"/>
    <w:rsid w:val="007E3727"/>
    <w:rsid w:val="007E37F6"/>
    <w:rsid w:val="007E3C48"/>
    <w:rsid w:val="007E3D30"/>
    <w:rsid w:val="007E3E0B"/>
    <w:rsid w:val="007E4232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F0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66B"/>
    <w:rsid w:val="007E7D98"/>
    <w:rsid w:val="007E7EB7"/>
    <w:rsid w:val="007E7F40"/>
    <w:rsid w:val="007F021E"/>
    <w:rsid w:val="007F02BC"/>
    <w:rsid w:val="007F0390"/>
    <w:rsid w:val="007F0536"/>
    <w:rsid w:val="007F087E"/>
    <w:rsid w:val="007F0ACB"/>
    <w:rsid w:val="007F0F25"/>
    <w:rsid w:val="007F0FE9"/>
    <w:rsid w:val="007F10D9"/>
    <w:rsid w:val="007F1384"/>
    <w:rsid w:val="007F19AB"/>
    <w:rsid w:val="007F1ECE"/>
    <w:rsid w:val="007F20CE"/>
    <w:rsid w:val="007F219E"/>
    <w:rsid w:val="007F24B9"/>
    <w:rsid w:val="007F2C39"/>
    <w:rsid w:val="007F2D8E"/>
    <w:rsid w:val="007F31CF"/>
    <w:rsid w:val="007F358D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210"/>
    <w:rsid w:val="007F73F3"/>
    <w:rsid w:val="007F745F"/>
    <w:rsid w:val="007F7549"/>
    <w:rsid w:val="008001AF"/>
    <w:rsid w:val="00800379"/>
    <w:rsid w:val="00800416"/>
    <w:rsid w:val="008009CB"/>
    <w:rsid w:val="00800A34"/>
    <w:rsid w:val="00800C6E"/>
    <w:rsid w:val="00800C78"/>
    <w:rsid w:val="00800F99"/>
    <w:rsid w:val="00801C34"/>
    <w:rsid w:val="00801E90"/>
    <w:rsid w:val="008023D2"/>
    <w:rsid w:val="00802896"/>
    <w:rsid w:val="008028C4"/>
    <w:rsid w:val="008030C8"/>
    <w:rsid w:val="0080312A"/>
    <w:rsid w:val="00803507"/>
    <w:rsid w:val="008039B1"/>
    <w:rsid w:val="00803A25"/>
    <w:rsid w:val="00803FC0"/>
    <w:rsid w:val="008040B5"/>
    <w:rsid w:val="0080429C"/>
    <w:rsid w:val="00804949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B5A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7CA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8E9"/>
    <w:rsid w:val="00814B34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6AD"/>
    <w:rsid w:val="00817885"/>
    <w:rsid w:val="00817D8F"/>
    <w:rsid w:val="00817FBE"/>
    <w:rsid w:val="00820005"/>
    <w:rsid w:val="008202E2"/>
    <w:rsid w:val="00820344"/>
    <w:rsid w:val="00820410"/>
    <w:rsid w:val="00820558"/>
    <w:rsid w:val="008206EB"/>
    <w:rsid w:val="00820F2F"/>
    <w:rsid w:val="00820FDD"/>
    <w:rsid w:val="00821276"/>
    <w:rsid w:val="008212F0"/>
    <w:rsid w:val="00821533"/>
    <w:rsid w:val="008215C9"/>
    <w:rsid w:val="008216A7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E0F"/>
    <w:rsid w:val="00822F22"/>
    <w:rsid w:val="00823BA1"/>
    <w:rsid w:val="008240C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32D"/>
    <w:rsid w:val="0082742D"/>
    <w:rsid w:val="00827603"/>
    <w:rsid w:val="00827700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CA"/>
    <w:rsid w:val="00832BC5"/>
    <w:rsid w:val="00832E62"/>
    <w:rsid w:val="0083311C"/>
    <w:rsid w:val="00833424"/>
    <w:rsid w:val="00833454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18"/>
    <w:rsid w:val="00842167"/>
    <w:rsid w:val="00842209"/>
    <w:rsid w:val="0084224E"/>
    <w:rsid w:val="00842CE4"/>
    <w:rsid w:val="00842D32"/>
    <w:rsid w:val="00843333"/>
    <w:rsid w:val="008433D3"/>
    <w:rsid w:val="008434CA"/>
    <w:rsid w:val="0084357D"/>
    <w:rsid w:val="00843724"/>
    <w:rsid w:val="008437B9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778"/>
    <w:rsid w:val="00846B4A"/>
    <w:rsid w:val="00846BE6"/>
    <w:rsid w:val="00846C8A"/>
    <w:rsid w:val="00846CEB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47F58"/>
    <w:rsid w:val="00850565"/>
    <w:rsid w:val="0085084C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66C"/>
    <w:rsid w:val="008536B1"/>
    <w:rsid w:val="00853CA2"/>
    <w:rsid w:val="00853D5F"/>
    <w:rsid w:val="00854543"/>
    <w:rsid w:val="0085460D"/>
    <w:rsid w:val="00854925"/>
    <w:rsid w:val="008549DB"/>
    <w:rsid w:val="008550C8"/>
    <w:rsid w:val="0085543D"/>
    <w:rsid w:val="00855662"/>
    <w:rsid w:val="008558FD"/>
    <w:rsid w:val="00855995"/>
    <w:rsid w:val="00855B1E"/>
    <w:rsid w:val="00855BA8"/>
    <w:rsid w:val="00855D51"/>
    <w:rsid w:val="0085602C"/>
    <w:rsid w:val="008568B7"/>
    <w:rsid w:val="008569A9"/>
    <w:rsid w:val="008569D7"/>
    <w:rsid w:val="00856B36"/>
    <w:rsid w:val="00856E3E"/>
    <w:rsid w:val="00856E75"/>
    <w:rsid w:val="008574BA"/>
    <w:rsid w:val="00857767"/>
    <w:rsid w:val="008577AF"/>
    <w:rsid w:val="00857B7A"/>
    <w:rsid w:val="00857CDD"/>
    <w:rsid w:val="00857DFB"/>
    <w:rsid w:val="00860208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AE6"/>
    <w:rsid w:val="00862E3A"/>
    <w:rsid w:val="008630DF"/>
    <w:rsid w:val="00863493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69E"/>
    <w:rsid w:val="00866D3A"/>
    <w:rsid w:val="00867062"/>
    <w:rsid w:val="008671B7"/>
    <w:rsid w:val="00867654"/>
    <w:rsid w:val="00867DAB"/>
    <w:rsid w:val="00867FDA"/>
    <w:rsid w:val="00870041"/>
    <w:rsid w:val="008703A0"/>
    <w:rsid w:val="008704F3"/>
    <w:rsid w:val="0087072E"/>
    <w:rsid w:val="00870FC5"/>
    <w:rsid w:val="00871045"/>
    <w:rsid w:val="0087116F"/>
    <w:rsid w:val="0087126E"/>
    <w:rsid w:val="00871270"/>
    <w:rsid w:val="00871341"/>
    <w:rsid w:val="0087134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14"/>
    <w:rsid w:val="00874E3B"/>
    <w:rsid w:val="00874F7E"/>
    <w:rsid w:val="00875122"/>
    <w:rsid w:val="008751E2"/>
    <w:rsid w:val="00875229"/>
    <w:rsid w:val="008758BB"/>
    <w:rsid w:val="00875B8F"/>
    <w:rsid w:val="00875C45"/>
    <w:rsid w:val="008760E6"/>
    <w:rsid w:val="008766EF"/>
    <w:rsid w:val="008766FC"/>
    <w:rsid w:val="00876C7F"/>
    <w:rsid w:val="00877164"/>
    <w:rsid w:val="00877646"/>
    <w:rsid w:val="00877819"/>
    <w:rsid w:val="00877A6F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311"/>
    <w:rsid w:val="008827AA"/>
    <w:rsid w:val="00882A70"/>
    <w:rsid w:val="00882AB8"/>
    <w:rsid w:val="00882B15"/>
    <w:rsid w:val="00882B6B"/>
    <w:rsid w:val="00882B7E"/>
    <w:rsid w:val="00882BEE"/>
    <w:rsid w:val="00882DA9"/>
    <w:rsid w:val="0088306D"/>
    <w:rsid w:val="008831AE"/>
    <w:rsid w:val="00883456"/>
    <w:rsid w:val="00883860"/>
    <w:rsid w:val="00883982"/>
    <w:rsid w:val="00883A62"/>
    <w:rsid w:val="00884077"/>
    <w:rsid w:val="008840CF"/>
    <w:rsid w:val="008841AC"/>
    <w:rsid w:val="0088445D"/>
    <w:rsid w:val="008846E3"/>
    <w:rsid w:val="00884780"/>
    <w:rsid w:val="008847B4"/>
    <w:rsid w:val="00884B97"/>
    <w:rsid w:val="00884E5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90246"/>
    <w:rsid w:val="00890260"/>
    <w:rsid w:val="0089035B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1D62"/>
    <w:rsid w:val="0089204F"/>
    <w:rsid w:val="0089263A"/>
    <w:rsid w:val="008926CF"/>
    <w:rsid w:val="00892775"/>
    <w:rsid w:val="0089322C"/>
    <w:rsid w:val="0089355C"/>
    <w:rsid w:val="00893C13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BA"/>
    <w:rsid w:val="00895E7D"/>
    <w:rsid w:val="0089611E"/>
    <w:rsid w:val="00896184"/>
    <w:rsid w:val="00896379"/>
    <w:rsid w:val="00897291"/>
    <w:rsid w:val="00897473"/>
    <w:rsid w:val="00897561"/>
    <w:rsid w:val="00897777"/>
    <w:rsid w:val="008979C6"/>
    <w:rsid w:val="00897C33"/>
    <w:rsid w:val="00897E0A"/>
    <w:rsid w:val="008A006C"/>
    <w:rsid w:val="008A0115"/>
    <w:rsid w:val="008A0338"/>
    <w:rsid w:val="008A038B"/>
    <w:rsid w:val="008A06A9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536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4940"/>
    <w:rsid w:val="008A51AB"/>
    <w:rsid w:val="008A52B2"/>
    <w:rsid w:val="008A54B6"/>
    <w:rsid w:val="008A54D5"/>
    <w:rsid w:val="008A5796"/>
    <w:rsid w:val="008A58B9"/>
    <w:rsid w:val="008A59FD"/>
    <w:rsid w:val="008A5A6C"/>
    <w:rsid w:val="008A5ED9"/>
    <w:rsid w:val="008A602A"/>
    <w:rsid w:val="008A6B67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D2B"/>
    <w:rsid w:val="008B3110"/>
    <w:rsid w:val="008B334F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389"/>
    <w:rsid w:val="008C1444"/>
    <w:rsid w:val="008C14E8"/>
    <w:rsid w:val="008C14F6"/>
    <w:rsid w:val="008C1643"/>
    <w:rsid w:val="008C1956"/>
    <w:rsid w:val="008C1AEF"/>
    <w:rsid w:val="008C1B77"/>
    <w:rsid w:val="008C1BDD"/>
    <w:rsid w:val="008C1CCC"/>
    <w:rsid w:val="008C1F0A"/>
    <w:rsid w:val="008C2249"/>
    <w:rsid w:val="008C2350"/>
    <w:rsid w:val="008C289F"/>
    <w:rsid w:val="008C290C"/>
    <w:rsid w:val="008C2F02"/>
    <w:rsid w:val="008C3ACE"/>
    <w:rsid w:val="008C490F"/>
    <w:rsid w:val="008C4BC9"/>
    <w:rsid w:val="008C4D78"/>
    <w:rsid w:val="008C52A8"/>
    <w:rsid w:val="008C53D8"/>
    <w:rsid w:val="008C5598"/>
    <w:rsid w:val="008C5A16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AFE"/>
    <w:rsid w:val="008C7BE8"/>
    <w:rsid w:val="008D00A7"/>
    <w:rsid w:val="008D00E5"/>
    <w:rsid w:val="008D02B8"/>
    <w:rsid w:val="008D0C9C"/>
    <w:rsid w:val="008D0D7F"/>
    <w:rsid w:val="008D102A"/>
    <w:rsid w:val="008D1659"/>
    <w:rsid w:val="008D166F"/>
    <w:rsid w:val="008D17A5"/>
    <w:rsid w:val="008D1AE5"/>
    <w:rsid w:val="008D1F89"/>
    <w:rsid w:val="008D2091"/>
    <w:rsid w:val="008D2249"/>
    <w:rsid w:val="008D258C"/>
    <w:rsid w:val="008D2762"/>
    <w:rsid w:val="008D2AFD"/>
    <w:rsid w:val="008D2F7C"/>
    <w:rsid w:val="008D3175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859"/>
    <w:rsid w:val="008D7A52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5053"/>
    <w:rsid w:val="008E51A4"/>
    <w:rsid w:val="008E5263"/>
    <w:rsid w:val="008E540B"/>
    <w:rsid w:val="008E5481"/>
    <w:rsid w:val="008E55A4"/>
    <w:rsid w:val="008E56B3"/>
    <w:rsid w:val="008E5730"/>
    <w:rsid w:val="008E5A82"/>
    <w:rsid w:val="008E5CE1"/>
    <w:rsid w:val="008E5D39"/>
    <w:rsid w:val="008E5D90"/>
    <w:rsid w:val="008E60AF"/>
    <w:rsid w:val="008E6790"/>
    <w:rsid w:val="008E691D"/>
    <w:rsid w:val="008E6FC6"/>
    <w:rsid w:val="008E75D9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1FA"/>
    <w:rsid w:val="008F1324"/>
    <w:rsid w:val="008F1526"/>
    <w:rsid w:val="008F15C0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3D4"/>
    <w:rsid w:val="008F446C"/>
    <w:rsid w:val="008F4569"/>
    <w:rsid w:val="008F49EE"/>
    <w:rsid w:val="008F4F29"/>
    <w:rsid w:val="008F4FBB"/>
    <w:rsid w:val="008F50C8"/>
    <w:rsid w:val="008F523F"/>
    <w:rsid w:val="008F53C0"/>
    <w:rsid w:val="008F55E3"/>
    <w:rsid w:val="008F5A39"/>
    <w:rsid w:val="008F5C6E"/>
    <w:rsid w:val="008F5D77"/>
    <w:rsid w:val="008F5EAB"/>
    <w:rsid w:val="008F616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21"/>
    <w:rsid w:val="00900D41"/>
    <w:rsid w:val="00900F86"/>
    <w:rsid w:val="009010E8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FAE"/>
    <w:rsid w:val="0090447F"/>
    <w:rsid w:val="009045C8"/>
    <w:rsid w:val="009046AC"/>
    <w:rsid w:val="0090496D"/>
    <w:rsid w:val="00904B36"/>
    <w:rsid w:val="00904CC2"/>
    <w:rsid w:val="00904D51"/>
    <w:rsid w:val="00905330"/>
    <w:rsid w:val="00905357"/>
    <w:rsid w:val="0090539B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C02"/>
    <w:rsid w:val="00910F01"/>
    <w:rsid w:val="00911008"/>
    <w:rsid w:val="0091101D"/>
    <w:rsid w:val="00911292"/>
    <w:rsid w:val="00911313"/>
    <w:rsid w:val="009114A3"/>
    <w:rsid w:val="009115E3"/>
    <w:rsid w:val="0091171C"/>
    <w:rsid w:val="009118A2"/>
    <w:rsid w:val="00911950"/>
    <w:rsid w:val="00911B8B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32B"/>
    <w:rsid w:val="00913342"/>
    <w:rsid w:val="0091367E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51A2"/>
    <w:rsid w:val="009154B5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8E7"/>
    <w:rsid w:val="0091796A"/>
    <w:rsid w:val="00917E14"/>
    <w:rsid w:val="0092018A"/>
    <w:rsid w:val="00920259"/>
    <w:rsid w:val="009202DD"/>
    <w:rsid w:val="009203BC"/>
    <w:rsid w:val="00920ADA"/>
    <w:rsid w:val="00920FA9"/>
    <w:rsid w:val="00921591"/>
    <w:rsid w:val="0092177F"/>
    <w:rsid w:val="00921894"/>
    <w:rsid w:val="00921A49"/>
    <w:rsid w:val="00921B60"/>
    <w:rsid w:val="00921F75"/>
    <w:rsid w:val="009223EE"/>
    <w:rsid w:val="00922485"/>
    <w:rsid w:val="009224EE"/>
    <w:rsid w:val="00922655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1A75"/>
    <w:rsid w:val="00931DD3"/>
    <w:rsid w:val="009322B7"/>
    <w:rsid w:val="009325AE"/>
    <w:rsid w:val="0093286D"/>
    <w:rsid w:val="00932AAD"/>
    <w:rsid w:val="00932C66"/>
    <w:rsid w:val="00932C9B"/>
    <w:rsid w:val="00932CE6"/>
    <w:rsid w:val="00932EE4"/>
    <w:rsid w:val="00932F6C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EB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3"/>
    <w:rsid w:val="00936ECC"/>
    <w:rsid w:val="0093713F"/>
    <w:rsid w:val="0093745A"/>
    <w:rsid w:val="00937B7C"/>
    <w:rsid w:val="00937CFA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7D"/>
    <w:rsid w:val="0094211A"/>
    <w:rsid w:val="00942165"/>
    <w:rsid w:val="009422F4"/>
    <w:rsid w:val="0094259E"/>
    <w:rsid w:val="009425FB"/>
    <w:rsid w:val="009428E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434"/>
    <w:rsid w:val="009444C8"/>
    <w:rsid w:val="009446A4"/>
    <w:rsid w:val="00944A8A"/>
    <w:rsid w:val="00944ECC"/>
    <w:rsid w:val="0094506A"/>
    <w:rsid w:val="009453C9"/>
    <w:rsid w:val="0094551E"/>
    <w:rsid w:val="0094553E"/>
    <w:rsid w:val="0094581B"/>
    <w:rsid w:val="00945A77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47FF8"/>
    <w:rsid w:val="00950B84"/>
    <w:rsid w:val="00950C1B"/>
    <w:rsid w:val="00950F4C"/>
    <w:rsid w:val="009511BF"/>
    <w:rsid w:val="009513F8"/>
    <w:rsid w:val="009514D7"/>
    <w:rsid w:val="0095180B"/>
    <w:rsid w:val="00951B15"/>
    <w:rsid w:val="00951CB0"/>
    <w:rsid w:val="00951EC2"/>
    <w:rsid w:val="00951FBB"/>
    <w:rsid w:val="009522CD"/>
    <w:rsid w:val="009522E1"/>
    <w:rsid w:val="00952303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D6"/>
    <w:rsid w:val="009554AC"/>
    <w:rsid w:val="009556EC"/>
    <w:rsid w:val="009558FF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B90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2EF"/>
    <w:rsid w:val="00962408"/>
    <w:rsid w:val="0096246C"/>
    <w:rsid w:val="0096287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2B8"/>
    <w:rsid w:val="0096451C"/>
    <w:rsid w:val="00964580"/>
    <w:rsid w:val="009650F9"/>
    <w:rsid w:val="00965562"/>
    <w:rsid w:val="00965709"/>
    <w:rsid w:val="00965C8C"/>
    <w:rsid w:val="0096616D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EE"/>
    <w:rsid w:val="009708A6"/>
    <w:rsid w:val="00970BAE"/>
    <w:rsid w:val="009712FA"/>
    <w:rsid w:val="0097144B"/>
    <w:rsid w:val="00971585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254"/>
    <w:rsid w:val="00975335"/>
    <w:rsid w:val="00975347"/>
    <w:rsid w:val="00975481"/>
    <w:rsid w:val="009754AB"/>
    <w:rsid w:val="0097563A"/>
    <w:rsid w:val="009757B2"/>
    <w:rsid w:val="00975826"/>
    <w:rsid w:val="00975C5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616"/>
    <w:rsid w:val="00983D1E"/>
    <w:rsid w:val="00983ED9"/>
    <w:rsid w:val="0098425A"/>
    <w:rsid w:val="0098434D"/>
    <w:rsid w:val="00984407"/>
    <w:rsid w:val="0098458F"/>
    <w:rsid w:val="009845CA"/>
    <w:rsid w:val="0098496B"/>
    <w:rsid w:val="00984B74"/>
    <w:rsid w:val="0098508C"/>
    <w:rsid w:val="0098540E"/>
    <w:rsid w:val="009859F5"/>
    <w:rsid w:val="00985B06"/>
    <w:rsid w:val="00985C25"/>
    <w:rsid w:val="00985C9B"/>
    <w:rsid w:val="00985DBA"/>
    <w:rsid w:val="00986953"/>
    <w:rsid w:val="00986B26"/>
    <w:rsid w:val="009870F3"/>
    <w:rsid w:val="0098739F"/>
    <w:rsid w:val="009874C0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1793"/>
    <w:rsid w:val="00991B9E"/>
    <w:rsid w:val="00992AFF"/>
    <w:rsid w:val="00992C67"/>
    <w:rsid w:val="00992DFE"/>
    <w:rsid w:val="009932D5"/>
    <w:rsid w:val="009932FE"/>
    <w:rsid w:val="009935AE"/>
    <w:rsid w:val="009937C9"/>
    <w:rsid w:val="00993854"/>
    <w:rsid w:val="00993A57"/>
    <w:rsid w:val="00993A58"/>
    <w:rsid w:val="00993E38"/>
    <w:rsid w:val="0099434A"/>
    <w:rsid w:val="00994662"/>
    <w:rsid w:val="0099494B"/>
    <w:rsid w:val="00994CF1"/>
    <w:rsid w:val="00995373"/>
    <w:rsid w:val="0099583A"/>
    <w:rsid w:val="0099594C"/>
    <w:rsid w:val="009959E1"/>
    <w:rsid w:val="00995A53"/>
    <w:rsid w:val="00995D6B"/>
    <w:rsid w:val="00996006"/>
    <w:rsid w:val="0099608F"/>
    <w:rsid w:val="00996135"/>
    <w:rsid w:val="0099636C"/>
    <w:rsid w:val="00996925"/>
    <w:rsid w:val="009969A8"/>
    <w:rsid w:val="009969B2"/>
    <w:rsid w:val="00996DBD"/>
    <w:rsid w:val="00996DBF"/>
    <w:rsid w:val="00996F5A"/>
    <w:rsid w:val="0099704B"/>
    <w:rsid w:val="009970AB"/>
    <w:rsid w:val="00997349"/>
    <w:rsid w:val="009973C3"/>
    <w:rsid w:val="00997859"/>
    <w:rsid w:val="009A00ED"/>
    <w:rsid w:val="009A0165"/>
    <w:rsid w:val="009A02BF"/>
    <w:rsid w:val="009A0459"/>
    <w:rsid w:val="009A0568"/>
    <w:rsid w:val="009A08C6"/>
    <w:rsid w:val="009A09B1"/>
    <w:rsid w:val="009A0D64"/>
    <w:rsid w:val="009A11BA"/>
    <w:rsid w:val="009A11E2"/>
    <w:rsid w:val="009A123A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5F99"/>
    <w:rsid w:val="009A615E"/>
    <w:rsid w:val="009A636F"/>
    <w:rsid w:val="009A676F"/>
    <w:rsid w:val="009A6F84"/>
    <w:rsid w:val="009A6FE4"/>
    <w:rsid w:val="009A71F1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43A"/>
    <w:rsid w:val="009B2498"/>
    <w:rsid w:val="009B2A24"/>
    <w:rsid w:val="009B2B90"/>
    <w:rsid w:val="009B34D7"/>
    <w:rsid w:val="009B3578"/>
    <w:rsid w:val="009B3821"/>
    <w:rsid w:val="009B3CDE"/>
    <w:rsid w:val="009B3FFA"/>
    <w:rsid w:val="009B43C9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5C0"/>
    <w:rsid w:val="009B55C7"/>
    <w:rsid w:val="009B55FE"/>
    <w:rsid w:val="009B58DA"/>
    <w:rsid w:val="009B5C9C"/>
    <w:rsid w:val="009B5D4F"/>
    <w:rsid w:val="009B5DD7"/>
    <w:rsid w:val="009B6344"/>
    <w:rsid w:val="009B663C"/>
    <w:rsid w:val="009B66FE"/>
    <w:rsid w:val="009B6748"/>
    <w:rsid w:val="009B6764"/>
    <w:rsid w:val="009B67A4"/>
    <w:rsid w:val="009B67F4"/>
    <w:rsid w:val="009B6AB8"/>
    <w:rsid w:val="009B6ACA"/>
    <w:rsid w:val="009B6B0D"/>
    <w:rsid w:val="009B6C7D"/>
    <w:rsid w:val="009B7118"/>
    <w:rsid w:val="009B714A"/>
    <w:rsid w:val="009B7180"/>
    <w:rsid w:val="009B7183"/>
    <w:rsid w:val="009B726D"/>
    <w:rsid w:val="009B72AD"/>
    <w:rsid w:val="009B73B6"/>
    <w:rsid w:val="009B75B5"/>
    <w:rsid w:val="009B7741"/>
    <w:rsid w:val="009B7F0B"/>
    <w:rsid w:val="009B7F6D"/>
    <w:rsid w:val="009B7F72"/>
    <w:rsid w:val="009B7FC7"/>
    <w:rsid w:val="009C02E7"/>
    <w:rsid w:val="009C0419"/>
    <w:rsid w:val="009C0783"/>
    <w:rsid w:val="009C08F7"/>
    <w:rsid w:val="009C0958"/>
    <w:rsid w:val="009C0BAB"/>
    <w:rsid w:val="009C0FF1"/>
    <w:rsid w:val="009C10CD"/>
    <w:rsid w:val="009C1153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5D6"/>
    <w:rsid w:val="009C45DC"/>
    <w:rsid w:val="009C48D0"/>
    <w:rsid w:val="009C49A6"/>
    <w:rsid w:val="009C4D91"/>
    <w:rsid w:val="009C500B"/>
    <w:rsid w:val="009C5031"/>
    <w:rsid w:val="009C5510"/>
    <w:rsid w:val="009C5E1C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729"/>
    <w:rsid w:val="009D08C8"/>
    <w:rsid w:val="009D0B5B"/>
    <w:rsid w:val="009D0B88"/>
    <w:rsid w:val="009D0CA3"/>
    <w:rsid w:val="009D0D49"/>
    <w:rsid w:val="009D115E"/>
    <w:rsid w:val="009D116E"/>
    <w:rsid w:val="009D1DE1"/>
    <w:rsid w:val="009D20A4"/>
    <w:rsid w:val="009D21E9"/>
    <w:rsid w:val="009D2232"/>
    <w:rsid w:val="009D260C"/>
    <w:rsid w:val="009D26A6"/>
    <w:rsid w:val="009D28A1"/>
    <w:rsid w:val="009D2957"/>
    <w:rsid w:val="009D2B23"/>
    <w:rsid w:val="009D2EF0"/>
    <w:rsid w:val="009D3196"/>
    <w:rsid w:val="009D35FB"/>
    <w:rsid w:val="009D368D"/>
    <w:rsid w:val="009D3CE6"/>
    <w:rsid w:val="009D403B"/>
    <w:rsid w:val="009D406F"/>
    <w:rsid w:val="009D434C"/>
    <w:rsid w:val="009D4973"/>
    <w:rsid w:val="009D51CC"/>
    <w:rsid w:val="009D5230"/>
    <w:rsid w:val="009D54B8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C7F"/>
    <w:rsid w:val="009D6E6B"/>
    <w:rsid w:val="009D6EC6"/>
    <w:rsid w:val="009D6ED7"/>
    <w:rsid w:val="009D75BF"/>
    <w:rsid w:val="009D765C"/>
    <w:rsid w:val="009D779C"/>
    <w:rsid w:val="009D7AC3"/>
    <w:rsid w:val="009D7BE6"/>
    <w:rsid w:val="009D7C11"/>
    <w:rsid w:val="009E008F"/>
    <w:rsid w:val="009E02AE"/>
    <w:rsid w:val="009E06CB"/>
    <w:rsid w:val="009E0780"/>
    <w:rsid w:val="009E08E5"/>
    <w:rsid w:val="009E102D"/>
    <w:rsid w:val="009E1073"/>
    <w:rsid w:val="009E123E"/>
    <w:rsid w:val="009E15DB"/>
    <w:rsid w:val="009E1B3F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B79"/>
    <w:rsid w:val="009E3FA8"/>
    <w:rsid w:val="009E413B"/>
    <w:rsid w:val="009E41E8"/>
    <w:rsid w:val="009E4400"/>
    <w:rsid w:val="009E4A18"/>
    <w:rsid w:val="009E4B3A"/>
    <w:rsid w:val="009E4BFC"/>
    <w:rsid w:val="009E4DC1"/>
    <w:rsid w:val="009E5227"/>
    <w:rsid w:val="009E572B"/>
    <w:rsid w:val="009E690F"/>
    <w:rsid w:val="009E69D2"/>
    <w:rsid w:val="009E69F4"/>
    <w:rsid w:val="009E6D5D"/>
    <w:rsid w:val="009E6D9D"/>
    <w:rsid w:val="009E704C"/>
    <w:rsid w:val="009E73CD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36A3"/>
    <w:rsid w:val="009F3815"/>
    <w:rsid w:val="009F39A1"/>
    <w:rsid w:val="009F3DE1"/>
    <w:rsid w:val="009F3F8E"/>
    <w:rsid w:val="009F4162"/>
    <w:rsid w:val="009F43C6"/>
    <w:rsid w:val="009F4524"/>
    <w:rsid w:val="009F45CD"/>
    <w:rsid w:val="009F4BFF"/>
    <w:rsid w:val="009F4C24"/>
    <w:rsid w:val="009F50CA"/>
    <w:rsid w:val="009F5123"/>
    <w:rsid w:val="009F5380"/>
    <w:rsid w:val="009F5874"/>
    <w:rsid w:val="009F5957"/>
    <w:rsid w:val="009F5A0B"/>
    <w:rsid w:val="009F5AEC"/>
    <w:rsid w:val="009F5B93"/>
    <w:rsid w:val="009F62DF"/>
    <w:rsid w:val="009F641C"/>
    <w:rsid w:val="009F64FE"/>
    <w:rsid w:val="009F661B"/>
    <w:rsid w:val="009F677A"/>
    <w:rsid w:val="009F6CA3"/>
    <w:rsid w:val="009F6D18"/>
    <w:rsid w:val="009F6D4E"/>
    <w:rsid w:val="009F6EC8"/>
    <w:rsid w:val="009F747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57B"/>
    <w:rsid w:val="00A015A1"/>
    <w:rsid w:val="00A0166D"/>
    <w:rsid w:val="00A01892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205"/>
    <w:rsid w:val="00A0533E"/>
    <w:rsid w:val="00A0542A"/>
    <w:rsid w:val="00A054B8"/>
    <w:rsid w:val="00A05D58"/>
    <w:rsid w:val="00A05DFA"/>
    <w:rsid w:val="00A05F8B"/>
    <w:rsid w:val="00A06065"/>
    <w:rsid w:val="00A06096"/>
    <w:rsid w:val="00A0617B"/>
    <w:rsid w:val="00A061BD"/>
    <w:rsid w:val="00A0662C"/>
    <w:rsid w:val="00A068E2"/>
    <w:rsid w:val="00A06ABF"/>
    <w:rsid w:val="00A06DCE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55C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880"/>
    <w:rsid w:val="00A148DA"/>
    <w:rsid w:val="00A1491B"/>
    <w:rsid w:val="00A14A3A"/>
    <w:rsid w:val="00A14D94"/>
    <w:rsid w:val="00A14EB1"/>
    <w:rsid w:val="00A153D1"/>
    <w:rsid w:val="00A15954"/>
    <w:rsid w:val="00A15961"/>
    <w:rsid w:val="00A15AB2"/>
    <w:rsid w:val="00A15AE4"/>
    <w:rsid w:val="00A15B8D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537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781"/>
    <w:rsid w:val="00A27BD6"/>
    <w:rsid w:val="00A27D46"/>
    <w:rsid w:val="00A27F15"/>
    <w:rsid w:val="00A305BF"/>
    <w:rsid w:val="00A30991"/>
    <w:rsid w:val="00A30C16"/>
    <w:rsid w:val="00A30E2B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444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41DD"/>
    <w:rsid w:val="00A342BC"/>
    <w:rsid w:val="00A34319"/>
    <w:rsid w:val="00A34A01"/>
    <w:rsid w:val="00A34A43"/>
    <w:rsid w:val="00A34C46"/>
    <w:rsid w:val="00A34CEB"/>
    <w:rsid w:val="00A34CF7"/>
    <w:rsid w:val="00A34F59"/>
    <w:rsid w:val="00A35083"/>
    <w:rsid w:val="00A35382"/>
    <w:rsid w:val="00A353A7"/>
    <w:rsid w:val="00A353BD"/>
    <w:rsid w:val="00A354A1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1EF5"/>
    <w:rsid w:val="00A41F1B"/>
    <w:rsid w:val="00A41FFE"/>
    <w:rsid w:val="00A420FB"/>
    <w:rsid w:val="00A4216D"/>
    <w:rsid w:val="00A422EF"/>
    <w:rsid w:val="00A42464"/>
    <w:rsid w:val="00A42505"/>
    <w:rsid w:val="00A42774"/>
    <w:rsid w:val="00A42B44"/>
    <w:rsid w:val="00A43405"/>
    <w:rsid w:val="00A43571"/>
    <w:rsid w:val="00A43731"/>
    <w:rsid w:val="00A43ABC"/>
    <w:rsid w:val="00A43AC1"/>
    <w:rsid w:val="00A43EB9"/>
    <w:rsid w:val="00A43EC4"/>
    <w:rsid w:val="00A440C9"/>
    <w:rsid w:val="00A44281"/>
    <w:rsid w:val="00A445B8"/>
    <w:rsid w:val="00A44A5D"/>
    <w:rsid w:val="00A44CB5"/>
    <w:rsid w:val="00A452EF"/>
    <w:rsid w:val="00A4532E"/>
    <w:rsid w:val="00A454C9"/>
    <w:rsid w:val="00A45518"/>
    <w:rsid w:val="00A455BA"/>
    <w:rsid w:val="00A459D9"/>
    <w:rsid w:val="00A45A52"/>
    <w:rsid w:val="00A45C6D"/>
    <w:rsid w:val="00A464E9"/>
    <w:rsid w:val="00A4662D"/>
    <w:rsid w:val="00A466B5"/>
    <w:rsid w:val="00A46853"/>
    <w:rsid w:val="00A4698C"/>
    <w:rsid w:val="00A46A38"/>
    <w:rsid w:val="00A46A5F"/>
    <w:rsid w:val="00A46C5D"/>
    <w:rsid w:val="00A46F98"/>
    <w:rsid w:val="00A474EA"/>
    <w:rsid w:val="00A4774D"/>
    <w:rsid w:val="00A478B6"/>
    <w:rsid w:val="00A47AF0"/>
    <w:rsid w:val="00A47B9C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B3E"/>
    <w:rsid w:val="00A53210"/>
    <w:rsid w:val="00A5322A"/>
    <w:rsid w:val="00A5338F"/>
    <w:rsid w:val="00A533A3"/>
    <w:rsid w:val="00A53575"/>
    <w:rsid w:val="00A5358F"/>
    <w:rsid w:val="00A53692"/>
    <w:rsid w:val="00A53741"/>
    <w:rsid w:val="00A53A1F"/>
    <w:rsid w:val="00A541B2"/>
    <w:rsid w:val="00A54BB9"/>
    <w:rsid w:val="00A54BF5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1B1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2D"/>
    <w:rsid w:val="00A62F8E"/>
    <w:rsid w:val="00A6304C"/>
    <w:rsid w:val="00A63403"/>
    <w:rsid w:val="00A637B9"/>
    <w:rsid w:val="00A638EB"/>
    <w:rsid w:val="00A63BF5"/>
    <w:rsid w:val="00A63F6B"/>
    <w:rsid w:val="00A63F7F"/>
    <w:rsid w:val="00A6423C"/>
    <w:rsid w:val="00A64813"/>
    <w:rsid w:val="00A64AD9"/>
    <w:rsid w:val="00A65105"/>
    <w:rsid w:val="00A652FE"/>
    <w:rsid w:val="00A65841"/>
    <w:rsid w:val="00A65895"/>
    <w:rsid w:val="00A658B8"/>
    <w:rsid w:val="00A65953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AF6"/>
    <w:rsid w:val="00A70C87"/>
    <w:rsid w:val="00A71015"/>
    <w:rsid w:val="00A713DB"/>
    <w:rsid w:val="00A71498"/>
    <w:rsid w:val="00A7170F"/>
    <w:rsid w:val="00A717FB"/>
    <w:rsid w:val="00A71A4A"/>
    <w:rsid w:val="00A72288"/>
    <w:rsid w:val="00A72347"/>
    <w:rsid w:val="00A723B3"/>
    <w:rsid w:val="00A72444"/>
    <w:rsid w:val="00A724FC"/>
    <w:rsid w:val="00A72795"/>
    <w:rsid w:val="00A72821"/>
    <w:rsid w:val="00A73145"/>
    <w:rsid w:val="00A734C7"/>
    <w:rsid w:val="00A73DEF"/>
    <w:rsid w:val="00A73E86"/>
    <w:rsid w:val="00A73F79"/>
    <w:rsid w:val="00A7432D"/>
    <w:rsid w:val="00A74598"/>
    <w:rsid w:val="00A7461C"/>
    <w:rsid w:val="00A7465D"/>
    <w:rsid w:val="00A746EC"/>
    <w:rsid w:val="00A74768"/>
    <w:rsid w:val="00A74C19"/>
    <w:rsid w:val="00A75239"/>
    <w:rsid w:val="00A75445"/>
    <w:rsid w:val="00A754AD"/>
    <w:rsid w:val="00A755E3"/>
    <w:rsid w:val="00A756BA"/>
    <w:rsid w:val="00A75714"/>
    <w:rsid w:val="00A75A85"/>
    <w:rsid w:val="00A762CC"/>
    <w:rsid w:val="00A766A5"/>
    <w:rsid w:val="00A769D7"/>
    <w:rsid w:val="00A76BE7"/>
    <w:rsid w:val="00A77225"/>
    <w:rsid w:val="00A7722C"/>
    <w:rsid w:val="00A774CC"/>
    <w:rsid w:val="00A77602"/>
    <w:rsid w:val="00A7782F"/>
    <w:rsid w:val="00A77CD8"/>
    <w:rsid w:val="00A77D4D"/>
    <w:rsid w:val="00A77DED"/>
    <w:rsid w:val="00A77DF7"/>
    <w:rsid w:val="00A80016"/>
    <w:rsid w:val="00A8043D"/>
    <w:rsid w:val="00A80737"/>
    <w:rsid w:val="00A807D6"/>
    <w:rsid w:val="00A80906"/>
    <w:rsid w:val="00A8098F"/>
    <w:rsid w:val="00A80A70"/>
    <w:rsid w:val="00A80CF8"/>
    <w:rsid w:val="00A80D27"/>
    <w:rsid w:val="00A80E17"/>
    <w:rsid w:val="00A80E66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778"/>
    <w:rsid w:val="00A82E6E"/>
    <w:rsid w:val="00A830CF"/>
    <w:rsid w:val="00A83308"/>
    <w:rsid w:val="00A833B9"/>
    <w:rsid w:val="00A83445"/>
    <w:rsid w:val="00A83DD5"/>
    <w:rsid w:val="00A84011"/>
    <w:rsid w:val="00A840A5"/>
    <w:rsid w:val="00A840D7"/>
    <w:rsid w:val="00A84348"/>
    <w:rsid w:val="00A844E7"/>
    <w:rsid w:val="00A84934"/>
    <w:rsid w:val="00A84B87"/>
    <w:rsid w:val="00A84F89"/>
    <w:rsid w:val="00A854C8"/>
    <w:rsid w:val="00A855E9"/>
    <w:rsid w:val="00A85727"/>
    <w:rsid w:val="00A857EB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8D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E52"/>
    <w:rsid w:val="00A9113C"/>
    <w:rsid w:val="00A916C6"/>
    <w:rsid w:val="00A91B53"/>
    <w:rsid w:val="00A91BC2"/>
    <w:rsid w:val="00A91C4F"/>
    <w:rsid w:val="00A91CED"/>
    <w:rsid w:val="00A920A0"/>
    <w:rsid w:val="00A921FA"/>
    <w:rsid w:val="00A92316"/>
    <w:rsid w:val="00A9265A"/>
    <w:rsid w:val="00A92715"/>
    <w:rsid w:val="00A927A9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628"/>
    <w:rsid w:val="00A93696"/>
    <w:rsid w:val="00A93725"/>
    <w:rsid w:val="00A93805"/>
    <w:rsid w:val="00A93BC7"/>
    <w:rsid w:val="00A93C5F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A4"/>
    <w:rsid w:val="00A950F7"/>
    <w:rsid w:val="00A9539E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B9C"/>
    <w:rsid w:val="00A97F1B"/>
    <w:rsid w:val="00AA04B5"/>
    <w:rsid w:val="00AA0B27"/>
    <w:rsid w:val="00AA0CA5"/>
    <w:rsid w:val="00AA0CFA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2E31"/>
    <w:rsid w:val="00AA32BD"/>
    <w:rsid w:val="00AA338B"/>
    <w:rsid w:val="00AA3924"/>
    <w:rsid w:val="00AA3F2F"/>
    <w:rsid w:val="00AA4004"/>
    <w:rsid w:val="00AA42CC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B01"/>
    <w:rsid w:val="00AB6044"/>
    <w:rsid w:val="00AB6171"/>
    <w:rsid w:val="00AB62DC"/>
    <w:rsid w:val="00AB63ED"/>
    <w:rsid w:val="00AB6543"/>
    <w:rsid w:val="00AB663D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6EA"/>
    <w:rsid w:val="00AB7761"/>
    <w:rsid w:val="00AB7AA0"/>
    <w:rsid w:val="00AB7D27"/>
    <w:rsid w:val="00AC00F0"/>
    <w:rsid w:val="00AC0154"/>
    <w:rsid w:val="00AC0382"/>
    <w:rsid w:val="00AC09C5"/>
    <w:rsid w:val="00AC1005"/>
    <w:rsid w:val="00AC1074"/>
    <w:rsid w:val="00AC153F"/>
    <w:rsid w:val="00AC155B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7DA"/>
    <w:rsid w:val="00AC5A11"/>
    <w:rsid w:val="00AC5A7F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F93"/>
    <w:rsid w:val="00AD02BD"/>
    <w:rsid w:val="00AD02E4"/>
    <w:rsid w:val="00AD0398"/>
    <w:rsid w:val="00AD0431"/>
    <w:rsid w:val="00AD043F"/>
    <w:rsid w:val="00AD04FF"/>
    <w:rsid w:val="00AD0551"/>
    <w:rsid w:val="00AD07C4"/>
    <w:rsid w:val="00AD0C69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AB0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5064"/>
    <w:rsid w:val="00AD51F5"/>
    <w:rsid w:val="00AD55D3"/>
    <w:rsid w:val="00AD55F4"/>
    <w:rsid w:val="00AD5C0F"/>
    <w:rsid w:val="00AD5C99"/>
    <w:rsid w:val="00AD5F36"/>
    <w:rsid w:val="00AD6028"/>
    <w:rsid w:val="00AD634B"/>
    <w:rsid w:val="00AD6485"/>
    <w:rsid w:val="00AD6732"/>
    <w:rsid w:val="00AD6791"/>
    <w:rsid w:val="00AD6A1B"/>
    <w:rsid w:val="00AD6E61"/>
    <w:rsid w:val="00AD73B3"/>
    <w:rsid w:val="00AD753F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0CB3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9E"/>
    <w:rsid w:val="00AE384F"/>
    <w:rsid w:val="00AE3875"/>
    <w:rsid w:val="00AE3B0C"/>
    <w:rsid w:val="00AE3FF7"/>
    <w:rsid w:val="00AE4116"/>
    <w:rsid w:val="00AE4128"/>
    <w:rsid w:val="00AE41CB"/>
    <w:rsid w:val="00AE4840"/>
    <w:rsid w:val="00AE4995"/>
    <w:rsid w:val="00AE4A4D"/>
    <w:rsid w:val="00AE4B4C"/>
    <w:rsid w:val="00AE4E7F"/>
    <w:rsid w:val="00AE5190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DDD"/>
    <w:rsid w:val="00AE6E69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87"/>
    <w:rsid w:val="00AF09BE"/>
    <w:rsid w:val="00AF0D31"/>
    <w:rsid w:val="00AF12F7"/>
    <w:rsid w:val="00AF15F7"/>
    <w:rsid w:val="00AF1677"/>
    <w:rsid w:val="00AF1ADF"/>
    <w:rsid w:val="00AF1C3F"/>
    <w:rsid w:val="00AF1D2C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29A"/>
    <w:rsid w:val="00AF45C7"/>
    <w:rsid w:val="00AF4749"/>
    <w:rsid w:val="00AF4832"/>
    <w:rsid w:val="00AF4BAB"/>
    <w:rsid w:val="00AF4C46"/>
    <w:rsid w:val="00AF539E"/>
    <w:rsid w:val="00AF54E0"/>
    <w:rsid w:val="00AF55E1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B000B9"/>
    <w:rsid w:val="00B00637"/>
    <w:rsid w:val="00B00889"/>
    <w:rsid w:val="00B00969"/>
    <w:rsid w:val="00B00E13"/>
    <w:rsid w:val="00B00F7C"/>
    <w:rsid w:val="00B00F8C"/>
    <w:rsid w:val="00B0123E"/>
    <w:rsid w:val="00B01954"/>
    <w:rsid w:val="00B01B7B"/>
    <w:rsid w:val="00B01D5F"/>
    <w:rsid w:val="00B01D94"/>
    <w:rsid w:val="00B01DD6"/>
    <w:rsid w:val="00B01ED0"/>
    <w:rsid w:val="00B0206B"/>
    <w:rsid w:val="00B0210A"/>
    <w:rsid w:val="00B02385"/>
    <w:rsid w:val="00B02A9C"/>
    <w:rsid w:val="00B02AE9"/>
    <w:rsid w:val="00B02D83"/>
    <w:rsid w:val="00B0325E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7BE"/>
    <w:rsid w:val="00B058A1"/>
    <w:rsid w:val="00B05A29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CF"/>
    <w:rsid w:val="00B06B67"/>
    <w:rsid w:val="00B06DAB"/>
    <w:rsid w:val="00B06F85"/>
    <w:rsid w:val="00B07044"/>
    <w:rsid w:val="00B0734E"/>
    <w:rsid w:val="00B073C7"/>
    <w:rsid w:val="00B07627"/>
    <w:rsid w:val="00B07629"/>
    <w:rsid w:val="00B077BB"/>
    <w:rsid w:val="00B07854"/>
    <w:rsid w:val="00B079A7"/>
    <w:rsid w:val="00B07A67"/>
    <w:rsid w:val="00B10384"/>
    <w:rsid w:val="00B103C5"/>
    <w:rsid w:val="00B104B2"/>
    <w:rsid w:val="00B104F6"/>
    <w:rsid w:val="00B10D66"/>
    <w:rsid w:val="00B10EDC"/>
    <w:rsid w:val="00B10F73"/>
    <w:rsid w:val="00B113B5"/>
    <w:rsid w:val="00B114A0"/>
    <w:rsid w:val="00B115FB"/>
    <w:rsid w:val="00B11CA8"/>
    <w:rsid w:val="00B11FBE"/>
    <w:rsid w:val="00B1240D"/>
    <w:rsid w:val="00B124D6"/>
    <w:rsid w:val="00B126BC"/>
    <w:rsid w:val="00B12EC2"/>
    <w:rsid w:val="00B12FA3"/>
    <w:rsid w:val="00B13234"/>
    <w:rsid w:val="00B134A1"/>
    <w:rsid w:val="00B139AA"/>
    <w:rsid w:val="00B13ADB"/>
    <w:rsid w:val="00B13D9B"/>
    <w:rsid w:val="00B1443F"/>
    <w:rsid w:val="00B14815"/>
    <w:rsid w:val="00B149AB"/>
    <w:rsid w:val="00B14B3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C0B"/>
    <w:rsid w:val="00B15C49"/>
    <w:rsid w:val="00B15C95"/>
    <w:rsid w:val="00B15CA6"/>
    <w:rsid w:val="00B15E55"/>
    <w:rsid w:val="00B16477"/>
    <w:rsid w:val="00B1700E"/>
    <w:rsid w:val="00B1741D"/>
    <w:rsid w:val="00B17CC1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44A"/>
    <w:rsid w:val="00B2249F"/>
    <w:rsid w:val="00B22B58"/>
    <w:rsid w:val="00B22BA0"/>
    <w:rsid w:val="00B22E16"/>
    <w:rsid w:val="00B22F3D"/>
    <w:rsid w:val="00B232F5"/>
    <w:rsid w:val="00B235BA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48"/>
    <w:rsid w:val="00B25952"/>
    <w:rsid w:val="00B25B02"/>
    <w:rsid w:val="00B25F18"/>
    <w:rsid w:val="00B26203"/>
    <w:rsid w:val="00B2686D"/>
    <w:rsid w:val="00B26B4F"/>
    <w:rsid w:val="00B26CAC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9E"/>
    <w:rsid w:val="00B301B6"/>
    <w:rsid w:val="00B301D9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7CB"/>
    <w:rsid w:val="00B32B68"/>
    <w:rsid w:val="00B33B54"/>
    <w:rsid w:val="00B33E9E"/>
    <w:rsid w:val="00B33EA1"/>
    <w:rsid w:val="00B34105"/>
    <w:rsid w:val="00B3470A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757C"/>
    <w:rsid w:val="00B37A64"/>
    <w:rsid w:val="00B37EF2"/>
    <w:rsid w:val="00B37F48"/>
    <w:rsid w:val="00B37FA1"/>
    <w:rsid w:val="00B40450"/>
    <w:rsid w:val="00B40645"/>
    <w:rsid w:val="00B406B5"/>
    <w:rsid w:val="00B40CF9"/>
    <w:rsid w:val="00B41036"/>
    <w:rsid w:val="00B41095"/>
    <w:rsid w:val="00B41412"/>
    <w:rsid w:val="00B41992"/>
    <w:rsid w:val="00B41B95"/>
    <w:rsid w:val="00B41D40"/>
    <w:rsid w:val="00B41D97"/>
    <w:rsid w:val="00B421CF"/>
    <w:rsid w:val="00B4221B"/>
    <w:rsid w:val="00B422C4"/>
    <w:rsid w:val="00B42622"/>
    <w:rsid w:val="00B42BC9"/>
    <w:rsid w:val="00B42F20"/>
    <w:rsid w:val="00B4314B"/>
    <w:rsid w:val="00B432E6"/>
    <w:rsid w:val="00B4333A"/>
    <w:rsid w:val="00B43764"/>
    <w:rsid w:val="00B437B7"/>
    <w:rsid w:val="00B43AA0"/>
    <w:rsid w:val="00B44098"/>
    <w:rsid w:val="00B440D2"/>
    <w:rsid w:val="00B44220"/>
    <w:rsid w:val="00B444FC"/>
    <w:rsid w:val="00B447CD"/>
    <w:rsid w:val="00B44C21"/>
    <w:rsid w:val="00B44D53"/>
    <w:rsid w:val="00B44DB0"/>
    <w:rsid w:val="00B44DBA"/>
    <w:rsid w:val="00B45083"/>
    <w:rsid w:val="00B456A5"/>
    <w:rsid w:val="00B45C5D"/>
    <w:rsid w:val="00B45E5B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173"/>
    <w:rsid w:val="00B536A1"/>
    <w:rsid w:val="00B54010"/>
    <w:rsid w:val="00B54039"/>
    <w:rsid w:val="00B54322"/>
    <w:rsid w:val="00B543CF"/>
    <w:rsid w:val="00B54F77"/>
    <w:rsid w:val="00B55185"/>
    <w:rsid w:val="00B551AC"/>
    <w:rsid w:val="00B552F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50A"/>
    <w:rsid w:val="00B606A0"/>
    <w:rsid w:val="00B60B0E"/>
    <w:rsid w:val="00B60BD8"/>
    <w:rsid w:val="00B6111C"/>
    <w:rsid w:val="00B61260"/>
    <w:rsid w:val="00B616C0"/>
    <w:rsid w:val="00B6183F"/>
    <w:rsid w:val="00B6188B"/>
    <w:rsid w:val="00B61AB8"/>
    <w:rsid w:val="00B61C94"/>
    <w:rsid w:val="00B6214D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080"/>
    <w:rsid w:val="00B6533A"/>
    <w:rsid w:val="00B657CD"/>
    <w:rsid w:val="00B65AC8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AB2"/>
    <w:rsid w:val="00B66DB2"/>
    <w:rsid w:val="00B66F63"/>
    <w:rsid w:val="00B66F80"/>
    <w:rsid w:val="00B670EA"/>
    <w:rsid w:val="00B6744A"/>
    <w:rsid w:val="00B6749A"/>
    <w:rsid w:val="00B67792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D02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902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6D64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EDE"/>
    <w:rsid w:val="00B80FDB"/>
    <w:rsid w:val="00B8128E"/>
    <w:rsid w:val="00B8132E"/>
    <w:rsid w:val="00B81484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CC6"/>
    <w:rsid w:val="00B82E7E"/>
    <w:rsid w:val="00B8311B"/>
    <w:rsid w:val="00B833CE"/>
    <w:rsid w:val="00B83831"/>
    <w:rsid w:val="00B8395F"/>
    <w:rsid w:val="00B83984"/>
    <w:rsid w:val="00B83C6E"/>
    <w:rsid w:val="00B8402C"/>
    <w:rsid w:val="00B84191"/>
    <w:rsid w:val="00B84288"/>
    <w:rsid w:val="00B84898"/>
    <w:rsid w:val="00B84ABD"/>
    <w:rsid w:val="00B84B2E"/>
    <w:rsid w:val="00B84E6A"/>
    <w:rsid w:val="00B84FA3"/>
    <w:rsid w:val="00B850E8"/>
    <w:rsid w:val="00B8532A"/>
    <w:rsid w:val="00B85EB1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86"/>
    <w:rsid w:val="00B87DCA"/>
    <w:rsid w:val="00B87FB5"/>
    <w:rsid w:val="00B9029E"/>
    <w:rsid w:val="00B904B7"/>
    <w:rsid w:val="00B9058B"/>
    <w:rsid w:val="00B905CA"/>
    <w:rsid w:val="00B90771"/>
    <w:rsid w:val="00B90E6A"/>
    <w:rsid w:val="00B90FBF"/>
    <w:rsid w:val="00B91030"/>
    <w:rsid w:val="00B911DB"/>
    <w:rsid w:val="00B913D5"/>
    <w:rsid w:val="00B91851"/>
    <w:rsid w:val="00B9189E"/>
    <w:rsid w:val="00B91916"/>
    <w:rsid w:val="00B919A8"/>
    <w:rsid w:val="00B919C9"/>
    <w:rsid w:val="00B91F87"/>
    <w:rsid w:val="00B92031"/>
    <w:rsid w:val="00B9222F"/>
    <w:rsid w:val="00B9224B"/>
    <w:rsid w:val="00B92556"/>
    <w:rsid w:val="00B9260E"/>
    <w:rsid w:val="00B927DF"/>
    <w:rsid w:val="00B9286D"/>
    <w:rsid w:val="00B92EFB"/>
    <w:rsid w:val="00B93781"/>
    <w:rsid w:val="00B93889"/>
    <w:rsid w:val="00B94913"/>
    <w:rsid w:val="00B94A08"/>
    <w:rsid w:val="00B94EC0"/>
    <w:rsid w:val="00B94F44"/>
    <w:rsid w:val="00B94F91"/>
    <w:rsid w:val="00B94FB4"/>
    <w:rsid w:val="00B95141"/>
    <w:rsid w:val="00B952BC"/>
    <w:rsid w:val="00B9561A"/>
    <w:rsid w:val="00B95B46"/>
    <w:rsid w:val="00B95BA8"/>
    <w:rsid w:val="00B95C35"/>
    <w:rsid w:val="00B95DBB"/>
    <w:rsid w:val="00B95E17"/>
    <w:rsid w:val="00B95F40"/>
    <w:rsid w:val="00B95F99"/>
    <w:rsid w:val="00B96343"/>
    <w:rsid w:val="00B964E3"/>
    <w:rsid w:val="00B9651A"/>
    <w:rsid w:val="00B96524"/>
    <w:rsid w:val="00B968C7"/>
    <w:rsid w:val="00B96907"/>
    <w:rsid w:val="00B96C14"/>
    <w:rsid w:val="00B96D2C"/>
    <w:rsid w:val="00B96D45"/>
    <w:rsid w:val="00B96E4B"/>
    <w:rsid w:val="00B9720F"/>
    <w:rsid w:val="00B97422"/>
    <w:rsid w:val="00B97660"/>
    <w:rsid w:val="00B97B44"/>
    <w:rsid w:val="00B97D50"/>
    <w:rsid w:val="00B97E01"/>
    <w:rsid w:val="00BA0051"/>
    <w:rsid w:val="00BA0964"/>
    <w:rsid w:val="00BA0B0C"/>
    <w:rsid w:val="00BA0C24"/>
    <w:rsid w:val="00BA0E84"/>
    <w:rsid w:val="00BA13D9"/>
    <w:rsid w:val="00BA1599"/>
    <w:rsid w:val="00BA1874"/>
    <w:rsid w:val="00BA1A67"/>
    <w:rsid w:val="00BA1A79"/>
    <w:rsid w:val="00BA1F6D"/>
    <w:rsid w:val="00BA1F95"/>
    <w:rsid w:val="00BA21EA"/>
    <w:rsid w:val="00BA21FD"/>
    <w:rsid w:val="00BA225C"/>
    <w:rsid w:val="00BA2512"/>
    <w:rsid w:val="00BA2693"/>
    <w:rsid w:val="00BA2719"/>
    <w:rsid w:val="00BA2A42"/>
    <w:rsid w:val="00BA3212"/>
    <w:rsid w:val="00BA322A"/>
    <w:rsid w:val="00BA3A11"/>
    <w:rsid w:val="00BA3BD8"/>
    <w:rsid w:val="00BA3C12"/>
    <w:rsid w:val="00BA418B"/>
    <w:rsid w:val="00BA44A6"/>
    <w:rsid w:val="00BA46D0"/>
    <w:rsid w:val="00BA480C"/>
    <w:rsid w:val="00BA49E6"/>
    <w:rsid w:val="00BA55E8"/>
    <w:rsid w:val="00BA56E1"/>
    <w:rsid w:val="00BA5A58"/>
    <w:rsid w:val="00BA5D25"/>
    <w:rsid w:val="00BA5D5B"/>
    <w:rsid w:val="00BA6F6E"/>
    <w:rsid w:val="00BA719A"/>
    <w:rsid w:val="00BA739F"/>
    <w:rsid w:val="00BA7813"/>
    <w:rsid w:val="00BA7829"/>
    <w:rsid w:val="00BA7CED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9E8"/>
    <w:rsid w:val="00BB2A53"/>
    <w:rsid w:val="00BB2C7E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21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5B8"/>
    <w:rsid w:val="00BC19AB"/>
    <w:rsid w:val="00BC1E1B"/>
    <w:rsid w:val="00BC2086"/>
    <w:rsid w:val="00BC2251"/>
    <w:rsid w:val="00BC230B"/>
    <w:rsid w:val="00BC2521"/>
    <w:rsid w:val="00BC267E"/>
    <w:rsid w:val="00BC2AC8"/>
    <w:rsid w:val="00BC2DCD"/>
    <w:rsid w:val="00BC2E45"/>
    <w:rsid w:val="00BC2F16"/>
    <w:rsid w:val="00BC2F61"/>
    <w:rsid w:val="00BC34B9"/>
    <w:rsid w:val="00BC34FC"/>
    <w:rsid w:val="00BC35B1"/>
    <w:rsid w:val="00BC37B7"/>
    <w:rsid w:val="00BC3A87"/>
    <w:rsid w:val="00BC3AE6"/>
    <w:rsid w:val="00BC3B42"/>
    <w:rsid w:val="00BC3D7B"/>
    <w:rsid w:val="00BC4162"/>
    <w:rsid w:val="00BC43FA"/>
    <w:rsid w:val="00BC46F8"/>
    <w:rsid w:val="00BC4802"/>
    <w:rsid w:val="00BC4A3B"/>
    <w:rsid w:val="00BC4A81"/>
    <w:rsid w:val="00BC4CE5"/>
    <w:rsid w:val="00BC4DFF"/>
    <w:rsid w:val="00BC514B"/>
    <w:rsid w:val="00BC5745"/>
    <w:rsid w:val="00BC57B0"/>
    <w:rsid w:val="00BC5D68"/>
    <w:rsid w:val="00BC5DE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D0F"/>
    <w:rsid w:val="00BC7E19"/>
    <w:rsid w:val="00BD01CD"/>
    <w:rsid w:val="00BD02A9"/>
    <w:rsid w:val="00BD075C"/>
    <w:rsid w:val="00BD0B40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C72"/>
    <w:rsid w:val="00BD2E00"/>
    <w:rsid w:val="00BD32EF"/>
    <w:rsid w:val="00BD330B"/>
    <w:rsid w:val="00BD3321"/>
    <w:rsid w:val="00BD346E"/>
    <w:rsid w:val="00BD3A10"/>
    <w:rsid w:val="00BD3BA1"/>
    <w:rsid w:val="00BD3BBE"/>
    <w:rsid w:val="00BD43D6"/>
    <w:rsid w:val="00BD4462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CAC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04"/>
    <w:rsid w:val="00BE4F10"/>
    <w:rsid w:val="00BE5026"/>
    <w:rsid w:val="00BE513E"/>
    <w:rsid w:val="00BE52CC"/>
    <w:rsid w:val="00BE545B"/>
    <w:rsid w:val="00BE6274"/>
    <w:rsid w:val="00BE6355"/>
    <w:rsid w:val="00BE644D"/>
    <w:rsid w:val="00BE65C2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1055"/>
    <w:rsid w:val="00BF11F5"/>
    <w:rsid w:val="00BF1372"/>
    <w:rsid w:val="00BF13B8"/>
    <w:rsid w:val="00BF1572"/>
    <w:rsid w:val="00BF17DE"/>
    <w:rsid w:val="00BF237D"/>
    <w:rsid w:val="00BF253C"/>
    <w:rsid w:val="00BF25A9"/>
    <w:rsid w:val="00BF28C6"/>
    <w:rsid w:val="00BF2A2A"/>
    <w:rsid w:val="00BF2B87"/>
    <w:rsid w:val="00BF2F5B"/>
    <w:rsid w:val="00BF3263"/>
    <w:rsid w:val="00BF372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54B"/>
    <w:rsid w:val="00BF55A1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B3C"/>
    <w:rsid w:val="00BF6CB9"/>
    <w:rsid w:val="00BF6D08"/>
    <w:rsid w:val="00BF6F3F"/>
    <w:rsid w:val="00BF71E9"/>
    <w:rsid w:val="00BF727C"/>
    <w:rsid w:val="00BF72BE"/>
    <w:rsid w:val="00BF7517"/>
    <w:rsid w:val="00BF75EA"/>
    <w:rsid w:val="00BF7886"/>
    <w:rsid w:val="00BF7B6A"/>
    <w:rsid w:val="00C00376"/>
    <w:rsid w:val="00C007B6"/>
    <w:rsid w:val="00C00829"/>
    <w:rsid w:val="00C00951"/>
    <w:rsid w:val="00C00A45"/>
    <w:rsid w:val="00C00B0F"/>
    <w:rsid w:val="00C00C8C"/>
    <w:rsid w:val="00C00F68"/>
    <w:rsid w:val="00C00F72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380"/>
    <w:rsid w:val="00C05631"/>
    <w:rsid w:val="00C0579F"/>
    <w:rsid w:val="00C05B04"/>
    <w:rsid w:val="00C05C7B"/>
    <w:rsid w:val="00C05F2A"/>
    <w:rsid w:val="00C0660C"/>
    <w:rsid w:val="00C0695A"/>
    <w:rsid w:val="00C06E31"/>
    <w:rsid w:val="00C07332"/>
    <w:rsid w:val="00C07720"/>
    <w:rsid w:val="00C07B7C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A5C"/>
    <w:rsid w:val="00C14B61"/>
    <w:rsid w:val="00C14D61"/>
    <w:rsid w:val="00C1507E"/>
    <w:rsid w:val="00C15159"/>
    <w:rsid w:val="00C1551B"/>
    <w:rsid w:val="00C1575A"/>
    <w:rsid w:val="00C15959"/>
    <w:rsid w:val="00C15E01"/>
    <w:rsid w:val="00C15FA6"/>
    <w:rsid w:val="00C162DE"/>
    <w:rsid w:val="00C16488"/>
    <w:rsid w:val="00C168B8"/>
    <w:rsid w:val="00C168F0"/>
    <w:rsid w:val="00C16A7C"/>
    <w:rsid w:val="00C16BDD"/>
    <w:rsid w:val="00C16E53"/>
    <w:rsid w:val="00C17118"/>
    <w:rsid w:val="00C17188"/>
    <w:rsid w:val="00C1725D"/>
    <w:rsid w:val="00C17644"/>
    <w:rsid w:val="00C178B6"/>
    <w:rsid w:val="00C17958"/>
    <w:rsid w:val="00C17991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B94"/>
    <w:rsid w:val="00C21C60"/>
    <w:rsid w:val="00C21EE4"/>
    <w:rsid w:val="00C221E1"/>
    <w:rsid w:val="00C22230"/>
    <w:rsid w:val="00C22519"/>
    <w:rsid w:val="00C2286C"/>
    <w:rsid w:val="00C229DF"/>
    <w:rsid w:val="00C22AA4"/>
    <w:rsid w:val="00C22B1C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F1"/>
    <w:rsid w:val="00C279A1"/>
    <w:rsid w:val="00C27C55"/>
    <w:rsid w:val="00C27C7D"/>
    <w:rsid w:val="00C27E20"/>
    <w:rsid w:val="00C30075"/>
    <w:rsid w:val="00C306BD"/>
    <w:rsid w:val="00C30DEF"/>
    <w:rsid w:val="00C30F20"/>
    <w:rsid w:val="00C310AE"/>
    <w:rsid w:val="00C31173"/>
    <w:rsid w:val="00C3119F"/>
    <w:rsid w:val="00C31453"/>
    <w:rsid w:val="00C31745"/>
    <w:rsid w:val="00C320B9"/>
    <w:rsid w:val="00C3257F"/>
    <w:rsid w:val="00C32670"/>
    <w:rsid w:val="00C326BF"/>
    <w:rsid w:val="00C32729"/>
    <w:rsid w:val="00C327D5"/>
    <w:rsid w:val="00C32B2E"/>
    <w:rsid w:val="00C330FF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191"/>
    <w:rsid w:val="00C345E6"/>
    <w:rsid w:val="00C34752"/>
    <w:rsid w:val="00C34A76"/>
    <w:rsid w:val="00C34BC0"/>
    <w:rsid w:val="00C34E85"/>
    <w:rsid w:val="00C3579C"/>
    <w:rsid w:val="00C35993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E8"/>
    <w:rsid w:val="00C371B6"/>
    <w:rsid w:val="00C379A1"/>
    <w:rsid w:val="00C37CE7"/>
    <w:rsid w:val="00C40486"/>
    <w:rsid w:val="00C40B4F"/>
    <w:rsid w:val="00C40C3C"/>
    <w:rsid w:val="00C40E05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9A7"/>
    <w:rsid w:val="00C43B0E"/>
    <w:rsid w:val="00C43B7F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4C5E"/>
    <w:rsid w:val="00C458DE"/>
    <w:rsid w:val="00C45998"/>
    <w:rsid w:val="00C45A49"/>
    <w:rsid w:val="00C45C68"/>
    <w:rsid w:val="00C45DC3"/>
    <w:rsid w:val="00C45E2F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FDB"/>
    <w:rsid w:val="00C52064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3F4E"/>
    <w:rsid w:val="00C5435D"/>
    <w:rsid w:val="00C54869"/>
    <w:rsid w:val="00C54B12"/>
    <w:rsid w:val="00C54C2E"/>
    <w:rsid w:val="00C54F88"/>
    <w:rsid w:val="00C54FC4"/>
    <w:rsid w:val="00C5504E"/>
    <w:rsid w:val="00C550AB"/>
    <w:rsid w:val="00C55863"/>
    <w:rsid w:val="00C563A4"/>
    <w:rsid w:val="00C56651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B3"/>
    <w:rsid w:val="00C5791F"/>
    <w:rsid w:val="00C5796D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1B1"/>
    <w:rsid w:val="00C61453"/>
    <w:rsid w:val="00C61661"/>
    <w:rsid w:val="00C61680"/>
    <w:rsid w:val="00C61A7E"/>
    <w:rsid w:val="00C61B14"/>
    <w:rsid w:val="00C61B84"/>
    <w:rsid w:val="00C61C89"/>
    <w:rsid w:val="00C61F81"/>
    <w:rsid w:val="00C620DE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121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666"/>
    <w:rsid w:val="00C65E7E"/>
    <w:rsid w:val="00C6602E"/>
    <w:rsid w:val="00C66361"/>
    <w:rsid w:val="00C66449"/>
    <w:rsid w:val="00C66BCF"/>
    <w:rsid w:val="00C66BFF"/>
    <w:rsid w:val="00C66CD6"/>
    <w:rsid w:val="00C66EA2"/>
    <w:rsid w:val="00C671BE"/>
    <w:rsid w:val="00C673CA"/>
    <w:rsid w:val="00C6758D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30D"/>
    <w:rsid w:val="00C70488"/>
    <w:rsid w:val="00C706AB"/>
    <w:rsid w:val="00C70BBE"/>
    <w:rsid w:val="00C70C5D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77D84"/>
    <w:rsid w:val="00C80446"/>
    <w:rsid w:val="00C806A0"/>
    <w:rsid w:val="00C80729"/>
    <w:rsid w:val="00C80946"/>
    <w:rsid w:val="00C80B0A"/>
    <w:rsid w:val="00C80FD0"/>
    <w:rsid w:val="00C8105C"/>
    <w:rsid w:val="00C81082"/>
    <w:rsid w:val="00C810A9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DB2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4F8A"/>
    <w:rsid w:val="00C95615"/>
    <w:rsid w:val="00C958F5"/>
    <w:rsid w:val="00C95B33"/>
    <w:rsid w:val="00C95CD7"/>
    <w:rsid w:val="00C95E19"/>
    <w:rsid w:val="00C95EF9"/>
    <w:rsid w:val="00C95FB2"/>
    <w:rsid w:val="00C95FB3"/>
    <w:rsid w:val="00C96389"/>
    <w:rsid w:val="00C96431"/>
    <w:rsid w:val="00C9648C"/>
    <w:rsid w:val="00C9690B"/>
    <w:rsid w:val="00C96DF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4E00"/>
    <w:rsid w:val="00CA518D"/>
    <w:rsid w:val="00CA535A"/>
    <w:rsid w:val="00CA537F"/>
    <w:rsid w:val="00CA5638"/>
    <w:rsid w:val="00CA5741"/>
    <w:rsid w:val="00CA5AEB"/>
    <w:rsid w:val="00CA5F25"/>
    <w:rsid w:val="00CA6032"/>
    <w:rsid w:val="00CA623D"/>
    <w:rsid w:val="00CA6BBB"/>
    <w:rsid w:val="00CA6EA0"/>
    <w:rsid w:val="00CA6EFB"/>
    <w:rsid w:val="00CA6F74"/>
    <w:rsid w:val="00CA71CA"/>
    <w:rsid w:val="00CA7281"/>
    <w:rsid w:val="00CA728B"/>
    <w:rsid w:val="00CA7583"/>
    <w:rsid w:val="00CA76FF"/>
    <w:rsid w:val="00CA7DE4"/>
    <w:rsid w:val="00CA7F5B"/>
    <w:rsid w:val="00CB01A0"/>
    <w:rsid w:val="00CB0255"/>
    <w:rsid w:val="00CB0783"/>
    <w:rsid w:val="00CB09E5"/>
    <w:rsid w:val="00CB0B47"/>
    <w:rsid w:val="00CB1042"/>
    <w:rsid w:val="00CB10BF"/>
    <w:rsid w:val="00CB1579"/>
    <w:rsid w:val="00CB1730"/>
    <w:rsid w:val="00CB1794"/>
    <w:rsid w:val="00CB20F0"/>
    <w:rsid w:val="00CB252C"/>
    <w:rsid w:val="00CB2557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827"/>
    <w:rsid w:val="00CB39DD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1AC"/>
    <w:rsid w:val="00CB5340"/>
    <w:rsid w:val="00CB5AB2"/>
    <w:rsid w:val="00CB5CDA"/>
    <w:rsid w:val="00CB5E87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3A"/>
    <w:rsid w:val="00CC11AE"/>
    <w:rsid w:val="00CC1602"/>
    <w:rsid w:val="00CC1668"/>
    <w:rsid w:val="00CC191A"/>
    <w:rsid w:val="00CC1B13"/>
    <w:rsid w:val="00CC1E2E"/>
    <w:rsid w:val="00CC1E75"/>
    <w:rsid w:val="00CC1F9C"/>
    <w:rsid w:val="00CC1FD8"/>
    <w:rsid w:val="00CC24C4"/>
    <w:rsid w:val="00CC2502"/>
    <w:rsid w:val="00CC2539"/>
    <w:rsid w:val="00CC290F"/>
    <w:rsid w:val="00CC2B4C"/>
    <w:rsid w:val="00CC2D8C"/>
    <w:rsid w:val="00CC2F29"/>
    <w:rsid w:val="00CC319F"/>
    <w:rsid w:val="00CC31F0"/>
    <w:rsid w:val="00CC369D"/>
    <w:rsid w:val="00CC37F1"/>
    <w:rsid w:val="00CC3972"/>
    <w:rsid w:val="00CC3C31"/>
    <w:rsid w:val="00CC4497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427"/>
    <w:rsid w:val="00CC5653"/>
    <w:rsid w:val="00CC5B84"/>
    <w:rsid w:val="00CC5BA9"/>
    <w:rsid w:val="00CC5F81"/>
    <w:rsid w:val="00CC6065"/>
    <w:rsid w:val="00CC62C9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D7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70EE"/>
    <w:rsid w:val="00CD717A"/>
    <w:rsid w:val="00CD7312"/>
    <w:rsid w:val="00CD74F4"/>
    <w:rsid w:val="00CD785D"/>
    <w:rsid w:val="00CD79C5"/>
    <w:rsid w:val="00CD79D2"/>
    <w:rsid w:val="00CD79E3"/>
    <w:rsid w:val="00CD7F65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0A9"/>
    <w:rsid w:val="00CE21F6"/>
    <w:rsid w:val="00CE22AC"/>
    <w:rsid w:val="00CE24C2"/>
    <w:rsid w:val="00CE268B"/>
    <w:rsid w:val="00CE2FF2"/>
    <w:rsid w:val="00CE307B"/>
    <w:rsid w:val="00CE348F"/>
    <w:rsid w:val="00CE39DB"/>
    <w:rsid w:val="00CE3B7C"/>
    <w:rsid w:val="00CE3F07"/>
    <w:rsid w:val="00CE3F93"/>
    <w:rsid w:val="00CE40A4"/>
    <w:rsid w:val="00CE4B2B"/>
    <w:rsid w:val="00CE4CA2"/>
    <w:rsid w:val="00CE4EA3"/>
    <w:rsid w:val="00CE4FC7"/>
    <w:rsid w:val="00CE5431"/>
    <w:rsid w:val="00CE5503"/>
    <w:rsid w:val="00CE572A"/>
    <w:rsid w:val="00CE5A40"/>
    <w:rsid w:val="00CE5BEE"/>
    <w:rsid w:val="00CE5C2B"/>
    <w:rsid w:val="00CE6225"/>
    <w:rsid w:val="00CE6A53"/>
    <w:rsid w:val="00CE6C1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0FC"/>
    <w:rsid w:val="00CF111F"/>
    <w:rsid w:val="00CF12A6"/>
    <w:rsid w:val="00CF15AA"/>
    <w:rsid w:val="00CF16BC"/>
    <w:rsid w:val="00CF1759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F75"/>
    <w:rsid w:val="00CF428B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732"/>
    <w:rsid w:val="00CF6D28"/>
    <w:rsid w:val="00CF6E82"/>
    <w:rsid w:val="00CF6F1A"/>
    <w:rsid w:val="00CF727A"/>
    <w:rsid w:val="00CF731C"/>
    <w:rsid w:val="00CF7390"/>
    <w:rsid w:val="00CF760F"/>
    <w:rsid w:val="00CF7939"/>
    <w:rsid w:val="00CF79ED"/>
    <w:rsid w:val="00CF7B96"/>
    <w:rsid w:val="00CF7C0F"/>
    <w:rsid w:val="00CF7CAF"/>
    <w:rsid w:val="00D00101"/>
    <w:rsid w:val="00D00203"/>
    <w:rsid w:val="00D00380"/>
    <w:rsid w:val="00D00423"/>
    <w:rsid w:val="00D0042E"/>
    <w:rsid w:val="00D00563"/>
    <w:rsid w:val="00D00765"/>
    <w:rsid w:val="00D00BE0"/>
    <w:rsid w:val="00D00FB2"/>
    <w:rsid w:val="00D01999"/>
    <w:rsid w:val="00D019BB"/>
    <w:rsid w:val="00D01D44"/>
    <w:rsid w:val="00D02048"/>
    <w:rsid w:val="00D023DA"/>
    <w:rsid w:val="00D02DC8"/>
    <w:rsid w:val="00D02E70"/>
    <w:rsid w:val="00D0312E"/>
    <w:rsid w:val="00D03562"/>
    <w:rsid w:val="00D036B5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E9B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439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C3F"/>
    <w:rsid w:val="00D15E0F"/>
    <w:rsid w:val="00D15EF4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D5F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E3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32B"/>
    <w:rsid w:val="00D2741C"/>
    <w:rsid w:val="00D2761E"/>
    <w:rsid w:val="00D27D69"/>
    <w:rsid w:val="00D27E42"/>
    <w:rsid w:val="00D3007B"/>
    <w:rsid w:val="00D300E0"/>
    <w:rsid w:val="00D301C2"/>
    <w:rsid w:val="00D30448"/>
    <w:rsid w:val="00D30571"/>
    <w:rsid w:val="00D3060E"/>
    <w:rsid w:val="00D306E9"/>
    <w:rsid w:val="00D30A50"/>
    <w:rsid w:val="00D30B7A"/>
    <w:rsid w:val="00D30C12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DD"/>
    <w:rsid w:val="00D32DEF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2FA"/>
    <w:rsid w:val="00D353E5"/>
    <w:rsid w:val="00D359B0"/>
    <w:rsid w:val="00D35B8F"/>
    <w:rsid w:val="00D35C1E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264"/>
    <w:rsid w:val="00D37424"/>
    <w:rsid w:val="00D37A59"/>
    <w:rsid w:val="00D37D0C"/>
    <w:rsid w:val="00D37D97"/>
    <w:rsid w:val="00D400F3"/>
    <w:rsid w:val="00D405F5"/>
    <w:rsid w:val="00D4082F"/>
    <w:rsid w:val="00D40C31"/>
    <w:rsid w:val="00D40C58"/>
    <w:rsid w:val="00D40CA7"/>
    <w:rsid w:val="00D40DEC"/>
    <w:rsid w:val="00D40E25"/>
    <w:rsid w:val="00D4160F"/>
    <w:rsid w:val="00D41902"/>
    <w:rsid w:val="00D41C0E"/>
    <w:rsid w:val="00D41D25"/>
    <w:rsid w:val="00D421ED"/>
    <w:rsid w:val="00D42276"/>
    <w:rsid w:val="00D424B6"/>
    <w:rsid w:val="00D425D5"/>
    <w:rsid w:val="00D428D7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CE2"/>
    <w:rsid w:val="00D44F36"/>
    <w:rsid w:val="00D4534E"/>
    <w:rsid w:val="00D4598D"/>
    <w:rsid w:val="00D45ABA"/>
    <w:rsid w:val="00D45B8E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C0"/>
    <w:rsid w:val="00D529BC"/>
    <w:rsid w:val="00D52BFA"/>
    <w:rsid w:val="00D53087"/>
    <w:rsid w:val="00D53570"/>
    <w:rsid w:val="00D53A90"/>
    <w:rsid w:val="00D53D97"/>
    <w:rsid w:val="00D54193"/>
    <w:rsid w:val="00D547A7"/>
    <w:rsid w:val="00D54BBF"/>
    <w:rsid w:val="00D5502A"/>
    <w:rsid w:val="00D5516F"/>
    <w:rsid w:val="00D551D7"/>
    <w:rsid w:val="00D55560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B0"/>
    <w:rsid w:val="00D60C54"/>
    <w:rsid w:val="00D60C99"/>
    <w:rsid w:val="00D613F1"/>
    <w:rsid w:val="00D6163D"/>
    <w:rsid w:val="00D618F8"/>
    <w:rsid w:val="00D61A43"/>
    <w:rsid w:val="00D61A6F"/>
    <w:rsid w:val="00D61DA3"/>
    <w:rsid w:val="00D6217D"/>
    <w:rsid w:val="00D6232A"/>
    <w:rsid w:val="00D62572"/>
    <w:rsid w:val="00D625CE"/>
    <w:rsid w:val="00D6270E"/>
    <w:rsid w:val="00D62AD5"/>
    <w:rsid w:val="00D62CDC"/>
    <w:rsid w:val="00D62CED"/>
    <w:rsid w:val="00D62D26"/>
    <w:rsid w:val="00D62F13"/>
    <w:rsid w:val="00D63108"/>
    <w:rsid w:val="00D63279"/>
    <w:rsid w:val="00D63290"/>
    <w:rsid w:val="00D63967"/>
    <w:rsid w:val="00D63A84"/>
    <w:rsid w:val="00D63E40"/>
    <w:rsid w:val="00D640C8"/>
    <w:rsid w:val="00D642D8"/>
    <w:rsid w:val="00D644BB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B61"/>
    <w:rsid w:val="00D72E2B"/>
    <w:rsid w:val="00D73066"/>
    <w:rsid w:val="00D730FB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88"/>
    <w:rsid w:val="00D76C53"/>
    <w:rsid w:val="00D76DA6"/>
    <w:rsid w:val="00D770EA"/>
    <w:rsid w:val="00D77122"/>
    <w:rsid w:val="00D7723B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B59"/>
    <w:rsid w:val="00D82E93"/>
    <w:rsid w:val="00D82EBF"/>
    <w:rsid w:val="00D82F1C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6"/>
    <w:rsid w:val="00D916F7"/>
    <w:rsid w:val="00D91B93"/>
    <w:rsid w:val="00D91B9C"/>
    <w:rsid w:val="00D91EC2"/>
    <w:rsid w:val="00D9204D"/>
    <w:rsid w:val="00D9290C"/>
    <w:rsid w:val="00D92CDB"/>
    <w:rsid w:val="00D930E5"/>
    <w:rsid w:val="00D931C1"/>
    <w:rsid w:val="00D938D1"/>
    <w:rsid w:val="00D93995"/>
    <w:rsid w:val="00D93B4A"/>
    <w:rsid w:val="00D93FAB"/>
    <w:rsid w:val="00D946E4"/>
    <w:rsid w:val="00D94A96"/>
    <w:rsid w:val="00D94B99"/>
    <w:rsid w:val="00D94E14"/>
    <w:rsid w:val="00D94F13"/>
    <w:rsid w:val="00D94F66"/>
    <w:rsid w:val="00D94F97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46B"/>
    <w:rsid w:val="00D965FC"/>
    <w:rsid w:val="00D96773"/>
    <w:rsid w:val="00D968F1"/>
    <w:rsid w:val="00D96992"/>
    <w:rsid w:val="00D96AED"/>
    <w:rsid w:val="00D9709E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768"/>
    <w:rsid w:val="00DA0B2B"/>
    <w:rsid w:val="00DA0BD5"/>
    <w:rsid w:val="00DA0E16"/>
    <w:rsid w:val="00DA0EE4"/>
    <w:rsid w:val="00DA116B"/>
    <w:rsid w:val="00DA1475"/>
    <w:rsid w:val="00DA163E"/>
    <w:rsid w:val="00DA172D"/>
    <w:rsid w:val="00DA1EAF"/>
    <w:rsid w:val="00DA20A2"/>
    <w:rsid w:val="00DA23C4"/>
    <w:rsid w:val="00DA2582"/>
    <w:rsid w:val="00DA25AF"/>
    <w:rsid w:val="00DA2628"/>
    <w:rsid w:val="00DA26A1"/>
    <w:rsid w:val="00DA2941"/>
    <w:rsid w:val="00DA2A90"/>
    <w:rsid w:val="00DA2BC1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688"/>
    <w:rsid w:val="00DA572E"/>
    <w:rsid w:val="00DA5A91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255"/>
    <w:rsid w:val="00DA740C"/>
    <w:rsid w:val="00DA7452"/>
    <w:rsid w:val="00DA75A1"/>
    <w:rsid w:val="00DA786E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87B"/>
    <w:rsid w:val="00DB1B78"/>
    <w:rsid w:val="00DB1EB7"/>
    <w:rsid w:val="00DB205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0E9"/>
    <w:rsid w:val="00DB725A"/>
    <w:rsid w:val="00DB7283"/>
    <w:rsid w:val="00DB72D0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E40"/>
    <w:rsid w:val="00DC261E"/>
    <w:rsid w:val="00DC2B0B"/>
    <w:rsid w:val="00DC2B72"/>
    <w:rsid w:val="00DC2D33"/>
    <w:rsid w:val="00DC2DAB"/>
    <w:rsid w:val="00DC307D"/>
    <w:rsid w:val="00DC31D4"/>
    <w:rsid w:val="00DC33CC"/>
    <w:rsid w:val="00DC3484"/>
    <w:rsid w:val="00DC3565"/>
    <w:rsid w:val="00DC358F"/>
    <w:rsid w:val="00DC36D0"/>
    <w:rsid w:val="00DC3A8C"/>
    <w:rsid w:val="00DC3C50"/>
    <w:rsid w:val="00DC3C96"/>
    <w:rsid w:val="00DC3DDF"/>
    <w:rsid w:val="00DC4060"/>
    <w:rsid w:val="00DC42E3"/>
    <w:rsid w:val="00DC4539"/>
    <w:rsid w:val="00DC46B6"/>
    <w:rsid w:val="00DC473B"/>
    <w:rsid w:val="00DC47BC"/>
    <w:rsid w:val="00DC4CBB"/>
    <w:rsid w:val="00DC4FED"/>
    <w:rsid w:val="00DC5226"/>
    <w:rsid w:val="00DC53C4"/>
    <w:rsid w:val="00DC552B"/>
    <w:rsid w:val="00DC55AD"/>
    <w:rsid w:val="00DC5615"/>
    <w:rsid w:val="00DC59A3"/>
    <w:rsid w:val="00DC59E6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B2B"/>
    <w:rsid w:val="00DC7BF9"/>
    <w:rsid w:val="00DC7E7E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10E2"/>
    <w:rsid w:val="00DD11DB"/>
    <w:rsid w:val="00DD1541"/>
    <w:rsid w:val="00DD16DB"/>
    <w:rsid w:val="00DD17E0"/>
    <w:rsid w:val="00DD1863"/>
    <w:rsid w:val="00DD1950"/>
    <w:rsid w:val="00DD19DB"/>
    <w:rsid w:val="00DD1B71"/>
    <w:rsid w:val="00DD1F53"/>
    <w:rsid w:val="00DD1FD4"/>
    <w:rsid w:val="00DD21FF"/>
    <w:rsid w:val="00DD26E2"/>
    <w:rsid w:val="00DD2DD5"/>
    <w:rsid w:val="00DD31A7"/>
    <w:rsid w:val="00DD31DF"/>
    <w:rsid w:val="00DD31EB"/>
    <w:rsid w:val="00DD3278"/>
    <w:rsid w:val="00DD37DC"/>
    <w:rsid w:val="00DD3A12"/>
    <w:rsid w:val="00DD3E0F"/>
    <w:rsid w:val="00DD3F7A"/>
    <w:rsid w:val="00DD3FED"/>
    <w:rsid w:val="00DD436D"/>
    <w:rsid w:val="00DD43B3"/>
    <w:rsid w:val="00DD4492"/>
    <w:rsid w:val="00DD4527"/>
    <w:rsid w:val="00DD4729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EB2"/>
    <w:rsid w:val="00DD73CA"/>
    <w:rsid w:val="00DD746A"/>
    <w:rsid w:val="00DD7646"/>
    <w:rsid w:val="00DD78F9"/>
    <w:rsid w:val="00DD7CBD"/>
    <w:rsid w:val="00DE05AD"/>
    <w:rsid w:val="00DE08E6"/>
    <w:rsid w:val="00DE0E22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30D4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C2"/>
    <w:rsid w:val="00DE4DE0"/>
    <w:rsid w:val="00DE4FEC"/>
    <w:rsid w:val="00DE50F9"/>
    <w:rsid w:val="00DE537E"/>
    <w:rsid w:val="00DE54B0"/>
    <w:rsid w:val="00DE552C"/>
    <w:rsid w:val="00DE5561"/>
    <w:rsid w:val="00DE5601"/>
    <w:rsid w:val="00DE575A"/>
    <w:rsid w:val="00DE5946"/>
    <w:rsid w:val="00DE5951"/>
    <w:rsid w:val="00DE5A38"/>
    <w:rsid w:val="00DE5B4A"/>
    <w:rsid w:val="00DE625F"/>
    <w:rsid w:val="00DE62C7"/>
    <w:rsid w:val="00DE6329"/>
    <w:rsid w:val="00DE6447"/>
    <w:rsid w:val="00DE6509"/>
    <w:rsid w:val="00DE6732"/>
    <w:rsid w:val="00DE6806"/>
    <w:rsid w:val="00DE6CF4"/>
    <w:rsid w:val="00DE70CC"/>
    <w:rsid w:val="00DE7657"/>
    <w:rsid w:val="00DE7938"/>
    <w:rsid w:val="00DE7EDF"/>
    <w:rsid w:val="00DE7F3F"/>
    <w:rsid w:val="00DF021C"/>
    <w:rsid w:val="00DF0274"/>
    <w:rsid w:val="00DF03F5"/>
    <w:rsid w:val="00DF04B3"/>
    <w:rsid w:val="00DF0820"/>
    <w:rsid w:val="00DF0C13"/>
    <w:rsid w:val="00DF0C5C"/>
    <w:rsid w:val="00DF0DFF"/>
    <w:rsid w:val="00DF0E8C"/>
    <w:rsid w:val="00DF15AF"/>
    <w:rsid w:val="00DF16D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03"/>
    <w:rsid w:val="00DF3202"/>
    <w:rsid w:val="00DF324D"/>
    <w:rsid w:val="00DF358A"/>
    <w:rsid w:val="00DF3ACD"/>
    <w:rsid w:val="00DF3C61"/>
    <w:rsid w:val="00DF3C6C"/>
    <w:rsid w:val="00DF3DED"/>
    <w:rsid w:val="00DF3FD2"/>
    <w:rsid w:val="00DF4313"/>
    <w:rsid w:val="00DF460E"/>
    <w:rsid w:val="00DF4AD7"/>
    <w:rsid w:val="00DF5378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D2D"/>
    <w:rsid w:val="00DF7FC1"/>
    <w:rsid w:val="00E0024D"/>
    <w:rsid w:val="00E0038B"/>
    <w:rsid w:val="00E00400"/>
    <w:rsid w:val="00E008CA"/>
    <w:rsid w:val="00E01977"/>
    <w:rsid w:val="00E0199E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738"/>
    <w:rsid w:val="00E04807"/>
    <w:rsid w:val="00E04BB0"/>
    <w:rsid w:val="00E04DF0"/>
    <w:rsid w:val="00E04F35"/>
    <w:rsid w:val="00E05196"/>
    <w:rsid w:val="00E05205"/>
    <w:rsid w:val="00E05488"/>
    <w:rsid w:val="00E05724"/>
    <w:rsid w:val="00E058E8"/>
    <w:rsid w:val="00E05996"/>
    <w:rsid w:val="00E05C1E"/>
    <w:rsid w:val="00E05F36"/>
    <w:rsid w:val="00E05FEA"/>
    <w:rsid w:val="00E06038"/>
    <w:rsid w:val="00E06423"/>
    <w:rsid w:val="00E068CF"/>
    <w:rsid w:val="00E06A84"/>
    <w:rsid w:val="00E06B65"/>
    <w:rsid w:val="00E06C18"/>
    <w:rsid w:val="00E06F7F"/>
    <w:rsid w:val="00E07298"/>
    <w:rsid w:val="00E07422"/>
    <w:rsid w:val="00E07933"/>
    <w:rsid w:val="00E0799E"/>
    <w:rsid w:val="00E07BD7"/>
    <w:rsid w:val="00E07CB1"/>
    <w:rsid w:val="00E07FD9"/>
    <w:rsid w:val="00E10065"/>
    <w:rsid w:val="00E10142"/>
    <w:rsid w:val="00E10348"/>
    <w:rsid w:val="00E10A73"/>
    <w:rsid w:val="00E10BAB"/>
    <w:rsid w:val="00E110C0"/>
    <w:rsid w:val="00E11123"/>
    <w:rsid w:val="00E11705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8DA"/>
    <w:rsid w:val="00E12A0A"/>
    <w:rsid w:val="00E12A35"/>
    <w:rsid w:val="00E12BDC"/>
    <w:rsid w:val="00E12D24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3B2B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591"/>
    <w:rsid w:val="00E16ABF"/>
    <w:rsid w:val="00E16D44"/>
    <w:rsid w:val="00E16DCA"/>
    <w:rsid w:val="00E16E6C"/>
    <w:rsid w:val="00E1703F"/>
    <w:rsid w:val="00E170E7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2E"/>
    <w:rsid w:val="00E20D4F"/>
    <w:rsid w:val="00E21125"/>
    <w:rsid w:val="00E2144C"/>
    <w:rsid w:val="00E21567"/>
    <w:rsid w:val="00E2182F"/>
    <w:rsid w:val="00E21B38"/>
    <w:rsid w:val="00E21E5F"/>
    <w:rsid w:val="00E22251"/>
    <w:rsid w:val="00E2237B"/>
    <w:rsid w:val="00E22B1C"/>
    <w:rsid w:val="00E22D74"/>
    <w:rsid w:val="00E22DB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393"/>
    <w:rsid w:val="00E25475"/>
    <w:rsid w:val="00E255FD"/>
    <w:rsid w:val="00E25654"/>
    <w:rsid w:val="00E25867"/>
    <w:rsid w:val="00E25E9D"/>
    <w:rsid w:val="00E25ED1"/>
    <w:rsid w:val="00E2612D"/>
    <w:rsid w:val="00E26817"/>
    <w:rsid w:val="00E26833"/>
    <w:rsid w:val="00E26D16"/>
    <w:rsid w:val="00E272E3"/>
    <w:rsid w:val="00E277E3"/>
    <w:rsid w:val="00E2782F"/>
    <w:rsid w:val="00E27A44"/>
    <w:rsid w:val="00E27A9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237"/>
    <w:rsid w:val="00E31486"/>
    <w:rsid w:val="00E315B8"/>
    <w:rsid w:val="00E316BF"/>
    <w:rsid w:val="00E3172E"/>
    <w:rsid w:val="00E3178D"/>
    <w:rsid w:val="00E317FB"/>
    <w:rsid w:val="00E31A3B"/>
    <w:rsid w:val="00E31CC3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5D5"/>
    <w:rsid w:val="00E3596C"/>
    <w:rsid w:val="00E35BFF"/>
    <w:rsid w:val="00E35F7D"/>
    <w:rsid w:val="00E360D5"/>
    <w:rsid w:val="00E363F1"/>
    <w:rsid w:val="00E3655D"/>
    <w:rsid w:val="00E36B1D"/>
    <w:rsid w:val="00E36B2C"/>
    <w:rsid w:val="00E36D70"/>
    <w:rsid w:val="00E370AF"/>
    <w:rsid w:val="00E37189"/>
    <w:rsid w:val="00E371FC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4D1"/>
    <w:rsid w:val="00E44812"/>
    <w:rsid w:val="00E4493A"/>
    <w:rsid w:val="00E449DA"/>
    <w:rsid w:val="00E44DE3"/>
    <w:rsid w:val="00E45053"/>
    <w:rsid w:val="00E450AA"/>
    <w:rsid w:val="00E450C8"/>
    <w:rsid w:val="00E45634"/>
    <w:rsid w:val="00E456CB"/>
    <w:rsid w:val="00E45767"/>
    <w:rsid w:val="00E45C22"/>
    <w:rsid w:val="00E45E80"/>
    <w:rsid w:val="00E462D1"/>
    <w:rsid w:val="00E465B6"/>
    <w:rsid w:val="00E4660F"/>
    <w:rsid w:val="00E4685C"/>
    <w:rsid w:val="00E470B0"/>
    <w:rsid w:val="00E4745D"/>
    <w:rsid w:val="00E47524"/>
    <w:rsid w:val="00E47673"/>
    <w:rsid w:val="00E4787B"/>
    <w:rsid w:val="00E479B7"/>
    <w:rsid w:val="00E47B7F"/>
    <w:rsid w:val="00E47D56"/>
    <w:rsid w:val="00E47D91"/>
    <w:rsid w:val="00E47DAB"/>
    <w:rsid w:val="00E47E21"/>
    <w:rsid w:val="00E5014D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16F"/>
    <w:rsid w:val="00E53416"/>
    <w:rsid w:val="00E53626"/>
    <w:rsid w:val="00E5379B"/>
    <w:rsid w:val="00E53ACF"/>
    <w:rsid w:val="00E53AFC"/>
    <w:rsid w:val="00E53B48"/>
    <w:rsid w:val="00E53BAD"/>
    <w:rsid w:val="00E53E82"/>
    <w:rsid w:val="00E5448C"/>
    <w:rsid w:val="00E544D9"/>
    <w:rsid w:val="00E54517"/>
    <w:rsid w:val="00E54BE9"/>
    <w:rsid w:val="00E54CED"/>
    <w:rsid w:val="00E54D2E"/>
    <w:rsid w:val="00E54EC2"/>
    <w:rsid w:val="00E55319"/>
    <w:rsid w:val="00E55421"/>
    <w:rsid w:val="00E55635"/>
    <w:rsid w:val="00E55662"/>
    <w:rsid w:val="00E557CB"/>
    <w:rsid w:val="00E5587C"/>
    <w:rsid w:val="00E55EEB"/>
    <w:rsid w:val="00E565AD"/>
    <w:rsid w:val="00E56771"/>
    <w:rsid w:val="00E569CB"/>
    <w:rsid w:val="00E56BF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111A"/>
    <w:rsid w:val="00E6134A"/>
    <w:rsid w:val="00E61354"/>
    <w:rsid w:val="00E616CB"/>
    <w:rsid w:val="00E618BC"/>
    <w:rsid w:val="00E61963"/>
    <w:rsid w:val="00E6208E"/>
    <w:rsid w:val="00E6218F"/>
    <w:rsid w:val="00E621FD"/>
    <w:rsid w:val="00E628A0"/>
    <w:rsid w:val="00E62C02"/>
    <w:rsid w:val="00E62C13"/>
    <w:rsid w:val="00E62F37"/>
    <w:rsid w:val="00E62F61"/>
    <w:rsid w:val="00E638DD"/>
    <w:rsid w:val="00E63915"/>
    <w:rsid w:val="00E639E5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5028"/>
    <w:rsid w:val="00E65095"/>
    <w:rsid w:val="00E653D7"/>
    <w:rsid w:val="00E6586A"/>
    <w:rsid w:val="00E65A5F"/>
    <w:rsid w:val="00E66146"/>
    <w:rsid w:val="00E665EB"/>
    <w:rsid w:val="00E6676D"/>
    <w:rsid w:val="00E66780"/>
    <w:rsid w:val="00E66A4B"/>
    <w:rsid w:val="00E66AAF"/>
    <w:rsid w:val="00E66BBE"/>
    <w:rsid w:val="00E66BC1"/>
    <w:rsid w:val="00E66C7D"/>
    <w:rsid w:val="00E66E20"/>
    <w:rsid w:val="00E6702A"/>
    <w:rsid w:val="00E670AB"/>
    <w:rsid w:val="00E670DB"/>
    <w:rsid w:val="00E6716F"/>
    <w:rsid w:val="00E6772A"/>
    <w:rsid w:val="00E67D40"/>
    <w:rsid w:val="00E67FA2"/>
    <w:rsid w:val="00E701A6"/>
    <w:rsid w:val="00E70345"/>
    <w:rsid w:val="00E703E1"/>
    <w:rsid w:val="00E7047E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D7C"/>
    <w:rsid w:val="00E72EBF"/>
    <w:rsid w:val="00E72EC1"/>
    <w:rsid w:val="00E73492"/>
    <w:rsid w:val="00E73A5E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4FCC"/>
    <w:rsid w:val="00E7537E"/>
    <w:rsid w:val="00E754DD"/>
    <w:rsid w:val="00E7552D"/>
    <w:rsid w:val="00E75759"/>
    <w:rsid w:val="00E75938"/>
    <w:rsid w:val="00E75BB5"/>
    <w:rsid w:val="00E75C82"/>
    <w:rsid w:val="00E75DAB"/>
    <w:rsid w:val="00E75E51"/>
    <w:rsid w:val="00E7606F"/>
    <w:rsid w:val="00E764E9"/>
    <w:rsid w:val="00E765E1"/>
    <w:rsid w:val="00E76669"/>
    <w:rsid w:val="00E76A41"/>
    <w:rsid w:val="00E76B78"/>
    <w:rsid w:val="00E7701A"/>
    <w:rsid w:val="00E77022"/>
    <w:rsid w:val="00E7705E"/>
    <w:rsid w:val="00E77495"/>
    <w:rsid w:val="00E777DC"/>
    <w:rsid w:val="00E77ABE"/>
    <w:rsid w:val="00E77CDC"/>
    <w:rsid w:val="00E77F2D"/>
    <w:rsid w:val="00E80065"/>
    <w:rsid w:val="00E803DC"/>
    <w:rsid w:val="00E807D3"/>
    <w:rsid w:val="00E80953"/>
    <w:rsid w:val="00E80AE7"/>
    <w:rsid w:val="00E80D03"/>
    <w:rsid w:val="00E80F8C"/>
    <w:rsid w:val="00E81007"/>
    <w:rsid w:val="00E81218"/>
    <w:rsid w:val="00E818E6"/>
    <w:rsid w:val="00E81918"/>
    <w:rsid w:val="00E81BC3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793"/>
    <w:rsid w:val="00E849EB"/>
    <w:rsid w:val="00E84CB3"/>
    <w:rsid w:val="00E84D12"/>
    <w:rsid w:val="00E84E4F"/>
    <w:rsid w:val="00E85448"/>
    <w:rsid w:val="00E85645"/>
    <w:rsid w:val="00E85669"/>
    <w:rsid w:val="00E856F1"/>
    <w:rsid w:val="00E856F5"/>
    <w:rsid w:val="00E85798"/>
    <w:rsid w:val="00E859BE"/>
    <w:rsid w:val="00E85C21"/>
    <w:rsid w:val="00E85E4A"/>
    <w:rsid w:val="00E862AE"/>
    <w:rsid w:val="00E864C1"/>
    <w:rsid w:val="00E86863"/>
    <w:rsid w:val="00E868D9"/>
    <w:rsid w:val="00E87427"/>
    <w:rsid w:val="00E87572"/>
    <w:rsid w:val="00E87725"/>
    <w:rsid w:val="00E8775D"/>
    <w:rsid w:val="00E87A43"/>
    <w:rsid w:val="00E87BE1"/>
    <w:rsid w:val="00E87D92"/>
    <w:rsid w:val="00E87E10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7D4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7C8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93"/>
    <w:rsid w:val="00E97F4C"/>
    <w:rsid w:val="00EA00F1"/>
    <w:rsid w:val="00EA01C9"/>
    <w:rsid w:val="00EA02D9"/>
    <w:rsid w:val="00EA0391"/>
    <w:rsid w:val="00EA093A"/>
    <w:rsid w:val="00EA0AF1"/>
    <w:rsid w:val="00EA0D98"/>
    <w:rsid w:val="00EA0E89"/>
    <w:rsid w:val="00EA0F9D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C82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4AF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C68"/>
    <w:rsid w:val="00EC21EC"/>
    <w:rsid w:val="00EC2785"/>
    <w:rsid w:val="00EC2B6D"/>
    <w:rsid w:val="00EC2C42"/>
    <w:rsid w:val="00EC2CAC"/>
    <w:rsid w:val="00EC3295"/>
    <w:rsid w:val="00EC33FD"/>
    <w:rsid w:val="00EC343B"/>
    <w:rsid w:val="00EC3490"/>
    <w:rsid w:val="00EC3853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0D7"/>
    <w:rsid w:val="00EC5293"/>
    <w:rsid w:val="00EC5679"/>
    <w:rsid w:val="00EC56A9"/>
    <w:rsid w:val="00EC56D9"/>
    <w:rsid w:val="00EC56EA"/>
    <w:rsid w:val="00EC59D6"/>
    <w:rsid w:val="00EC5A2F"/>
    <w:rsid w:val="00EC5D1A"/>
    <w:rsid w:val="00EC661B"/>
    <w:rsid w:val="00EC675B"/>
    <w:rsid w:val="00EC67FF"/>
    <w:rsid w:val="00EC6894"/>
    <w:rsid w:val="00EC6D85"/>
    <w:rsid w:val="00EC77F1"/>
    <w:rsid w:val="00EC79EC"/>
    <w:rsid w:val="00EC7ABA"/>
    <w:rsid w:val="00ED01C9"/>
    <w:rsid w:val="00ED04D3"/>
    <w:rsid w:val="00ED07D9"/>
    <w:rsid w:val="00ED07EF"/>
    <w:rsid w:val="00ED0847"/>
    <w:rsid w:val="00ED0935"/>
    <w:rsid w:val="00ED0A4E"/>
    <w:rsid w:val="00ED0C09"/>
    <w:rsid w:val="00ED0FC3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4B6"/>
    <w:rsid w:val="00ED4FE7"/>
    <w:rsid w:val="00ED5047"/>
    <w:rsid w:val="00ED5155"/>
    <w:rsid w:val="00ED518C"/>
    <w:rsid w:val="00ED58C9"/>
    <w:rsid w:val="00ED5902"/>
    <w:rsid w:val="00ED59A9"/>
    <w:rsid w:val="00ED6181"/>
    <w:rsid w:val="00ED6690"/>
    <w:rsid w:val="00ED68DE"/>
    <w:rsid w:val="00ED6A16"/>
    <w:rsid w:val="00ED6ED8"/>
    <w:rsid w:val="00ED6F34"/>
    <w:rsid w:val="00ED6F5F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4D"/>
    <w:rsid w:val="00EF06FB"/>
    <w:rsid w:val="00EF0734"/>
    <w:rsid w:val="00EF0967"/>
    <w:rsid w:val="00EF0CBC"/>
    <w:rsid w:val="00EF0D7B"/>
    <w:rsid w:val="00EF0F34"/>
    <w:rsid w:val="00EF104D"/>
    <w:rsid w:val="00EF1116"/>
    <w:rsid w:val="00EF122F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DE6"/>
    <w:rsid w:val="00EF303A"/>
    <w:rsid w:val="00EF3383"/>
    <w:rsid w:val="00EF3403"/>
    <w:rsid w:val="00EF3425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61E3"/>
    <w:rsid w:val="00EF63C8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99E"/>
    <w:rsid w:val="00EF7A7E"/>
    <w:rsid w:val="00EF7B32"/>
    <w:rsid w:val="00EF7B63"/>
    <w:rsid w:val="00EF7BA9"/>
    <w:rsid w:val="00EF7E38"/>
    <w:rsid w:val="00F005F0"/>
    <w:rsid w:val="00F00625"/>
    <w:rsid w:val="00F008CF"/>
    <w:rsid w:val="00F0131D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FE6"/>
    <w:rsid w:val="00F035A9"/>
    <w:rsid w:val="00F03F7D"/>
    <w:rsid w:val="00F04B07"/>
    <w:rsid w:val="00F05219"/>
    <w:rsid w:val="00F05443"/>
    <w:rsid w:val="00F05581"/>
    <w:rsid w:val="00F05881"/>
    <w:rsid w:val="00F05989"/>
    <w:rsid w:val="00F05AE0"/>
    <w:rsid w:val="00F05B30"/>
    <w:rsid w:val="00F05F1C"/>
    <w:rsid w:val="00F0610B"/>
    <w:rsid w:val="00F065D0"/>
    <w:rsid w:val="00F067D8"/>
    <w:rsid w:val="00F067E2"/>
    <w:rsid w:val="00F0687F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0D9"/>
    <w:rsid w:val="00F104CB"/>
    <w:rsid w:val="00F10616"/>
    <w:rsid w:val="00F10A65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FD0"/>
    <w:rsid w:val="00F1312D"/>
    <w:rsid w:val="00F1362B"/>
    <w:rsid w:val="00F136AC"/>
    <w:rsid w:val="00F1372D"/>
    <w:rsid w:val="00F13A7C"/>
    <w:rsid w:val="00F13C5B"/>
    <w:rsid w:val="00F13D55"/>
    <w:rsid w:val="00F14233"/>
    <w:rsid w:val="00F14427"/>
    <w:rsid w:val="00F1490F"/>
    <w:rsid w:val="00F14A84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08"/>
    <w:rsid w:val="00F15D94"/>
    <w:rsid w:val="00F15EC0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C23"/>
    <w:rsid w:val="00F22E43"/>
    <w:rsid w:val="00F232E8"/>
    <w:rsid w:val="00F23386"/>
    <w:rsid w:val="00F23778"/>
    <w:rsid w:val="00F23A89"/>
    <w:rsid w:val="00F23CA9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4FB0"/>
    <w:rsid w:val="00F251F7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869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171"/>
    <w:rsid w:val="00F305B9"/>
    <w:rsid w:val="00F3068D"/>
    <w:rsid w:val="00F30795"/>
    <w:rsid w:val="00F3084E"/>
    <w:rsid w:val="00F308A2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1B2"/>
    <w:rsid w:val="00F334B6"/>
    <w:rsid w:val="00F337A0"/>
    <w:rsid w:val="00F33A74"/>
    <w:rsid w:val="00F33D18"/>
    <w:rsid w:val="00F3426E"/>
    <w:rsid w:val="00F34297"/>
    <w:rsid w:val="00F34362"/>
    <w:rsid w:val="00F34511"/>
    <w:rsid w:val="00F347E0"/>
    <w:rsid w:val="00F34B0B"/>
    <w:rsid w:val="00F34BAD"/>
    <w:rsid w:val="00F352B8"/>
    <w:rsid w:val="00F35350"/>
    <w:rsid w:val="00F3552C"/>
    <w:rsid w:val="00F35825"/>
    <w:rsid w:val="00F35856"/>
    <w:rsid w:val="00F35A17"/>
    <w:rsid w:val="00F35B57"/>
    <w:rsid w:val="00F35CCA"/>
    <w:rsid w:val="00F360FB"/>
    <w:rsid w:val="00F361F5"/>
    <w:rsid w:val="00F362CB"/>
    <w:rsid w:val="00F367D9"/>
    <w:rsid w:val="00F368FA"/>
    <w:rsid w:val="00F3695E"/>
    <w:rsid w:val="00F369D8"/>
    <w:rsid w:val="00F370F0"/>
    <w:rsid w:val="00F3710B"/>
    <w:rsid w:val="00F37179"/>
    <w:rsid w:val="00F372B7"/>
    <w:rsid w:val="00F372FB"/>
    <w:rsid w:val="00F37627"/>
    <w:rsid w:val="00F378B2"/>
    <w:rsid w:val="00F37903"/>
    <w:rsid w:val="00F37B83"/>
    <w:rsid w:val="00F37C12"/>
    <w:rsid w:val="00F37D23"/>
    <w:rsid w:val="00F37D91"/>
    <w:rsid w:val="00F37F4B"/>
    <w:rsid w:val="00F400D0"/>
    <w:rsid w:val="00F401E9"/>
    <w:rsid w:val="00F40479"/>
    <w:rsid w:val="00F40A6B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D5A"/>
    <w:rsid w:val="00F42EEC"/>
    <w:rsid w:val="00F42FC9"/>
    <w:rsid w:val="00F431FA"/>
    <w:rsid w:val="00F43AF2"/>
    <w:rsid w:val="00F43DCF"/>
    <w:rsid w:val="00F43E3A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FD"/>
    <w:rsid w:val="00F464FA"/>
    <w:rsid w:val="00F46657"/>
    <w:rsid w:val="00F46760"/>
    <w:rsid w:val="00F467C3"/>
    <w:rsid w:val="00F46840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A5"/>
    <w:rsid w:val="00F513B3"/>
    <w:rsid w:val="00F515CF"/>
    <w:rsid w:val="00F51CD5"/>
    <w:rsid w:val="00F51FAD"/>
    <w:rsid w:val="00F52080"/>
    <w:rsid w:val="00F520A8"/>
    <w:rsid w:val="00F52168"/>
    <w:rsid w:val="00F5224D"/>
    <w:rsid w:val="00F5248C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501E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22D"/>
    <w:rsid w:val="00F56929"/>
    <w:rsid w:val="00F56E4C"/>
    <w:rsid w:val="00F56F5E"/>
    <w:rsid w:val="00F57217"/>
    <w:rsid w:val="00F57485"/>
    <w:rsid w:val="00F57893"/>
    <w:rsid w:val="00F57D8B"/>
    <w:rsid w:val="00F57E47"/>
    <w:rsid w:val="00F602A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EA2"/>
    <w:rsid w:val="00F61F1F"/>
    <w:rsid w:val="00F620A7"/>
    <w:rsid w:val="00F620C9"/>
    <w:rsid w:val="00F623DB"/>
    <w:rsid w:val="00F6242D"/>
    <w:rsid w:val="00F62781"/>
    <w:rsid w:val="00F629E5"/>
    <w:rsid w:val="00F62C06"/>
    <w:rsid w:val="00F62CDC"/>
    <w:rsid w:val="00F62E36"/>
    <w:rsid w:val="00F62ED6"/>
    <w:rsid w:val="00F63021"/>
    <w:rsid w:val="00F634FA"/>
    <w:rsid w:val="00F63840"/>
    <w:rsid w:val="00F63C76"/>
    <w:rsid w:val="00F63DB1"/>
    <w:rsid w:val="00F6424E"/>
    <w:rsid w:val="00F64375"/>
    <w:rsid w:val="00F647B3"/>
    <w:rsid w:val="00F649A2"/>
    <w:rsid w:val="00F6584E"/>
    <w:rsid w:val="00F65F43"/>
    <w:rsid w:val="00F65FE4"/>
    <w:rsid w:val="00F65FFA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453"/>
    <w:rsid w:val="00F7051B"/>
    <w:rsid w:val="00F70582"/>
    <w:rsid w:val="00F7058E"/>
    <w:rsid w:val="00F706CC"/>
    <w:rsid w:val="00F70D61"/>
    <w:rsid w:val="00F71130"/>
    <w:rsid w:val="00F7164D"/>
    <w:rsid w:val="00F71686"/>
    <w:rsid w:val="00F71688"/>
    <w:rsid w:val="00F7194E"/>
    <w:rsid w:val="00F71BDD"/>
    <w:rsid w:val="00F71C40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6B4"/>
    <w:rsid w:val="00F74764"/>
    <w:rsid w:val="00F74B15"/>
    <w:rsid w:val="00F74B1E"/>
    <w:rsid w:val="00F74FE4"/>
    <w:rsid w:val="00F751A3"/>
    <w:rsid w:val="00F752C2"/>
    <w:rsid w:val="00F753FA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1A9D"/>
    <w:rsid w:val="00F8207A"/>
    <w:rsid w:val="00F82A1C"/>
    <w:rsid w:val="00F82FDA"/>
    <w:rsid w:val="00F8307E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ACF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7E"/>
    <w:rsid w:val="00F95CFD"/>
    <w:rsid w:val="00F95D07"/>
    <w:rsid w:val="00F95F8A"/>
    <w:rsid w:val="00F9633C"/>
    <w:rsid w:val="00F96398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066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BE4"/>
    <w:rsid w:val="00FA4C11"/>
    <w:rsid w:val="00FA5273"/>
    <w:rsid w:val="00FA5542"/>
    <w:rsid w:val="00FA5663"/>
    <w:rsid w:val="00FA5796"/>
    <w:rsid w:val="00FA5820"/>
    <w:rsid w:val="00FA5CB7"/>
    <w:rsid w:val="00FA5D86"/>
    <w:rsid w:val="00FA5DD5"/>
    <w:rsid w:val="00FA5F7F"/>
    <w:rsid w:val="00FA6340"/>
    <w:rsid w:val="00FA6474"/>
    <w:rsid w:val="00FA653D"/>
    <w:rsid w:val="00FA6702"/>
    <w:rsid w:val="00FA6F81"/>
    <w:rsid w:val="00FA72A1"/>
    <w:rsid w:val="00FA73F5"/>
    <w:rsid w:val="00FA7420"/>
    <w:rsid w:val="00FA7747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F0"/>
    <w:rsid w:val="00FB0EF9"/>
    <w:rsid w:val="00FB100F"/>
    <w:rsid w:val="00FB10B0"/>
    <w:rsid w:val="00FB158A"/>
    <w:rsid w:val="00FB186B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C3F"/>
    <w:rsid w:val="00FB606D"/>
    <w:rsid w:val="00FB618C"/>
    <w:rsid w:val="00FB6291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8B7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D10"/>
    <w:rsid w:val="00FC3D39"/>
    <w:rsid w:val="00FC3DC5"/>
    <w:rsid w:val="00FC3F35"/>
    <w:rsid w:val="00FC3FAB"/>
    <w:rsid w:val="00FC417A"/>
    <w:rsid w:val="00FC4180"/>
    <w:rsid w:val="00FC43C5"/>
    <w:rsid w:val="00FC454D"/>
    <w:rsid w:val="00FC4C36"/>
    <w:rsid w:val="00FC4CDE"/>
    <w:rsid w:val="00FC4F80"/>
    <w:rsid w:val="00FC5624"/>
    <w:rsid w:val="00FC5774"/>
    <w:rsid w:val="00FC57DF"/>
    <w:rsid w:val="00FC5923"/>
    <w:rsid w:val="00FC5C64"/>
    <w:rsid w:val="00FC5FAC"/>
    <w:rsid w:val="00FC665F"/>
    <w:rsid w:val="00FC66B2"/>
    <w:rsid w:val="00FC6809"/>
    <w:rsid w:val="00FC68BD"/>
    <w:rsid w:val="00FC6B2D"/>
    <w:rsid w:val="00FC751E"/>
    <w:rsid w:val="00FC7831"/>
    <w:rsid w:val="00FC7A88"/>
    <w:rsid w:val="00FC7DB3"/>
    <w:rsid w:val="00FD0226"/>
    <w:rsid w:val="00FD0270"/>
    <w:rsid w:val="00FD06BE"/>
    <w:rsid w:val="00FD0738"/>
    <w:rsid w:val="00FD0AA3"/>
    <w:rsid w:val="00FD137E"/>
    <w:rsid w:val="00FD1422"/>
    <w:rsid w:val="00FD14D9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EB5"/>
    <w:rsid w:val="00FD5F1A"/>
    <w:rsid w:val="00FD6549"/>
    <w:rsid w:val="00FD664A"/>
    <w:rsid w:val="00FD678F"/>
    <w:rsid w:val="00FD689C"/>
    <w:rsid w:val="00FD69FF"/>
    <w:rsid w:val="00FD6DB7"/>
    <w:rsid w:val="00FD6DE8"/>
    <w:rsid w:val="00FD6EF3"/>
    <w:rsid w:val="00FD78C0"/>
    <w:rsid w:val="00FD7C9C"/>
    <w:rsid w:val="00FD7DA1"/>
    <w:rsid w:val="00FD7E98"/>
    <w:rsid w:val="00FE013F"/>
    <w:rsid w:val="00FE05D6"/>
    <w:rsid w:val="00FE0B0C"/>
    <w:rsid w:val="00FE0BBD"/>
    <w:rsid w:val="00FE0EE6"/>
    <w:rsid w:val="00FE0F94"/>
    <w:rsid w:val="00FE0FC2"/>
    <w:rsid w:val="00FE1409"/>
    <w:rsid w:val="00FE17D7"/>
    <w:rsid w:val="00FE1827"/>
    <w:rsid w:val="00FE2076"/>
    <w:rsid w:val="00FE2380"/>
    <w:rsid w:val="00FE23F9"/>
    <w:rsid w:val="00FE24B6"/>
    <w:rsid w:val="00FE24DF"/>
    <w:rsid w:val="00FE2550"/>
    <w:rsid w:val="00FE2C61"/>
    <w:rsid w:val="00FE2E1F"/>
    <w:rsid w:val="00FE2EA7"/>
    <w:rsid w:val="00FE2F09"/>
    <w:rsid w:val="00FE2F1B"/>
    <w:rsid w:val="00FE2F24"/>
    <w:rsid w:val="00FE3347"/>
    <w:rsid w:val="00FE33B9"/>
    <w:rsid w:val="00FE36BF"/>
    <w:rsid w:val="00FE37AF"/>
    <w:rsid w:val="00FE3C89"/>
    <w:rsid w:val="00FE41B2"/>
    <w:rsid w:val="00FE421B"/>
    <w:rsid w:val="00FE4240"/>
    <w:rsid w:val="00FE4887"/>
    <w:rsid w:val="00FE4CDC"/>
    <w:rsid w:val="00FE4D22"/>
    <w:rsid w:val="00FE4E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6C3E"/>
    <w:rsid w:val="00FE71CC"/>
    <w:rsid w:val="00FE7652"/>
    <w:rsid w:val="00FE76AA"/>
    <w:rsid w:val="00FE7726"/>
    <w:rsid w:val="00FE79BB"/>
    <w:rsid w:val="00FE7DA1"/>
    <w:rsid w:val="00FE7F2A"/>
    <w:rsid w:val="00FF027A"/>
    <w:rsid w:val="00FF0427"/>
    <w:rsid w:val="00FF0574"/>
    <w:rsid w:val="00FF0E5D"/>
    <w:rsid w:val="00FF0E74"/>
    <w:rsid w:val="00FF11F0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B1C"/>
    <w:rsid w:val="00FF4C60"/>
    <w:rsid w:val="00FF4FF3"/>
    <w:rsid w:val="00FF50B2"/>
    <w:rsid w:val="00FF5236"/>
    <w:rsid w:val="00FF5465"/>
    <w:rsid w:val="00FF54EC"/>
    <w:rsid w:val="00FF556D"/>
    <w:rsid w:val="00FF55B9"/>
    <w:rsid w:val="00FF569B"/>
    <w:rsid w:val="00FF5713"/>
    <w:rsid w:val="00FF5752"/>
    <w:rsid w:val="00FF592E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1C78426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F3ADB-00DF-4ECE-B9D7-DE248FEE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86</Pages>
  <Words>22381</Words>
  <Characters>92818</Characters>
  <Application>Microsoft Office Word</Application>
  <DocSecurity>0</DocSecurity>
  <Lines>773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Orathai, Nuchprasert</cp:lastModifiedBy>
  <cp:revision>3</cp:revision>
  <cp:lastPrinted>2021-02-22T19:05:00Z</cp:lastPrinted>
  <dcterms:created xsi:type="dcterms:W3CDTF">2021-02-23T09:39:00Z</dcterms:created>
  <dcterms:modified xsi:type="dcterms:W3CDTF">2021-02-23T09:47:00Z</dcterms:modified>
</cp:coreProperties>
</file>