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8165"/>
      </w:tblGrid>
      <w:tr w:rsidR="00685193" w:rsidRPr="00865A82" w:rsidTr="00974001">
        <w:trPr>
          <w:tblHeader/>
        </w:trPr>
        <w:tc>
          <w:tcPr>
            <w:tcW w:w="1368" w:type="dxa"/>
          </w:tcPr>
          <w:p w:rsidR="00685193" w:rsidRPr="00865A82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:rsidR="00685193" w:rsidRPr="00865A82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865A82" w:rsidTr="007B2387">
        <w:trPr>
          <w:trHeight w:val="119"/>
          <w:tblHeader/>
        </w:trPr>
        <w:tc>
          <w:tcPr>
            <w:tcW w:w="1368" w:type="dxa"/>
          </w:tcPr>
          <w:p w:rsidR="00CD2B8D" w:rsidRPr="00865A82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:rsidR="00CD2B8D" w:rsidRPr="00865A82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85193" w:rsidRPr="00865A82" w:rsidTr="00974001">
        <w:tc>
          <w:tcPr>
            <w:tcW w:w="1368" w:type="dxa"/>
          </w:tcPr>
          <w:p w:rsidR="00685193" w:rsidRPr="00865A82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:rsidR="00685193" w:rsidRPr="00865A82" w:rsidRDefault="00E0363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ข้อมูลทั่วไป</w:t>
            </w:r>
          </w:p>
        </w:tc>
      </w:tr>
      <w:tr w:rsidR="00685193" w:rsidRPr="00865A82" w:rsidTr="00974001">
        <w:tc>
          <w:tcPr>
            <w:tcW w:w="1368" w:type="dxa"/>
          </w:tcPr>
          <w:p w:rsidR="00685193" w:rsidRPr="00865A82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165" w:type="dxa"/>
          </w:tcPr>
          <w:p w:rsidR="00685193" w:rsidRPr="00865A82" w:rsidRDefault="00E0363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460917" w:rsidRPr="00865A82" w:rsidTr="00974001">
        <w:tc>
          <w:tcPr>
            <w:tcW w:w="1368" w:type="dxa"/>
          </w:tcPr>
          <w:p w:rsidR="00460917" w:rsidRPr="00865A82" w:rsidRDefault="00460917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:rsidR="00460917" w:rsidRPr="00865A82" w:rsidRDefault="00C21884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C21884" w:rsidRPr="00865A82" w:rsidTr="00974001">
        <w:tc>
          <w:tcPr>
            <w:tcW w:w="1368" w:type="dxa"/>
          </w:tcPr>
          <w:p w:rsidR="00C21884" w:rsidRPr="00865A82" w:rsidRDefault="00C21884" w:rsidP="00C21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:rsidR="00C21884" w:rsidRPr="00865A82" w:rsidRDefault="00C21884" w:rsidP="00C21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C21884" w:rsidRPr="00865A82" w:rsidTr="00974001">
        <w:tc>
          <w:tcPr>
            <w:tcW w:w="1368" w:type="dxa"/>
          </w:tcPr>
          <w:p w:rsidR="00C21884" w:rsidRPr="00865A82" w:rsidRDefault="00C21884" w:rsidP="00C21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:rsidR="00C21884" w:rsidRPr="00865A82" w:rsidRDefault="00C21884" w:rsidP="00C21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การแพร่ระบาดของโรคติดเชื้อ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ไวรัส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โคโร</w:t>
            </w:r>
            <w:r w:rsidR="004E0A2B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2019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spellStart"/>
            <w:r w:rsidRPr="00865A82">
              <w:rPr>
                <w:rFonts w:asciiTheme="majorBidi" w:hAnsiTheme="majorBidi" w:cstheme="majorBidi"/>
                <w:sz w:val="30"/>
                <w:szCs w:val="30"/>
              </w:rPr>
              <w:t>Covid</w:t>
            </w:r>
            <w:proofErr w:type="spellEnd"/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19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1884" w:rsidRPr="00865A82" w:rsidTr="00974001">
        <w:tc>
          <w:tcPr>
            <w:tcW w:w="1368" w:type="dxa"/>
          </w:tcPr>
          <w:p w:rsidR="00C21884" w:rsidRPr="00865A82" w:rsidRDefault="00C21884" w:rsidP="00C21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:rsidR="00C21884" w:rsidRPr="00865A82" w:rsidRDefault="00C21884" w:rsidP="00C21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865A82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ทุนเรือนหุ้น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9313B" w:rsidRPr="00865A82" w:rsidTr="00974001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8165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9313B" w:rsidRPr="00865A82" w:rsidTr="0008574B">
        <w:tc>
          <w:tcPr>
            <w:tcW w:w="1368" w:type="dxa"/>
          </w:tcPr>
          <w:p w:rsidR="00F9313B" w:rsidRPr="00865A82" w:rsidRDefault="00F9313B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8165" w:type="dxa"/>
          </w:tcPr>
          <w:p w:rsidR="00F9313B" w:rsidRPr="00865A82" w:rsidRDefault="00D931BF" w:rsidP="00F9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:rsidR="003C6FF5" w:rsidRPr="00865A82" w:rsidRDefault="00685193" w:rsidP="003C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/>
          <w:sz w:val="30"/>
          <w:szCs w:val="30"/>
        </w:rPr>
        <w:br w:type="page"/>
      </w:r>
      <w:r w:rsidR="003C6FF5" w:rsidRPr="00865A8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5417F0" w:rsidRPr="00865A82" w:rsidRDefault="005417F0" w:rsidP="00E8334C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:rsidR="00F82FDA" w:rsidRPr="00865A82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BA44A6" w:rsidRPr="00865A82">
        <w:rPr>
          <w:rFonts w:ascii="Angsana New" w:hAnsi="Angsana New"/>
          <w:sz w:val="30"/>
          <w:szCs w:val="30"/>
          <w:cs/>
        </w:rPr>
        <w:t>คณะ</w:t>
      </w:r>
      <w:r w:rsidRPr="00865A82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A7F8B" w:rsidRPr="00865A82">
        <w:rPr>
          <w:rFonts w:ascii="Angsana New" w:hAnsi="Angsana New"/>
          <w:sz w:val="30"/>
          <w:szCs w:val="30"/>
        </w:rPr>
        <w:t xml:space="preserve"> </w:t>
      </w:r>
      <w:r w:rsidR="00AE60A4" w:rsidRPr="00865A82">
        <w:rPr>
          <w:rFonts w:ascii="Angsana New" w:hAnsi="Angsana New"/>
          <w:sz w:val="30"/>
          <w:szCs w:val="30"/>
        </w:rPr>
        <w:t>23</w:t>
      </w:r>
      <w:r w:rsidR="00F72B17" w:rsidRPr="00865A82">
        <w:rPr>
          <w:rFonts w:ascii="Angsana New" w:hAnsi="Angsana New"/>
          <w:sz w:val="30"/>
          <w:szCs w:val="30"/>
        </w:rPr>
        <w:t xml:space="preserve"> </w:t>
      </w:r>
      <w:r w:rsidR="00F72B17" w:rsidRPr="00865A82">
        <w:rPr>
          <w:rFonts w:ascii="Angsana New" w:hAnsi="Angsana New" w:hint="cs"/>
          <w:sz w:val="30"/>
          <w:szCs w:val="30"/>
          <w:cs/>
        </w:rPr>
        <w:t>กุมภาพันธ์</w:t>
      </w:r>
      <w:r w:rsidR="00F72B17" w:rsidRPr="00865A82">
        <w:rPr>
          <w:rFonts w:ascii="Angsana New" w:hAnsi="Angsana New"/>
          <w:sz w:val="30"/>
          <w:szCs w:val="30"/>
        </w:rPr>
        <w:t xml:space="preserve"> 2564</w:t>
      </w:r>
    </w:p>
    <w:p w:rsidR="00E470B0" w:rsidRPr="00865A82" w:rsidRDefault="00E470B0" w:rsidP="00E8334C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:rsidR="000D22E7" w:rsidRPr="00865A82" w:rsidRDefault="000D22E7" w:rsidP="00A0197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65A8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C0D65" w:rsidRPr="00865A82" w:rsidRDefault="000C0D65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</w:p>
    <w:p w:rsidR="00A44F0B" w:rsidRPr="00865A82" w:rsidRDefault="00A44F0B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865A82">
        <w:rPr>
          <w:rFonts w:hint="cs"/>
          <w:sz w:val="30"/>
          <w:szCs w:val="30"/>
          <w:cs/>
        </w:rPr>
        <w:t xml:space="preserve">บริษัท เซ็น คอร์ปอเรชั่น กรุ๊ป จำกัด (มหาชน) “บริษัท” </w:t>
      </w:r>
      <w:r w:rsidR="00867B2C" w:rsidRPr="00865A82">
        <w:rPr>
          <w:rFonts w:hint="cs"/>
          <w:sz w:val="30"/>
          <w:szCs w:val="30"/>
          <w:cs/>
        </w:rPr>
        <w:t>เป็นนิติบุคคลที่จัดตั้งขึ้นในประเทศไทย และ</w:t>
      </w:r>
      <w:r w:rsidRPr="00865A82">
        <w:rPr>
          <w:rFonts w:hint="cs"/>
          <w:sz w:val="30"/>
          <w:szCs w:val="30"/>
          <w:cs/>
        </w:rPr>
        <w:t>จดทะเบียน</w:t>
      </w:r>
      <w:r w:rsidR="002344FF" w:rsidRPr="00865A82">
        <w:rPr>
          <w:sz w:val="30"/>
          <w:szCs w:val="30"/>
        </w:rPr>
        <w:br/>
      </w:r>
      <w:r w:rsidR="00867B2C" w:rsidRPr="00865A82">
        <w:rPr>
          <w:rFonts w:hint="cs"/>
          <w:sz w:val="30"/>
          <w:szCs w:val="30"/>
          <w:cs/>
        </w:rPr>
        <w:t xml:space="preserve">กับตลาดหลักทรัพย์แห่งประเทศไทยเมื่อเดือนกุมภาพันธ์ </w:t>
      </w:r>
      <w:r w:rsidR="00867B2C" w:rsidRPr="00865A82">
        <w:rPr>
          <w:sz w:val="30"/>
          <w:szCs w:val="30"/>
        </w:rPr>
        <w:t>2562</w:t>
      </w:r>
      <w:r w:rsidR="00867B2C" w:rsidRPr="00865A82">
        <w:rPr>
          <w:rFonts w:hint="cs"/>
          <w:sz w:val="30"/>
          <w:szCs w:val="30"/>
          <w:cs/>
        </w:rPr>
        <w:t xml:space="preserve"> โดยมีที่อยู่จดทะเบียนของบริษัทตั้งอยู่เลขที่</w:t>
      </w:r>
      <w:r w:rsidR="002344FF" w:rsidRPr="00865A82">
        <w:rPr>
          <w:rFonts w:hint="cs"/>
          <w:sz w:val="30"/>
          <w:szCs w:val="30"/>
          <w:cs/>
        </w:rPr>
        <w:t xml:space="preserve"> </w:t>
      </w:r>
      <w:r w:rsidR="002344FF" w:rsidRPr="00865A82">
        <w:rPr>
          <w:sz w:val="30"/>
          <w:szCs w:val="30"/>
        </w:rPr>
        <w:t>662</w:t>
      </w:r>
      <w:r w:rsidRPr="00865A82">
        <w:rPr>
          <w:rFonts w:hint="cs"/>
          <w:sz w:val="30"/>
          <w:szCs w:val="30"/>
          <w:cs/>
        </w:rPr>
        <w:t xml:space="preserve"> ซอยอ่อนนุช </w:t>
      </w:r>
      <w:r w:rsidR="002344FF" w:rsidRPr="00865A82">
        <w:rPr>
          <w:sz w:val="30"/>
          <w:szCs w:val="30"/>
        </w:rPr>
        <w:t>17</w:t>
      </w:r>
      <w:r w:rsidRPr="00865A82">
        <w:rPr>
          <w:rFonts w:hint="cs"/>
          <w:sz w:val="30"/>
          <w:szCs w:val="30"/>
          <w:cs/>
        </w:rPr>
        <w:t xml:space="preserve"> แขวงสวนหลวง เขตสวนหลวง กรุงเทพมหานคร </w:t>
      </w:r>
      <w:r w:rsidR="00DC6A18" w:rsidRPr="00865A82">
        <w:rPr>
          <w:sz w:val="30"/>
          <w:szCs w:val="30"/>
        </w:rPr>
        <w:t>10250</w:t>
      </w:r>
    </w:p>
    <w:p w:rsidR="00A44F0B" w:rsidRPr="00865A82" w:rsidRDefault="00A44F0B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:rsidR="0054230D" w:rsidRPr="00865A82" w:rsidRDefault="0054230D" w:rsidP="00AD5DAF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  <w:r w:rsidRPr="00865A82">
        <w:rPr>
          <w:rFonts w:hint="cs"/>
          <w:sz w:val="30"/>
          <w:szCs w:val="30"/>
          <w:cs/>
        </w:rPr>
        <w:t>ผู้ถือหุ้นรายใหญ่ในระหว่างปีได้แก่</w:t>
      </w:r>
      <w:r w:rsidR="00AD5DAF" w:rsidRPr="00865A82">
        <w:rPr>
          <w:rFonts w:hint="cs"/>
          <w:sz w:val="30"/>
          <w:szCs w:val="30"/>
          <w:cs/>
        </w:rPr>
        <w:t xml:space="preserve"> บริษัท มอร์แกน สแตนลีย์ แอนด์โค อินเตอร์แนชั่นเนิล จำกัด มหาชน </w:t>
      </w:r>
      <w:r w:rsidR="00AD5DAF" w:rsidRPr="00865A82">
        <w:rPr>
          <w:sz w:val="30"/>
          <w:szCs w:val="30"/>
          <w:cs/>
        </w:rPr>
        <w:br/>
      </w:r>
      <w:r w:rsidR="00AD5DAF" w:rsidRPr="00865A82">
        <w:rPr>
          <w:rFonts w:hint="cs"/>
          <w:sz w:val="30"/>
          <w:szCs w:val="30"/>
          <w:cs/>
        </w:rPr>
        <w:t xml:space="preserve">(ถือหุ้นร้อยละ </w:t>
      </w:r>
      <w:r w:rsidR="00AD5DAF" w:rsidRPr="00865A82">
        <w:rPr>
          <w:sz w:val="30"/>
          <w:szCs w:val="30"/>
        </w:rPr>
        <w:t>28</w:t>
      </w:r>
      <w:r w:rsidR="00AD5DAF" w:rsidRPr="00865A82">
        <w:rPr>
          <w:rFonts w:hint="cs"/>
          <w:sz w:val="30"/>
          <w:szCs w:val="30"/>
          <w:cs/>
        </w:rPr>
        <w:t>) ซึ่งเป็นนิติบุคคลที่จัดตั้งขึ้นในประเทศอังกฤษ และ</w:t>
      </w:r>
      <w:r w:rsidR="00AF75F6" w:rsidRPr="00865A82">
        <w:rPr>
          <w:rFonts w:hint="cs"/>
          <w:sz w:val="30"/>
          <w:szCs w:val="30"/>
          <w:cs/>
        </w:rPr>
        <w:t xml:space="preserve">บริษัท เอจีบี ซิบลิ้งส์ โฮลดิ้ง จำกัด </w:t>
      </w:r>
      <w:r w:rsidR="00AD5DAF" w:rsidRPr="00865A82">
        <w:rPr>
          <w:sz w:val="30"/>
          <w:szCs w:val="30"/>
          <w:cs/>
        </w:rPr>
        <w:br/>
      </w:r>
      <w:r w:rsidR="00AF75F6" w:rsidRPr="00865A82">
        <w:rPr>
          <w:rFonts w:hint="cs"/>
          <w:sz w:val="30"/>
          <w:szCs w:val="30"/>
          <w:cs/>
        </w:rPr>
        <w:t xml:space="preserve">(ถือหุ้นร้อยละ </w:t>
      </w:r>
      <w:r w:rsidR="00AF75F6" w:rsidRPr="00865A82">
        <w:rPr>
          <w:sz w:val="30"/>
          <w:szCs w:val="30"/>
        </w:rPr>
        <w:t xml:space="preserve">25) </w:t>
      </w:r>
      <w:r w:rsidR="000C5183" w:rsidRPr="00865A82">
        <w:rPr>
          <w:rFonts w:hint="cs"/>
          <w:sz w:val="30"/>
          <w:szCs w:val="30"/>
          <w:cs/>
        </w:rPr>
        <w:t>ซึ่งเป็นนิติบุคคลที่จัดตั้งขึ้นในประเทศไทย</w:t>
      </w:r>
    </w:p>
    <w:p w:rsidR="0054230D" w:rsidRPr="00865A82" w:rsidRDefault="0054230D" w:rsidP="00370B27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:rsidR="008839C6" w:rsidRPr="00865A82" w:rsidRDefault="00625BA3" w:rsidP="00370B27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  <w:r w:rsidRPr="00865A82">
        <w:rPr>
          <w:rFonts w:hint="cs"/>
          <w:sz w:val="30"/>
          <w:szCs w:val="30"/>
          <w:cs/>
        </w:rPr>
        <w:t>บริษัท</w:t>
      </w:r>
      <w:r w:rsidR="00B93397">
        <w:rPr>
          <w:rFonts w:hint="cs"/>
          <w:sz w:val="30"/>
          <w:szCs w:val="30"/>
          <w:cs/>
        </w:rPr>
        <w:t>และกลุ่มบริษัท</w:t>
      </w:r>
      <w:r w:rsidRPr="00865A82">
        <w:rPr>
          <w:rFonts w:hint="cs"/>
          <w:sz w:val="30"/>
          <w:szCs w:val="30"/>
          <w:cs/>
        </w:rPr>
        <w:t>ดำเนินธุรกิจหลักเกี่ยวกับการให้บริการการจัดการแก่บริษัทย่อย</w:t>
      </w:r>
      <w:r w:rsidR="006B1EE8" w:rsidRPr="00865A82">
        <w:rPr>
          <w:rFonts w:hint="cs"/>
          <w:sz w:val="30"/>
          <w:szCs w:val="30"/>
          <w:cs/>
        </w:rPr>
        <w:t>และธุรกิจร้านอาหาร</w:t>
      </w:r>
      <w:r w:rsidR="00370B27" w:rsidRPr="00865A82">
        <w:rPr>
          <w:rFonts w:hint="cs"/>
          <w:sz w:val="30"/>
          <w:szCs w:val="30"/>
          <w:cs/>
        </w:rPr>
        <w:t xml:space="preserve"> </w:t>
      </w:r>
      <w:r w:rsidR="00B93397">
        <w:rPr>
          <w:sz w:val="30"/>
          <w:szCs w:val="30"/>
        </w:rPr>
        <w:br/>
      </w:r>
      <w:r w:rsidR="00370B27" w:rsidRPr="00865A82">
        <w:rPr>
          <w:rFonts w:hint="cs"/>
          <w:sz w:val="30"/>
          <w:szCs w:val="30"/>
          <w:cs/>
        </w:rPr>
        <w:t>โดย</w:t>
      </w:r>
      <w:r w:rsidR="008839C6" w:rsidRPr="00865A82">
        <w:rPr>
          <w:rFonts w:hint="cs"/>
          <w:sz w:val="30"/>
          <w:szCs w:val="30"/>
          <w:cs/>
        </w:rPr>
        <w:t xml:space="preserve">รายละเอียดของบริษัทร่วมและบริษัทย่อย ณ วันที่ </w:t>
      </w:r>
      <w:r w:rsidR="008839C6" w:rsidRPr="00865A82">
        <w:rPr>
          <w:sz w:val="30"/>
          <w:szCs w:val="30"/>
        </w:rPr>
        <w:t xml:space="preserve">31 </w:t>
      </w:r>
      <w:r w:rsidR="008839C6" w:rsidRPr="00865A82">
        <w:rPr>
          <w:rFonts w:hint="cs"/>
          <w:sz w:val="30"/>
          <w:szCs w:val="30"/>
          <w:cs/>
        </w:rPr>
        <w:t xml:space="preserve">ธันวาคม </w:t>
      </w:r>
      <w:r w:rsidR="008839C6" w:rsidRPr="00865A82">
        <w:rPr>
          <w:sz w:val="30"/>
          <w:szCs w:val="30"/>
        </w:rPr>
        <w:t xml:space="preserve">2563 </w:t>
      </w:r>
      <w:r w:rsidR="008839C6" w:rsidRPr="00865A82">
        <w:rPr>
          <w:rFonts w:hint="cs"/>
          <w:sz w:val="30"/>
          <w:szCs w:val="30"/>
          <w:cs/>
        </w:rPr>
        <w:t xml:space="preserve">และ </w:t>
      </w:r>
      <w:r w:rsidR="008839C6" w:rsidRPr="00865A82">
        <w:rPr>
          <w:sz w:val="30"/>
          <w:szCs w:val="30"/>
        </w:rPr>
        <w:t xml:space="preserve">2562 </w:t>
      </w:r>
      <w:r w:rsidR="008839C6" w:rsidRPr="00865A82">
        <w:rPr>
          <w:rFonts w:hint="cs"/>
          <w:sz w:val="30"/>
          <w:szCs w:val="30"/>
          <w:cs/>
        </w:rPr>
        <w:t xml:space="preserve">ได้เปิดเผยไว้ในหมายเหตุข้อ </w:t>
      </w:r>
      <w:r w:rsidR="00B93397">
        <w:rPr>
          <w:sz w:val="30"/>
          <w:szCs w:val="30"/>
        </w:rPr>
        <w:t>9</w:t>
      </w:r>
      <w:r w:rsidR="008839C6" w:rsidRPr="00865A82">
        <w:rPr>
          <w:sz w:val="30"/>
          <w:szCs w:val="30"/>
        </w:rPr>
        <w:t xml:space="preserve"> </w:t>
      </w:r>
      <w:r w:rsidR="008839C6" w:rsidRPr="00865A82">
        <w:rPr>
          <w:rFonts w:hint="cs"/>
          <w:sz w:val="30"/>
          <w:szCs w:val="30"/>
          <w:cs/>
        </w:rPr>
        <w:t xml:space="preserve">และ </w:t>
      </w:r>
      <w:r w:rsidR="00B93397">
        <w:rPr>
          <w:sz w:val="30"/>
          <w:szCs w:val="30"/>
        </w:rPr>
        <w:t>10</w:t>
      </w:r>
    </w:p>
    <w:p w:rsidR="008839C6" w:rsidRPr="00865A82" w:rsidRDefault="008839C6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:rsidR="003057D6" w:rsidRPr="00865A82" w:rsidRDefault="003057D6" w:rsidP="00A0197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65A82">
        <w:rPr>
          <w:rFonts w:ascii="Angsana New" w:hAnsi="Angsana New"/>
          <w:b/>
          <w:bCs/>
          <w:sz w:val="30"/>
          <w:szCs w:val="30"/>
          <w:cs/>
        </w:rPr>
        <w:t>เกณฑ์การ</w:t>
      </w:r>
      <w:r w:rsidR="009B7FC7" w:rsidRPr="00865A82">
        <w:rPr>
          <w:rFonts w:ascii="Angsana New" w:hAnsi="Angsana New"/>
          <w:b/>
          <w:bCs/>
          <w:sz w:val="30"/>
          <w:szCs w:val="30"/>
          <w:cs/>
        </w:rPr>
        <w:t>จัดทำงบการเงิน</w:t>
      </w:r>
    </w:p>
    <w:p w:rsidR="005421E0" w:rsidRPr="00865A82" w:rsidRDefault="005421E0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:rsidR="00832D57" w:rsidRPr="00865A82" w:rsidRDefault="00832D57" w:rsidP="00832D5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:rsidR="00832D57" w:rsidRPr="00865A82" w:rsidRDefault="00832D57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:rsidR="00832D57" w:rsidRPr="00865A82" w:rsidRDefault="00832D57" w:rsidP="00832D57">
      <w:pPr>
        <w:pStyle w:val="FSBlank"/>
        <w:ind w:left="540" w:firstLine="0"/>
        <w:rPr>
          <w:sz w:val="30"/>
          <w:szCs w:val="30"/>
        </w:rPr>
      </w:pPr>
      <w:r w:rsidRPr="00865A82">
        <w:rPr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865A82">
        <w:rPr>
          <w:sz w:val="30"/>
          <w:szCs w:val="30"/>
        </w:rPr>
        <w:br/>
      </w:r>
      <w:r w:rsidRPr="00865A82">
        <w:rPr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832D57" w:rsidRPr="00865A82" w:rsidRDefault="00832D57" w:rsidP="00832D57">
      <w:pPr>
        <w:pStyle w:val="FSBlank"/>
        <w:ind w:left="540"/>
        <w:rPr>
          <w:sz w:val="30"/>
          <w:szCs w:val="30"/>
        </w:rPr>
      </w:pPr>
    </w:p>
    <w:p w:rsidR="00832D57" w:rsidRPr="00865A82" w:rsidRDefault="00832D57" w:rsidP="00832D57">
      <w:pPr>
        <w:pStyle w:val="FSBlank"/>
        <w:ind w:left="540" w:firstLine="0"/>
        <w:rPr>
          <w:sz w:val="30"/>
          <w:szCs w:val="30"/>
        </w:rPr>
      </w:pPr>
      <w:r w:rsidRPr="00865A82">
        <w:rPr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865A82">
        <w:rPr>
          <w:sz w:val="30"/>
          <w:szCs w:val="30"/>
        </w:rPr>
        <w:t xml:space="preserve"> 1</w:t>
      </w:r>
      <w:r w:rsidRPr="00865A82">
        <w:rPr>
          <w:sz w:val="30"/>
          <w:szCs w:val="30"/>
          <w:cs/>
        </w:rPr>
        <w:t xml:space="preserve"> มกราคม </w:t>
      </w:r>
      <w:r w:rsidRPr="00865A82">
        <w:rPr>
          <w:sz w:val="30"/>
          <w:szCs w:val="30"/>
        </w:rPr>
        <w:t>2563</w:t>
      </w:r>
      <w:r w:rsidRPr="00865A82">
        <w:rPr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</w:p>
    <w:p w:rsidR="00832D57" w:rsidRPr="00865A82" w:rsidRDefault="00832D57" w:rsidP="00832D57">
      <w:pPr>
        <w:pStyle w:val="FSBlank"/>
        <w:ind w:left="540"/>
        <w:rPr>
          <w:sz w:val="30"/>
          <w:szCs w:val="30"/>
        </w:rPr>
      </w:pPr>
    </w:p>
    <w:p w:rsidR="006F2AAC" w:rsidRPr="00865A82" w:rsidRDefault="006F2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865A82">
        <w:rPr>
          <w:sz w:val="30"/>
          <w:szCs w:val="30"/>
          <w:cs/>
        </w:rPr>
        <w:br w:type="page"/>
      </w:r>
    </w:p>
    <w:p w:rsidR="00832D57" w:rsidRPr="00865A82" w:rsidRDefault="00832D57" w:rsidP="00832D57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865A82">
        <w:rPr>
          <w:sz w:val="30"/>
          <w:szCs w:val="30"/>
          <w:cs/>
        </w:rPr>
        <w:lastRenderedPageBreak/>
        <w:t xml:space="preserve"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Pr="00865A82">
        <w:rPr>
          <w:sz w:val="30"/>
          <w:szCs w:val="30"/>
        </w:rPr>
        <w:t xml:space="preserve">9 </w:t>
      </w:r>
      <w:r w:rsidRPr="00865A82">
        <w:rPr>
          <w:sz w:val="30"/>
          <w:szCs w:val="30"/>
          <w:cs/>
        </w:rPr>
        <w:t xml:space="preserve">เรื่อง </w:t>
      </w:r>
      <w:r w:rsidRPr="00865A82">
        <w:rPr>
          <w:i/>
          <w:iCs/>
          <w:sz w:val="30"/>
          <w:szCs w:val="30"/>
          <w:cs/>
        </w:rPr>
        <w:t>เครื่องมือทางการเงิน</w:t>
      </w:r>
      <w:r w:rsidRPr="00865A82">
        <w:rPr>
          <w:sz w:val="30"/>
          <w:szCs w:val="30"/>
          <w:cs/>
        </w:rPr>
        <w:t xml:space="preserve"> </w:t>
      </w:r>
      <w:r w:rsidR="009403F7" w:rsidRPr="00865A82">
        <w:rPr>
          <w:sz w:val="30"/>
          <w:szCs w:val="30"/>
        </w:rPr>
        <w:t>(</w:t>
      </w:r>
      <w:r w:rsidR="006B1EE8" w:rsidRPr="00865A82">
        <w:rPr>
          <w:sz w:val="30"/>
          <w:szCs w:val="30"/>
        </w:rPr>
        <w:t>“</w:t>
      </w:r>
      <w:r w:rsidRPr="00865A82">
        <w:rPr>
          <w:sz w:val="30"/>
          <w:szCs w:val="30"/>
        </w:rPr>
        <w:t>TFRS 9</w:t>
      </w:r>
      <w:r w:rsidR="006B1EE8" w:rsidRPr="00865A82">
        <w:rPr>
          <w:sz w:val="30"/>
          <w:szCs w:val="30"/>
        </w:rPr>
        <w:t>”</w:t>
      </w:r>
      <w:r w:rsidR="009403F7" w:rsidRPr="00865A82">
        <w:rPr>
          <w:sz w:val="30"/>
          <w:szCs w:val="30"/>
        </w:rPr>
        <w:t>)</w:t>
      </w:r>
      <w:r w:rsidRPr="00865A82">
        <w:rPr>
          <w:sz w:val="30"/>
          <w:szCs w:val="30"/>
        </w:rPr>
        <w:t xml:space="preserve"> </w:t>
      </w:r>
      <w:r w:rsidRPr="00865A82">
        <w:rPr>
          <w:sz w:val="30"/>
          <w:szCs w:val="30"/>
          <w:cs/>
        </w:rPr>
        <w:t>รวมถึงมาตรฐานและการตีความมาตรฐาน</w:t>
      </w:r>
      <w:r w:rsidR="000A3282" w:rsidRPr="00865A82">
        <w:rPr>
          <w:sz w:val="30"/>
          <w:szCs w:val="30"/>
          <w:cs/>
        </w:rPr>
        <w:br/>
      </w:r>
      <w:r w:rsidRPr="00865A82">
        <w:rPr>
          <w:sz w:val="30"/>
          <w:szCs w:val="30"/>
          <w:cs/>
        </w:rPr>
        <w:t xml:space="preserve">ที่เกี่ยวข้อง </w:t>
      </w:r>
      <w:r w:rsidR="00ED66A8" w:rsidRPr="00865A82">
        <w:rPr>
          <w:rFonts w:hint="cs"/>
          <w:sz w:val="30"/>
          <w:szCs w:val="30"/>
          <w:cs/>
        </w:rPr>
        <w:t xml:space="preserve">ซึ่งไม่มีผลกระทบต่องบการเงินอย่างมีสาระสำคัญ </w:t>
      </w:r>
      <w:r w:rsidRPr="00865A82">
        <w:rPr>
          <w:sz w:val="30"/>
          <w:szCs w:val="30"/>
          <w:cs/>
        </w:rPr>
        <w:t xml:space="preserve">และมาตรฐานการรายงานทางการเงิน ฉบับที่ </w:t>
      </w:r>
      <w:r w:rsidRPr="00865A82">
        <w:rPr>
          <w:sz w:val="30"/>
          <w:szCs w:val="30"/>
        </w:rPr>
        <w:t xml:space="preserve">16 </w:t>
      </w:r>
      <w:r w:rsidR="000A3282" w:rsidRPr="00865A82">
        <w:rPr>
          <w:sz w:val="30"/>
          <w:szCs w:val="30"/>
          <w:cs/>
        </w:rPr>
        <w:br/>
      </w:r>
      <w:r w:rsidRPr="00865A82">
        <w:rPr>
          <w:sz w:val="30"/>
          <w:szCs w:val="30"/>
          <w:cs/>
        </w:rPr>
        <w:t xml:space="preserve">เรื่อง </w:t>
      </w:r>
      <w:r w:rsidRPr="00865A82">
        <w:rPr>
          <w:i/>
          <w:iCs/>
          <w:sz w:val="30"/>
          <w:szCs w:val="30"/>
          <w:cs/>
        </w:rPr>
        <w:t>สัญญาเช่า</w:t>
      </w:r>
      <w:r w:rsidRPr="00865A82">
        <w:rPr>
          <w:sz w:val="30"/>
          <w:szCs w:val="30"/>
          <w:cs/>
        </w:rPr>
        <w:t xml:space="preserve"> </w:t>
      </w:r>
      <w:r w:rsidR="009403F7" w:rsidRPr="00865A82">
        <w:rPr>
          <w:sz w:val="30"/>
          <w:szCs w:val="30"/>
        </w:rPr>
        <w:t>(</w:t>
      </w:r>
      <w:r w:rsidR="006B1EE8" w:rsidRPr="00865A82">
        <w:rPr>
          <w:sz w:val="30"/>
          <w:szCs w:val="30"/>
        </w:rPr>
        <w:t>“</w:t>
      </w:r>
      <w:r w:rsidRPr="00865A82">
        <w:rPr>
          <w:sz w:val="30"/>
          <w:szCs w:val="30"/>
        </w:rPr>
        <w:t>TFRS 16</w:t>
      </w:r>
      <w:r w:rsidR="006B1EE8" w:rsidRPr="00865A82">
        <w:rPr>
          <w:sz w:val="30"/>
          <w:szCs w:val="30"/>
        </w:rPr>
        <w:t>”</w:t>
      </w:r>
      <w:r w:rsidR="009403F7" w:rsidRPr="00865A82">
        <w:rPr>
          <w:sz w:val="30"/>
          <w:szCs w:val="30"/>
        </w:rPr>
        <w:t>)</w:t>
      </w:r>
      <w:r w:rsidRPr="00865A82">
        <w:rPr>
          <w:sz w:val="30"/>
          <w:szCs w:val="30"/>
        </w:rPr>
        <w:t xml:space="preserve"> </w:t>
      </w:r>
      <w:r w:rsidRPr="00865A82">
        <w:rPr>
          <w:sz w:val="30"/>
          <w:szCs w:val="30"/>
          <w:cs/>
        </w:rPr>
        <w:t>เป็นครั้งแรกซึ่งได้เปิดเผยผลกระทบจากการเปลี่ยนแปลงนโยบายการบัญชี</w:t>
      </w:r>
      <w:r w:rsidR="000B6806">
        <w:rPr>
          <w:rFonts w:hint="cs"/>
          <w:sz w:val="30"/>
          <w:szCs w:val="30"/>
          <w:cs/>
        </w:rPr>
        <w:t>ที่มีสาระสำคัญ</w:t>
      </w:r>
      <w:r w:rsidRPr="00865A82">
        <w:rPr>
          <w:sz w:val="30"/>
          <w:szCs w:val="30"/>
          <w:cs/>
        </w:rPr>
        <w:t xml:space="preserve">ไว้ในหมายเหตุข้อ </w:t>
      </w:r>
      <w:r w:rsidRPr="00865A82">
        <w:rPr>
          <w:sz w:val="30"/>
          <w:szCs w:val="30"/>
        </w:rPr>
        <w:t xml:space="preserve">3 </w:t>
      </w:r>
    </w:p>
    <w:p w:rsidR="00832D57" w:rsidRPr="00865A82" w:rsidRDefault="00832D57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:rsidR="006B1EE8" w:rsidRPr="004D6893" w:rsidRDefault="006B1EE8" w:rsidP="004D6893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  <w:r w:rsidRPr="004D6893">
        <w:rPr>
          <w:rFonts w:asciiTheme="majorBidi" w:hAnsiTheme="majorBidi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4D6893">
        <w:rPr>
          <w:rFonts w:asciiTheme="majorBidi" w:hAnsiTheme="majorBidi"/>
          <w:sz w:val="30"/>
          <w:szCs w:val="30"/>
        </w:rPr>
        <w:t xml:space="preserve"> </w:t>
      </w:r>
      <w:r w:rsidRPr="004D6893">
        <w:rPr>
          <w:rFonts w:asciiTheme="majorBidi" w:hAnsiTheme="majorBidi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6B1EE8" w:rsidRPr="00672A9E" w:rsidRDefault="006B1EE8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:rsidR="0048339D" w:rsidRPr="00865A82" w:rsidRDefault="0048339D" w:rsidP="0048339D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073F45" w:rsidRPr="00865A82" w:rsidRDefault="00073F45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:rsidR="0048339D" w:rsidRPr="00865A82" w:rsidRDefault="0048339D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  <w:cs/>
        </w:rPr>
      </w:pPr>
      <w:r w:rsidRPr="00865A82">
        <w:rPr>
          <w:rFonts w:asciiTheme="majorBidi" w:hAnsi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865A82">
        <w:rPr>
          <w:rFonts w:asciiTheme="majorBidi" w:hAnsiTheme="majorBidi" w:hint="cs"/>
          <w:sz w:val="30"/>
          <w:szCs w:val="30"/>
          <w:cs/>
        </w:rPr>
        <w:t xml:space="preserve"> ข้อมูลทางการเงินทั้งหมด</w:t>
      </w:r>
      <w:r w:rsidR="00296A0F" w:rsidRPr="00865A82">
        <w:rPr>
          <w:rFonts w:asciiTheme="majorBidi" w:hAnsiTheme="majorBidi"/>
          <w:sz w:val="30"/>
          <w:szCs w:val="30"/>
          <w:cs/>
        </w:rPr>
        <w:br/>
      </w:r>
      <w:r w:rsidRPr="00865A82">
        <w:rPr>
          <w:rFonts w:asciiTheme="majorBidi" w:hAnsiTheme="majorBidi" w:hint="cs"/>
          <w:sz w:val="30"/>
          <w:szCs w:val="30"/>
          <w:cs/>
        </w:rPr>
        <w:t>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48339D" w:rsidRPr="00865A82" w:rsidRDefault="0048339D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:rsidR="00521FC7" w:rsidRPr="00865A82" w:rsidRDefault="00521FC7" w:rsidP="00521FC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521FC7" w:rsidRPr="00865A82" w:rsidRDefault="00521FC7" w:rsidP="00521FC7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:rsidR="00521FC7" w:rsidRPr="00865A82" w:rsidRDefault="00521FC7" w:rsidP="00521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31809850"/>
      <w:r w:rsidRPr="00865A8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="00CA1315" w:rsidRPr="00865A82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="00967089" w:rsidRPr="00865A82">
        <w:rPr>
          <w:rFonts w:asciiTheme="majorBidi" w:hAnsiTheme="majorBidi" w:cstheme="majorBidi"/>
          <w:sz w:val="30"/>
          <w:szCs w:val="30"/>
          <w:cs/>
        </w:rPr>
        <w:br/>
      </w:r>
      <w:r w:rsidRPr="00865A82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:rsidR="00521FC7" w:rsidRPr="00865A82" w:rsidRDefault="00521FC7" w:rsidP="00521FC7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:rsidR="00521FC7" w:rsidRPr="00865A82" w:rsidRDefault="00521FC7" w:rsidP="00521FC7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</w:p>
    <w:p w:rsidR="00521FC7" w:rsidRPr="00865A82" w:rsidRDefault="00521FC7" w:rsidP="00521FC7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:rsidR="00521FC7" w:rsidRPr="00865A82" w:rsidRDefault="00521FC7" w:rsidP="00521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</w:p>
    <w:p w:rsidR="00521FC7" w:rsidRPr="00865A82" w:rsidRDefault="00521FC7" w:rsidP="00521FC7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521FC7" w:rsidRPr="00865A82" w:rsidTr="002735CB">
        <w:tc>
          <w:tcPr>
            <w:tcW w:w="1890" w:type="dxa"/>
          </w:tcPr>
          <w:p w:rsidR="00521FC7" w:rsidRPr="00865A82" w:rsidRDefault="00521FC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="00194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ญ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B0752B" w:rsidRPr="00865A8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290" w:type="dxa"/>
          </w:tcPr>
          <w:p w:rsidR="00521FC7" w:rsidRPr="00865A82" w:rsidRDefault="00521FC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:rsidR="00521FC7" w:rsidRPr="00865A82" w:rsidRDefault="00521FC7" w:rsidP="00521FC7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:rsidR="00521FC7" w:rsidRPr="00865A82" w:rsidRDefault="00521FC7" w:rsidP="00521FC7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763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พิจารณาถึงความแน่นอนอย่างสมเหตุสมผลที่จะใช้สิทธิต่ออายุสัญญาเช่าหรือไม่</w:t>
            </w:r>
          </w:p>
          <w:p w:rsidR="00521FC7" w:rsidRPr="00865A82" w:rsidRDefault="00521FC7" w:rsidP="00521FC7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504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กลุ่มบริษัทจะ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ใช้สิทธิยกเลิกสัญญาเช่าหรือไม่</w:t>
            </w:r>
          </w:p>
          <w:p w:rsidR="00521FC7" w:rsidRPr="00865A82" w:rsidRDefault="00521FC7" w:rsidP="00521FC7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04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ได้โอนความเสี่ยงและผลตอบแทนเกือบทั้งหมดของสินทรัพย์ที่ผู้เป็นเจ้าของพึงได้รับให้กับ</w:t>
            </w:r>
            <w:r w:rsidRPr="00265049">
              <w:rPr>
                <w:rFonts w:asciiTheme="majorBidi" w:hAnsiTheme="majorBidi" w:cstheme="majorBidi"/>
                <w:sz w:val="30"/>
                <w:szCs w:val="30"/>
                <w:cs/>
              </w:rPr>
              <w:t>ผู้เช่าหรือไม่</w:t>
            </w:r>
          </w:p>
        </w:tc>
      </w:tr>
      <w:tr w:rsidR="00521FC7" w:rsidRPr="00865A82" w:rsidTr="002735CB">
        <w:tc>
          <w:tcPr>
            <w:tcW w:w="1890" w:type="dxa"/>
          </w:tcPr>
          <w:p w:rsidR="00521FC7" w:rsidRPr="00865A82" w:rsidRDefault="00521FC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4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65049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406D" w:rsidRPr="00865A8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290" w:type="dxa"/>
          </w:tcPr>
          <w:p w:rsidR="00521FC7" w:rsidRPr="00865A82" w:rsidRDefault="00521FC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865A8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  <w:p w:rsidR="00521FC7" w:rsidRPr="00865A82" w:rsidRDefault="00521FC7" w:rsidP="00521FC7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:rsidR="00521FC7" w:rsidRPr="00265049" w:rsidRDefault="00521FC7" w:rsidP="0026504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21FC7" w:rsidRPr="00865A82" w:rsidTr="002735CB">
        <w:tc>
          <w:tcPr>
            <w:tcW w:w="1890" w:type="dxa"/>
          </w:tcPr>
          <w:p w:rsidR="00521FC7" w:rsidRPr="00865A82" w:rsidDel="009F0356" w:rsidRDefault="00521FC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290" w:type="dxa"/>
          </w:tcPr>
          <w:p w:rsidR="00521FC7" w:rsidRPr="00865A82" w:rsidRDefault="00521FC7" w:rsidP="002735C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865A82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ผลกระทบจากการแพร่ระบาดของโรคติดเชื้อไวรัสโคโรนา</w:t>
            </w:r>
            <w:r w:rsidRPr="00865A82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 xml:space="preserve"> 2019 (Covid-19)</w:t>
            </w:r>
            <w:r w:rsidRPr="00865A82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bookmarkEnd w:id="0"/>
      <w:tr w:rsidR="00521FC7" w:rsidRPr="00865A82" w:rsidTr="002735CB">
        <w:tc>
          <w:tcPr>
            <w:tcW w:w="1890" w:type="dxa"/>
          </w:tcPr>
          <w:p w:rsidR="00521FC7" w:rsidRPr="00865A82" w:rsidRDefault="000C406D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290" w:type="dxa"/>
          </w:tcPr>
          <w:p w:rsidR="00521FC7" w:rsidRPr="00865A82" w:rsidRDefault="00521FC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:rsidR="00521FC7" w:rsidRPr="00865A82" w:rsidRDefault="00521FC7" w:rsidP="00521FC7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:rsidR="00521FC7" w:rsidRPr="00865A82" w:rsidRDefault="00521FC7" w:rsidP="00521FC7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31810007"/>
      <w:r w:rsidRPr="00865A82">
        <w:rPr>
          <w:rFonts w:asciiTheme="majorBidi" w:hAnsiTheme="majorBidi" w:cstheme="majorBidi"/>
          <w:sz w:val="30"/>
          <w:szCs w:val="30"/>
          <w:cs/>
        </w:rPr>
        <w:t xml:space="preserve">ข้อสมมติและความไม่แน่นอนของการประมาณการ </w:t>
      </w:r>
    </w:p>
    <w:p w:rsidR="00521FC7" w:rsidRPr="00865A82" w:rsidRDefault="00521FC7" w:rsidP="00521FC7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:rsidR="00521FC7" w:rsidRPr="00865A82" w:rsidRDefault="00521FC7" w:rsidP="00521FC7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</w:rPr>
      </w:pPr>
      <w:r w:rsidRPr="00865A82">
        <w:rPr>
          <w:rFonts w:asciiTheme="majorBidi" w:hAnsiTheme="majorBidi" w:cstheme="majorBidi"/>
          <w:sz w:val="30"/>
          <w:szCs w:val="30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865A82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865A8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865A82"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Pr="00865A82">
        <w:rPr>
          <w:rFonts w:asciiTheme="majorBidi" w:hAnsiTheme="majorBidi" w:cstheme="majorBidi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865A82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  <w:lang w:bidi="th-TH"/>
        </w:rPr>
        <w:t>ได้เปิดเผยในหมายเหตุข้อต่อไปนี้</w:t>
      </w:r>
    </w:p>
    <w:p w:rsidR="00521FC7" w:rsidRPr="00865A82" w:rsidRDefault="00521FC7" w:rsidP="00521FC7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540" w:type="dxa"/>
        <w:tblLook w:val="04A0" w:firstRow="1" w:lastRow="0" w:firstColumn="1" w:lastColumn="0" w:noHBand="0" w:noVBand="1"/>
      </w:tblPr>
      <w:tblGrid>
        <w:gridCol w:w="1890"/>
        <w:gridCol w:w="6930"/>
      </w:tblGrid>
      <w:tr w:rsidR="00521FC7" w:rsidRPr="00865A82" w:rsidTr="002735CB">
        <w:tc>
          <w:tcPr>
            <w:tcW w:w="1890" w:type="dxa"/>
          </w:tcPr>
          <w:p w:rsidR="00521FC7" w:rsidRPr="00865A82" w:rsidRDefault="00521FC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shd w:val="clear" w:color="auto" w:fill="D9D9D9" w:themeFill="background1" w:themeFillShade="D9"/>
                <w:lang w:val="en-GB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="00C639E1">
              <w:rPr>
                <w:rFonts w:asciiTheme="majorBidi" w:hAnsiTheme="majorBidi" w:cstheme="majorBidi" w:hint="cs"/>
                <w:sz w:val="30"/>
                <w:szCs w:val="30"/>
                <w:cs/>
              </w:rPr>
              <w:t>ญ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930" w:type="dxa"/>
          </w:tcPr>
          <w:p w:rsidR="00521FC7" w:rsidRPr="00865A82" w:rsidRDefault="00521FC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bookmarkEnd w:id="1"/>
      <w:tr w:rsidR="00521FC7" w:rsidRPr="00865A82" w:rsidTr="002735CB">
        <w:tc>
          <w:tcPr>
            <w:tcW w:w="1890" w:type="dxa"/>
          </w:tcPr>
          <w:p w:rsidR="00521FC7" w:rsidRPr="00865A82" w:rsidRDefault="00521FC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930" w:type="dxa"/>
          </w:tcPr>
          <w:p w:rsidR="00521FC7" w:rsidRPr="00865A82" w:rsidRDefault="00521FC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ผลกระทบจากการแพร่ระบาดของโรคติดเชื้อไวรัสโคโรนา</w:t>
            </w:r>
            <w:r w:rsidRPr="00865A8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2019 (Covid-19) </w:t>
            </w:r>
          </w:p>
        </w:tc>
      </w:tr>
      <w:tr w:rsidR="00521FC7" w:rsidRPr="00865A82" w:rsidTr="002735CB">
        <w:tc>
          <w:tcPr>
            <w:tcW w:w="1890" w:type="dxa"/>
          </w:tcPr>
          <w:p w:rsidR="00521FC7" w:rsidRPr="00865A82" w:rsidRDefault="000C406D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6930" w:type="dxa"/>
          </w:tcPr>
          <w:p w:rsidR="00521FC7" w:rsidRPr="00865A82" w:rsidRDefault="00521FC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การทดสอบการด้อยค่าของค่าความนิยมเกี่ยวกับการใช้ข้อสมมติที่สำคัญในการประมาณ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มูลค่าที่คาดว่าจะได้รับคืน </w:t>
            </w:r>
          </w:p>
        </w:tc>
      </w:tr>
      <w:tr w:rsidR="00521FC7" w:rsidRPr="00865A82" w:rsidTr="002735CB">
        <w:tc>
          <w:tcPr>
            <w:tcW w:w="1890" w:type="dxa"/>
          </w:tcPr>
          <w:p w:rsidR="00521FC7" w:rsidRPr="00865A82" w:rsidRDefault="00C639E1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6930" w:type="dxa"/>
          </w:tcPr>
          <w:p w:rsidR="00521FC7" w:rsidRPr="00865A82" w:rsidRDefault="00521FC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521FC7" w:rsidRPr="00865A82" w:rsidTr="002735CB">
        <w:tc>
          <w:tcPr>
            <w:tcW w:w="1890" w:type="dxa"/>
          </w:tcPr>
          <w:p w:rsidR="00521FC7" w:rsidRPr="00865A82" w:rsidRDefault="00C639E1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521FC7"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6930" w:type="dxa"/>
          </w:tcPr>
          <w:p w:rsidR="00521FC7" w:rsidRPr="00865A82" w:rsidRDefault="00521FC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Weighted-average loss rate)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521FC7" w:rsidRPr="00865A82" w:rsidTr="002735CB">
        <w:tc>
          <w:tcPr>
            <w:tcW w:w="1890" w:type="dxa"/>
          </w:tcPr>
          <w:p w:rsidR="00521FC7" w:rsidRPr="00865A82" w:rsidRDefault="000C406D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6930" w:type="dxa"/>
          </w:tcPr>
          <w:p w:rsidR="00521FC7" w:rsidRPr="00865A82" w:rsidRDefault="00521FC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:rsidR="009F113E" w:rsidRDefault="009F113E" w:rsidP="009F1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9F113E" w:rsidRDefault="009F1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D50EC6" w:rsidRPr="00865A82" w:rsidRDefault="00D50EC6" w:rsidP="00A0197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65A82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:rsidR="00621C70" w:rsidRPr="00865A82" w:rsidRDefault="00621C70" w:rsidP="00621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621C70" w:rsidRPr="00865A82" w:rsidRDefault="00621C70" w:rsidP="00621C7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865A82">
        <w:rPr>
          <w:rFonts w:asciiTheme="majorBidi" w:hAnsiTheme="majorBidi" w:cstheme="majorBidi"/>
          <w:sz w:val="30"/>
          <w:szCs w:val="30"/>
        </w:rPr>
        <w:t xml:space="preserve">1 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65A82">
        <w:rPr>
          <w:rFonts w:asciiTheme="majorBidi" w:hAnsiTheme="majorBidi" w:cstheme="majorBidi"/>
          <w:sz w:val="30"/>
          <w:szCs w:val="30"/>
        </w:rPr>
        <w:t xml:space="preserve">2563 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ได้ถือปฏิบัติตาม </w:t>
      </w:r>
      <w:r w:rsidRPr="00865A82">
        <w:rPr>
          <w:rFonts w:asciiTheme="majorBidi" w:hAnsiTheme="majorBidi" w:cstheme="majorBidi"/>
          <w:sz w:val="30"/>
          <w:szCs w:val="30"/>
        </w:rPr>
        <w:t xml:space="preserve">TFRS 16 </w:t>
      </w:r>
      <w:r w:rsidRPr="00865A82">
        <w:rPr>
          <w:rFonts w:asciiTheme="majorBidi" w:hAnsiTheme="majorBidi" w:cstheme="majorBidi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:rsidR="00621C70" w:rsidRPr="00865A82" w:rsidRDefault="00621C70" w:rsidP="00621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899"/>
        <w:gridCol w:w="271"/>
        <w:gridCol w:w="1169"/>
        <w:gridCol w:w="181"/>
        <w:gridCol w:w="900"/>
        <w:gridCol w:w="180"/>
        <w:gridCol w:w="1081"/>
      </w:tblGrid>
      <w:tr w:rsidR="00621C70" w:rsidRPr="00865A82" w:rsidTr="002735CB">
        <w:trPr>
          <w:cantSplit/>
          <w:trHeight w:val="299"/>
          <w:tblHeader/>
        </w:trPr>
        <w:tc>
          <w:tcPr>
            <w:tcW w:w="3510" w:type="dxa"/>
            <w:vAlign w:val="bottom"/>
          </w:tcPr>
          <w:p w:rsidR="00621C70" w:rsidRPr="00865A82" w:rsidRDefault="00621C70" w:rsidP="002735C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39" w:type="dxa"/>
            <w:gridSpan w:val="3"/>
            <w:vAlign w:val="bottom"/>
          </w:tcPr>
          <w:p w:rsidR="00621C70" w:rsidRPr="00865A82" w:rsidRDefault="00621C70" w:rsidP="002735CB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865A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:rsidR="00621C70" w:rsidRPr="00865A82" w:rsidRDefault="00621C70" w:rsidP="002735CB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1C70" w:rsidRPr="00865A82" w:rsidTr="002735CB">
        <w:trPr>
          <w:cantSplit/>
          <w:trHeight w:val="20"/>
          <w:tblHeader/>
        </w:trPr>
        <w:tc>
          <w:tcPr>
            <w:tcW w:w="3510" w:type="dxa"/>
            <w:vAlign w:val="bottom"/>
          </w:tcPr>
          <w:p w:rsidR="00621C70" w:rsidRPr="00865A82" w:rsidRDefault="000C406D" w:rsidP="002735C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ผลกระทบจากการเปลี่ยนแปลงนโยบายการบัญช</w:t>
            </w:r>
            <w:r w:rsidR="004E34CC" w:rsidRPr="00865A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</w:t>
            </w:r>
          </w:p>
        </w:tc>
        <w:tc>
          <w:tcPr>
            <w:tcW w:w="990" w:type="dxa"/>
          </w:tcPr>
          <w:p w:rsidR="004E34CC" w:rsidRPr="00865A82" w:rsidRDefault="004E34CC" w:rsidP="002735C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39" w:type="dxa"/>
            <w:gridSpan w:val="3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ขาดทุน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สะสม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1" w:type="dxa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621C70" w:rsidRPr="00865A82" w:rsidTr="002735CB">
        <w:trPr>
          <w:cantSplit/>
          <w:trHeight w:val="20"/>
          <w:tblHeader/>
        </w:trPr>
        <w:tc>
          <w:tcPr>
            <w:tcW w:w="3510" w:type="dxa"/>
          </w:tcPr>
          <w:p w:rsidR="00621C70" w:rsidRPr="00865A82" w:rsidRDefault="00621C70" w:rsidP="002735CB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681" w:type="dxa"/>
            <w:gridSpan w:val="7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21C70" w:rsidRPr="00865A82" w:rsidTr="002735CB">
        <w:trPr>
          <w:cantSplit/>
          <w:trHeight w:val="20"/>
        </w:trPr>
        <w:tc>
          <w:tcPr>
            <w:tcW w:w="3510" w:type="dxa"/>
          </w:tcPr>
          <w:p w:rsidR="00621C70" w:rsidRPr="00865A82" w:rsidRDefault="00621C70" w:rsidP="002735CB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9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39" w:type="dxa"/>
            <w:gridSpan w:val="3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(3,722)</w:t>
            </w:r>
          </w:p>
        </w:tc>
        <w:tc>
          <w:tcPr>
            <w:tcW w:w="181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</w:tr>
      <w:tr w:rsidR="00621C70" w:rsidRPr="00865A82" w:rsidTr="002735CB">
        <w:trPr>
          <w:cantSplit/>
          <w:trHeight w:val="254"/>
        </w:trPr>
        <w:tc>
          <w:tcPr>
            <w:tcW w:w="3510" w:type="dxa"/>
          </w:tcPr>
          <w:p w:rsidR="00621C70" w:rsidRPr="00865A82" w:rsidRDefault="00621C70" w:rsidP="002735C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ลดลง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99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621C70" w:rsidRPr="00865A82" w:rsidRDefault="00621C70" w:rsidP="002735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621C70" w:rsidRPr="00865A82" w:rsidRDefault="00621C70" w:rsidP="002735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C70" w:rsidRPr="00865A82" w:rsidTr="002735CB">
        <w:trPr>
          <w:cantSplit/>
          <w:trHeight w:val="20"/>
        </w:trPr>
        <w:tc>
          <w:tcPr>
            <w:tcW w:w="3510" w:type="dxa"/>
          </w:tcPr>
          <w:p w:rsidR="00621C70" w:rsidRPr="00865A82" w:rsidRDefault="00621C70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TFRS 16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สุทธิภาษีเงินได้</w:t>
            </w:r>
          </w:p>
        </w:tc>
        <w:tc>
          <w:tcPr>
            <w:tcW w:w="99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ก</w:t>
            </w:r>
          </w:p>
        </w:tc>
        <w:tc>
          <w:tcPr>
            <w:tcW w:w="2339" w:type="dxa"/>
            <w:gridSpan w:val="3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(30,557)</w:t>
            </w:r>
          </w:p>
        </w:tc>
        <w:tc>
          <w:tcPr>
            <w:tcW w:w="181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(5,966)</w:t>
            </w:r>
          </w:p>
        </w:tc>
      </w:tr>
      <w:tr w:rsidR="00621C70" w:rsidRPr="00865A82" w:rsidTr="002735CB">
        <w:trPr>
          <w:cantSplit/>
          <w:trHeight w:val="20"/>
        </w:trPr>
        <w:tc>
          <w:tcPr>
            <w:tcW w:w="3510" w:type="dxa"/>
          </w:tcPr>
          <w:p w:rsidR="00621C70" w:rsidRPr="00865A82" w:rsidRDefault="00621C70" w:rsidP="002735CB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(34,279)</w:t>
            </w:r>
          </w:p>
        </w:tc>
        <w:tc>
          <w:tcPr>
            <w:tcW w:w="181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163,707</w:t>
            </w:r>
          </w:p>
        </w:tc>
      </w:tr>
    </w:tbl>
    <w:p w:rsidR="00621C70" w:rsidRPr="00865A82" w:rsidRDefault="00621C70" w:rsidP="00621C7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621C70" w:rsidRPr="00865A82" w:rsidRDefault="00621C70" w:rsidP="00621C7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65A8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16 </w:t>
      </w:r>
      <w:r w:rsidRPr="00865A8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621C70" w:rsidRPr="00865A82" w:rsidRDefault="00621C70" w:rsidP="00127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621C70" w:rsidRPr="00865A82" w:rsidRDefault="00621C70" w:rsidP="00621C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865A82">
        <w:rPr>
          <w:rFonts w:asciiTheme="majorBidi" w:hAnsiTheme="majorBidi" w:cstheme="majorBidi"/>
          <w:sz w:val="30"/>
          <w:szCs w:val="30"/>
        </w:rPr>
        <w:t xml:space="preserve">1 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65A82">
        <w:rPr>
          <w:rFonts w:asciiTheme="majorBidi" w:hAnsiTheme="majorBidi" w:cstheme="majorBidi"/>
          <w:sz w:val="30"/>
          <w:szCs w:val="30"/>
        </w:rPr>
        <w:t xml:space="preserve">2563 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865A82">
        <w:rPr>
          <w:rFonts w:asciiTheme="majorBidi" w:hAnsiTheme="majorBidi" w:cstheme="majorBidi"/>
          <w:sz w:val="30"/>
          <w:szCs w:val="30"/>
        </w:rPr>
        <w:t xml:space="preserve">TFRS 16 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865A82">
        <w:rPr>
          <w:rFonts w:asciiTheme="majorBidi" w:hAnsiTheme="majorBidi" w:cstheme="majorBidi"/>
          <w:sz w:val="30"/>
          <w:szCs w:val="30"/>
        </w:rPr>
        <w:t xml:space="preserve">17 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</w:rPr>
        <w:t xml:space="preserve">(“TAS 17”) 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865A82">
        <w:rPr>
          <w:rFonts w:asciiTheme="majorBidi" w:hAnsiTheme="majorBidi" w:cstheme="majorBidi"/>
          <w:sz w:val="30"/>
          <w:szCs w:val="30"/>
        </w:rPr>
        <w:t xml:space="preserve">4 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</w:rPr>
        <w:t xml:space="preserve">(“TFRIC 4”) 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865A82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621C70" w:rsidRPr="00865A82" w:rsidRDefault="00621C70" w:rsidP="00127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621C70" w:rsidRPr="00865A82" w:rsidRDefault="00621C70" w:rsidP="00621C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65A82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ตาม</w:t>
      </w:r>
      <w:r w:rsidRPr="00865A82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865A8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865A82">
        <w:rPr>
          <w:rFonts w:asciiTheme="majorBidi" w:eastAsia="Calibri" w:hAnsiTheme="majorBidi" w:cstheme="majorBidi"/>
          <w:sz w:val="30"/>
          <w:szCs w:val="30"/>
        </w:rPr>
        <w:t>16</w:t>
      </w:r>
      <w:r w:rsidRPr="00865A82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865A82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</w:t>
      </w:r>
      <w:r w:rsidR="004E34CC" w:rsidRPr="00865A82">
        <w:rPr>
          <w:rFonts w:asciiTheme="majorBidi" w:eastAsia="Calibri" w:hAnsiTheme="majorBidi" w:cstheme="majorBidi" w:hint="cs"/>
          <w:sz w:val="30"/>
          <w:szCs w:val="30"/>
          <w:cs/>
        </w:rPr>
        <w:t>ทศ</w:t>
      </w:r>
      <w:r w:rsidRPr="00865A8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eastAsia="Calibri" w:hAnsiTheme="majorBidi" w:cstheme="majorBidi"/>
          <w:sz w:val="30"/>
          <w:szCs w:val="30"/>
          <w:cs/>
        </w:rPr>
        <w:t xml:space="preserve">ณ </w:t>
      </w:r>
      <w:r w:rsidRPr="00865A82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65A82">
        <w:rPr>
          <w:rFonts w:asciiTheme="majorBidi" w:hAnsiTheme="majorBidi" w:cstheme="majorBidi"/>
          <w:sz w:val="30"/>
          <w:szCs w:val="30"/>
        </w:rPr>
        <w:t xml:space="preserve"> 1 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65A82">
        <w:rPr>
          <w:rFonts w:asciiTheme="majorBidi" w:hAnsiTheme="majorBidi" w:cstheme="majorBidi"/>
          <w:sz w:val="30"/>
          <w:szCs w:val="30"/>
        </w:rPr>
        <w:t>2563</w:t>
      </w:r>
      <w:r w:rsidRPr="00865A8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865A8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621C70" w:rsidRPr="00865A82" w:rsidRDefault="00621C70" w:rsidP="00127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1272C6" w:rsidRPr="00865A82" w:rsidRDefault="00127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:rsidR="00621C70" w:rsidRPr="00865A82" w:rsidRDefault="00621C70" w:rsidP="00621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ในการปฏิบัติในช่วงเปลี่ยนแปลง</w:t>
      </w:r>
      <w:r w:rsidR="004E34CC" w:rsidRPr="00865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E34CC"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865A82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865A82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:rsidR="00621C70" w:rsidRPr="00865A82" w:rsidRDefault="00621C70" w:rsidP="00127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621C70" w:rsidRPr="00865A82" w:rsidRDefault="00621C70" w:rsidP="00621C70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865A82">
        <w:rPr>
          <w:rFonts w:asciiTheme="majorBidi" w:hAnsiTheme="majorBidi" w:cstheme="majorBidi"/>
          <w:sz w:val="30"/>
          <w:szCs w:val="30"/>
        </w:rPr>
        <w:t>12</w:t>
      </w:r>
      <w:r w:rsidRPr="00865A82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เดือน</w:t>
      </w:r>
    </w:p>
    <w:p w:rsidR="00621C70" w:rsidRPr="00865A82" w:rsidRDefault="00621C70" w:rsidP="00621C70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865A82">
        <w:rPr>
          <w:rFonts w:asciiTheme="majorBidi" w:hAnsiTheme="majorBidi" w:cstheme="majorBidi" w:hint="cs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ไม่รับรู้สินทรัพย์สิทธิการใช้และหนี้สินตามสัญญาเช่าสำหรับสัญญาเช่าสินทรัพย์ที่มีมูลค่าต่ำ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</w:p>
    <w:p w:rsidR="00621C70" w:rsidRPr="00865A82" w:rsidRDefault="00621C70" w:rsidP="00621C70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Pr="00865A82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:rsidR="00621C70" w:rsidRPr="00865A82" w:rsidRDefault="00621C70" w:rsidP="00621C70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865A82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:rsidR="00621C70" w:rsidRPr="00865A82" w:rsidRDefault="00621C70" w:rsidP="00127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9"/>
        <w:gridCol w:w="1350"/>
        <w:gridCol w:w="181"/>
        <w:gridCol w:w="1350"/>
      </w:tblGrid>
      <w:tr w:rsidR="00621C70" w:rsidRPr="00865A82" w:rsidTr="002735CB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865A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:rsidR="00621C70" w:rsidRPr="00865A82" w:rsidRDefault="00621C70" w:rsidP="00273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621C70" w:rsidRPr="00865A82" w:rsidRDefault="00621C70" w:rsidP="002735C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21C70" w:rsidRPr="00865A82" w:rsidTr="002735CB">
        <w:trPr>
          <w:cantSplit/>
          <w:trHeight w:val="20"/>
        </w:trPr>
        <w:tc>
          <w:tcPr>
            <w:tcW w:w="5669" w:type="dxa"/>
          </w:tcPr>
          <w:p w:rsidR="00621C70" w:rsidRPr="00865A82" w:rsidRDefault="00621C70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:rsidR="00621C70" w:rsidRPr="00865A82" w:rsidRDefault="00621C70" w:rsidP="0027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21C70" w:rsidRPr="00865A82" w:rsidTr="002735CB">
        <w:trPr>
          <w:cantSplit/>
          <w:trHeight w:val="20"/>
        </w:trPr>
        <w:tc>
          <w:tcPr>
            <w:tcW w:w="5669" w:type="dxa"/>
          </w:tcPr>
          <w:p w:rsidR="00621C70" w:rsidRPr="00865A82" w:rsidRDefault="00621C70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1" w:type="dxa"/>
            <w:gridSpan w:val="3"/>
          </w:tcPr>
          <w:p w:rsidR="00621C70" w:rsidRPr="00865A82" w:rsidRDefault="00621C70" w:rsidP="0027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21C70" w:rsidRPr="00865A82" w:rsidTr="002735CB">
        <w:trPr>
          <w:cantSplit/>
          <w:trHeight w:val="20"/>
        </w:trPr>
        <w:tc>
          <w:tcPr>
            <w:tcW w:w="5669" w:type="dxa"/>
            <w:vAlign w:val="bottom"/>
          </w:tcPr>
          <w:p w:rsidR="00621C70" w:rsidRPr="00865A82" w:rsidRDefault="00621C70" w:rsidP="002735C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1,049,021</w:t>
            </w:r>
          </w:p>
        </w:tc>
        <w:tc>
          <w:tcPr>
            <w:tcW w:w="181" w:type="dxa"/>
            <w:vAlign w:val="bottom"/>
          </w:tcPr>
          <w:p w:rsidR="00621C70" w:rsidRPr="00865A82" w:rsidRDefault="00621C70" w:rsidP="002735C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182,175</w:t>
            </w:r>
          </w:p>
        </w:tc>
      </w:tr>
      <w:tr w:rsidR="00621C70" w:rsidRPr="00865A82" w:rsidTr="002735CB">
        <w:trPr>
          <w:cantSplit/>
          <w:trHeight w:val="20"/>
        </w:trPr>
        <w:tc>
          <w:tcPr>
            <w:tcW w:w="5669" w:type="dxa"/>
          </w:tcPr>
          <w:p w:rsidR="00621C70" w:rsidRPr="00865A82" w:rsidRDefault="00621C70" w:rsidP="002735C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8,596</w:t>
            </w:r>
          </w:p>
        </w:tc>
        <w:tc>
          <w:tcPr>
            <w:tcW w:w="181" w:type="dxa"/>
          </w:tcPr>
          <w:p w:rsidR="00621C70" w:rsidRPr="00865A82" w:rsidRDefault="00621C70" w:rsidP="002735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2,333</w:t>
            </w:r>
          </w:p>
        </w:tc>
      </w:tr>
      <w:tr w:rsidR="00621C70" w:rsidRPr="00865A82" w:rsidTr="002735CB">
        <w:trPr>
          <w:cantSplit/>
          <w:trHeight w:val="20"/>
        </w:trPr>
        <w:tc>
          <w:tcPr>
            <w:tcW w:w="5669" w:type="dxa"/>
          </w:tcPr>
          <w:p w:rsidR="00621C70" w:rsidRPr="00865A82" w:rsidRDefault="00621C70" w:rsidP="002735C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(1,132)</w:t>
            </w:r>
          </w:p>
        </w:tc>
        <w:tc>
          <w:tcPr>
            <w:tcW w:w="181" w:type="dxa"/>
          </w:tcPr>
          <w:p w:rsidR="00621C70" w:rsidRPr="00865A82" w:rsidRDefault="00621C70" w:rsidP="002735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(1,132)</w:t>
            </w:r>
          </w:p>
        </w:tc>
      </w:tr>
      <w:tr w:rsidR="00621C70" w:rsidRPr="00865A82" w:rsidTr="002735CB">
        <w:trPr>
          <w:cantSplit/>
          <w:trHeight w:val="20"/>
        </w:trPr>
        <w:tc>
          <w:tcPr>
            <w:tcW w:w="5669" w:type="dxa"/>
          </w:tcPr>
          <w:p w:rsidR="00621C70" w:rsidRPr="00865A82" w:rsidRDefault="00621C70" w:rsidP="002735C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1,094,526)</w:t>
            </w:r>
          </w:p>
        </w:tc>
        <w:tc>
          <w:tcPr>
            <w:tcW w:w="181" w:type="dxa"/>
          </w:tcPr>
          <w:p w:rsidR="00621C70" w:rsidRPr="00865A82" w:rsidRDefault="00621C70" w:rsidP="002735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(192,709)</w:t>
            </w:r>
          </w:p>
        </w:tc>
      </w:tr>
      <w:tr w:rsidR="00621C70" w:rsidRPr="00865A82" w:rsidTr="002735CB">
        <w:trPr>
          <w:cantSplit/>
          <w:trHeight w:val="20"/>
        </w:trPr>
        <w:tc>
          <w:tcPr>
            <w:tcW w:w="5669" w:type="dxa"/>
          </w:tcPr>
          <w:p w:rsidR="00621C70" w:rsidRPr="00865A82" w:rsidRDefault="00621C70" w:rsidP="002735C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/>
                <w:sz w:val="30"/>
                <w:szCs w:val="30"/>
                <w:cs/>
              </w:rPr>
              <w:t>ค่าใช้จ่ายค้างจ่าย</w:t>
            </w:r>
            <w:r w:rsidRPr="00865A82">
              <w:rPr>
                <w:rFonts w:asciiTheme="majorBidi" w:hAnsi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7,484</w:t>
            </w:r>
          </w:p>
        </w:tc>
        <w:tc>
          <w:tcPr>
            <w:tcW w:w="181" w:type="dxa"/>
          </w:tcPr>
          <w:p w:rsidR="00621C70" w:rsidRPr="00865A82" w:rsidRDefault="00621C70" w:rsidP="002735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3,367</w:t>
            </w:r>
          </w:p>
        </w:tc>
      </w:tr>
      <w:tr w:rsidR="00621C70" w:rsidRPr="00865A82" w:rsidTr="002735CB">
        <w:trPr>
          <w:cantSplit/>
          <w:trHeight w:val="20"/>
        </w:trPr>
        <w:tc>
          <w:tcPr>
            <w:tcW w:w="5669" w:type="dxa"/>
          </w:tcPr>
          <w:p w:rsidR="00621C70" w:rsidRPr="00865A82" w:rsidRDefault="00621C70" w:rsidP="002735CB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30,557</w:t>
            </w:r>
          </w:p>
        </w:tc>
        <w:tc>
          <w:tcPr>
            <w:tcW w:w="181" w:type="dxa"/>
            <w:vAlign w:val="bottom"/>
          </w:tcPr>
          <w:p w:rsidR="00621C70" w:rsidRPr="00865A82" w:rsidRDefault="00621C70" w:rsidP="002735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5,966</w:t>
            </w:r>
          </w:p>
        </w:tc>
      </w:tr>
    </w:tbl>
    <w:p w:rsidR="005357C9" w:rsidRPr="00865A82" w:rsidRDefault="005357C9">
      <w:r w:rsidRPr="00865A82">
        <w:br w:type="page"/>
      </w: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9"/>
        <w:gridCol w:w="1350"/>
        <w:gridCol w:w="181"/>
        <w:gridCol w:w="1350"/>
      </w:tblGrid>
      <w:tr w:rsidR="00621C70" w:rsidRPr="00865A82" w:rsidTr="002735CB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:rsidR="00621C70" w:rsidRPr="00865A82" w:rsidRDefault="00621C70" w:rsidP="00273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621C70" w:rsidRPr="00865A82" w:rsidRDefault="00621C70" w:rsidP="002735C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21C70" w:rsidRPr="00865A82" w:rsidTr="002735CB">
        <w:trPr>
          <w:cantSplit/>
          <w:trHeight w:val="146"/>
        </w:trPr>
        <w:tc>
          <w:tcPr>
            <w:tcW w:w="5669" w:type="dxa"/>
          </w:tcPr>
          <w:p w:rsidR="00621C70" w:rsidRPr="00865A82" w:rsidRDefault="00621C70" w:rsidP="002735C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:rsidR="00621C70" w:rsidRPr="00865A82" w:rsidRDefault="00621C70" w:rsidP="0027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21C70" w:rsidRPr="00865A82" w:rsidTr="002735CB">
        <w:trPr>
          <w:cantSplit/>
          <w:trHeight w:val="20"/>
        </w:trPr>
        <w:tc>
          <w:tcPr>
            <w:tcW w:w="5669" w:type="dxa"/>
            <w:vAlign w:val="bottom"/>
          </w:tcPr>
          <w:p w:rsidR="00621C70" w:rsidRPr="00865A82" w:rsidRDefault="00621C70" w:rsidP="002735C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876,169</w:t>
            </w:r>
          </w:p>
        </w:tc>
        <w:tc>
          <w:tcPr>
            <w:tcW w:w="181" w:type="dxa"/>
            <w:vAlign w:val="bottom"/>
          </w:tcPr>
          <w:p w:rsidR="00621C70" w:rsidRPr="00865A82" w:rsidRDefault="00621C70" w:rsidP="002735C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234,516</w:t>
            </w:r>
          </w:p>
        </w:tc>
      </w:tr>
      <w:tr w:rsidR="00621C70" w:rsidRPr="00865A82" w:rsidTr="002735CB">
        <w:trPr>
          <w:cantSplit/>
          <w:trHeight w:val="20"/>
        </w:trPr>
        <w:tc>
          <w:tcPr>
            <w:tcW w:w="5669" w:type="dxa"/>
            <w:vAlign w:val="bottom"/>
          </w:tcPr>
          <w:p w:rsidR="00621C70" w:rsidRPr="00865A82" w:rsidRDefault="00621C70" w:rsidP="002735C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สัญญาที่พิจารณาเป็นสัญญาบริการ</w:t>
            </w: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(327,456)</w:t>
            </w:r>
          </w:p>
        </w:tc>
        <w:tc>
          <w:tcPr>
            <w:tcW w:w="181" w:type="dxa"/>
            <w:vAlign w:val="bottom"/>
          </w:tcPr>
          <w:p w:rsidR="00621C70" w:rsidRPr="00865A82" w:rsidRDefault="00621C70" w:rsidP="002735C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1C70" w:rsidRPr="00865A82" w:rsidTr="002735CB">
        <w:trPr>
          <w:cantSplit/>
          <w:trHeight w:val="20"/>
        </w:trPr>
        <w:tc>
          <w:tcPr>
            <w:tcW w:w="5669" w:type="dxa"/>
            <w:vAlign w:val="bottom"/>
          </w:tcPr>
          <w:p w:rsidR="00621C70" w:rsidRPr="00865A82" w:rsidRDefault="00621C70" w:rsidP="002735C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(5,986)</w:t>
            </w:r>
          </w:p>
        </w:tc>
        <w:tc>
          <w:tcPr>
            <w:tcW w:w="181" w:type="dxa"/>
            <w:vAlign w:val="bottom"/>
          </w:tcPr>
          <w:p w:rsidR="00621C70" w:rsidRPr="00865A82" w:rsidRDefault="00621C70" w:rsidP="002735C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1C70" w:rsidRPr="00865A82" w:rsidTr="002735CB">
        <w:trPr>
          <w:cantSplit/>
          <w:trHeight w:val="20"/>
        </w:trPr>
        <w:tc>
          <w:tcPr>
            <w:tcW w:w="5669" w:type="dxa"/>
          </w:tcPr>
          <w:p w:rsidR="00621C70" w:rsidRPr="00865A82" w:rsidRDefault="00621C70" w:rsidP="002735CB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ข้อยกเว้นในการรับรู้รายการ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(11,970)</w:t>
            </w:r>
          </w:p>
        </w:tc>
        <w:tc>
          <w:tcPr>
            <w:tcW w:w="181" w:type="dxa"/>
          </w:tcPr>
          <w:p w:rsidR="00621C70" w:rsidRPr="00865A82" w:rsidRDefault="00621C70" w:rsidP="002735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(2,057)</w:t>
            </w:r>
          </w:p>
        </w:tc>
      </w:tr>
      <w:tr w:rsidR="00621C70" w:rsidRPr="00865A82" w:rsidTr="002735CB">
        <w:trPr>
          <w:cantSplit/>
          <w:trHeight w:val="20"/>
        </w:trPr>
        <w:tc>
          <w:tcPr>
            <w:tcW w:w="5669" w:type="dxa"/>
          </w:tcPr>
          <w:p w:rsidR="00621C70" w:rsidRPr="00865A82" w:rsidRDefault="00621C70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643,188</w:t>
            </w:r>
          </w:p>
        </w:tc>
        <w:tc>
          <w:tcPr>
            <w:tcW w:w="181" w:type="dxa"/>
          </w:tcPr>
          <w:p w:rsidR="00621C70" w:rsidRPr="00865A82" w:rsidRDefault="00621C70" w:rsidP="002735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1C70" w:rsidRPr="00865A82" w:rsidTr="002735CB">
        <w:trPr>
          <w:cantSplit/>
          <w:trHeight w:val="20"/>
        </w:trPr>
        <w:tc>
          <w:tcPr>
            <w:tcW w:w="5669" w:type="dxa"/>
          </w:tcPr>
          <w:p w:rsidR="00621C70" w:rsidRPr="00865A82" w:rsidRDefault="00621C70" w:rsidP="002735C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1,173,945</w:t>
            </w:r>
          </w:p>
        </w:tc>
        <w:tc>
          <w:tcPr>
            <w:tcW w:w="181" w:type="dxa"/>
            <w:vAlign w:val="bottom"/>
          </w:tcPr>
          <w:p w:rsidR="00621C70" w:rsidRPr="00865A82" w:rsidRDefault="00621C70" w:rsidP="002735C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232,459</w:t>
            </w:r>
          </w:p>
        </w:tc>
      </w:tr>
      <w:tr w:rsidR="00621C70" w:rsidRPr="00865A82" w:rsidTr="002735CB">
        <w:trPr>
          <w:cantSplit/>
          <w:trHeight w:val="20"/>
        </w:trPr>
        <w:tc>
          <w:tcPr>
            <w:tcW w:w="5669" w:type="dxa"/>
          </w:tcPr>
          <w:p w:rsidR="00621C70" w:rsidRPr="00865A82" w:rsidRDefault="00621C70" w:rsidP="002735C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:rsidR="00621C70" w:rsidRPr="00865A82" w:rsidRDefault="00621C70" w:rsidP="002735CB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1,094,526</w:t>
            </w:r>
          </w:p>
        </w:tc>
        <w:tc>
          <w:tcPr>
            <w:tcW w:w="181" w:type="dxa"/>
            <w:vAlign w:val="bottom"/>
          </w:tcPr>
          <w:p w:rsidR="00621C70" w:rsidRPr="00865A82" w:rsidRDefault="00621C70" w:rsidP="002735C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192,709</w:t>
            </w:r>
          </w:p>
        </w:tc>
      </w:tr>
      <w:tr w:rsidR="00621C70" w:rsidRPr="00865A82" w:rsidTr="002735CB">
        <w:trPr>
          <w:cantSplit/>
          <w:trHeight w:val="20"/>
        </w:trPr>
        <w:tc>
          <w:tcPr>
            <w:tcW w:w="5669" w:type="dxa"/>
          </w:tcPr>
          <w:p w:rsidR="00621C70" w:rsidRPr="00865A82" w:rsidRDefault="00621C70" w:rsidP="002735C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81" w:type="dxa"/>
          </w:tcPr>
          <w:p w:rsidR="00621C70" w:rsidRPr="00865A82" w:rsidRDefault="00621C70" w:rsidP="002735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</w:tr>
      <w:tr w:rsidR="00621C70" w:rsidRPr="00865A82" w:rsidTr="002735CB">
        <w:trPr>
          <w:cantSplit/>
          <w:trHeight w:val="20"/>
        </w:trPr>
        <w:tc>
          <w:tcPr>
            <w:tcW w:w="5669" w:type="dxa"/>
            <w:vAlign w:val="bottom"/>
          </w:tcPr>
          <w:p w:rsidR="00621C70" w:rsidRPr="00865A82" w:rsidRDefault="00621C70" w:rsidP="002735CB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1,095,409</w:t>
            </w:r>
          </w:p>
        </w:tc>
        <w:tc>
          <w:tcPr>
            <w:tcW w:w="181" w:type="dxa"/>
          </w:tcPr>
          <w:p w:rsidR="00621C70" w:rsidRPr="00865A82" w:rsidRDefault="00621C70" w:rsidP="002735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193,592</w:t>
            </w:r>
          </w:p>
        </w:tc>
      </w:tr>
      <w:tr w:rsidR="00621C70" w:rsidRPr="00865A82" w:rsidTr="002735CB">
        <w:trPr>
          <w:cantSplit/>
          <w:trHeight w:val="20"/>
        </w:trPr>
        <w:tc>
          <w:tcPr>
            <w:tcW w:w="5669" w:type="dxa"/>
            <w:vAlign w:val="bottom"/>
          </w:tcPr>
          <w:p w:rsidR="00621C70" w:rsidRPr="00865A82" w:rsidRDefault="00621C70" w:rsidP="002735CB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4.00</w:t>
            </w:r>
          </w:p>
        </w:tc>
        <w:tc>
          <w:tcPr>
            <w:tcW w:w="181" w:type="dxa"/>
          </w:tcPr>
          <w:p w:rsidR="00621C70" w:rsidRPr="00865A82" w:rsidRDefault="00621C70" w:rsidP="002735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21C70" w:rsidRPr="00865A82" w:rsidRDefault="00621C70" w:rsidP="002735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4.25</w:t>
            </w:r>
          </w:p>
        </w:tc>
      </w:tr>
    </w:tbl>
    <w:p w:rsidR="00621C70" w:rsidRPr="00865A82" w:rsidRDefault="00621C70" w:rsidP="00621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860F63" w:rsidRPr="00865A82" w:rsidRDefault="00860F63" w:rsidP="00A0197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65A8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นโยบายการบัญชีที่สำคัญ </w:t>
      </w:r>
    </w:p>
    <w:p w:rsidR="00860F63" w:rsidRPr="00865A82" w:rsidRDefault="00860F63" w:rsidP="00B01D5F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3F6738" w:rsidRPr="00865A82" w:rsidRDefault="00621B74" w:rsidP="00621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856A54">
        <w:rPr>
          <w:rFonts w:asciiTheme="majorBidi" w:hAnsiTheme="majorBidi" w:cstheme="majorBidi" w:hint="cs"/>
          <w:sz w:val="30"/>
          <w:szCs w:val="30"/>
          <w:cs/>
        </w:rPr>
        <w:t xml:space="preserve"> ยกเว้นที่ได้กล</w:t>
      </w:r>
      <w:r w:rsidR="00752E70">
        <w:rPr>
          <w:rFonts w:asciiTheme="majorBidi" w:hAnsiTheme="majorBidi" w:cstheme="majorBidi" w:hint="cs"/>
          <w:sz w:val="30"/>
          <w:szCs w:val="30"/>
          <w:cs/>
        </w:rPr>
        <w:t>่</w:t>
      </w:r>
      <w:r w:rsidR="00856A54">
        <w:rPr>
          <w:rFonts w:asciiTheme="majorBidi" w:hAnsiTheme="majorBidi" w:cstheme="majorBidi" w:hint="cs"/>
          <w:sz w:val="30"/>
          <w:szCs w:val="30"/>
          <w:cs/>
        </w:rPr>
        <w:t xml:space="preserve">าวไว้ในหมายเหตุข้อ </w:t>
      </w:r>
      <w:r w:rsidR="00856A54">
        <w:rPr>
          <w:rFonts w:asciiTheme="majorBidi" w:hAnsiTheme="majorBidi" w:cstheme="majorBidi"/>
          <w:sz w:val="30"/>
          <w:szCs w:val="30"/>
        </w:rPr>
        <w:t>3</w:t>
      </w:r>
    </w:p>
    <w:p w:rsidR="003F6738" w:rsidRPr="00865A82" w:rsidRDefault="003F6738" w:rsidP="00B01D5F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3F6738" w:rsidRPr="00865A82" w:rsidRDefault="003F6738" w:rsidP="004205D6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</w:t>
      </w:r>
      <w:r w:rsidR="000323B6"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รวม</w:t>
      </w:r>
    </w:p>
    <w:p w:rsidR="00F512A5" w:rsidRPr="00865A82" w:rsidRDefault="00B2052D" w:rsidP="00B01D5F">
      <w:pPr>
        <w:pStyle w:val="FSBlank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865A82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865A82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865A82"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:rsidR="00F20B35" w:rsidRPr="00865A82" w:rsidRDefault="00F20B35" w:rsidP="00F20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 และบริษัทย่อย (รวมกันเรียกว่า </w:t>
      </w:r>
      <w:r w:rsidRPr="00865A82">
        <w:rPr>
          <w:rFonts w:asciiTheme="majorBidi" w:hAnsiTheme="majorBidi" w:cstheme="majorBidi"/>
          <w:sz w:val="30"/>
          <w:szCs w:val="30"/>
        </w:rPr>
        <w:t>“</w:t>
      </w:r>
      <w:r w:rsidRPr="00865A8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sz w:val="30"/>
          <w:szCs w:val="30"/>
        </w:rPr>
        <w:t>”</w:t>
      </w:r>
      <w:r w:rsidRPr="00865A82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</w:t>
      </w:r>
      <w:r w:rsidR="008955C7" w:rsidRPr="00865A82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</w:p>
    <w:p w:rsidR="00F20B35" w:rsidRPr="00865A82" w:rsidRDefault="00F20B35" w:rsidP="007E7F40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4E34CC" w:rsidRPr="00865A82" w:rsidRDefault="004E34CC" w:rsidP="004E34CC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865A8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:rsidR="004E34CC" w:rsidRPr="00865A82" w:rsidRDefault="004E34CC" w:rsidP="004E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4E34CC" w:rsidRPr="00865A82" w:rsidRDefault="004E34CC" w:rsidP="004E34CC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4E34CC" w:rsidRPr="00865A82" w:rsidRDefault="004E34CC" w:rsidP="004E34CC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:rsidR="004E34CC" w:rsidRPr="00865A82" w:rsidRDefault="004E34CC" w:rsidP="004E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:rsidR="004E34CC" w:rsidRPr="00865A82" w:rsidRDefault="004E34CC" w:rsidP="004E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Pr="005619FE">
        <w:rPr>
          <w:rFonts w:asciiTheme="majorBidi" w:hAnsiTheme="majorBidi" w:cstheme="majorBidi"/>
          <w:sz w:val="30"/>
          <w:szCs w:val="30"/>
          <w:cs/>
        </w:rPr>
        <w:t>ซึ่งรวมถึงการรับรู้จำนวนส่วนได้เสียที่ไม่มีอำนาจควบคุมในผู้ถูกซื้อ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:rsidR="004E34CC" w:rsidRPr="00865A82" w:rsidRDefault="004E34CC" w:rsidP="004E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4E34CC" w:rsidRPr="00865A82" w:rsidRDefault="004E34CC" w:rsidP="00505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:rsidR="004E34CC" w:rsidRPr="00865A82" w:rsidRDefault="004E34CC" w:rsidP="004E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:rsidR="004E34CC" w:rsidRPr="00865A82" w:rsidRDefault="004E34CC" w:rsidP="004E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สิ่งตอบแทนที่คาดว่าจะต้องจ่ายวัดมูลค่าด้วยมูลค่ายุติธรรม ณ วันซื้อธุรกิจ </w:t>
      </w:r>
      <w:r w:rsidRPr="00865A82">
        <w:rPr>
          <w:rFonts w:asciiTheme="majorBidi" w:hAnsiTheme="majorBidi"/>
          <w:sz w:val="30"/>
          <w:szCs w:val="30"/>
          <w:cs/>
        </w:rPr>
        <w:t>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:rsidR="004E34CC" w:rsidRPr="00865A82" w:rsidRDefault="004E34CC" w:rsidP="004E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4E34CC" w:rsidRPr="00865A82" w:rsidRDefault="004E34CC" w:rsidP="004E34CC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4E34CC" w:rsidRPr="00865A82" w:rsidRDefault="004E34CC" w:rsidP="004E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4E34CC" w:rsidRPr="00865A82" w:rsidRDefault="004E34CC" w:rsidP="004E34CC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:rsidR="004E34CC" w:rsidRPr="00865A82" w:rsidRDefault="004E34CC" w:rsidP="004E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0C24A2" w:rsidRPr="00865A82" w:rsidRDefault="004E34CC" w:rsidP="004E34CC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:rsidR="008F2B15" w:rsidRPr="00865A82" w:rsidRDefault="008F2B15" w:rsidP="004E34CC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1151DC" w:rsidRDefault="00115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504C64" w:rsidRPr="00865A82" w:rsidRDefault="00504C64" w:rsidP="00504C64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การรวมธุรกิจภายใต้การควบคุมเดียวกัน</w:t>
      </w:r>
    </w:p>
    <w:p w:rsidR="00504C64" w:rsidRPr="00865A82" w:rsidRDefault="00504C64" w:rsidP="00504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504C64" w:rsidRPr="00865A82" w:rsidRDefault="00504C64" w:rsidP="00504C6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:rsidR="00504C64" w:rsidRPr="00865A82" w:rsidRDefault="00504C64" w:rsidP="00504C6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04C64" w:rsidRPr="00865A82" w:rsidRDefault="00504C64" w:rsidP="00504C64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:rsidR="00504C64" w:rsidRPr="00865A82" w:rsidRDefault="00504C64" w:rsidP="00F20B35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</w:p>
    <w:p w:rsidR="00F20B35" w:rsidRPr="00865A82" w:rsidRDefault="00F20B35" w:rsidP="00F20B35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Pr="00865A82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</w:p>
    <w:p w:rsidR="00F20B35" w:rsidRPr="00865A82" w:rsidRDefault="00F20B35" w:rsidP="007E7F40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F20B35" w:rsidRPr="00865A82" w:rsidRDefault="00F20B35" w:rsidP="0064033B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65A82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="007E7F40" w:rsidRPr="00865A8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</w:t>
      </w:r>
      <w:r w:rsidR="009F4BFF" w:rsidRPr="00865A82">
        <w:rPr>
          <w:rFonts w:asciiTheme="majorBidi" w:hAnsiTheme="majorBidi" w:cstheme="majorBidi"/>
          <w:spacing w:val="-2"/>
          <w:sz w:val="30"/>
          <w:szCs w:val="30"/>
          <w:cs/>
        </w:rPr>
        <w:t>นการใช้อำนาจเหนือกิจการนั้นทำให้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</w:rPr>
        <w:t>เกิด</w:t>
      </w:r>
      <w:r w:rsidR="00BC1177" w:rsidRPr="00865A82">
        <w:rPr>
          <w:rFonts w:asciiTheme="majorBidi" w:hAnsiTheme="majorBidi" w:cstheme="majorBidi"/>
          <w:spacing w:val="-2"/>
          <w:sz w:val="30"/>
          <w:szCs w:val="30"/>
        </w:rPr>
        <w:br/>
      </w:r>
      <w:r w:rsidRPr="00865A82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:rsidR="002433CA" w:rsidRPr="00865A82" w:rsidRDefault="002433CA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2433CA" w:rsidRPr="00865A82" w:rsidRDefault="002433CA" w:rsidP="002433C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2433CA" w:rsidRPr="00865A82" w:rsidRDefault="002433CA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9F4BFF" w:rsidRPr="00865A82" w:rsidRDefault="002433CA" w:rsidP="002433CA">
      <w:pPr>
        <w:pStyle w:val="FSContent"/>
        <w:rPr>
          <w:rFonts w:asciiTheme="majorBidi" w:hAnsiTheme="majorBidi" w:cstheme="majorBidi"/>
        </w:rPr>
      </w:pPr>
      <w:r w:rsidRPr="00865A82">
        <w:rPr>
          <w:rFonts w:asciiTheme="majorBidi" w:hAnsiTheme="majorBidi" w:cstheme="majorBidi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865A82">
        <w:rPr>
          <w:rFonts w:asciiTheme="majorBidi" w:hAnsiTheme="majorBidi" w:cstheme="majorBidi"/>
        </w:rPr>
        <w:t xml:space="preserve"> </w:t>
      </w:r>
    </w:p>
    <w:p w:rsidR="00B32D72" w:rsidRPr="00865A82" w:rsidRDefault="00B32D72" w:rsidP="002433CA">
      <w:pPr>
        <w:pStyle w:val="FSContent"/>
        <w:rPr>
          <w:rFonts w:asciiTheme="majorBidi" w:hAnsiTheme="majorBidi" w:cstheme="majorBidi"/>
          <w:i/>
          <w:iCs/>
          <w:cs/>
        </w:rPr>
      </w:pPr>
    </w:p>
    <w:p w:rsidR="00F20B35" w:rsidRPr="00865A82" w:rsidRDefault="00F20B35" w:rsidP="007E7F40">
      <w:pPr>
        <w:pStyle w:val="FSContent"/>
        <w:rPr>
          <w:rFonts w:asciiTheme="majorBidi" w:hAnsiTheme="majorBidi" w:cstheme="majorBidi"/>
        </w:rPr>
      </w:pPr>
      <w:r w:rsidRPr="00865A82">
        <w:rPr>
          <w:rFonts w:asciiTheme="majorBidi" w:hAnsiTheme="majorBidi" w:cstheme="majorBidi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:rsidR="00B840D1" w:rsidRPr="00865A82" w:rsidRDefault="00B84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D01DF7" w:rsidRDefault="00D01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F23A89" w:rsidRPr="00865A82" w:rsidRDefault="00F23A89" w:rsidP="00F23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การสูญเสียการควบคุม</w:t>
      </w:r>
    </w:p>
    <w:p w:rsidR="00F23A89" w:rsidRPr="00865A82" w:rsidRDefault="00F23A89" w:rsidP="00F23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F23A89" w:rsidRPr="00865A82" w:rsidRDefault="00F23A89" w:rsidP="00F23A89">
      <w:pPr>
        <w:pStyle w:val="FSContent"/>
        <w:rPr>
          <w:rFonts w:asciiTheme="majorBidi" w:hAnsiTheme="majorBidi" w:cstheme="majorBidi"/>
        </w:rPr>
      </w:pPr>
      <w:r w:rsidRPr="00865A82">
        <w:rPr>
          <w:rFonts w:asciiTheme="majorBidi" w:hAnsiTheme="majorBidi" w:cstheme="majorBidi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F20B35" w:rsidRPr="00865A82" w:rsidRDefault="00F20B35" w:rsidP="007E7F40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F20B35" w:rsidRPr="00865A82" w:rsidRDefault="00F20B35" w:rsidP="00F20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:rsidR="00F20B35" w:rsidRPr="00865A82" w:rsidRDefault="00F20B35" w:rsidP="007E7F40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F20B35" w:rsidRPr="00865A82" w:rsidRDefault="00F20B35" w:rsidP="00F20B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</w:t>
      </w:r>
      <w:r w:rsidR="00FC0CA1" w:rsidRPr="00865A82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</w:p>
    <w:p w:rsidR="009F4BFF" w:rsidRPr="00865A82" w:rsidRDefault="009F4BFF" w:rsidP="007E7F40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3E2B08" w:rsidRPr="00865A82" w:rsidRDefault="003E2B08" w:rsidP="003E2B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:rsidR="003E2B08" w:rsidRPr="00865A82" w:rsidRDefault="003E2B08" w:rsidP="003E2B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E2B08" w:rsidRPr="00865A82" w:rsidRDefault="003E2B08" w:rsidP="003E2B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</w:t>
      </w:r>
    </w:p>
    <w:p w:rsidR="00F20B35" w:rsidRPr="00865A82" w:rsidRDefault="00F20B35" w:rsidP="007E7F40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F20B35" w:rsidRPr="00865A82" w:rsidRDefault="00F20B35" w:rsidP="00F20B35">
      <w:pPr>
        <w:pStyle w:val="BodyText2"/>
        <w:tabs>
          <w:tab w:val="left" w:pos="540"/>
        </w:tabs>
        <w:spacing w:line="240" w:lineRule="atLeast"/>
        <w:ind w:left="540" w:firstLine="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65A8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  <w:r w:rsidRPr="00865A82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:rsidR="003E2B08" w:rsidRPr="00865A82" w:rsidRDefault="003E2B08" w:rsidP="00F20B35">
      <w:pPr>
        <w:pStyle w:val="BodyText2"/>
        <w:tabs>
          <w:tab w:val="left" w:pos="540"/>
        </w:tabs>
        <w:spacing w:line="240" w:lineRule="atLeast"/>
        <w:ind w:left="540" w:firstLine="0"/>
        <w:rPr>
          <w:rFonts w:asciiTheme="majorBidi" w:hAnsiTheme="majorBidi" w:cstheme="majorBidi"/>
          <w:i/>
          <w:iCs/>
          <w:sz w:val="30"/>
          <w:szCs w:val="30"/>
        </w:rPr>
      </w:pPr>
    </w:p>
    <w:p w:rsidR="00881037" w:rsidRPr="00865A82" w:rsidRDefault="00F20B35" w:rsidP="00F20B3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eastAsia="EucrosiaUPCBold" w:hAnsiTheme="majorBidi" w:cstheme="majorBidi"/>
          <w:sz w:val="30"/>
          <w:szCs w:val="30"/>
          <w:cs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</w:t>
      </w:r>
      <w:r w:rsidR="004E34CC" w:rsidRPr="00865A82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  <w:r w:rsidRPr="00865A82">
        <w:rPr>
          <w:rFonts w:asciiTheme="majorBidi" w:hAnsiTheme="majorBidi" w:cstheme="majorBidi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865A82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</w:p>
    <w:p w:rsidR="00F20B35" w:rsidRPr="00865A82" w:rsidRDefault="00F20B35" w:rsidP="007E7F40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4E34CC" w:rsidRPr="00865A82" w:rsidRDefault="004E34CC" w:rsidP="00321646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เงินลงทุน</w:t>
      </w:r>
      <w:r w:rsidRPr="00865A82"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  <w:t>ในบริษัท</w:t>
      </w:r>
      <w:r w:rsidRPr="00865A82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ย่อย</w:t>
      </w:r>
      <w:r w:rsidRPr="00865A82"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</w:p>
    <w:p w:rsidR="004E34CC" w:rsidRPr="00865A82" w:rsidRDefault="004E34CC" w:rsidP="004A00D4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4E34CC" w:rsidRPr="00865A82" w:rsidRDefault="004E34CC" w:rsidP="004E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865A82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ในงบการเงินเฉพาะกิจการของบริษัท วัดมูลค่าด้วยราคาทุนหัก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ค่าเผื่อ</w:t>
      </w:r>
      <w:r w:rsidRPr="00865A82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</w:p>
    <w:p w:rsidR="004E34CC" w:rsidRPr="00865A82" w:rsidRDefault="004E34CC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9F113E" w:rsidRDefault="009F1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4E34CC" w:rsidRPr="00865A82" w:rsidRDefault="004E34CC" w:rsidP="004E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การจำหน่ายเงินลงทุนในงบการเงินเฉพาะกิจการ</w:t>
      </w:r>
    </w:p>
    <w:p w:rsidR="004E34CC" w:rsidRPr="00865A82" w:rsidRDefault="004E34CC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4E34CC" w:rsidRPr="00865A82" w:rsidRDefault="004E34CC" w:rsidP="004E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:rsidR="004E34CC" w:rsidRPr="00865A82" w:rsidRDefault="004E34CC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4E34CC" w:rsidRPr="00865A82" w:rsidRDefault="004E34CC" w:rsidP="004E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</w:p>
    <w:p w:rsidR="004E34CC" w:rsidRPr="00865A82" w:rsidRDefault="004E34CC" w:rsidP="007E7F40">
      <w:pPr>
        <w:pStyle w:val="FSBlank"/>
        <w:rPr>
          <w:rFonts w:asciiTheme="majorBidi" w:eastAsia="EucrosiaUPCBold" w:hAnsiTheme="majorBidi" w:cstheme="majorBidi"/>
          <w:sz w:val="30"/>
          <w:szCs w:val="30"/>
          <w:cs/>
        </w:rPr>
      </w:pPr>
    </w:p>
    <w:p w:rsidR="008271B6" w:rsidRPr="00865A82" w:rsidRDefault="008271B6" w:rsidP="00321646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865A82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8271B6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  <w:cs/>
        </w:rPr>
      </w:pPr>
    </w:p>
    <w:p w:rsidR="008271B6" w:rsidRPr="00865A82" w:rsidRDefault="008271B6" w:rsidP="008271B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8271B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890B0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65A8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321646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865A82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:rsidR="008271B6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7A0825" w:rsidRPr="007A0825" w:rsidRDefault="007A0825" w:rsidP="00192BE8">
      <w:pPr>
        <w:pStyle w:val="FSBlank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7A0825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 xml:space="preserve">นโยบายการบัญชี่ถือปฏิบัติตั้งแต่วันที่ </w:t>
      </w:r>
      <w:r w:rsidRPr="007A082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7A0825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Pr="007A082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:rsidR="007A0825" w:rsidRPr="00865A82" w:rsidRDefault="007A0825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8271B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65A8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865A8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65A8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865A8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321646">
      <w:pPr>
        <w:pStyle w:val="BodyText"/>
        <w:shd w:val="clear" w:color="auto" w:fill="FFFFFF"/>
        <w:tabs>
          <w:tab w:val="clear" w:pos="907"/>
          <w:tab w:val="left" w:pos="900"/>
        </w:tabs>
        <w:spacing w:after="0" w:line="240" w:lineRule="auto"/>
        <w:ind w:left="900"/>
        <w:jc w:val="thaiDistribute"/>
        <w:rPr>
          <w:sz w:val="22"/>
          <w:szCs w:val="20"/>
        </w:rPr>
      </w:pP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และเจ้าหนี้การค้ารับรู้รายการเมื่อเริ่มแรกเมื่อ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ทั้งหมดรับรู้รายการเมื่อเริ่มแรกเมื่อกลุ่มบริษัทเป็น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สัญญา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ตามข้อกำหนดของเครื่องมือทางการเงิน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นั้น</w:t>
      </w:r>
      <w:r w:rsidRPr="00865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321646">
      <w:pPr>
        <w:pStyle w:val="BodyText"/>
        <w:shd w:val="clear" w:color="auto" w:fill="FFFFFF"/>
        <w:tabs>
          <w:tab w:val="clear" w:pos="907"/>
          <w:tab w:val="left" w:pos="900"/>
        </w:tabs>
        <w:spacing w:after="0" w:line="240" w:lineRule="auto"/>
        <w:ind w:left="900"/>
        <w:jc w:val="thaiDistribute"/>
        <w:rPr>
          <w:sz w:val="22"/>
          <w:szCs w:val="20"/>
          <w:cs/>
        </w:rPr>
      </w:pP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นอกเหนือจาก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หรือวัด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865A82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จะ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และหนี้สินทางการเงินที่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วัด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865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321646">
      <w:pPr>
        <w:pStyle w:val="BodyText2"/>
        <w:tabs>
          <w:tab w:val="left" w:pos="900"/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865A8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865A8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65A8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865A8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32164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865A8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865A8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321646">
      <w:pPr>
        <w:tabs>
          <w:tab w:val="clear" w:pos="907"/>
          <w:tab w:val="left" w:pos="900"/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865A8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321646">
      <w:pPr>
        <w:tabs>
          <w:tab w:val="clear" w:pos="907"/>
          <w:tab w:val="left" w:pos="900"/>
          <w:tab w:val="left" w:pos="144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7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865A82">
        <w:rPr>
          <w:rFonts w:asciiTheme="majorBidi" w:hAnsiTheme="majorBidi" w:cstheme="majorBidi"/>
          <w:sz w:val="30"/>
          <w:szCs w:val="30"/>
          <w:cs/>
        </w:rPr>
        <w:t>วั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321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865A82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:rsidR="008271B6" w:rsidRPr="00865A82" w:rsidRDefault="008271B6" w:rsidP="00321646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:rsidR="008271B6" w:rsidRPr="00865A82" w:rsidRDefault="008271B6" w:rsidP="00321646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E40376" w:rsidRDefault="00E40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:rsidR="008271B6" w:rsidRPr="00865A82" w:rsidRDefault="008271B6" w:rsidP="0032164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 xml:space="preserve">สินทรัพย์ทางการเงิน </w:t>
      </w:r>
      <w:r w:rsidRPr="00865A8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865A8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การประเมินโมเดลธุรกิจ</w:t>
      </w:r>
      <w:r w:rsidRPr="00865A8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321646">
      <w:pPr>
        <w:pStyle w:val="BodyText"/>
        <w:tabs>
          <w:tab w:val="clear" w:pos="907"/>
          <w:tab w:val="left" w:pos="900"/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865A82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32164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หรือกระแสเงินสดออกที่คาดการณ์หรือรับรู้กระแสเงินสดผ่านการขายสินทรัพย์ทางการเงิน</w:t>
      </w:r>
    </w:p>
    <w:p w:rsidR="008271B6" w:rsidRPr="00865A82" w:rsidRDefault="008271B6" w:rsidP="0032164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:rsidR="008271B6" w:rsidRPr="00865A82" w:rsidRDefault="008271B6" w:rsidP="0032164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:rsidR="008271B6" w:rsidRPr="00865A82" w:rsidRDefault="008271B6" w:rsidP="0032164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:rsidR="008271B6" w:rsidRPr="00865A82" w:rsidRDefault="008271B6" w:rsidP="0032164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22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:rsidR="007D6934" w:rsidRPr="00865A82" w:rsidRDefault="007D6934" w:rsidP="007D6934">
      <w:pPr>
        <w:pStyle w:val="FSBlank"/>
        <w:rPr>
          <w:rFonts w:asciiTheme="majorBidi" w:eastAsia="EucrosiaUPCBold" w:hAnsiTheme="majorBidi" w:cstheme="majorBidi"/>
          <w:sz w:val="30"/>
          <w:szCs w:val="30"/>
          <w:cs/>
        </w:rPr>
      </w:pPr>
    </w:p>
    <w:p w:rsidR="008271B6" w:rsidRPr="00865A82" w:rsidRDefault="008271B6" w:rsidP="00321646">
      <w:pPr>
        <w:pStyle w:val="BodyText"/>
        <w:tabs>
          <w:tab w:val="clear" w:pos="907"/>
          <w:tab w:val="left" w:pos="900"/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321646">
      <w:pPr>
        <w:pStyle w:val="BodyText"/>
        <w:tabs>
          <w:tab w:val="clear" w:pos="907"/>
          <w:tab w:val="left" w:pos="900"/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สินทรัพย์ทางการเงินที่ถือไว้เพื่อค้า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หรือใช้ในการบริหาร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และประเมินผลงานด้วยมูลค่ายุติธรรม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จะ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ถูกวัดมูลค่าด้วยมูลค่ายุติธรรมผ่านกำไรหรือขาดทุน</w:t>
      </w:r>
    </w:p>
    <w:p w:rsidR="007D6934" w:rsidRPr="00865A82" w:rsidRDefault="007D6934" w:rsidP="0032164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:rsidR="008271B6" w:rsidRPr="00865A82" w:rsidRDefault="008271B6" w:rsidP="0032164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865A8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865A8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865A8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321646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:rsidR="008271B6" w:rsidRPr="00865A82" w:rsidRDefault="008271B6" w:rsidP="00321646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:rsidR="008271B6" w:rsidRPr="00865A82" w:rsidRDefault="008271B6" w:rsidP="00321646">
      <w:pPr>
        <w:pStyle w:val="BodyText"/>
        <w:tabs>
          <w:tab w:val="clear" w:pos="907"/>
          <w:tab w:val="left" w:pos="900"/>
        </w:tabs>
        <w:spacing w:line="240" w:lineRule="auto"/>
        <w:ind w:left="900"/>
        <w:jc w:val="thaiDistribute"/>
        <w:rPr>
          <w:sz w:val="22"/>
          <w:szCs w:val="20"/>
        </w:rPr>
      </w:pP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321646">
      <w:pPr>
        <w:tabs>
          <w:tab w:val="clear" w:pos="907"/>
          <w:tab w:val="left" w:pos="900"/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A11507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</w:t>
      </w:r>
      <w:r w:rsidRPr="00A11507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พิจารณาถึง</w:t>
      </w:r>
      <w:r w:rsidRPr="00865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8271B6" w:rsidRPr="00865A82" w:rsidRDefault="008271B6" w:rsidP="0032164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:rsidR="008271B6" w:rsidRPr="00865A82" w:rsidRDefault="008271B6" w:rsidP="0032164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:rsidR="008271B6" w:rsidRPr="00865A82" w:rsidRDefault="008271B6" w:rsidP="0032164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เงื่อนไขเมื่อสิทธิเรียกร้องของ</w:t>
      </w:r>
      <w:r w:rsidRPr="00A11507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sz w:val="30"/>
          <w:szCs w:val="30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Default="008271B6" w:rsidP="0032164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260"/>
        </w:tabs>
        <w:spacing w:after="0" w:line="240" w:lineRule="auto"/>
        <w:ind w:left="1267" w:hanging="367"/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865A82">
        <w:rPr>
          <w:rFonts w:ascii="Angsana New" w:hAnsi="Angsana New"/>
          <w:i/>
          <w:iCs/>
          <w:sz w:val="30"/>
          <w:szCs w:val="30"/>
        </w:rPr>
        <w:t xml:space="preserve">- </w:t>
      </w:r>
      <w:r w:rsidRPr="00865A82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865A82">
        <w:rPr>
          <w:rFonts w:ascii="Angsana New" w:hAnsi="Angsana New"/>
          <w:sz w:val="30"/>
          <w:szCs w:val="30"/>
          <w:cs/>
        </w:rPr>
        <w:t xml:space="preserve"> </w:t>
      </w:r>
    </w:p>
    <w:p w:rsidR="008271B6" w:rsidRPr="00865A82" w:rsidRDefault="008271B6" w:rsidP="002C64AC">
      <w:pPr>
        <w:pStyle w:val="FSBlank"/>
        <w:ind w:firstLine="0"/>
        <w:rPr>
          <w:rFonts w:asciiTheme="majorBidi" w:eastAsia="EucrosiaUPCBold" w:hAnsiTheme="majorBidi" w:cstheme="majorBidi"/>
          <w:sz w:val="30"/>
          <w:szCs w:val="30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8271B6" w:rsidRPr="00865A82" w:rsidTr="00AB675E">
        <w:tc>
          <w:tcPr>
            <w:tcW w:w="1980" w:type="dxa"/>
          </w:tcPr>
          <w:p w:rsidR="008271B6" w:rsidRPr="00865A82" w:rsidRDefault="008271B6" w:rsidP="00321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:rsidR="008271B6" w:rsidRPr="00865A82" w:rsidRDefault="008271B6" w:rsidP="00321646">
            <w:pPr>
              <w:pStyle w:val="BodyText"/>
              <w:tabs>
                <w:tab w:val="clear" w:pos="907"/>
                <w:tab w:val="left" w:pos="900"/>
              </w:tabs>
              <w:spacing w:after="0" w:line="240" w:lineRule="auto"/>
              <w:ind w:left="160" w:hanging="160"/>
              <w:jc w:val="thaiDistribute"/>
              <w:rPr>
                <w:sz w:val="22"/>
                <w:szCs w:val="20"/>
              </w:rPr>
            </w:pPr>
          </w:p>
        </w:tc>
        <w:tc>
          <w:tcPr>
            <w:tcW w:w="6334" w:type="dxa"/>
          </w:tcPr>
          <w:p w:rsidR="008271B6" w:rsidRPr="00865A82" w:rsidRDefault="008271B6" w:rsidP="00321646">
            <w:pPr>
              <w:pStyle w:val="BodyText"/>
              <w:tabs>
                <w:tab w:val="clear" w:pos="907"/>
                <w:tab w:val="left" w:pos="900"/>
              </w:tabs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8271B6" w:rsidRPr="00865A82" w:rsidRDefault="008271B6" w:rsidP="00321646">
            <w:pPr>
              <w:pStyle w:val="BodyText"/>
              <w:tabs>
                <w:tab w:val="clear" w:pos="907"/>
                <w:tab w:val="left" w:pos="900"/>
              </w:tabs>
              <w:spacing w:after="0" w:line="240" w:lineRule="auto"/>
              <w:jc w:val="thaiDistribute"/>
              <w:rPr>
                <w:sz w:val="22"/>
                <w:szCs w:val="20"/>
              </w:rPr>
            </w:pPr>
          </w:p>
        </w:tc>
      </w:tr>
    </w:tbl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  <w:cs/>
        </w:rPr>
      </w:pPr>
    </w:p>
    <w:p w:rsidR="008271B6" w:rsidRPr="00865A82" w:rsidRDefault="008271B6" w:rsidP="00192BE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65A82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  <w:r w:rsidRPr="00865A82">
        <w:rPr>
          <w:rFonts w:ascii="Angsana New" w:hAnsi="Angsana New"/>
          <w:i/>
          <w:iCs/>
          <w:sz w:val="30"/>
          <w:szCs w:val="30"/>
        </w:rPr>
        <w:t xml:space="preserve">- </w:t>
      </w:r>
      <w:r w:rsidRPr="00865A82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865A8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192BE8">
      <w:pPr>
        <w:tabs>
          <w:tab w:val="clear" w:pos="907"/>
          <w:tab w:val="left" w:pos="900"/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DE4DEF" w:rsidRDefault="00DE4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:rsidR="008271B6" w:rsidRPr="00865A82" w:rsidRDefault="008271B6" w:rsidP="00192BE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65A82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865A8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65A8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865A8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192BE8">
      <w:pPr>
        <w:pStyle w:val="BodyText"/>
        <w:tabs>
          <w:tab w:val="clear" w:pos="907"/>
          <w:tab w:val="left" w:pos="900"/>
        </w:tabs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5A82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192BE8">
      <w:pPr>
        <w:tabs>
          <w:tab w:val="clear" w:pos="907"/>
          <w:tab w:val="left" w:pos="900"/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E4DEF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DE4DEF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192BE8">
      <w:pPr>
        <w:pStyle w:val="BodyText"/>
        <w:tabs>
          <w:tab w:val="clear" w:pos="907"/>
          <w:tab w:val="left" w:pos="900"/>
          <w:tab w:val="left" w:pos="1440"/>
        </w:tabs>
        <w:spacing w:after="0" w:line="240" w:lineRule="auto"/>
        <w:ind w:left="900"/>
        <w:jc w:val="thaiDistribute"/>
        <w:rPr>
          <w:sz w:val="22"/>
          <w:szCs w:val="20"/>
        </w:rPr>
      </w:pPr>
      <w:r w:rsidRPr="00DE4DEF">
        <w:rPr>
          <w:rFonts w:ascii="Angsana New" w:hAnsi="Angsana New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จะไม่ถูก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</w:t>
      </w:r>
      <w:r w:rsidRPr="00865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192BE8">
      <w:pPr>
        <w:pStyle w:val="BodyText"/>
        <w:tabs>
          <w:tab w:val="clear" w:pos="907"/>
          <w:tab w:val="left" w:pos="900"/>
        </w:tabs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5A82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192BE8">
      <w:pPr>
        <w:pStyle w:val="BodyText"/>
        <w:tabs>
          <w:tab w:val="clear" w:pos="907"/>
          <w:tab w:val="left" w:pos="900"/>
          <w:tab w:val="left" w:pos="1530"/>
        </w:tabs>
        <w:spacing w:after="0" w:line="240" w:lineRule="auto"/>
        <w:ind w:left="900"/>
        <w:jc w:val="thaiDistribute"/>
        <w:rPr>
          <w:sz w:val="22"/>
          <w:szCs w:val="37"/>
        </w:rPr>
      </w:pPr>
      <w:r w:rsidRPr="008B7363">
        <w:rPr>
          <w:rFonts w:ascii="Angsana New" w:hAnsi="Angsana New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8B7363" w:rsidRPr="008B7363">
        <w:rPr>
          <w:rFonts w:ascii="Angsana New" w:hAnsi="Angsana New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Pr="00865A82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Pr="00865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192B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เงินสดที่ได้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โอนไปหรือหนี้สินที่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รับมา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รับรู้ในกำไรหรือขาดทุน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  <w:cs/>
        </w:rPr>
      </w:pPr>
    </w:p>
    <w:p w:rsidR="008271B6" w:rsidRPr="00865A82" w:rsidRDefault="008271B6" w:rsidP="00192BE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65A8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865A8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65A8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865A8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192BE8">
      <w:pPr>
        <w:tabs>
          <w:tab w:val="clear" w:pos="907"/>
          <w:tab w:val="left" w:pos="900"/>
        </w:tabs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ก็ต่อเมื่อ</w:t>
      </w:r>
      <w:r w:rsidR="008B7363" w:rsidRPr="008B7363">
        <w:rPr>
          <w:rFonts w:ascii="Angsana New" w:hAnsi="Angsana New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8B7363" w:rsidRPr="008B7363">
        <w:rPr>
          <w:rFonts w:ascii="Angsana New" w:hAnsi="Angsana New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8271B6" w:rsidRPr="00865A82" w:rsidRDefault="008271B6" w:rsidP="00192BE8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9F113E" w:rsidRDefault="009F1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2433CA" w:rsidRPr="00865A82" w:rsidRDefault="002433CA" w:rsidP="004205D6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:rsidR="002433CA" w:rsidRPr="00865A82" w:rsidRDefault="002433CA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2433CA" w:rsidRPr="00865A82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</w:rPr>
        <w:tab/>
      </w:r>
      <w:r w:rsidRPr="00865A82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865A82">
        <w:rPr>
          <w:rFonts w:asciiTheme="majorBidi" w:hAnsiTheme="majorBidi" w:cstheme="majorBidi"/>
          <w:sz w:val="30"/>
          <w:szCs w:val="30"/>
        </w:rPr>
        <w:br/>
      </w:r>
      <w:r w:rsidRPr="00865A82">
        <w:rPr>
          <w:rFonts w:asciiTheme="majorBidi" w:hAnsiTheme="majorBidi" w:cstheme="majorBidi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C01231" w:rsidRPr="00865A82" w:rsidRDefault="00C01231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60F63" w:rsidRPr="00865A82" w:rsidRDefault="00860F63" w:rsidP="004205D6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  <w:r w:rsidR="00E06EA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ลูกหนี้อื่น</w:t>
      </w:r>
    </w:p>
    <w:p w:rsidR="00860F63" w:rsidRPr="00865A82" w:rsidRDefault="00860F63" w:rsidP="007C57C2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:rsidR="00A13CC8" w:rsidRPr="00865A82" w:rsidRDefault="00860F63" w:rsidP="00A1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</w:rPr>
        <w:tab/>
      </w:r>
      <w:r w:rsidR="00A13CC8" w:rsidRPr="00865A82">
        <w:rPr>
          <w:rFonts w:asciiTheme="majorBidi" w:hAnsiTheme="majorBidi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:rsidR="00A13CC8" w:rsidRPr="00865A82" w:rsidRDefault="00A13CC8" w:rsidP="00A1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14024" w:rsidRPr="00865A82" w:rsidRDefault="00A13CC8" w:rsidP="00A1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65A82">
        <w:rPr>
          <w:rFonts w:asciiTheme="majorBidi" w:hAnsiTheme="majorBidi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865A82">
        <w:rPr>
          <w:rFonts w:asciiTheme="majorBidi" w:hAnsiTheme="majorBidi"/>
          <w:i/>
          <w:iCs/>
          <w:sz w:val="30"/>
          <w:szCs w:val="30"/>
          <w:cs/>
        </w:rPr>
        <w:t>(</w:t>
      </w:r>
      <w:r w:rsidR="00C01231" w:rsidRPr="00865A82">
        <w:rPr>
          <w:rFonts w:asciiTheme="majorBidi" w:hAnsiTheme="majorBidi"/>
          <w:i/>
          <w:iCs/>
          <w:sz w:val="30"/>
          <w:szCs w:val="30"/>
        </w:rPr>
        <w:t>2562</w:t>
      </w:r>
      <w:r w:rsidRPr="00865A82">
        <w:rPr>
          <w:rFonts w:asciiTheme="majorBidi" w:hAnsiTheme="majorBidi"/>
          <w:i/>
          <w:iCs/>
          <w:sz w:val="30"/>
          <w:szCs w:val="30"/>
          <w:cs/>
        </w:rPr>
        <w:t>: ค่าเผื่อหนี้สงสัยจะสูญ)</w:t>
      </w:r>
      <w:r w:rsidRPr="00865A82">
        <w:rPr>
          <w:rFonts w:asciiTheme="majorBidi" w:hAnsiTheme="majorBidi"/>
          <w:sz w:val="30"/>
          <w:szCs w:val="30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:rsidR="006F645C" w:rsidRPr="00865A82" w:rsidRDefault="006F645C" w:rsidP="00A1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60F63" w:rsidRPr="00865A82" w:rsidRDefault="009F3D7A" w:rsidP="004205D6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5A8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สินค้าคงเหลือ</w:t>
      </w:r>
    </w:p>
    <w:p w:rsidR="00860F63" w:rsidRPr="00865A82" w:rsidRDefault="00860F63" w:rsidP="007C57C2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9F3D7A" w:rsidRPr="00865A82" w:rsidRDefault="009F3D7A" w:rsidP="009F3D7A">
      <w:pPr>
        <w:pStyle w:val="FSBlank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:rsidR="009F3D7A" w:rsidRPr="00865A82" w:rsidRDefault="009F3D7A" w:rsidP="009F3D7A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9F3D7A" w:rsidRPr="00865A82" w:rsidRDefault="009F3D7A" w:rsidP="009F3D7A">
      <w:pPr>
        <w:pStyle w:val="FSBlank"/>
        <w:ind w:left="540" w:firstLine="0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/>
          <w:sz w:val="30"/>
          <w:szCs w:val="30"/>
          <w:cs/>
        </w:rPr>
        <w:t xml:space="preserve">ต้นทุนของสินค้าคำนวณโดยใช้วิธีถัวเฉลี่ยถ่วงน้ำหนัก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 ต้นทุนสินค้ารวมการปันส่วนของค่าโสหุ้ยการผลิตอย่างเหมาะสมโดยคำนึงถึงระดับกำลังการผลิตตามปกติ  </w:t>
      </w:r>
    </w:p>
    <w:p w:rsidR="009F3D7A" w:rsidRPr="00865A82" w:rsidRDefault="009F3D7A" w:rsidP="009F3D7A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860F63" w:rsidRPr="00865A82" w:rsidRDefault="009F3D7A" w:rsidP="009F3D7A">
      <w:pPr>
        <w:pStyle w:val="FSBlank"/>
        <w:ind w:left="540" w:firstLine="0"/>
        <w:rPr>
          <w:rFonts w:asciiTheme="majorBidi" w:hAnsiTheme="majorBidi"/>
          <w:sz w:val="30"/>
          <w:szCs w:val="30"/>
        </w:rPr>
      </w:pPr>
      <w:r w:rsidRPr="00865A82">
        <w:rPr>
          <w:rFonts w:asciiTheme="majorBidi" w:hAnsi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:rsidR="001268F5" w:rsidRPr="00865A82" w:rsidRDefault="001268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362E0F" w:rsidRDefault="0036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860F63" w:rsidRPr="00865A82" w:rsidRDefault="00860F63" w:rsidP="00F075FE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:rsidR="00860F63" w:rsidRPr="00865A82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:rsidR="00860F63" w:rsidRPr="00865A82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:rsidR="00860F63" w:rsidRPr="00865A82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60F63" w:rsidRPr="00865A82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860F63" w:rsidRPr="00865A82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60F63" w:rsidRPr="00865A82" w:rsidRDefault="00FF6A79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860F63" w:rsidRPr="00865A82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:rsidR="00860F63" w:rsidRPr="00865A82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433CA" w:rsidRPr="00865A82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:rsidR="002433CA" w:rsidRPr="00865A82" w:rsidRDefault="002433CA" w:rsidP="002433C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433CA" w:rsidRPr="00865A82" w:rsidRDefault="002433CA" w:rsidP="002433C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ส่วนประกอบของรายการ</w:t>
      </w:r>
      <w:r w:rsidR="00A22F3E" w:rsidRPr="00865A82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Pr="00865A82">
        <w:rPr>
          <w:rFonts w:asciiTheme="majorBidi" w:hAnsiTheme="majorBidi" w:cstheme="majorBidi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:rsidR="002433CA" w:rsidRPr="00865A82" w:rsidRDefault="002433CA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0E43A9" w:rsidRPr="00865A82" w:rsidRDefault="002433CA" w:rsidP="002433C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</w:t>
      </w:r>
    </w:p>
    <w:p w:rsidR="00B32D72" w:rsidRPr="00865A82" w:rsidRDefault="00B32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860F63" w:rsidRPr="00865A82" w:rsidRDefault="00860F63" w:rsidP="00B6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:rsidR="00860F63" w:rsidRPr="00865A82" w:rsidRDefault="00860F63" w:rsidP="00F15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60F63" w:rsidRPr="00865A82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</w:t>
      </w:r>
      <w:r w:rsidR="00AE6912" w:rsidRPr="00865A82">
        <w:rPr>
          <w:rFonts w:asciiTheme="majorBidi" w:hAnsiTheme="majorBidi" w:cstheme="majorBidi"/>
          <w:sz w:val="30"/>
          <w:szCs w:val="30"/>
          <w:cs/>
        </w:rPr>
        <w:t>หนึ่งของมูลค่าตามบัญชีของรายการ</w:t>
      </w:r>
      <w:r w:rsidR="00A50E42" w:rsidRPr="00865A82">
        <w:rPr>
          <w:rFonts w:asciiTheme="majorBidi" w:hAnsiTheme="majorBidi" w:cstheme="majorBidi"/>
          <w:sz w:val="30"/>
          <w:szCs w:val="30"/>
          <w:cs/>
        </w:rPr>
        <w:t xml:space="preserve">ที่ดิน </w:t>
      </w:r>
      <w:r w:rsidRPr="00865A82">
        <w:rPr>
          <w:rFonts w:asciiTheme="majorBidi" w:hAnsiTheme="majorBidi" w:cstheme="majorBidi"/>
          <w:sz w:val="30"/>
          <w:szCs w:val="30"/>
          <w:cs/>
        </w:rPr>
        <w:t>อาคารและอุปกรณ์ ถ้ามีความเป็นไปได้ค่อนข้างแน่ที่</w:t>
      </w:r>
      <w:r w:rsidR="00AA4E5C" w:rsidRPr="00865A8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865A82">
        <w:rPr>
          <w:rFonts w:asciiTheme="majorBid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</w:t>
      </w:r>
      <w:r w:rsidR="00A50E42" w:rsidRPr="00865A82">
        <w:rPr>
          <w:rFonts w:asciiTheme="majorBidi" w:hAnsiTheme="majorBidi" w:cstheme="majorBidi"/>
          <w:sz w:val="30"/>
          <w:szCs w:val="30"/>
          <w:cs/>
        </w:rPr>
        <w:t xml:space="preserve">ที่ดิน </w:t>
      </w:r>
      <w:r w:rsidRPr="00865A82">
        <w:rPr>
          <w:rFonts w:asciiTheme="majorBidi" w:hAnsiTheme="majorBidi" w:cstheme="majorBidi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7C57C2" w:rsidRPr="00865A82" w:rsidRDefault="007C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362E0F" w:rsidRDefault="0036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2433CA" w:rsidRPr="00865A82" w:rsidRDefault="002433CA" w:rsidP="002433C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:rsidR="002433CA" w:rsidRPr="00865A82" w:rsidRDefault="002433CA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2433CA" w:rsidRPr="00865A82" w:rsidRDefault="002433CA" w:rsidP="002433C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:rsidR="000E43A9" w:rsidRPr="00865A82" w:rsidRDefault="000E4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860F63" w:rsidRPr="00865A82" w:rsidRDefault="00860F63" w:rsidP="001070B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A50E42" w:rsidRPr="00865A82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865A82">
        <w:rPr>
          <w:rFonts w:asciiTheme="majorBidi" w:hAnsiTheme="majorBidi" w:cstheme="majorBidi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</w:t>
      </w:r>
      <w:r w:rsidR="00AD1172" w:rsidRPr="00865A82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865A82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:rsidR="00517492" w:rsidRPr="00865A82" w:rsidRDefault="00517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2070"/>
      </w:tblGrid>
      <w:tr w:rsidR="00860F63" w:rsidRPr="00865A82" w:rsidTr="008509E7">
        <w:tc>
          <w:tcPr>
            <w:tcW w:w="4950" w:type="dxa"/>
          </w:tcPr>
          <w:p w:rsidR="00860F63" w:rsidRPr="00865A82" w:rsidRDefault="001812A4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865A82">
              <w:rPr>
                <w:rFonts w:asciiTheme="majorBidi" w:hAnsiTheme="majorBidi" w:cstheme="majorBidi" w:hint="cs"/>
                <w:cs/>
              </w:rPr>
              <w:t>ส่วนปรับปรุงสิทธิการเช่า</w:t>
            </w:r>
          </w:p>
        </w:tc>
        <w:tc>
          <w:tcPr>
            <w:tcW w:w="1800" w:type="dxa"/>
          </w:tcPr>
          <w:p w:rsidR="00860F63" w:rsidRPr="00865A82" w:rsidRDefault="009F5AEC" w:rsidP="0012052A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865A8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70" w:type="dxa"/>
          </w:tcPr>
          <w:p w:rsidR="00860F63" w:rsidRPr="00865A82" w:rsidRDefault="00860F63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865A82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1812A4" w:rsidRPr="00865A82" w:rsidTr="008509E7">
        <w:tc>
          <w:tcPr>
            <w:tcW w:w="4950" w:type="dxa"/>
          </w:tcPr>
          <w:p w:rsidR="001812A4" w:rsidRPr="00865A82" w:rsidRDefault="001812A4" w:rsidP="001812A4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865A82">
              <w:rPr>
                <w:rFonts w:asciiTheme="majorBidi" w:hAnsiTheme="majorBidi" w:cstheme="majorBidi" w:hint="cs"/>
                <w:cs/>
              </w:rPr>
              <w:t>เครื่องมือ เครื่องใช้และอุปกรณ์ใช้ในการดำเนินงาน</w:t>
            </w:r>
          </w:p>
        </w:tc>
        <w:tc>
          <w:tcPr>
            <w:tcW w:w="1800" w:type="dxa"/>
          </w:tcPr>
          <w:p w:rsidR="001812A4" w:rsidRPr="00865A82" w:rsidRDefault="001812A4" w:rsidP="0012052A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865A8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70" w:type="dxa"/>
          </w:tcPr>
          <w:p w:rsidR="001812A4" w:rsidRPr="00865A82" w:rsidRDefault="001812A4" w:rsidP="001812A4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865A82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1812A4" w:rsidRPr="00865A82" w:rsidTr="008509E7">
        <w:tc>
          <w:tcPr>
            <w:tcW w:w="4950" w:type="dxa"/>
          </w:tcPr>
          <w:p w:rsidR="001812A4" w:rsidRPr="00865A82" w:rsidRDefault="001812A4" w:rsidP="001812A4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865A82">
              <w:rPr>
                <w:rFonts w:asciiTheme="majorBidi" w:hAnsiTheme="majorBidi" w:cstheme="majorBidi" w:hint="cs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00" w:type="dxa"/>
          </w:tcPr>
          <w:p w:rsidR="001812A4" w:rsidRPr="00865A82" w:rsidRDefault="001812A4" w:rsidP="0012052A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865A82">
              <w:rPr>
                <w:rFonts w:asciiTheme="majorBidi" w:hAnsiTheme="majorBidi" w:cstheme="majorBidi"/>
              </w:rPr>
              <w:t xml:space="preserve">3 </w:t>
            </w:r>
            <w:r w:rsidRPr="00865A82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Pr="00865A8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70" w:type="dxa"/>
          </w:tcPr>
          <w:p w:rsidR="001812A4" w:rsidRPr="00865A82" w:rsidRDefault="001812A4" w:rsidP="001812A4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865A82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1812A4" w:rsidRPr="00865A82" w:rsidTr="008509E7">
        <w:tc>
          <w:tcPr>
            <w:tcW w:w="4950" w:type="dxa"/>
          </w:tcPr>
          <w:p w:rsidR="001812A4" w:rsidRPr="00865A82" w:rsidRDefault="001812A4" w:rsidP="001812A4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865A82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800" w:type="dxa"/>
          </w:tcPr>
          <w:p w:rsidR="001812A4" w:rsidRPr="00865A82" w:rsidRDefault="001812A4" w:rsidP="0012052A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865A8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70" w:type="dxa"/>
          </w:tcPr>
          <w:p w:rsidR="001812A4" w:rsidRPr="00865A82" w:rsidRDefault="001812A4" w:rsidP="001812A4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865A82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:rsidR="00860F63" w:rsidRPr="00865A82" w:rsidRDefault="00860F63" w:rsidP="007C57C2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860F63" w:rsidRPr="00865A82" w:rsidRDefault="00AA4E5C" w:rsidP="00760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กลุ่ม</w:t>
      </w:r>
      <w:r w:rsidR="00860F63" w:rsidRPr="00865A82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</w:t>
      </w:r>
      <w:r w:rsidR="007C4DBC" w:rsidRPr="00865A82">
        <w:rPr>
          <w:rFonts w:asciiTheme="majorBidi" w:hAnsiTheme="majorBidi" w:cstheme="majorBidi" w:hint="cs"/>
          <w:sz w:val="30"/>
          <w:szCs w:val="30"/>
          <w:cs/>
        </w:rPr>
        <w:t>และส่วนปรับปรุงที่ดิน</w:t>
      </w:r>
      <w:r w:rsidR="00860F63" w:rsidRPr="00865A82">
        <w:rPr>
          <w:rFonts w:asciiTheme="majorBidi" w:hAnsiTheme="majorBidi" w:cstheme="majorBidi"/>
          <w:sz w:val="30"/>
          <w:szCs w:val="30"/>
          <w:cs/>
        </w:rPr>
        <w:t>และสินทรัพย์ที่อยู่ระหว่างการก่อสร้าง</w:t>
      </w:r>
      <w:r w:rsidR="00BC35B1" w:rsidRPr="00865A82">
        <w:rPr>
          <w:rFonts w:asciiTheme="majorBidi" w:hAnsiTheme="majorBidi" w:cstheme="majorBidi"/>
          <w:sz w:val="30"/>
          <w:szCs w:val="30"/>
          <w:cs/>
        </w:rPr>
        <w:t>และติดตั้ง</w:t>
      </w:r>
    </w:p>
    <w:p w:rsidR="00860F63" w:rsidRPr="00865A82" w:rsidRDefault="00860F63" w:rsidP="007C57C2">
      <w:pPr>
        <w:pStyle w:val="FSBlank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ab/>
      </w:r>
    </w:p>
    <w:p w:rsidR="00860F63" w:rsidRPr="00865A82" w:rsidRDefault="00860F63" w:rsidP="00AB23D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714024" w:rsidRPr="00865A82" w:rsidRDefault="00714024" w:rsidP="007E7F40">
      <w:pPr>
        <w:pStyle w:val="FSBlank"/>
        <w:rPr>
          <w:rFonts w:asciiTheme="majorBidi" w:hAnsiTheme="majorBidi" w:cstheme="majorBidi"/>
          <w:sz w:val="30"/>
          <w:szCs w:val="30"/>
          <w:cs/>
        </w:rPr>
      </w:pPr>
    </w:p>
    <w:p w:rsidR="00BD1B94" w:rsidRPr="00865A82" w:rsidRDefault="00BD1B94" w:rsidP="00F075FE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5A8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:rsidR="00BD1B94" w:rsidRPr="00865A82" w:rsidRDefault="00BD1B94" w:rsidP="00BD1B9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:rsidR="00B11341" w:rsidRPr="00865A82" w:rsidRDefault="00B11341" w:rsidP="00B113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:rsidR="00B11341" w:rsidRPr="00865A82" w:rsidRDefault="00B11341" w:rsidP="00B11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BD1B94" w:rsidRPr="00865A82" w:rsidRDefault="00B11341" w:rsidP="00A9232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</w:t>
      </w:r>
      <w:r w:rsidR="007C4DBC" w:rsidRPr="00865A82">
        <w:rPr>
          <w:rFonts w:asciiTheme="majorBidi" w:hAnsiTheme="majorBidi" w:cstheme="majorBidi" w:hint="cs"/>
          <w:sz w:val="30"/>
          <w:szCs w:val="30"/>
          <w:cs/>
        </w:rPr>
        <w:t>ง</w:t>
      </w:r>
      <w:r w:rsidR="00A92326" w:rsidRPr="00865A82">
        <w:rPr>
          <w:rFonts w:asciiTheme="majorBidi" w:hAnsiTheme="majorBidi" w:cstheme="majorBidi"/>
          <w:sz w:val="30"/>
          <w:szCs w:val="30"/>
          <w:cs/>
        </w:rPr>
        <w:br/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ค่าความนิยม ได้อธิบายในหมายเหตุข้อ </w:t>
      </w:r>
      <w:r w:rsidRPr="00865A82">
        <w:rPr>
          <w:rFonts w:asciiTheme="majorBidi" w:hAnsiTheme="majorBidi" w:cstheme="majorBidi"/>
          <w:sz w:val="30"/>
          <w:szCs w:val="30"/>
        </w:rPr>
        <w:t>4 (</w:t>
      </w:r>
      <w:r w:rsidRPr="00865A82">
        <w:rPr>
          <w:rFonts w:asciiTheme="majorBidi" w:hAnsiTheme="majorBidi" w:cstheme="majorBidi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และผลขาดทุนจากการด้อยค่าในเงินลงทุนต้องไม่ถูกปันส่วนให้สินทรัพย์ใดๆ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:rsidR="003C20C6" w:rsidRPr="00865A82" w:rsidRDefault="003C20C6" w:rsidP="00B1134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962D2" w:rsidRDefault="00D96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3C20C6" w:rsidRPr="00865A82" w:rsidRDefault="003C20C6" w:rsidP="003C20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สินทรัพย์ไม่มีตัวตนอื่น ๆ</w:t>
      </w:r>
    </w:p>
    <w:p w:rsidR="003C20C6" w:rsidRPr="00865A82" w:rsidRDefault="003C20C6" w:rsidP="003C2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3C20C6" w:rsidRPr="00865A82" w:rsidRDefault="003C20C6" w:rsidP="003C20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สินทรัพย์ไม่มีตัวตนอื่นๆ ที่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sz w:val="30"/>
          <w:szCs w:val="30"/>
          <w:cs/>
        </w:rPr>
        <w:t>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</w:p>
    <w:p w:rsidR="003C20C6" w:rsidRPr="00865A82" w:rsidRDefault="003C20C6" w:rsidP="00B1134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962D2" w:rsidRPr="00D962D2" w:rsidRDefault="00D962D2" w:rsidP="00D962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962D2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D962D2" w:rsidRPr="00D962D2" w:rsidRDefault="00D962D2" w:rsidP="00D96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962D2" w:rsidRPr="00D962D2" w:rsidRDefault="00D962D2" w:rsidP="00D96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62D2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D962D2" w:rsidRDefault="00D962D2" w:rsidP="008509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509E7" w:rsidRPr="00865A82" w:rsidRDefault="008509E7" w:rsidP="008509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:rsidR="008509E7" w:rsidRPr="00865A82" w:rsidRDefault="008509E7" w:rsidP="0085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9E7" w:rsidRPr="00865A82" w:rsidRDefault="008509E7" w:rsidP="0085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865A82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8509E7" w:rsidRPr="00865A82" w:rsidRDefault="008509E7" w:rsidP="0085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9E7" w:rsidRPr="00865A82" w:rsidRDefault="008509E7" w:rsidP="0085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8509E7" w:rsidRPr="00865A82" w:rsidRDefault="008509E7" w:rsidP="0085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2177"/>
        <w:gridCol w:w="2097"/>
      </w:tblGrid>
      <w:tr w:rsidR="008509E7" w:rsidRPr="00865A82" w:rsidTr="008509E7">
        <w:tc>
          <w:tcPr>
            <w:tcW w:w="4483" w:type="dxa"/>
          </w:tcPr>
          <w:p w:rsidR="008509E7" w:rsidRPr="00865A82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177" w:type="dxa"/>
          </w:tcPr>
          <w:p w:rsidR="008509E7" w:rsidRPr="00865A82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097" w:type="dxa"/>
          </w:tcPr>
          <w:p w:rsidR="008509E7" w:rsidRPr="00865A82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9E7" w:rsidRPr="00865A82" w:rsidTr="00CC1D40">
        <w:tc>
          <w:tcPr>
            <w:tcW w:w="4483" w:type="dxa"/>
          </w:tcPr>
          <w:p w:rsidR="008509E7" w:rsidRPr="00865A82" w:rsidRDefault="00CC1D40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สัญญาแฟรนไชส์</w:t>
            </w:r>
          </w:p>
        </w:tc>
        <w:tc>
          <w:tcPr>
            <w:tcW w:w="2177" w:type="dxa"/>
            <w:shd w:val="clear" w:color="auto" w:fill="auto"/>
          </w:tcPr>
          <w:p w:rsidR="008509E7" w:rsidRPr="00865A82" w:rsidRDefault="009764E1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3 - 10</w:t>
            </w:r>
          </w:p>
        </w:tc>
        <w:tc>
          <w:tcPr>
            <w:tcW w:w="2097" w:type="dxa"/>
          </w:tcPr>
          <w:p w:rsidR="008509E7" w:rsidRPr="00865A82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9E7" w:rsidRPr="00865A82" w:rsidTr="00CC1D40">
        <w:tc>
          <w:tcPr>
            <w:tcW w:w="4483" w:type="dxa"/>
          </w:tcPr>
          <w:p w:rsidR="008509E7" w:rsidRPr="00865A82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ค่าสิทธิบัต</w:t>
            </w:r>
            <w:r w:rsidR="00CC1D40"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2177" w:type="dxa"/>
            <w:shd w:val="clear" w:color="auto" w:fill="auto"/>
          </w:tcPr>
          <w:p w:rsidR="008509E7" w:rsidRPr="00865A82" w:rsidRDefault="00CC1D40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3 - 10</w:t>
            </w:r>
          </w:p>
        </w:tc>
        <w:tc>
          <w:tcPr>
            <w:tcW w:w="2097" w:type="dxa"/>
          </w:tcPr>
          <w:p w:rsidR="008509E7" w:rsidRPr="00865A82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8509E7" w:rsidRPr="00865A82" w:rsidRDefault="008509E7" w:rsidP="0085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:rsidR="007C4DBC" w:rsidRPr="00865A82" w:rsidRDefault="007C4DBC" w:rsidP="0085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ab/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กลุ่มบริษัทไม่คิดค่าตัดจำหน่ายสำหรับเครื่องหมายการค้า</w:t>
      </w:r>
    </w:p>
    <w:p w:rsidR="007C4DBC" w:rsidRPr="00865A82" w:rsidRDefault="007C4DBC" w:rsidP="0085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:rsidR="008509E7" w:rsidRPr="00865A82" w:rsidRDefault="008509E7" w:rsidP="008509E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:rsidR="004E3224" w:rsidRPr="00865A82" w:rsidRDefault="004E3224" w:rsidP="008509E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395B" w:rsidRDefault="001A3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4E3224" w:rsidRPr="00865A82" w:rsidRDefault="004E3224" w:rsidP="004E3224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:rsidR="004E3224" w:rsidRPr="00865A82" w:rsidRDefault="004E3224" w:rsidP="004E3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4E3224" w:rsidRPr="00865A82" w:rsidRDefault="004E3224" w:rsidP="004E322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:rsidR="004E3224" w:rsidRPr="00865A82" w:rsidRDefault="004E3224" w:rsidP="004E322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:rsidR="004E3224" w:rsidRPr="00865A82" w:rsidRDefault="004E3224" w:rsidP="004E322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วันเริ่มต้นของสัญญากลุ่มบริษัทจะประเมินว่าสัญญาเป็นสัญญาเช่าหรือประกอบด้วยสัญญาเช่าหรือไม่</w:t>
      </w:r>
      <w:r w:rsidRPr="00865A82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865A82">
        <w:rPr>
          <w:rFonts w:ascii="Angsana New" w:hAnsi="Angsana New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865A82">
        <w:rPr>
          <w:rFonts w:ascii="Angsana New" w:hAnsi="Angsana New"/>
          <w:sz w:val="30"/>
          <w:szCs w:val="30"/>
        </w:rPr>
        <w:t>TFRS 16</w:t>
      </w:r>
      <w:r w:rsidRPr="00865A82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:rsidR="004E3224" w:rsidRPr="00865A82" w:rsidRDefault="004E3224" w:rsidP="004E322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5A82" w:rsidDel="005868E9">
        <w:rPr>
          <w:rFonts w:ascii="Angsana New" w:hAnsi="Angsana New"/>
          <w:sz w:val="30"/>
          <w:szCs w:val="30"/>
        </w:rPr>
        <w:t xml:space="preserve"> </w:t>
      </w:r>
    </w:p>
    <w:p w:rsidR="004E3224" w:rsidRPr="00127BF8" w:rsidRDefault="004E3224" w:rsidP="004E3224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7BF8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:rsidR="004E3224" w:rsidRPr="00865A82" w:rsidRDefault="004E3224" w:rsidP="004E322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E3224" w:rsidRPr="00865A82" w:rsidRDefault="004E3224" w:rsidP="004E322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65A82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Pr="00865A82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865A82">
        <w:rPr>
          <w:rFonts w:ascii="Angsana New" w:hAnsi="Angsana New"/>
          <w:sz w:val="30"/>
          <w:szCs w:val="30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:rsidR="004E3224" w:rsidRPr="00865A82" w:rsidRDefault="004E3224" w:rsidP="004E3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30"/>
          <w:szCs w:val="30"/>
          <w:cs/>
        </w:rPr>
      </w:pPr>
    </w:p>
    <w:p w:rsidR="004E3224" w:rsidRPr="00865A82" w:rsidRDefault="004E3224" w:rsidP="004E322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/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</w:t>
      </w:r>
      <w:r w:rsidR="003C0E78" w:rsidRPr="003C0E78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:rsidR="004E3224" w:rsidRPr="00865A82" w:rsidRDefault="004E3224" w:rsidP="004E322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4E3224" w:rsidRDefault="004E3224" w:rsidP="004E322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65A82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865A82">
        <w:rPr>
          <w:rFonts w:ascii="Angsana New" w:hAnsi="Angsana New" w:hint="cs"/>
          <w:sz w:val="30"/>
          <w:szCs w:val="30"/>
          <w:cs/>
        </w:rPr>
        <w:t>และ</w:t>
      </w:r>
      <w:r w:rsidRPr="00865A82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865A82">
        <w:rPr>
          <w:rFonts w:ascii="Angsana New" w:hAnsi="Angsana New" w:hint="cs"/>
          <w:sz w:val="30"/>
          <w:szCs w:val="30"/>
          <w:cs/>
        </w:rPr>
        <w:t xml:space="preserve"> </w:t>
      </w:r>
      <w:r w:rsidRPr="00865A82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865A82">
        <w:rPr>
          <w:rFonts w:ascii="Angsana New" w:hAnsi="Angsana New" w:hint="cs"/>
          <w:sz w:val="30"/>
          <w:szCs w:val="30"/>
          <w:cs/>
        </w:rPr>
        <w:t xml:space="preserve"> </w:t>
      </w:r>
      <w:r w:rsidRPr="00865A82">
        <w:rPr>
          <w:rFonts w:ascii="Angsana New" w:hAnsi="Angsana New"/>
          <w:sz w:val="30"/>
          <w:szCs w:val="30"/>
          <w:cs/>
        </w:rPr>
        <w:t>เว้นแต่สัญญาเช่าดังกล่าวมีการโอนกรรมสิทธิ</w:t>
      </w:r>
      <w:r w:rsidRPr="00865A82">
        <w:rPr>
          <w:rFonts w:ascii="Angsana New" w:hAnsi="Angsana New" w:hint="cs"/>
          <w:sz w:val="30"/>
          <w:szCs w:val="30"/>
          <w:cs/>
        </w:rPr>
        <w:t>์</w:t>
      </w:r>
      <w:r w:rsidRPr="00865A82">
        <w:rPr>
          <w:rFonts w:ascii="Angsana New" w:hAnsi="Angsana New"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</w:t>
      </w:r>
      <w:r w:rsidRPr="00865A82">
        <w:rPr>
          <w:rFonts w:asciiTheme="majorBidi" w:hAnsiTheme="majorBidi" w:cstheme="majorBidi"/>
          <w:b/>
          <w:sz w:val="30"/>
          <w:szCs w:val="30"/>
          <w:cs/>
        </w:rPr>
        <w:t>ราคาตลอดอายุการใช้ประโยชน์ของสินทรัพย์ที่เช่า</w:t>
      </w:r>
      <w:r w:rsidRPr="00865A82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865A82">
        <w:rPr>
          <w:rFonts w:asciiTheme="majorBidi" w:hAnsiTheme="majorBidi" w:cstheme="majorBidi"/>
          <w:b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</w:p>
    <w:p w:rsidR="00DD5AD7" w:rsidRPr="00865A82" w:rsidRDefault="00DD5AD7" w:rsidP="004E322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:rsidR="006C2A53" w:rsidRDefault="006C2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:rsidR="004E3224" w:rsidRPr="00865A82" w:rsidRDefault="004E3224" w:rsidP="004E3224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865A82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</w:t>
      </w:r>
      <w:r w:rsidRPr="00865A82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865A82">
        <w:rPr>
          <w:rFonts w:asciiTheme="majorBidi" w:hAnsiTheme="majorBidi" w:cstheme="majorBidi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</w:t>
      </w:r>
      <w:r w:rsidRPr="006C2A53">
        <w:rPr>
          <w:rFonts w:asciiTheme="majorBidi" w:hAnsiTheme="majorBidi" w:cstheme="majorBidi"/>
          <w:sz w:val="30"/>
          <w:szCs w:val="30"/>
          <w:cs/>
        </w:rPr>
        <w:t>อัตราดอกเบี้ยตามนัยของสัญญาเช่า เว้นแต่อัตรานั้นไม่สามารถกำหนดได้</w:t>
      </w:r>
      <w:r w:rsidRPr="006C2A53">
        <w:rPr>
          <w:rFonts w:asciiTheme="majorBidi" w:hAnsiTheme="majorBidi" w:cstheme="majorBidi"/>
          <w:sz w:val="30"/>
          <w:szCs w:val="30"/>
        </w:rPr>
        <w:t xml:space="preserve"> </w:t>
      </w:r>
      <w:r w:rsidRPr="006C2A5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b/>
          <w:sz w:val="30"/>
          <w:szCs w:val="30"/>
          <w:cs/>
        </w:rPr>
        <w:t>ใช้อัตราดอกเบี้ยเงินกู้ยืมส่วนเพิ่มของ</w:t>
      </w:r>
      <w:r w:rsidRPr="006C2A5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F02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2A53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865A82">
        <w:rPr>
          <w:rFonts w:asciiTheme="majorBidi" w:hAnsiTheme="majorBidi" w:cstheme="majorBidi" w:hint="cs"/>
          <w:b/>
          <w:sz w:val="30"/>
          <w:szCs w:val="30"/>
          <w:cs/>
        </w:rPr>
        <w:t>เช่ารวมถึงค่าเช่า</w:t>
      </w:r>
      <w:r w:rsidRPr="00865A82">
        <w:rPr>
          <w:rFonts w:asciiTheme="majorBidi" w:hAnsiTheme="majorBidi" w:cstheme="majorBidi"/>
          <w:b/>
          <w:sz w:val="30"/>
          <w:szCs w:val="30"/>
          <w:cs/>
        </w:rPr>
        <w:t>คงที่หักสิ่งจูงใจตามสัญญาเช่าค้าง</w:t>
      </w:r>
      <w:r w:rsidRPr="006C2A53">
        <w:rPr>
          <w:rFonts w:asciiTheme="majorBidi" w:hAnsiTheme="majorBidi" w:cstheme="majorBidi"/>
          <w:b/>
          <w:sz w:val="30"/>
          <w:szCs w:val="30"/>
          <w:cs/>
        </w:rPr>
        <w:t>รับ ค่าเช่าผันแปรที่ขึ้นอยู่กับดัชนีหรืออัตรา และจำนวนเงินที่คาดว่า</w:t>
      </w:r>
      <w:r w:rsidRPr="006C2A53">
        <w:rPr>
          <w:rFonts w:asciiTheme="majorBidi" w:hAnsiTheme="majorBidi" w:cstheme="majorBidi" w:hint="cs"/>
          <w:b/>
          <w:sz w:val="30"/>
          <w:szCs w:val="30"/>
          <w:cs/>
        </w:rPr>
        <w:t>ต้อง</w:t>
      </w:r>
      <w:r w:rsidRPr="006C2A53">
        <w:rPr>
          <w:rFonts w:asciiTheme="majorBidi" w:hAnsiTheme="majorBidi" w:cstheme="majorBidi"/>
          <w:b/>
          <w:sz w:val="30"/>
          <w:szCs w:val="30"/>
          <w:cs/>
        </w:rPr>
        <w:t xml:space="preserve">จ่ายภายใต้การรับประกันมูลค่าคงเหลือ </w:t>
      </w:r>
      <w:r w:rsidRPr="006C2A53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6C2A53">
        <w:rPr>
          <w:rFonts w:asciiTheme="majorBidi" w:hAnsiTheme="majorBidi" w:cstheme="majorBidi"/>
          <w:b/>
          <w:sz w:val="30"/>
          <w:szCs w:val="30"/>
          <w:cs/>
        </w:rPr>
        <w:t>เช่ายังรวมถึงจำนวนเงิน</w:t>
      </w:r>
      <w:r w:rsidRPr="006C2A53">
        <w:rPr>
          <w:rFonts w:asciiTheme="majorBidi" w:hAnsiTheme="majorBidi" w:cstheme="majorBidi" w:hint="cs"/>
          <w:b/>
          <w:sz w:val="30"/>
          <w:szCs w:val="30"/>
          <w:cs/>
        </w:rPr>
        <w:t>ที่ต้องจ่าย</w:t>
      </w:r>
      <w:r w:rsidRPr="006C2A53">
        <w:rPr>
          <w:rFonts w:asciiTheme="majorBidi" w:hAnsiTheme="majorBidi" w:cstheme="majorBidi"/>
          <w:b/>
          <w:sz w:val="30"/>
          <w:szCs w:val="30"/>
          <w:cs/>
        </w:rPr>
        <w:t>ตามสิทธิเลือกซื้อ สิทธิเลือกในการขยายอายุสัญญาเช่าหรือสิทธิเลือกในการยกเลิกสัญญาเช่า หาก</w:t>
      </w:r>
      <w:r w:rsidRPr="006C2A5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b/>
          <w:sz w:val="30"/>
          <w:szCs w:val="30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865A82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865A82">
        <w:rPr>
          <w:rFonts w:asciiTheme="majorBidi" w:hAnsiTheme="majorBidi" w:cstheme="majorBidi"/>
          <w:b/>
          <w:sz w:val="30"/>
          <w:szCs w:val="30"/>
          <w:cs/>
        </w:rPr>
        <w:t>รับรู้เป็นค่าใช้จ่ายในรอบระยะเวลาบัญชีที่เกิดรายการ</w:t>
      </w:r>
    </w:p>
    <w:p w:rsidR="004E3224" w:rsidRPr="00865A82" w:rsidRDefault="004E3224" w:rsidP="004E3224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4E3224" w:rsidRPr="00865A82" w:rsidRDefault="004E3224" w:rsidP="004E322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F02B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:rsidR="004E3224" w:rsidRPr="00865A82" w:rsidRDefault="004E3224" w:rsidP="004E3224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4E3224" w:rsidRDefault="004E3224" w:rsidP="004E322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65A82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865A82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865A82">
        <w:rPr>
          <w:rFonts w:asciiTheme="majorBidi" w:hAnsiTheme="majorBidi" w:cstheme="majorBidi" w:hint="cs"/>
          <w:b/>
          <w:sz w:val="30"/>
          <w:szCs w:val="30"/>
          <w:cs/>
        </w:rPr>
        <w:t xml:space="preserve">จะถูก          </w:t>
      </w:r>
      <w:r w:rsidRPr="00865A82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865A82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865A82">
        <w:rPr>
          <w:rFonts w:asciiTheme="majorBidi" w:hAnsiTheme="majorBidi" w:cstheme="majorBidi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865A82">
        <w:rPr>
          <w:rFonts w:asciiTheme="majorBidi" w:hAnsiTheme="majorBidi" w:cstheme="majorBidi" w:hint="cs"/>
          <w:b/>
          <w:sz w:val="30"/>
          <w:szCs w:val="30"/>
          <w:cs/>
        </w:rPr>
        <w:t>การใช้</w:t>
      </w:r>
      <w:r w:rsidRPr="00865A82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865A82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865A82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865A82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865A82">
        <w:rPr>
          <w:rFonts w:asciiTheme="majorBidi" w:hAnsiTheme="majorBidi" w:cstheme="majorBidi"/>
          <w:b/>
          <w:sz w:val="30"/>
          <w:szCs w:val="30"/>
          <w:cs/>
        </w:rPr>
        <w:t>ลงจนเป็นศูนย์แล้ว</w:t>
      </w:r>
    </w:p>
    <w:p w:rsidR="00440A6D" w:rsidRDefault="00440A6D" w:rsidP="004E322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440A6D" w:rsidRDefault="00440A6D" w:rsidP="00440A6D">
      <w:pPr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10990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นโยบายการบัญชีที่ถือปฏิบัติก่อนวันที่</w:t>
      </w:r>
      <w:r w:rsidRPr="00810990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932E0B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Pr="00810990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  <w:r w:rsidRPr="00810990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มกราคม</w:t>
      </w:r>
      <w:r w:rsidRPr="00810990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932E0B">
        <w:rPr>
          <w:rFonts w:asciiTheme="majorBidi" w:hAnsiTheme="majorBidi"/>
          <w:b/>
          <w:bCs/>
          <w:i/>
          <w:iCs/>
          <w:sz w:val="30"/>
          <w:szCs w:val="30"/>
        </w:rPr>
        <w:t>2563</w:t>
      </w:r>
    </w:p>
    <w:p w:rsidR="00440A6D" w:rsidRDefault="00440A6D" w:rsidP="00440A6D">
      <w:pPr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:rsidR="00440A6D" w:rsidRDefault="00440A6D" w:rsidP="00440A6D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6791E">
        <w:rPr>
          <w:rFonts w:asciiTheme="majorBidi" w:hAnsiTheme="majorBidi" w:cstheme="majorBidi" w:hint="cs"/>
          <w:color w:val="000000"/>
          <w:sz w:val="30"/>
          <w:szCs w:val="30"/>
          <w:cs/>
        </w:rPr>
        <w:t>ในฐานะผู้เช่า</w:t>
      </w:r>
      <w:r w:rsidRPr="00A6791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A6791E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</w:t>
      </w:r>
      <w:r w:rsidRPr="00A6791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A6791E">
        <w:rPr>
          <w:rFonts w:asciiTheme="majorBidi" w:hAnsiTheme="majorBidi" w:cstheme="majorBidi" w:hint="cs"/>
          <w:color w:val="000000"/>
          <w:sz w:val="30"/>
          <w:szCs w:val="30"/>
          <w:cs/>
        </w:rPr>
        <w:t>ให้จัดประเภทเป็นสัญญาเช่าการเงิน</w:t>
      </w:r>
      <w:r w:rsidRPr="00A6791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A6791E">
        <w:rPr>
          <w:rFonts w:asciiTheme="majorBidi" w:hAnsiTheme="majorBidi" w:cstheme="majorBidi" w:hint="cs"/>
          <w:color w:val="000000"/>
          <w:sz w:val="30"/>
          <w:szCs w:val="30"/>
          <w:cs/>
        </w:rPr>
        <w:t>ส่วนที่ดิน</w:t>
      </w:r>
      <w:r w:rsidRPr="00A6791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A6791E">
        <w:rPr>
          <w:rFonts w:asciiTheme="majorBidi" w:hAnsiTheme="majorBidi" w:cstheme="majorBidi" w:hint="cs"/>
          <w:color w:val="000000"/>
          <w:sz w:val="30"/>
          <w:szCs w:val="30"/>
          <w:cs/>
        </w:rPr>
        <w:t>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Pr="00A6791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A6791E">
        <w:rPr>
          <w:rFonts w:asciiTheme="majorBidi" w:hAnsiTheme="majorBidi" w:cstheme="majorBidi" w:hint="cs"/>
          <w:color w:val="000000"/>
          <w:sz w:val="30"/>
          <w:szCs w:val="30"/>
          <w:cs/>
        </w:rPr>
        <w:t>หักด้วยค่าเสื่อมราคาสะสมและขาดทุนจากการด้อยค่า</w:t>
      </w:r>
      <w:r w:rsidRPr="00A6791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A6791E">
        <w:rPr>
          <w:rFonts w:asciiTheme="majorBidi" w:hAnsiTheme="majorBidi" w:cstheme="majorBidi" w:hint="cs"/>
          <w:color w:val="000000"/>
          <w:sz w:val="30"/>
          <w:szCs w:val="30"/>
          <w:cs/>
        </w:rPr>
        <w:t>ค่าเช่าที่ชำระจะแยกเป็นส่วนที่เป็นค่าใช้จ่ายทางการเงิน</w:t>
      </w:r>
      <w:r w:rsidRPr="00A6791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A6791E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และส่วนที่จะหักจากหนี้ตามสัญญา</w:t>
      </w:r>
      <w:r w:rsidRPr="00A6791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A6791E">
        <w:rPr>
          <w:rFonts w:asciiTheme="majorBidi" w:hAnsiTheme="majorBidi" w:cstheme="majorBidi" w:hint="cs"/>
          <w:color w:val="000000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A6791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A6791E">
        <w:rPr>
          <w:rFonts w:asciiTheme="majorBidi" w:hAnsiTheme="majorBidi" w:cstheme="majorBidi" w:hint="cs"/>
          <w:color w:val="000000"/>
          <w:sz w:val="30"/>
          <w:szCs w:val="30"/>
          <w:cs/>
        </w:rPr>
        <w:t>ค่าใช้จ่ายทางการเงินจะบันทึกโดยตรงในกำไรหรือขาดทุน</w:t>
      </w:r>
    </w:p>
    <w:p w:rsidR="00440A6D" w:rsidRDefault="00440A6D" w:rsidP="00440A6D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440A6D" w:rsidRDefault="00440A6D" w:rsidP="00440A6D">
      <w:pPr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A6791E">
        <w:rPr>
          <w:rFonts w:asciiTheme="majorBidi" w:hAnsiTheme="majorBidi" w:hint="cs"/>
          <w:color w:val="000000"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</w:t>
      </w:r>
      <w:r w:rsidRPr="00A679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6791E">
        <w:rPr>
          <w:rFonts w:asciiTheme="majorBidi" w:hAnsiTheme="majorBidi" w:hint="cs"/>
          <w:color w:val="000000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</w:t>
      </w:r>
      <w:r w:rsidRPr="00A679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6791E">
        <w:rPr>
          <w:rFonts w:asciiTheme="majorBidi" w:hAnsiTheme="majorBidi" w:hint="cs"/>
          <w:color w:val="000000"/>
          <w:sz w:val="30"/>
          <w:szCs w:val="30"/>
          <w:cs/>
        </w:rPr>
        <w:t>เมื่อได้รับการยืนยันการปรับค่าเช่า</w:t>
      </w:r>
    </w:p>
    <w:p w:rsidR="00440A6D" w:rsidRDefault="00440A6D" w:rsidP="004E322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40A6D" w:rsidRDefault="00440A6D" w:rsidP="00440A6D">
      <w:pPr>
        <w:spacing w:line="240" w:lineRule="auto"/>
        <w:ind w:left="540"/>
        <w:jc w:val="thaiDistribute"/>
        <w:rPr>
          <w:rFonts w:asciiTheme="majorBidi" w:hAnsiTheme="majorBidi"/>
          <w:i/>
          <w:iCs/>
          <w:color w:val="000000"/>
          <w:sz w:val="30"/>
          <w:szCs w:val="30"/>
        </w:rPr>
      </w:pPr>
      <w:r w:rsidRPr="009E3D77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9E3D77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  </w:t>
      </w:r>
    </w:p>
    <w:p w:rsidR="00440A6D" w:rsidRDefault="00440A6D" w:rsidP="00440A6D">
      <w:pPr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9E3D77">
        <w:rPr>
          <w:rFonts w:asciiTheme="majorBidi" w:hAnsiTheme="majorBidi" w:hint="cs"/>
          <w:color w:val="000000"/>
          <w:sz w:val="30"/>
          <w:szCs w:val="30"/>
          <w:cs/>
        </w:rPr>
        <w:lastRenderedPageBreak/>
        <w:t>ณ</w:t>
      </w:r>
      <w:r w:rsidRPr="009E3D7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E3D77">
        <w:rPr>
          <w:rFonts w:asciiTheme="majorBidi" w:hAnsiTheme="majorBidi" w:hint="cs"/>
          <w:color w:val="000000"/>
          <w:sz w:val="30"/>
          <w:szCs w:val="30"/>
          <w:cs/>
        </w:rPr>
        <w:t>วันที่เริ่มต้นข้อตกลง</w:t>
      </w:r>
      <w:r w:rsidRPr="009E3D7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E3D77">
        <w:rPr>
          <w:rFonts w:asciiTheme="majorBidi" w:hAnsiTheme="majorBidi" w:hint="cs"/>
          <w:color w:val="000000"/>
          <w:sz w:val="30"/>
          <w:szCs w:val="30"/>
          <w:cs/>
        </w:rPr>
        <w:t>กลุ่มบริษัทจะพิจารณาว่าข้อตกลงดังกล่าวประกอบด้วยสัญญาเช่าหรือมีสัญญาเช่าเป็นส่วนประกอบหรือไม่</w:t>
      </w:r>
      <w:r w:rsidRPr="009E3D7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E3D77">
        <w:rPr>
          <w:rFonts w:asciiTheme="majorBidi" w:hAnsiTheme="majorBidi" w:hint="cs"/>
          <w:color w:val="000000"/>
          <w:sz w:val="30"/>
          <w:szCs w:val="30"/>
          <w:cs/>
        </w:rPr>
        <w:t>โดยพิจารณาจากสินทรัพย์ที่มีลักษณะเฉพาะเจาะจง</w:t>
      </w:r>
      <w:r w:rsidRPr="009E3D7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E3D77">
        <w:rPr>
          <w:rFonts w:asciiTheme="majorBidi" w:hAnsiTheme="majorBidi" w:hint="cs"/>
          <w:color w:val="000000"/>
          <w:sz w:val="30"/>
          <w:szCs w:val="30"/>
          <w:cs/>
        </w:rPr>
        <w:t>ถ้าการปฏิบัติตามข้อตกลงนั้นขึ้นอยู่กับการใช้สินทรัพย์ที่มีลักษณะเฉพาะเจาะจง</w:t>
      </w:r>
      <w:r w:rsidRPr="009E3D7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E3D77">
        <w:rPr>
          <w:rFonts w:asciiTheme="majorBidi" w:hAnsiTheme="majorBidi" w:hint="cs"/>
          <w:color w:val="000000"/>
          <w:sz w:val="30"/>
          <w:szCs w:val="30"/>
          <w:cs/>
        </w:rPr>
        <w:t>และข้อตกลงนั้นจะนำไปสู่สิทธิในการใช้สินทรัพย์</w:t>
      </w:r>
      <w:r w:rsidRPr="009E3D7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E3D77">
        <w:rPr>
          <w:rFonts w:asciiTheme="majorBidi" w:hAnsiTheme="majorBidi" w:hint="cs"/>
          <w:color w:val="000000"/>
          <w:sz w:val="30"/>
          <w:szCs w:val="30"/>
          <w:cs/>
        </w:rPr>
        <w:t>ถ้าทำให้กลุ่มบริษัทมีสิทธิในการควบคุมการใช้สินทรัพย์</w:t>
      </w:r>
    </w:p>
    <w:p w:rsidR="00440A6D" w:rsidRDefault="00440A6D" w:rsidP="00440A6D">
      <w:pPr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:rsidR="00440A6D" w:rsidRPr="009E3D77" w:rsidRDefault="00440A6D" w:rsidP="00440A6D">
      <w:pPr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AE35C6">
        <w:rPr>
          <w:rFonts w:asciiTheme="majorBidi" w:hAnsiTheme="majorBidi" w:hint="cs"/>
          <w:color w:val="000000"/>
          <w:sz w:val="30"/>
          <w:szCs w:val="30"/>
          <w:cs/>
        </w:rPr>
        <w:t>ณ</w:t>
      </w:r>
      <w:r w:rsidRPr="00AE35C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E35C6">
        <w:rPr>
          <w:rFonts w:asciiTheme="majorBidi" w:hAnsiTheme="majorBidi" w:hint="cs"/>
          <w:color w:val="000000"/>
          <w:sz w:val="30"/>
          <w:szCs w:val="30"/>
          <w:cs/>
        </w:rPr>
        <w:t>วันที่เริ่มต้นข้อตกลง</w:t>
      </w:r>
      <w:r w:rsidRPr="00AE35C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E35C6">
        <w:rPr>
          <w:rFonts w:asciiTheme="majorBidi" w:hAnsiTheme="majorBidi" w:hint="cs"/>
          <w:color w:val="000000"/>
          <w:sz w:val="30"/>
          <w:szCs w:val="30"/>
          <w:cs/>
        </w:rPr>
        <w:t>หรือมีการประเมินข้อตกลงใหม่</w:t>
      </w:r>
      <w:r w:rsidRPr="00AE35C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E35C6">
        <w:rPr>
          <w:rFonts w:asciiTheme="majorBidi" w:hAnsiTheme="majorBidi" w:hint="cs"/>
          <w:color w:val="000000"/>
          <w:sz w:val="30"/>
          <w:szCs w:val="30"/>
          <w:cs/>
        </w:rPr>
        <w:t>กลุ่มบริษัทแยกค่าตอบแทนสำหรับสัญญาเช่า</w:t>
      </w:r>
      <w:r w:rsidRPr="00AE35C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E35C6">
        <w:rPr>
          <w:rFonts w:asciiTheme="majorBidi" w:hAnsiTheme="majorBidi" w:hint="cs"/>
          <w:color w:val="000000"/>
          <w:sz w:val="30"/>
          <w:szCs w:val="30"/>
          <w:cs/>
        </w:rPr>
        <w:t>และส่วนที่เป็นองค์ประกอบอื่นโดยใช้มูลค่ายุติธรรมเป็นเกณฑ์ในการแยก</w:t>
      </w:r>
      <w:r w:rsidRPr="00AE35C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E35C6">
        <w:rPr>
          <w:rFonts w:asciiTheme="majorBidi" w:hAnsiTheme="majorBidi" w:hint="cs"/>
          <w:color w:val="000000"/>
          <w:sz w:val="30"/>
          <w:szCs w:val="30"/>
          <w:cs/>
        </w:rPr>
        <w:t>หากกลุ่มบริษัทสรุปว่าเป็นสัญญาเช่าการเงิน</w:t>
      </w:r>
      <w:r w:rsidRPr="00AE35C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E35C6">
        <w:rPr>
          <w:rFonts w:asciiTheme="majorBidi" w:hAnsiTheme="majorBidi" w:hint="cs"/>
          <w:color w:val="000000"/>
          <w:sz w:val="30"/>
          <w:szCs w:val="30"/>
          <w:cs/>
        </w:rPr>
        <w:t>แต่ไม่สามารถแบ่งแยกจำนวนดังกล่าวได้อย่างน่าเชื่อถือ</w:t>
      </w:r>
      <w:r w:rsidRPr="00AE35C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E35C6">
        <w:rPr>
          <w:rFonts w:asciiTheme="majorBidi" w:hAnsiTheme="majorBidi" w:hint="cs"/>
          <w:color w:val="000000"/>
          <w:sz w:val="30"/>
          <w:szCs w:val="30"/>
          <w:cs/>
        </w:rPr>
        <w:t>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</w:t>
      </w:r>
      <w:r w:rsidRPr="00AE35C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E35C6">
        <w:rPr>
          <w:rFonts w:asciiTheme="majorBidi" w:hAnsiTheme="majorBidi" w:hint="cs"/>
          <w:color w:val="000000"/>
          <w:sz w:val="30"/>
          <w:szCs w:val="30"/>
          <w:cs/>
        </w:rPr>
        <w:t>หลังจากนั้นจำนวนหนี้สินจะลดลงตามจำนวนที่จ่าย</w:t>
      </w:r>
      <w:r w:rsidRPr="00AE35C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E35C6">
        <w:rPr>
          <w:rFonts w:asciiTheme="majorBidi" w:hAnsiTheme="majorBidi" w:hint="cs"/>
          <w:color w:val="000000"/>
          <w:sz w:val="30"/>
          <w:szCs w:val="30"/>
          <w:cs/>
        </w:rPr>
        <w:t>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440A6D" w:rsidRDefault="00440A6D" w:rsidP="00440A6D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9D5989" w:rsidRPr="00865A82" w:rsidRDefault="009D5989" w:rsidP="00F075FE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 w:rsidR="004E3224" w:rsidRPr="00865A8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:rsidR="009D5989" w:rsidRPr="00865A82" w:rsidRDefault="009D5989" w:rsidP="007C57C2">
      <w:pPr>
        <w:pStyle w:val="FSBlank"/>
        <w:rPr>
          <w:rFonts w:asciiTheme="majorBidi" w:hAnsiTheme="majorBidi" w:cstheme="majorBidi"/>
          <w:sz w:val="30"/>
          <w:szCs w:val="30"/>
          <w:cs/>
        </w:rPr>
      </w:pPr>
    </w:p>
    <w:p w:rsidR="00BF3652" w:rsidRPr="00865A82" w:rsidRDefault="00BF3652" w:rsidP="00BF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:rsidR="00BF3652" w:rsidRPr="00865A82" w:rsidRDefault="00BF3652" w:rsidP="00BF365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F3652" w:rsidRPr="00865A82" w:rsidRDefault="00BF3652" w:rsidP="00BF3652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6510AC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="001D09D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D09DF" w:rsidRPr="001D09DF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รวมถึงเงินให้กู้ยืมแก่กิจการที่เกี่ยวข้องกัน</w:t>
      </w:r>
      <w:r w:rsidR="00360192">
        <w:rPr>
          <w:rFonts w:asciiTheme="majorBidi" w:hAnsiTheme="majorBidi" w:cstheme="majorBidi" w:hint="cs"/>
          <w:color w:val="000000"/>
          <w:sz w:val="30"/>
          <w:szCs w:val="30"/>
          <w:cs/>
        </w:rPr>
        <w:t>)</w:t>
      </w:r>
      <w:r w:rsidRPr="00865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BF3652" w:rsidRPr="00865A82" w:rsidRDefault="00BF3652" w:rsidP="00BF365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F3652" w:rsidRPr="00865A82" w:rsidRDefault="00BF3652" w:rsidP="00BF365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865A82">
        <w:rPr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:rsidR="00BF3652" w:rsidRPr="00865A82" w:rsidRDefault="00BF3652" w:rsidP="00BF365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F3652" w:rsidRPr="00865A82" w:rsidRDefault="00BF3652" w:rsidP="00BF365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b/>
          <w:bCs/>
          <w:sz w:val="30"/>
          <w:szCs w:val="30"/>
        </w:rPr>
      </w:pPr>
      <w:r w:rsidRPr="00865A82">
        <w:rPr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="00C460AA">
        <w:rPr>
          <w:color w:val="000000"/>
          <w:sz w:val="30"/>
          <w:szCs w:val="30"/>
          <w:cs/>
        </w:rPr>
        <w:br/>
      </w:r>
      <w:r w:rsidRPr="00865A82">
        <w:rPr>
          <w:color w:val="000000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</w:t>
      </w:r>
      <w:r w:rsidRPr="00865A82">
        <w:rPr>
          <w:rFonts w:hint="cs"/>
          <w:color w:val="000000"/>
          <w:sz w:val="30"/>
          <w:szCs w:val="30"/>
          <w:cs/>
        </w:rPr>
        <w:t>คาดว่าจะ</w:t>
      </w:r>
      <w:r w:rsidRPr="00865A82">
        <w:rPr>
          <w:color w:val="000000"/>
          <w:sz w:val="30"/>
          <w:szCs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</w:t>
      </w:r>
      <w:r w:rsidR="00461771" w:rsidRPr="00822809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คาดว่าจะได้รับ)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865A82">
        <w:rPr>
          <w:rFonts w:hint="cs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865A82">
        <w:rPr>
          <w:color w:val="000000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</w:p>
    <w:p w:rsidR="00BF3652" w:rsidRPr="00865A82" w:rsidRDefault="00BF3652" w:rsidP="00BF365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B03B0" w:rsidRDefault="00AB0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:rsidR="00BF3652" w:rsidRPr="00865A82" w:rsidRDefault="00BF3652" w:rsidP="00BF3652">
      <w:pPr>
        <w:ind w:left="540"/>
        <w:jc w:val="thaiDistribute"/>
        <w:rPr>
          <w:color w:val="000000"/>
          <w:sz w:val="30"/>
          <w:szCs w:val="30"/>
        </w:rPr>
      </w:pP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การ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865A82">
        <w:rPr>
          <w:color w:val="000000"/>
          <w:sz w:val="30"/>
          <w:szCs w:val="30"/>
          <w:cs/>
        </w:rPr>
        <w:t>ผลขาดทุนด้านเครดิต</w:t>
      </w:r>
      <w:r w:rsidRPr="00865A82">
        <w:rPr>
          <w:rFonts w:hint="cs"/>
          <w:color w:val="000000"/>
          <w:sz w:val="30"/>
          <w:szCs w:val="30"/>
          <w:cs/>
        </w:rPr>
        <w:t>นั้นคำนวณดังต่อไปนี้</w:t>
      </w:r>
    </w:p>
    <w:p w:rsidR="00BF3652" w:rsidRPr="00865A82" w:rsidRDefault="00BF3652" w:rsidP="00BF3652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865A82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865A82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865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:rsidR="00BF3652" w:rsidRPr="00865A82" w:rsidRDefault="00BF3652" w:rsidP="00BF3652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:rsidR="00BF3652" w:rsidRPr="00865A82" w:rsidRDefault="00BF3652" w:rsidP="00BF365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F3652" w:rsidRPr="00865A82" w:rsidRDefault="00BF3652" w:rsidP="00BF365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สำหรับลูกหนี้การค้า </w:t>
      </w:r>
      <w:r w:rsidR="0034286C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และลูกหนี้อื่น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:rsidR="00BF3652" w:rsidRPr="00865A82" w:rsidRDefault="00BF3652" w:rsidP="00BF365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BF3652" w:rsidRPr="00865A82" w:rsidRDefault="00BF3652" w:rsidP="00BF3652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</w:t>
      </w:r>
      <w:r w:rsidRPr="00822809">
        <w:rPr>
          <w:rFonts w:asciiTheme="majorBidi" w:hAnsiTheme="majorBidi" w:cstheme="majorBidi" w:hint="cs"/>
          <w:color w:val="000000"/>
          <w:sz w:val="30"/>
          <w:szCs w:val="30"/>
          <w:cs/>
        </w:rPr>
        <w:t>อื่น</w:t>
      </w:r>
      <w:r w:rsidRPr="0082280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61771" w:rsidRPr="00822809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รับรู้ผล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865A82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865A82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</w:t>
      </w:r>
      <w:r w:rsidRPr="00865A82">
        <w:rPr>
          <w:rFonts w:asciiTheme="majorBidi" w:eastAsia="EucrosiaUPCBold" w:hAnsiTheme="majorBidi" w:cstheme="majorBidi"/>
          <w:sz w:val="30"/>
          <w:szCs w:val="30"/>
        </w:rPr>
        <w:t xml:space="preserve">         </w:t>
      </w:r>
      <w:r w:rsidRPr="00865A82">
        <w:rPr>
          <w:rFonts w:asciiTheme="majorBidi" w:eastAsia="EucrosiaUPCBold" w:hAnsiTheme="majorBidi" w:cstheme="majorBidi"/>
          <w:sz w:val="30"/>
          <w:szCs w:val="30"/>
          <w:cs/>
        </w:rPr>
        <w:t>ด้านเครดิต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865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461771" w:rsidRPr="00865A82" w:rsidRDefault="00461771" w:rsidP="00BF3652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</w:p>
    <w:p w:rsidR="00BF3652" w:rsidRPr="00865A82" w:rsidRDefault="00BF3652" w:rsidP="00BF365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="00461771" w:rsidRPr="00822809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822809">
        <w:rPr>
          <w:rFonts w:asciiTheme="majorBidi" w:hAnsiTheme="majorBidi" w:cstheme="majorBidi"/>
          <w:color w:val="000000"/>
          <w:sz w:val="30"/>
          <w:szCs w:val="30"/>
          <w:cs/>
        </w:rPr>
        <w:t>มี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ฐานะเปิดต่อความเสี่ยงด้านเครดิต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:rsidR="00BF3652" w:rsidRPr="00865A82" w:rsidRDefault="00BF3652" w:rsidP="00BF365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BF3652" w:rsidRPr="00865A82" w:rsidRDefault="00822809" w:rsidP="00BF3652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822809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="00BF3652" w:rsidRPr="00865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BF3652" w:rsidRPr="00865A82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="00BF3652" w:rsidRPr="00865A82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</w:t>
      </w:r>
      <w:r w:rsidR="00BF3652" w:rsidRPr="00822809">
        <w:rPr>
          <w:rFonts w:asciiTheme="majorBidi" w:hAnsiTheme="majorBidi" w:cstheme="majorBidi"/>
          <w:color w:val="000000"/>
          <w:sz w:val="30"/>
          <w:szCs w:val="30"/>
          <w:cs/>
        </w:rPr>
        <w:t>ของ</w:t>
      </w:r>
      <w:r w:rsidR="00BF3652" w:rsidRPr="00822809">
        <w:rPr>
          <w:rFonts w:asciiTheme="majorBidi" w:eastAsia="Calibri" w:hAnsiTheme="majorBidi" w:cstheme="majorBidi" w:hint="cs"/>
          <w:sz w:val="30"/>
          <w:szCs w:val="30"/>
          <w:cs/>
        </w:rPr>
        <w:t>อันดับ</w:t>
      </w:r>
      <w:r w:rsidR="00BF3652" w:rsidRPr="00822809">
        <w:rPr>
          <w:rFonts w:asciiTheme="majorBidi" w:eastAsia="Calibri" w:hAnsiTheme="majorBidi" w:cstheme="majorBidi"/>
          <w:sz w:val="30"/>
          <w:szCs w:val="30"/>
          <w:cs/>
        </w:rPr>
        <w:t>ความน่าเชื่อถือ</w:t>
      </w:r>
      <w:r w:rsidR="00BF3652" w:rsidRPr="00865A82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 w:rsidR="00BF3652"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ลดระดับลง</w:t>
      </w:r>
      <w:r w:rsidR="00BF3652" w:rsidRPr="00865A82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="00BF3652"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หรือคาดการณ์การเปลี่ยนแปลง</w:t>
      </w:r>
      <w:r w:rsidR="00BF3652" w:rsidRPr="00865A82">
        <w:rPr>
          <w:rFonts w:asciiTheme="majorBidi" w:hAnsiTheme="majorBidi" w:cstheme="majorBidi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822809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</w:p>
    <w:p w:rsidR="00BF3652" w:rsidRPr="00865A82" w:rsidRDefault="00BF3652" w:rsidP="00BF365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4286C" w:rsidRDefault="00822809" w:rsidP="0034286C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2809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="00BF3652" w:rsidRPr="00865A82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="00BF3652"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="00BF3652" w:rsidRPr="00865A82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="00BF3652"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="00BF3652" w:rsidRPr="00865A82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="00BF3652" w:rsidRPr="00C21E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BF3652" w:rsidRPr="00C21E16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="00BF3652" w:rsidRPr="00C21E16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:rsidR="00C21E16" w:rsidRPr="00C21E16" w:rsidRDefault="00C21E16" w:rsidP="0034286C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C21E16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:rsidR="00692ADA" w:rsidRDefault="00BF3652" w:rsidP="00BF365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22809">
        <w:rPr>
          <w:rFonts w:ascii="Angsana New" w:eastAsia="Calibri" w:hAnsi="Angsana New"/>
          <w:sz w:val="30"/>
          <w:szCs w:val="30"/>
          <w:cs/>
        </w:rPr>
        <w:lastRenderedPageBreak/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822809">
        <w:rPr>
          <w:rFonts w:ascii="Angsana New" w:eastAsia="Calibri" w:hAnsi="Angsana New" w:hint="cs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822809">
        <w:rPr>
          <w:rFonts w:ascii="Angsana New" w:eastAsia="Calibri" w:hAnsi="Angsana New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</w:t>
      </w:r>
    </w:p>
    <w:p w:rsidR="00BF3652" w:rsidRPr="00865A82" w:rsidRDefault="00692ADA" w:rsidP="00BF365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</w:pPr>
      <w:r w:rsidRPr="00865A82"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  <w:t xml:space="preserve"> </w:t>
      </w:r>
    </w:p>
    <w:p w:rsidR="00BF3652" w:rsidRPr="00865A82" w:rsidRDefault="00BF3652" w:rsidP="00BF365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color w:val="000000"/>
          <w:sz w:val="30"/>
          <w:szCs w:val="30"/>
          <w:cs/>
        </w:rPr>
      </w:pPr>
      <w:r w:rsidRPr="00822809">
        <w:rPr>
          <w:rFonts w:ascii="Angsana New" w:eastAsia="Calibri" w:hAnsi="Angsana New" w:hint="cs"/>
          <w:sz w:val="30"/>
          <w:szCs w:val="30"/>
          <w:cs/>
        </w:rPr>
        <w:t>ผล</w:t>
      </w:r>
      <w:r w:rsidRPr="00822809">
        <w:rPr>
          <w:rFonts w:ascii="Angsana New" w:eastAsia="Calibri" w:hAnsi="Angsana New"/>
          <w:sz w:val="30"/>
          <w:szCs w:val="30"/>
          <w:cs/>
        </w:rPr>
        <w:t>ขาดทุนด้านเครดิต</w:t>
      </w:r>
      <w:r w:rsidRPr="00822809">
        <w:rPr>
          <w:rFonts w:ascii="Angsana New" w:eastAsia="Calibri" w:hAnsi="Angsana New" w:hint="cs"/>
          <w:sz w:val="30"/>
          <w:szCs w:val="30"/>
          <w:cs/>
        </w:rPr>
        <w:t>ที่คาดว่าจะเกิดขึ้น</w:t>
      </w:r>
      <w:r w:rsidRPr="00822809">
        <w:rPr>
          <w:rFonts w:ascii="Angsana New" w:eastAsia="Calibri" w:hAnsi="Angsana New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822809">
        <w:rPr>
          <w:rFonts w:ascii="Angsana New" w:eastAsia="Calibri" w:hAnsi="Angsana New" w:hint="cs"/>
          <w:sz w:val="30"/>
          <w:szCs w:val="30"/>
          <w:cs/>
        </w:rPr>
        <w:t>ของเครื่องมือทางการเงิน</w:t>
      </w:r>
      <w:r w:rsidRPr="00822809">
        <w:rPr>
          <w:rFonts w:ascii="Angsana New" w:eastAsia="Calibri" w:hAnsi="Angsana New"/>
          <w:sz w:val="30"/>
          <w:szCs w:val="30"/>
          <w:cs/>
        </w:rPr>
        <w:t>นับจากวันที่</w:t>
      </w:r>
      <w:r w:rsidRPr="00822809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รายการเมื่อเริ่มแรก</w:t>
      </w:r>
      <w:r w:rsidRPr="00865A82">
        <w:rPr>
          <w:rFonts w:asciiTheme="majorBidi" w:hAnsiTheme="majorBidi" w:cstheme="majorBidi" w:hint="cs"/>
          <w:color w:val="000000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ค่า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ผื่อ</w:t>
      </w:r>
      <w:r w:rsidRPr="00822809">
        <w:rPr>
          <w:rFonts w:ascii="Angsana New" w:eastAsia="Calibri" w:hAnsi="Angsana New" w:hint="cs"/>
          <w:sz w:val="30"/>
          <w:szCs w:val="30"/>
          <w:cs/>
        </w:rPr>
        <w:t>ผลขาดทุน</w:t>
      </w:r>
      <w:r w:rsidRPr="00822809">
        <w:rPr>
          <w:rFonts w:ascii="Angsana New" w:eastAsia="Calibri" w:hAnsi="Angsana New"/>
          <w:sz w:val="30"/>
          <w:szCs w:val="30"/>
          <w:cs/>
        </w:rPr>
        <w:t xml:space="preserve">แสดงเป็นรายการหักออกจากมูลค่าตามบัญชีขั้นต้นของสินทรัพย์ทางการเงิน </w:t>
      </w:r>
    </w:p>
    <w:p w:rsidR="00BF3652" w:rsidRPr="00865A82" w:rsidRDefault="00BF3652" w:rsidP="00BF3652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:rsidR="00BF3652" w:rsidRPr="00865A82" w:rsidRDefault="00BF3652" w:rsidP="00BF3652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865A8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  <w:r w:rsidRPr="00865A8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</w:p>
    <w:p w:rsidR="00BF3652" w:rsidRPr="00865A82" w:rsidRDefault="00BF3652" w:rsidP="00BF3652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:rsidR="00BF3652" w:rsidRPr="00865A82" w:rsidRDefault="00BF3652" w:rsidP="00BF3652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color w:val="000000"/>
          <w:sz w:val="30"/>
          <w:szCs w:val="30"/>
        </w:rPr>
      </w:pPr>
      <w:r w:rsidRPr="00865A82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865A8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สินทรัพย์ทางการเงินจะถูกตัดจำหน่ายเมื่อ</w:t>
      </w:r>
      <w:r w:rsidR="00B76DA9" w:rsidRPr="0039057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ไม่สามารถคาดการณ์ได้อย่างสมเหตุสมผลว่าจะได้รับคืน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</w:t>
      </w:r>
      <w:r w:rsidRPr="00865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:rsidR="00BF3652" w:rsidRPr="00865A82" w:rsidRDefault="00BF3652" w:rsidP="00BF3652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 w:rsidDel="00DE5E64"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  <w:t xml:space="preserve"> </w:t>
      </w:r>
    </w:p>
    <w:p w:rsidR="00BF3652" w:rsidRPr="00865A82" w:rsidRDefault="00BF3652" w:rsidP="00BF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5A8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:rsidR="00BF3652" w:rsidRPr="00865A82" w:rsidRDefault="00BF3652" w:rsidP="00BF3652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F3652" w:rsidRPr="00865A82" w:rsidRDefault="00BF3652" w:rsidP="00BF36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</w:t>
      </w:r>
      <w:r w:rsidR="00B76DA9" w:rsidRPr="0039057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:rsidR="00BF3652" w:rsidRPr="00865A82" w:rsidRDefault="00BF3652" w:rsidP="00BF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BF3652" w:rsidRPr="00865A82" w:rsidRDefault="00BF3652" w:rsidP="00BF36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:rsidR="00BF3652" w:rsidRPr="00865A82" w:rsidRDefault="00BF3652" w:rsidP="00BF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:rsidR="00BF3652" w:rsidRPr="00865A82" w:rsidRDefault="00BF3652" w:rsidP="00BF36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865A82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:rsidR="00BF3652" w:rsidRPr="00865A82" w:rsidRDefault="00BF3652" w:rsidP="00BF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433CA" w:rsidRPr="00865A82" w:rsidRDefault="00BF3652" w:rsidP="00BF365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</w:t>
      </w:r>
    </w:p>
    <w:p w:rsidR="005A58EA" w:rsidRPr="00865A82" w:rsidRDefault="005A5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9E2BCC" w:rsidRDefault="009E2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685D61" w:rsidRPr="00865A82" w:rsidRDefault="00BF3652" w:rsidP="00A35707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65A8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:rsidR="00685D61" w:rsidRPr="00865A82" w:rsidRDefault="00685D61" w:rsidP="002433CA">
      <w:pPr>
        <w:pStyle w:val="FSBlank"/>
        <w:rPr>
          <w:rFonts w:asciiTheme="majorBidi" w:hAnsiTheme="majorBidi" w:cstheme="majorBidi"/>
          <w:sz w:val="30"/>
          <w:szCs w:val="30"/>
          <w:shd w:val="clear" w:color="auto" w:fill="E0E0E0"/>
          <w:cs/>
          <w:lang w:val="th-TH"/>
        </w:rPr>
      </w:pPr>
    </w:p>
    <w:p w:rsidR="00BF3652" w:rsidRPr="00865A82" w:rsidRDefault="00BF3652" w:rsidP="00BF36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</w:t>
      </w:r>
      <w:r w:rsidR="007B3215" w:rsidRPr="0039057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:rsidR="00BF3652" w:rsidRPr="00865A82" w:rsidRDefault="00BF3652" w:rsidP="00BF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BF3652" w:rsidRPr="00865A82" w:rsidRDefault="00BF3652" w:rsidP="00BF36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7B3215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สูงกว่ามูลค่าที่จะได้รับคืน ขาดทุนจากการด้อยค่าบันทึกในกำไรหรือขาดทุน </w:t>
      </w:r>
    </w:p>
    <w:p w:rsidR="00BF3652" w:rsidRPr="00865A82" w:rsidRDefault="00BF3652" w:rsidP="00BF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i/>
          <w:sz w:val="30"/>
          <w:szCs w:val="30"/>
        </w:rPr>
      </w:pPr>
    </w:p>
    <w:p w:rsidR="00BF3652" w:rsidRPr="00865A82" w:rsidRDefault="00BF3652" w:rsidP="00BF36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865A82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  <w:r w:rsidRPr="00865A82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</w:p>
    <w:p w:rsidR="00BF3652" w:rsidRPr="00865A82" w:rsidRDefault="00BF3652" w:rsidP="00BF36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6D5AEA" w:rsidRDefault="00BF3652" w:rsidP="007B32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9E2BCC" w:rsidRPr="00865A82" w:rsidRDefault="009E2BCC" w:rsidP="007B32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  <w:cs/>
        </w:rPr>
      </w:pPr>
    </w:p>
    <w:p w:rsidR="00BF3652" w:rsidRPr="00865A82" w:rsidRDefault="00BF3652" w:rsidP="00BF36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865A82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:rsidR="00BF3652" w:rsidRPr="00865A82" w:rsidRDefault="00BF3652" w:rsidP="00BF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B21373" w:rsidRPr="00865A82" w:rsidRDefault="00BF3652" w:rsidP="00BF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321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 ขาดทุนจากการด้อยค่าของสินทรัพย์ที่ไม่ใช่สินทรัพย์ทางการเงิน</w:t>
      </w:r>
      <w:r w:rsidRPr="007B3215">
        <w:rPr>
          <w:rFonts w:asciiTheme="majorBidi" w:hAnsiTheme="majorBidi" w:cstheme="majorBidi"/>
          <w:sz w:val="30"/>
          <w:szCs w:val="30"/>
          <w:cs/>
        </w:rPr>
        <w:t>อื่นๆ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 ที่เคยรับรู้ในงวดก่อนจะถูกประเมิน ณ ทุกวันที่ที่ออกรายงานว่ามีข้อบ่งชี้เรื่อง</w:t>
      </w:r>
      <w:r w:rsidR="00C4106E">
        <w:rPr>
          <w:rFonts w:asciiTheme="majorBidi" w:hAnsiTheme="majorBidi" w:cstheme="majorBidi"/>
          <w:sz w:val="30"/>
          <w:szCs w:val="30"/>
        </w:rPr>
        <w:br/>
      </w:r>
      <w:r w:rsidRPr="00865A82">
        <w:rPr>
          <w:rFonts w:asciiTheme="majorBidi" w:hAnsiTheme="majorBidi" w:cstheme="majorBidi"/>
          <w:sz w:val="30"/>
          <w:szCs w:val="30"/>
          <w:cs/>
        </w:rPr>
        <w:t>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</w:t>
      </w:r>
      <w:r w:rsidR="00C4106E">
        <w:rPr>
          <w:rFonts w:asciiTheme="majorBidi" w:hAnsiTheme="majorBidi" w:cstheme="majorBidi"/>
          <w:sz w:val="30"/>
          <w:szCs w:val="30"/>
        </w:rPr>
        <w:br/>
      </w:r>
      <w:r w:rsidRPr="00865A82">
        <w:rPr>
          <w:rFonts w:asciiTheme="majorBidi" w:hAnsiTheme="majorBidi" w:cstheme="majorBidi"/>
          <w:sz w:val="30"/>
          <w:szCs w:val="30"/>
          <w:cs/>
        </w:rPr>
        <w:t>ด้อยค่ามาก่อน</w:t>
      </w:r>
    </w:p>
    <w:p w:rsidR="00BF3652" w:rsidRPr="00865A82" w:rsidRDefault="00BF3652" w:rsidP="00BF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E2BCC" w:rsidRDefault="009E2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860F63" w:rsidRPr="00865A82" w:rsidRDefault="00860F63" w:rsidP="00A35707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ผลประโยชน์ของพนักงาน </w:t>
      </w:r>
    </w:p>
    <w:p w:rsidR="00325C4E" w:rsidRPr="00865A82" w:rsidRDefault="00325C4E" w:rsidP="0013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DC70ED" w:rsidRPr="00865A82" w:rsidRDefault="00DC70ED" w:rsidP="00DC70ED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:rsidR="00DC70ED" w:rsidRPr="00865A82" w:rsidRDefault="00DC70ED" w:rsidP="0013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DC70ED" w:rsidRPr="00865A82" w:rsidRDefault="00A010FD" w:rsidP="00A010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A010FD" w:rsidRPr="00865A82" w:rsidRDefault="00A010FD" w:rsidP="00DC70ED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433CA" w:rsidRPr="00865A82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2433CA" w:rsidRPr="00865A82" w:rsidRDefault="002433CA" w:rsidP="002433CA">
      <w:pPr>
        <w:ind w:left="540"/>
        <w:rPr>
          <w:rFonts w:asciiTheme="majorBidi" w:hAnsiTheme="majorBidi" w:cstheme="majorBidi"/>
          <w:sz w:val="30"/>
          <w:szCs w:val="30"/>
        </w:rPr>
      </w:pPr>
    </w:p>
    <w:p w:rsidR="002433CA" w:rsidRPr="00865A82" w:rsidRDefault="002433CA" w:rsidP="002433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 ๆ ผลประโยชน์ดังกล่าวได้มีการคิดลดกระแสเงินสดเพื่อให้เป็นมูลค่าปัจจุบัน</w:t>
      </w:r>
    </w:p>
    <w:p w:rsidR="002433CA" w:rsidRPr="00865A82" w:rsidRDefault="002433CA" w:rsidP="002433CA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BF3652" w:rsidRPr="00865A82" w:rsidRDefault="00BF3652" w:rsidP="00BF3652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65A82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ผลจากการคำนวณอาจทำให้</w:t>
      </w:r>
      <w:r w:rsidRPr="00865A8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i/>
          <w:sz w:val="30"/>
          <w:szCs w:val="30"/>
          <w:cs/>
        </w:rPr>
        <w:t>มีสินทรัพย์เกิดขึ้น</w:t>
      </w:r>
      <w:r w:rsidRPr="00865A82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i/>
          <w:sz w:val="30"/>
          <w:szCs w:val="30"/>
          <w:cs/>
        </w:rPr>
        <w:t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</w:t>
      </w:r>
    </w:p>
    <w:p w:rsidR="00BF3652" w:rsidRPr="00865A82" w:rsidRDefault="00BF3652" w:rsidP="00BF3652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8715AB" w:rsidRPr="00865A82" w:rsidRDefault="007C62C2" w:rsidP="00BF365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="00B35079" w:rsidRPr="00865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="00356B8F" w:rsidRPr="00865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4E5C" w:rsidRPr="00865A8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865A82">
        <w:rPr>
          <w:rFonts w:asciiTheme="majorBidi" w:hAnsiTheme="majorBidi" w:cstheme="majorBidi"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</w:t>
      </w:r>
      <w:r w:rsidR="00CC0252" w:rsidRPr="00865A82">
        <w:rPr>
          <w:rFonts w:asciiTheme="majorBidi" w:hAnsiTheme="majorBidi" w:cstheme="majorBidi"/>
          <w:sz w:val="30"/>
          <w:szCs w:val="30"/>
          <w:cs/>
        </w:rPr>
        <w:t>ึงถึงการเปลี่ยนแปลงใด</w:t>
      </w:r>
      <w:r w:rsidR="00252245" w:rsidRPr="00865A82">
        <w:rPr>
          <w:rFonts w:asciiTheme="majorBidi" w:hAnsiTheme="majorBidi" w:cstheme="majorBidi"/>
          <w:sz w:val="30"/>
          <w:szCs w:val="30"/>
          <w:cs/>
        </w:rPr>
        <w:t xml:space="preserve"> ๆ</w:t>
      </w:r>
      <w:r w:rsidR="00B35079" w:rsidRPr="00865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</w:t>
      </w:r>
      <w:r w:rsidR="00CC0252" w:rsidRPr="00865A82">
        <w:rPr>
          <w:rFonts w:asciiTheme="majorBidi" w:hAnsiTheme="majorBidi" w:cstheme="majorBidi"/>
          <w:sz w:val="30"/>
          <w:szCs w:val="30"/>
          <w:cs/>
        </w:rPr>
        <w:t>เบี้ยจ่ายสุทธิและค่าใช้จ่ายอื่น</w:t>
      </w:r>
      <w:r w:rsidR="00252245" w:rsidRPr="00865A82">
        <w:rPr>
          <w:rFonts w:asciiTheme="majorBidi" w:hAnsiTheme="majorBidi" w:cstheme="majorBidi"/>
          <w:sz w:val="30"/>
          <w:szCs w:val="30"/>
          <w:cs/>
        </w:rPr>
        <w:t xml:space="preserve"> ๆ</w:t>
      </w:r>
      <w:r w:rsidR="00B35079" w:rsidRPr="00865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:rsidR="00D504EF" w:rsidRPr="00865A82" w:rsidRDefault="00D504EF" w:rsidP="007C62C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220DE" w:rsidRPr="00865A82" w:rsidRDefault="007C62C2" w:rsidP="007C62C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="00356B8F" w:rsidRPr="00865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</w:t>
      </w:r>
      <w:r w:rsidR="00AA4E5C" w:rsidRPr="00865A8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865A82">
        <w:rPr>
          <w:rFonts w:asciiTheme="majorBidi" w:hAnsiTheme="majorBidi" w:cstheme="majorBidi"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:rsidR="007C62C2" w:rsidRPr="00865A82" w:rsidRDefault="007C62C2" w:rsidP="008715AB">
      <w:pPr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9E2BCC" w:rsidRDefault="009E2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:rsidR="007C62C2" w:rsidRPr="00865A82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865A82">
        <w:rPr>
          <w:rFonts w:asciiTheme="majorBidi" w:hAnsiTheme="majorBidi" w:cstheme="majorBidi"/>
          <w:iCs/>
          <w:sz w:val="30"/>
          <w:szCs w:val="30"/>
          <w:cs/>
        </w:rPr>
        <w:lastRenderedPageBreak/>
        <w:t xml:space="preserve">ผลประโยชน์เมื่อเลิกจ้าง </w:t>
      </w:r>
    </w:p>
    <w:p w:rsidR="007C62C2" w:rsidRPr="00865A82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:rsidR="007C62C2" w:rsidRPr="00865A82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65A82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AA4E5C" w:rsidRPr="00865A8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865A82">
        <w:rPr>
          <w:rFonts w:asciiTheme="majorBidi" w:hAnsiTheme="majorBidi" w:cstheme="majorBidi"/>
          <w:i/>
          <w:sz w:val="30"/>
          <w:szCs w:val="30"/>
          <w:cs/>
        </w:rPr>
        <w:t>บริษัทไม่สามารถยกเลิกข้อเสนอการให้ผลประโยชน์ดังกล่าวได้อีกต่อไป</w:t>
      </w:r>
      <w:r w:rsidR="00356B8F" w:rsidRPr="00865A82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i/>
          <w:sz w:val="30"/>
          <w:szCs w:val="30"/>
          <w:cs/>
        </w:rPr>
        <w:t>หรือเมื่อ</w:t>
      </w:r>
      <w:r w:rsidR="00AA4E5C" w:rsidRPr="00865A8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865A82">
        <w:rPr>
          <w:rFonts w:asciiTheme="majorBidi" w:hAnsiTheme="majorBidi" w:cstheme="majorBidi"/>
          <w:i/>
          <w:sz w:val="30"/>
          <w:szCs w:val="30"/>
          <w:cs/>
        </w:rPr>
        <w:t xml:space="preserve">บริษัทรับรู้ต้นทุนสำหรับการปรับโครงสร้าง หากระยะเวลาการจ่ายผลประโยชน์เกินกว่า </w:t>
      </w:r>
      <w:r w:rsidRPr="00865A82">
        <w:rPr>
          <w:rFonts w:asciiTheme="majorBidi" w:hAnsiTheme="majorBidi" w:cstheme="majorBidi"/>
          <w:iCs/>
          <w:sz w:val="30"/>
          <w:szCs w:val="30"/>
        </w:rPr>
        <w:t>12</w:t>
      </w:r>
      <w:r w:rsidR="00356B8F" w:rsidRPr="00865A82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:rsidR="007C62C2" w:rsidRPr="00865A82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:rsidR="007C62C2" w:rsidRPr="00865A82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865A82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:rsidR="007C62C2" w:rsidRPr="00865A82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7C62C2" w:rsidRPr="00865A82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356B8F" w:rsidRPr="00865A82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AA4E5C" w:rsidRPr="00865A8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865A82">
        <w:rPr>
          <w:rFonts w:asciiTheme="majorBidi" w:hAnsiTheme="majorBidi" w:cstheme="majorBidi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714024" w:rsidRPr="00865A82" w:rsidRDefault="00714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</w:rPr>
      </w:pPr>
    </w:p>
    <w:p w:rsidR="002433CA" w:rsidRPr="00865A82" w:rsidRDefault="002433CA" w:rsidP="002B3F55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:rsidR="002433CA" w:rsidRPr="00865A82" w:rsidRDefault="002433CA" w:rsidP="002433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433CA" w:rsidRPr="00865A82" w:rsidRDefault="002433CA" w:rsidP="002433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</w:t>
      </w:r>
      <w:r w:rsidR="00C7596B" w:rsidRPr="00865A82">
        <w:rPr>
          <w:rFonts w:asciiTheme="majorBidi" w:hAnsiTheme="majorBidi" w:cstheme="majorBidi"/>
          <w:sz w:val="30"/>
          <w:szCs w:val="30"/>
          <w:cs/>
        </w:rPr>
        <w:br/>
      </w:r>
      <w:r w:rsidRPr="00865A82">
        <w:rPr>
          <w:rFonts w:asciiTheme="majorBidi" w:hAnsiTheme="majorBidi" w:cstheme="majorBidi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7B47D0" w:rsidRPr="00865A82">
        <w:rPr>
          <w:rFonts w:asciiTheme="majorBidi" w:hAnsiTheme="majorBidi" w:cstheme="majorBidi" w:hint="cs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2433CA" w:rsidRPr="00865A82" w:rsidRDefault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</w:rPr>
      </w:pPr>
    </w:p>
    <w:p w:rsidR="00BF3652" w:rsidRPr="00865A82" w:rsidRDefault="00BF3652" w:rsidP="00BF3652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BF3652" w:rsidRPr="00865A82" w:rsidRDefault="00BF3652" w:rsidP="00BF365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BF3652" w:rsidRPr="00865A82" w:rsidRDefault="00BF3652" w:rsidP="00086D1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</w:t>
      </w:r>
      <w:r w:rsidR="000E3D92" w:rsidRPr="0039057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:rsidR="00BF3652" w:rsidRPr="00865A82" w:rsidRDefault="00BF3652" w:rsidP="00086D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BF3652" w:rsidRPr="00865A82" w:rsidRDefault="00BF3652" w:rsidP="00086D12">
      <w:pPr>
        <w:pStyle w:val="BodyText"/>
        <w:shd w:val="clear" w:color="auto" w:fill="FFFFFF"/>
        <w:spacing w:after="0" w:line="240" w:lineRule="auto"/>
        <w:ind w:left="540"/>
        <w:jc w:val="thaiDistribute"/>
        <w:rPr>
          <w:b/>
          <w:bCs/>
          <w:color w:val="0000FF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</w:t>
      </w:r>
      <w:r w:rsidR="000E3D92" w:rsidRPr="0039057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:rsidR="00BF3652" w:rsidRPr="00865A82" w:rsidRDefault="000E3D92" w:rsidP="00BF3652">
      <w:pPr>
        <w:pStyle w:val="BodyText"/>
        <w:shd w:val="clear" w:color="auto" w:fill="FFFFFF"/>
        <w:spacing w:after="0" w:line="240" w:lineRule="auto"/>
        <w:ind w:left="540"/>
        <w:jc w:val="thaiDistribute"/>
        <w:rPr>
          <w:b/>
          <w:bCs/>
          <w:color w:val="0000FF"/>
          <w:sz w:val="30"/>
          <w:szCs w:val="30"/>
        </w:rPr>
      </w:pPr>
      <w:r w:rsidRPr="00390571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BF3652" w:rsidRPr="00865A82">
        <w:rPr>
          <w:rFonts w:asciiTheme="majorBidi" w:hAnsiTheme="majorBidi" w:cstheme="majorBidi"/>
          <w:sz w:val="30"/>
          <w:szCs w:val="30"/>
          <w:cs/>
        </w:rPr>
        <w:t xml:space="preserve">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="00BF3652" w:rsidRPr="00865A82">
        <w:rPr>
          <w:rFonts w:asciiTheme="majorBidi" w:hAnsiTheme="majorBidi" w:cstheme="majorBidi"/>
          <w:sz w:val="30"/>
          <w:szCs w:val="30"/>
        </w:rPr>
        <w:t>‘</w:t>
      </w:r>
      <w:r w:rsidR="00BF3652" w:rsidRPr="00865A82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="00BF3652" w:rsidRPr="00865A82">
        <w:rPr>
          <w:rFonts w:asciiTheme="majorBidi" w:hAnsiTheme="majorBidi" w:cstheme="majorBidi"/>
          <w:sz w:val="30"/>
          <w:szCs w:val="30"/>
        </w:rPr>
        <w:t xml:space="preserve">’ </w:t>
      </w:r>
      <w:r w:rsidR="00BF3652" w:rsidRPr="00865A82">
        <w:rPr>
          <w:rFonts w:asciiTheme="majorBidi" w:hAnsiTheme="majorBidi" w:cstheme="majorBidi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:rsidR="00BF3652" w:rsidRPr="00865A82" w:rsidRDefault="00BF3652" w:rsidP="00BF36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BF3652" w:rsidRPr="00865A82" w:rsidRDefault="00BF3652" w:rsidP="00BF3652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หากไม่มีราคาเสนอซื้อขายในตลาดที่มีสภาพคล่อง</w:t>
      </w:r>
      <w:r w:rsidR="007C7E02" w:rsidRPr="0039057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การเลือก</w:t>
      </w:r>
      <w:r w:rsidRPr="00865A82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:rsidR="00BF3652" w:rsidRPr="00865A82" w:rsidRDefault="00BF3652" w:rsidP="00BF36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BF3652" w:rsidRDefault="00BF3652" w:rsidP="00BF3652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7C7E02" w:rsidRPr="0039057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865A82">
        <w:rPr>
          <w:sz w:val="30"/>
          <w:szCs w:val="30"/>
          <w:cs/>
        </w:rPr>
        <w:t xml:space="preserve"> </w:t>
      </w:r>
    </w:p>
    <w:p w:rsidR="009E2BCC" w:rsidRPr="009E2BCC" w:rsidRDefault="009E2BCC" w:rsidP="009E2B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BF3652" w:rsidRPr="00865A82" w:rsidRDefault="00BF3652" w:rsidP="00BF3652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="00293874" w:rsidRPr="0039057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ได้มาจาก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และรับรู้เป็นรายการรอตัดบัญชีซึ่ง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865A82">
        <w:rPr>
          <w:rFonts w:asciiTheme="majorBidi" w:hAnsiTheme="majorBidi" w:cstheme="majorBidi" w:hint="cs"/>
          <w:color w:val="000000"/>
          <w:sz w:val="30"/>
          <w:szCs w:val="30"/>
          <w:cs/>
        </w:rPr>
        <w:t>ทางการเงิน</w:t>
      </w:r>
      <w:r w:rsidRPr="00865A82">
        <w:rPr>
          <w:rFonts w:asciiTheme="majorBidi" w:hAnsiTheme="majorBidi" w:cstheme="majorBidi"/>
          <w:color w:val="000000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865A82">
        <w:rPr>
          <w:sz w:val="30"/>
          <w:szCs w:val="30"/>
        </w:rPr>
        <w:t xml:space="preserve"> </w:t>
      </w:r>
    </w:p>
    <w:p w:rsidR="00BF3652" w:rsidRPr="00865A82" w:rsidRDefault="00BF3652" w:rsidP="00BF365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BF3652" w:rsidRPr="00865A82" w:rsidRDefault="00BF3652" w:rsidP="00BF365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="00293874" w:rsidRPr="0039057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BF3652" w:rsidRPr="00865A82" w:rsidRDefault="00BF3652" w:rsidP="00BF3652">
      <w:pPr>
        <w:pStyle w:val="block"/>
        <w:numPr>
          <w:ilvl w:val="0"/>
          <w:numId w:val="4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65A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865A82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865A8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BF3652" w:rsidRPr="00865A82" w:rsidRDefault="00BF3652" w:rsidP="00BF3652">
      <w:pPr>
        <w:pStyle w:val="block"/>
        <w:numPr>
          <w:ilvl w:val="0"/>
          <w:numId w:val="4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65A8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65A82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865A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65A8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BF3652" w:rsidRPr="00865A82" w:rsidRDefault="00BF3652" w:rsidP="00BF3652">
      <w:pPr>
        <w:pStyle w:val="block"/>
        <w:numPr>
          <w:ilvl w:val="0"/>
          <w:numId w:val="4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65A8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65A82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865A8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:rsidR="00BF3652" w:rsidRPr="00865A82" w:rsidRDefault="00BF3652" w:rsidP="00BF3652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BF3652" w:rsidRPr="00865A82" w:rsidRDefault="00BF3652" w:rsidP="00BF365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BF3652" w:rsidRPr="00865A82" w:rsidRDefault="00293874" w:rsidP="00BF365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390571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BF3652" w:rsidRPr="00865A82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="00BF3652" w:rsidRPr="00865A82">
        <w:rPr>
          <w:rFonts w:asciiTheme="majorBidi" w:hAnsiTheme="majorBidi" w:cstheme="majorBidi"/>
          <w:sz w:val="30"/>
          <w:szCs w:val="30"/>
        </w:rPr>
        <w:t xml:space="preserve"> </w:t>
      </w:r>
    </w:p>
    <w:p w:rsidR="00BF3652" w:rsidRPr="00865A82" w:rsidRDefault="00BF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</w:rPr>
      </w:pPr>
    </w:p>
    <w:p w:rsidR="00860F63" w:rsidRPr="00865A82" w:rsidRDefault="00860F63" w:rsidP="002B3F55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:rsidR="00860F63" w:rsidRPr="00865A82" w:rsidRDefault="00860F63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421DE5" w:rsidRPr="00865A82" w:rsidRDefault="00421DE5" w:rsidP="0042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br/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</w:p>
    <w:p w:rsidR="00421DE5" w:rsidRPr="00865A82" w:rsidRDefault="00421DE5" w:rsidP="0042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421DE5" w:rsidRPr="00865A82" w:rsidRDefault="00421DE5" w:rsidP="00421D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การขายสินค้าและบริการ</w:t>
      </w:r>
    </w:p>
    <w:p w:rsidR="00421DE5" w:rsidRPr="00865A82" w:rsidRDefault="00421DE5" w:rsidP="0042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421DE5" w:rsidRPr="00865A82" w:rsidRDefault="00421DE5" w:rsidP="00421D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</w:p>
    <w:p w:rsidR="00421DE5" w:rsidRPr="00865A82" w:rsidRDefault="00421DE5" w:rsidP="0042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421DE5" w:rsidRPr="00865A82" w:rsidRDefault="00421DE5" w:rsidP="00421D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9D0C15">
        <w:rPr>
          <w:rFonts w:asciiTheme="majorBidi" w:hAnsiTheme="majorBidi" w:cstheme="majorBidi" w:hint="cs"/>
          <w:sz w:val="30"/>
          <w:szCs w:val="30"/>
          <w:cs/>
        </w:rPr>
        <w:t xml:space="preserve"> หรือ ณ เวลาใดเวลาหนึ่งเมื่อได้ให้บริการ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:rsidR="00421DE5" w:rsidRPr="00865A82" w:rsidRDefault="00421DE5" w:rsidP="0042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033A24" w:rsidRPr="00865A82" w:rsidRDefault="00033A24" w:rsidP="00770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65A8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BE6069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บันทึกสินค้าและบริการแยกจากกัน หากสินค้าและบริการดังกล่าวแตกต่างกัน</w:t>
      </w:r>
      <w:r w:rsidRPr="00865A82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Pr="00865A82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เช่น</w:t>
      </w:r>
      <w:r w:rsidRPr="00865A82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865A82">
        <w:rPr>
          <w:rFonts w:asciiTheme="majorBidi" w:hAnsiTheme="majorBidi" w:cstheme="majorBidi"/>
          <w:spacing w:val="-2"/>
          <w:sz w:val="30"/>
          <w:szCs w:val="30"/>
          <w:lang w:val="en-GB"/>
        </w:rPr>
        <w:t>)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หรือมีการให้บริการหลายๆ ประเภทในรอบระยะเวลารายงานที่แตกต่างกัน</w:t>
      </w:r>
      <w:r w:rsidRPr="00865A82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</w:rPr>
        <w:t>ของ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ราคาขายที่เป็นเอกเทศของสินค้าและบริการนั้นๆ</w:t>
      </w:r>
    </w:p>
    <w:p w:rsidR="008C2E65" w:rsidRPr="00865A82" w:rsidRDefault="008C2E65" w:rsidP="008C2E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8C2E65" w:rsidRPr="00865A82" w:rsidRDefault="008C2E65" w:rsidP="008C2E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865A82">
        <w:rPr>
          <w:rFonts w:asciiTheme="majorBidi" w:hAnsiTheme="majorBidi" w:cstheme="majorBidi" w:hint="cs"/>
          <w:iCs/>
          <w:sz w:val="30"/>
          <w:szCs w:val="30"/>
          <w:cs/>
        </w:rPr>
        <w:t>การให้สิทธิ์ในทรัพย์สินทางปัญญา</w:t>
      </w:r>
    </w:p>
    <w:p w:rsidR="008C2E65" w:rsidRPr="00865A82" w:rsidRDefault="008C2E65" w:rsidP="008C2E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:rsidR="008C2E65" w:rsidRPr="00865A82" w:rsidRDefault="008C2E65" w:rsidP="008C2E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>
        <w:rPr>
          <w:rFonts w:asciiTheme="majorBidi" w:hAnsiTheme="majorBidi" w:cstheme="majorBidi" w:hint="cs"/>
          <w:i/>
          <w:sz w:val="30"/>
          <w:szCs w:val="30"/>
          <w:cs/>
        </w:rPr>
        <w:t>รายได้จากการให้สิทธิลูกค้าในการเข้าถึงแฟรนไชส์รับรู้ตลอดระยะเวลาการให้สิทธิ</w:t>
      </w:r>
    </w:p>
    <w:p w:rsidR="002B59DC" w:rsidRPr="00865A82" w:rsidRDefault="002B59DC" w:rsidP="0042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9E2BCC" w:rsidRDefault="009E2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421DE5" w:rsidRPr="00865A82" w:rsidRDefault="00421DE5" w:rsidP="00421DE5">
      <w:pPr>
        <w:pStyle w:val="ListParagraph"/>
        <w:ind w:left="540" w:right="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โปรแกรมสิทธิพิเศษแก่ลูกค้า</w:t>
      </w:r>
    </w:p>
    <w:p w:rsidR="00421DE5" w:rsidRPr="00865A82" w:rsidRDefault="00421DE5" w:rsidP="00421DE5">
      <w:pPr>
        <w:pStyle w:val="ListParagraph"/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:rsidR="006D5AEA" w:rsidRDefault="00421DE5" w:rsidP="009B25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:rsidR="009E2BCC" w:rsidRDefault="009E2BCC" w:rsidP="009B25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0243E7" w:rsidRPr="002B59DC" w:rsidRDefault="000243E7" w:rsidP="00024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B59DC">
        <w:rPr>
          <w:rFonts w:asciiTheme="majorBidi" w:hAnsiTheme="majorBidi" w:cstheme="majorBidi"/>
          <w:i/>
          <w:iCs/>
          <w:sz w:val="30"/>
          <w:szCs w:val="30"/>
          <w:cs/>
        </w:rPr>
        <w:t>เงินรับล่วงหน้าระยะยาวจากลูกค้า</w:t>
      </w:r>
    </w:p>
    <w:p w:rsidR="000243E7" w:rsidRPr="002B59DC" w:rsidRDefault="000243E7" w:rsidP="00024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0243E7" w:rsidRPr="002B59DC" w:rsidRDefault="000243E7" w:rsidP="000243E7">
      <w:pPr>
        <w:pStyle w:val="ListParagraph"/>
        <w:ind w:left="540" w:right="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B59DC">
        <w:rPr>
          <w:rFonts w:asciiTheme="majorBidi" w:hAnsiTheme="majorBidi" w:cstheme="majorBidi"/>
          <w:sz w:val="30"/>
          <w:szCs w:val="30"/>
          <w:cs/>
        </w:rPr>
        <w:t>เงินรับล่วงหน้าระยะยาวจากลูกค้ารับรู้เป็นรายได้เมื่อ</w:t>
      </w:r>
      <w:r w:rsidRPr="002B59D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2B59DC">
        <w:rPr>
          <w:rFonts w:asciiTheme="majorBidi" w:hAnsiTheme="majorBidi" w:cstheme="majorBidi"/>
          <w:sz w:val="30"/>
          <w:szCs w:val="30"/>
          <w:cs/>
        </w:rPr>
        <w:t>โอนการควบคุมในสินค้าให้กับลูกค้า</w:t>
      </w:r>
    </w:p>
    <w:p w:rsidR="000243E7" w:rsidRPr="00865A82" w:rsidRDefault="000243E7" w:rsidP="009B25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  <w:cs/>
        </w:rPr>
      </w:pPr>
    </w:p>
    <w:p w:rsidR="001A5762" w:rsidRPr="00865A82" w:rsidRDefault="001A5762" w:rsidP="001A57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865A82">
        <w:rPr>
          <w:rFonts w:asciiTheme="majorBidi" w:hAnsiTheme="majorBidi" w:cstheme="majorBidi" w:hint="cs"/>
          <w:iCs/>
          <w:sz w:val="30"/>
          <w:szCs w:val="30"/>
          <w:cs/>
        </w:rPr>
        <w:t>รายได้</w:t>
      </w:r>
      <w:r w:rsidRPr="00865A82">
        <w:rPr>
          <w:rFonts w:asciiTheme="majorBidi" w:hAnsiTheme="majorBidi" w:cstheme="majorBidi"/>
          <w:iCs/>
          <w:sz w:val="30"/>
          <w:szCs w:val="30"/>
          <w:cs/>
        </w:rPr>
        <w:t xml:space="preserve">เงินปันผล </w:t>
      </w:r>
    </w:p>
    <w:p w:rsidR="001A5762" w:rsidRPr="00865A82" w:rsidRDefault="001A5762" w:rsidP="001A57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1A5762" w:rsidRPr="00865A82" w:rsidRDefault="001A5762" w:rsidP="001A57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65A82">
        <w:rPr>
          <w:rFonts w:asciiTheme="majorBidi" w:hAnsiTheme="majorBidi" w:cstheme="majorBidi"/>
          <w:i/>
          <w:sz w:val="30"/>
          <w:szCs w:val="30"/>
          <w:cs/>
        </w:rPr>
        <w:t>เงินปันผลรับบันทึกในกำไรหรือขาดทุนในวันที่</w:t>
      </w:r>
      <w:r w:rsidRPr="008C2E6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65A82">
        <w:rPr>
          <w:rFonts w:asciiTheme="majorBidi" w:hAnsiTheme="majorBidi" w:cstheme="majorBidi"/>
          <w:i/>
          <w:sz w:val="30"/>
          <w:szCs w:val="30"/>
          <w:cs/>
        </w:rPr>
        <w:t>มีสิทธิได้รับเงินปันผล</w:t>
      </w:r>
    </w:p>
    <w:p w:rsidR="001A5762" w:rsidRPr="00865A82" w:rsidRDefault="001A5762" w:rsidP="001A57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</w:p>
    <w:p w:rsidR="00860F63" w:rsidRPr="00865A82" w:rsidRDefault="00DB430D" w:rsidP="000C4EB3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รายได้อื่น</w:t>
      </w:r>
    </w:p>
    <w:p w:rsidR="00860F63" w:rsidRPr="00865A82" w:rsidRDefault="00860F63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E06F7F" w:rsidRPr="00865A82" w:rsidRDefault="000C4EB3" w:rsidP="000C4EB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รายได้อื่นประกอบด้วยดอกเบี้ยรับและอื่นๆ โดยบันทึกในกำไรหรือขาดทุน</w:t>
      </w:r>
      <w:r w:rsidR="001A5762" w:rsidRPr="00865A82">
        <w:rPr>
          <w:rFonts w:asciiTheme="majorBidi" w:hAnsiTheme="majorBidi" w:cstheme="majorBidi" w:hint="cs"/>
          <w:sz w:val="30"/>
          <w:szCs w:val="30"/>
          <w:cs/>
        </w:rPr>
        <w:t>ตามเกณฑ์คงค้าง</w:t>
      </w:r>
    </w:p>
    <w:p w:rsidR="000C4EB3" w:rsidRPr="00865A82" w:rsidRDefault="000C4EB3" w:rsidP="000C4EB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C4EB3" w:rsidRPr="00865A82" w:rsidRDefault="000C4EB3" w:rsidP="002B3F55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5A8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ดอกเบี้ย</w:t>
      </w:r>
    </w:p>
    <w:p w:rsidR="000C4EB3" w:rsidRPr="00865A82" w:rsidRDefault="000C4EB3" w:rsidP="000C4EB3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0C4EB3" w:rsidRPr="00865A82" w:rsidRDefault="000C4EB3" w:rsidP="000C4EB3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:rsidR="000C4EB3" w:rsidRPr="00865A82" w:rsidRDefault="000C4EB3" w:rsidP="000C4EB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C4EB3" w:rsidRPr="00865A82" w:rsidRDefault="000C4EB3" w:rsidP="000C4EB3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865A82"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  <w:t xml:space="preserve"> </w:t>
      </w:r>
    </w:p>
    <w:p w:rsidR="000C4EB3" w:rsidRPr="00865A82" w:rsidRDefault="000C4EB3" w:rsidP="000C4EB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C4EB3" w:rsidRPr="00865A82" w:rsidRDefault="000C4EB3" w:rsidP="000C4EB3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:rsidR="000C4EB3" w:rsidRPr="00865A82" w:rsidRDefault="000C4EB3" w:rsidP="000C4EB3">
      <w:pPr>
        <w:pStyle w:val="NoSpacing"/>
        <w:numPr>
          <w:ilvl w:val="0"/>
          <w:numId w:val="32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:rsidR="000C4EB3" w:rsidRPr="00865A82" w:rsidRDefault="000C4EB3" w:rsidP="000C4EB3">
      <w:pPr>
        <w:pStyle w:val="NoSpacing"/>
        <w:numPr>
          <w:ilvl w:val="0"/>
          <w:numId w:val="32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:rsidR="009E2BCC" w:rsidRDefault="009E2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0C4EB3" w:rsidRPr="00865A82" w:rsidRDefault="000C4EB3" w:rsidP="000C4EB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lastRenderedPageBreak/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:rsidR="00860F63" w:rsidRPr="00865A82" w:rsidRDefault="00860F63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3B0ABC" w:rsidRPr="00865A82" w:rsidRDefault="003B0ABC" w:rsidP="003B0A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:rsidR="003B0ABC" w:rsidRPr="00865A82" w:rsidRDefault="003B0ABC" w:rsidP="003B0AB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B0ABC" w:rsidRPr="00865A82" w:rsidRDefault="003B0ABC" w:rsidP="00554F0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:rsidR="003B0ABC" w:rsidRPr="00865A82" w:rsidRDefault="003B0ABC" w:rsidP="00554F0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B0ABC" w:rsidRPr="00865A82" w:rsidRDefault="003B0ABC" w:rsidP="00554F0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1A5762" w:rsidRPr="00865A82" w:rsidRDefault="001A5762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860F63" w:rsidRPr="00865A82" w:rsidRDefault="00860F63" w:rsidP="002B3F55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:rsidR="001070BD" w:rsidRPr="00865A82" w:rsidRDefault="001070BD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8F4010" w:rsidRPr="00865A82" w:rsidRDefault="00121BC8" w:rsidP="00107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C75D3E" w:rsidRPr="00865A82">
        <w:rPr>
          <w:rFonts w:asciiTheme="majorBidi" w:hAnsiTheme="majorBidi" w:cstheme="majorBidi"/>
          <w:color w:val="FFFFFF"/>
          <w:sz w:val="30"/>
          <w:szCs w:val="30"/>
        </w:rPr>
        <w:t>/</w:t>
      </w:r>
      <w:r w:rsidRPr="00865A82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1070BD" w:rsidRPr="00865A82" w:rsidRDefault="001070BD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121BC8" w:rsidRPr="00865A82" w:rsidRDefault="00121BC8" w:rsidP="001070BD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="003B20ED"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</w:t>
      </w:r>
      <w:r w:rsidR="00B35079" w:rsidRPr="00865A82">
        <w:rPr>
          <w:rFonts w:asciiTheme="majorBidi" w:hAnsiTheme="majorBidi" w:cstheme="majorBidi"/>
          <w:sz w:val="30"/>
          <w:szCs w:val="30"/>
          <w:cs/>
        </w:rPr>
        <w:t>ที่</w:t>
      </w:r>
      <w:r w:rsidRPr="00865A82">
        <w:rPr>
          <w:rFonts w:asciiTheme="majorBidi" w:hAnsiTheme="majorBidi" w:cstheme="majorBidi"/>
          <w:sz w:val="30"/>
          <w:szCs w:val="30"/>
          <w:cs/>
        </w:rPr>
        <w:t>รายงานตลอดจนการปรับปรุงทางภาษีที่เกี่ยวกับรายการในปีก่อน</w:t>
      </w:r>
      <w:r w:rsidR="00322E54"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ๆ</w:t>
      </w:r>
    </w:p>
    <w:p w:rsidR="00121BC8" w:rsidRPr="00865A82" w:rsidRDefault="00121BC8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121BC8" w:rsidRPr="00865A82" w:rsidRDefault="00121BC8" w:rsidP="001070BD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</w:t>
      </w:r>
      <w:r w:rsidR="00301D00" w:rsidRPr="00865A82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865A82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:rsidR="003B0ABC" w:rsidRPr="00865A82" w:rsidRDefault="003B0ABC" w:rsidP="001070BD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121BC8" w:rsidRPr="00865A82" w:rsidRDefault="00EF292D" w:rsidP="001070BD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color w:val="0000FF"/>
          <w:sz w:val="30"/>
          <w:szCs w:val="30"/>
          <w:cs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</w:t>
      </w:r>
      <w:r w:rsidR="00121BC8" w:rsidRPr="00865A82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AA4E5C" w:rsidRPr="00865A82">
        <w:rPr>
          <w:rFonts w:asciiTheme="majorBidi" w:hAnsiTheme="majorBidi" w:cstheme="majorBidi"/>
          <w:sz w:val="30"/>
          <w:szCs w:val="30"/>
          <w:cs/>
        </w:rPr>
        <w:t>กลุ่ม</w:t>
      </w:r>
      <w:r w:rsidR="00121BC8" w:rsidRPr="00865A82">
        <w:rPr>
          <w:rFonts w:asciiTheme="majorBidi" w:hAnsiTheme="majorBidi" w:cstheme="majorBidi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121BC8" w:rsidRPr="00865A82" w:rsidRDefault="00121BC8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8306C1" w:rsidRPr="00865A82" w:rsidRDefault="008306C1" w:rsidP="001070BD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</w:t>
      </w:r>
      <w:r w:rsidR="00623E01" w:rsidRPr="00865A82">
        <w:rPr>
          <w:rFonts w:asciiTheme="majorBidi" w:hAnsiTheme="majorBidi" w:cstheme="majorBidi"/>
          <w:sz w:val="30"/>
          <w:szCs w:val="30"/>
          <w:cs/>
        </w:rPr>
        <w:t>ที่</w:t>
      </w:r>
      <w:r w:rsidRPr="00865A82">
        <w:rPr>
          <w:rFonts w:asciiTheme="majorBidi" w:hAnsiTheme="majorBidi" w:cstheme="majorBidi"/>
          <w:sz w:val="30"/>
          <w:szCs w:val="30"/>
          <w:cs/>
        </w:rPr>
        <w:t>รายงาน</w:t>
      </w:r>
    </w:p>
    <w:p w:rsidR="008306C1" w:rsidRPr="00865A82" w:rsidRDefault="008306C1" w:rsidP="002433CA">
      <w:pPr>
        <w:pStyle w:val="FSBlank"/>
        <w:rPr>
          <w:rFonts w:asciiTheme="majorBidi" w:eastAsia="Calibri" w:hAnsiTheme="majorBidi" w:cstheme="majorBidi"/>
          <w:sz w:val="30"/>
          <w:szCs w:val="30"/>
        </w:rPr>
      </w:pPr>
    </w:p>
    <w:p w:rsidR="00612065" w:rsidRPr="00865A82" w:rsidRDefault="008306C1" w:rsidP="000458F3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ในการกำหนดมูลค่าของภาษีเงินได้ของงวดปัจจุบันและภาษีเงินได้รอการตัดบัญชี </w:t>
      </w:r>
      <w:r w:rsidR="00AA4E5C" w:rsidRPr="00865A8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AA4E5C" w:rsidRPr="00865A82">
        <w:rPr>
          <w:rFonts w:asciiTheme="majorBidi" w:hAnsiTheme="majorBidi" w:cstheme="majorBidi"/>
          <w:sz w:val="30"/>
          <w:szCs w:val="30"/>
          <w:cs/>
        </w:rPr>
        <w:t>กลุ่ม</w:t>
      </w:r>
      <w:r w:rsidR="00301D00" w:rsidRPr="00865A8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65A82">
        <w:rPr>
          <w:rFonts w:asciiTheme="majorBidi" w:hAnsiTheme="majorBidi" w:cstheme="majorBidi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</w:t>
      </w:r>
      <w:r w:rsidR="004E2810" w:rsidRPr="00865A82">
        <w:rPr>
          <w:rFonts w:asciiTheme="majorBidi" w:hAnsiTheme="majorBidi" w:cstheme="majorBidi"/>
          <w:sz w:val="30"/>
          <w:szCs w:val="30"/>
          <w:cs/>
        </w:rPr>
        <w:t>เมินผลกระทบจากหลายปัจจัย รวมถึง</w:t>
      </w:r>
      <w:r w:rsidR="00FF50B2" w:rsidRPr="00865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การตีความทางก</w:t>
      </w:r>
      <w:r w:rsidR="00FF50B2" w:rsidRPr="00865A82">
        <w:rPr>
          <w:rFonts w:asciiTheme="majorBidi" w:hAnsiTheme="majorBidi" w:cstheme="majorBidi"/>
          <w:sz w:val="30"/>
          <w:szCs w:val="30"/>
          <w:cs/>
        </w:rPr>
        <w:t>ฎ</w:t>
      </w:r>
      <w:r w:rsidRPr="00865A82">
        <w:rPr>
          <w:rFonts w:asciiTheme="majorBidi" w:hAnsiTheme="majorBidi" w:cstheme="majorBidi"/>
          <w:sz w:val="30"/>
          <w:szCs w:val="30"/>
          <w:cs/>
        </w:rPr>
        <w:t>หมายภาษี และจากประสบการณ์ในอดีต การประเมินนี้อยู่บนพ</w:t>
      </w:r>
      <w:r w:rsidR="00565ADA" w:rsidRPr="00865A82">
        <w:rPr>
          <w:rFonts w:asciiTheme="majorBidi" w:hAnsiTheme="majorBidi" w:cstheme="majorBidi"/>
          <w:sz w:val="30"/>
          <w:szCs w:val="30"/>
          <w:cs/>
        </w:rPr>
        <w:t>ื้นฐานการประมาณการและข้อสมมติ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</w:t>
      </w:r>
      <w:r w:rsidR="00CC24C4" w:rsidRPr="00865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ๆ</w:t>
      </w:r>
      <w:r w:rsidR="00B35079" w:rsidRPr="00865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อาจจะทำให้</w:t>
      </w:r>
      <w:r w:rsidR="00AA4E5C" w:rsidRPr="00865A8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865A82">
        <w:rPr>
          <w:rFonts w:asciiTheme="majorBidi" w:hAnsiTheme="majorBidi" w:cstheme="majorBidi"/>
          <w:sz w:val="30"/>
          <w:szCs w:val="30"/>
          <w:cs/>
        </w:rPr>
        <w:t>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612065" w:rsidRPr="00865A82" w:rsidRDefault="00612065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8306C1" w:rsidRPr="00865A82" w:rsidRDefault="008306C1" w:rsidP="000458F3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E670AB" w:rsidRPr="00865A82" w:rsidRDefault="00E670AB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77628C" w:rsidRPr="00865A82" w:rsidRDefault="00085EE5" w:rsidP="00085EE5">
      <w:pPr>
        <w:pStyle w:val="FSBlank"/>
        <w:ind w:left="540" w:firstLine="0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085EE5" w:rsidRPr="00865A82" w:rsidRDefault="00085EE5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D74EF9" w:rsidRDefault="00D74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2433CA" w:rsidRPr="00865A82" w:rsidRDefault="002433CA" w:rsidP="002B3F55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กำไรต่อหุ้น </w:t>
      </w:r>
    </w:p>
    <w:p w:rsidR="002433CA" w:rsidRPr="00865A82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Theme="majorBidi" w:hAnsiTheme="majorBidi" w:cstheme="majorBidi"/>
          <w:bCs/>
          <w:sz w:val="30"/>
          <w:szCs w:val="30"/>
        </w:rPr>
      </w:pPr>
    </w:p>
    <w:p w:rsidR="002433CA" w:rsidRPr="00865A82" w:rsidRDefault="002433CA" w:rsidP="002433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65A82">
        <w:rPr>
          <w:rFonts w:asciiTheme="majorBidi" w:hAnsiTheme="majorBidi" w:cstheme="majorBidi"/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:rsidR="002433CA" w:rsidRPr="00865A82" w:rsidRDefault="002433CA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:rsidR="00377CCE" w:rsidRPr="00865A82" w:rsidRDefault="00377CCE" w:rsidP="00377CCE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65A8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:rsidR="00377CCE" w:rsidRPr="00865A82" w:rsidRDefault="00377CCE" w:rsidP="006F5E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377CCE" w:rsidRPr="00865A82" w:rsidRDefault="00377CCE" w:rsidP="006F5E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65A8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377CCE" w:rsidRPr="00865A82" w:rsidRDefault="00377CCE" w:rsidP="00377CCE">
      <w:pPr>
        <w:pStyle w:val="FSBlank"/>
        <w:ind w:left="720" w:firstLine="0"/>
        <w:rPr>
          <w:rFonts w:asciiTheme="majorBidi" w:hAnsiTheme="majorBidi" w:cstheme="majorBidi"/>
          <w:sz w:val="30"/>
          <w:szCs w:val="30"/>
        </w:rPr>
      </w:pPr>
    </w:p>
    <w:p w:rsidR="00097C69" w:rsidRPr="00865A82" w:rsidRDefault="00097C69" w:rsidP="002B3F55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รายงานทางการเงินจำแนกตามส่วนงาน </w:t>
      </w:r>
    </w:p>
    <w:p w:rsidR="00097C69" w:rsidRPr="00865A82" w:rsidRDefault="00097C69" w:rsidP="006C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Theme="majorBidi" w:hAnsiTheme="majorBidi" w:cstheme="majorBidi"/>
          <w:b/>
          <w:sz w:val="30"/>
          <w:szCs w:val="30"/>
        </w:rPr>
      </w:pPr>
    </w:p>
    <w:p w:rsidR="00097C69" w:rsidRPr="00865A82" w:rsidRDefault="00097C69" w:rsidP="00097C69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655A5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110F97" w:rsidRPr="00655A56">
        <w:rPr>
          <w:rFonts w:asciiTheme="majorBidi" w:hAnsiTheme="majorBidi" w:cstheme="majorBidi" w:hint="cs"/>
          <w:sz w:val="30"/>
          <w:szCs w:val="30"/>
          <w:cs/>
        </w:rPr>
        <w:t>ฝ่ายบริหาร</w:t>
      </w:r>
      <w:r w:rsidRPr="00655A56">
        <w:rPr>
          <w:rFonts w:asciiTheme="majorBidi" w:hAnsiTheme="majorBidi" w:cstheme="majorBidi"/>
          <w:sz w:val="30"/>
          <w:szCs w:val="30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:rsidR="000E339C" w:rsidRPr="00865A82" w:rsidRDefault="000E339C" w:rsidP="00097C69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:rsidR="00325BAE" w:rsidRPr="00865A82" w:rsidRDefault="00325BAE" w:rsidP="00A0197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65A82">
        <w:rPr>
          <w:rFonts w:asciiTheme="majorBidi" w:hAnsiTheme="majorBidi"/>
          <w:b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="00095E3F" w:rsidRPr="00865A82">
        <w:rPr>
          <w:rFonts w:asciiTheme="majorBidi" w:hAnsiTheme="majorBidi"/>
          <w:b/>
          <w:bCs/>
          <w:sz w:val="30"/>
          <w:szCs w:val="30"/>
        </w:rPr>
        <w:t>2019</w:t>
      </w:r>
      <w:r w:rsidRPr="00865A82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865A82">
        <w:rPr>
          <w:rFonts w:asciiTheme="majorBidi" w:hAnsiTheme="majorBidi" w:cstheme="majorBidi"/>
          <w:b/>
          <w:bCs/>
          <w:sz w:val="30"/>
          <w:szCs w:val="30"/>
        </w:rPr>
        <w:t>Covid-</w:t>
      </w:r>
      <w:r w:rsidR="00095E3F" w:rsidRPr="00865A82">
        <w:rPr>
          <w:rFonts w:asciiTheme="majorBidi" w:hAnsiTheme="majorBidi"/>
          <w:b/>
          <w:bCs/>
          <w:sz w:val="30"/>
          <w:szCs w:val="30"/>
        </w:rPr>
        <w:t>19</w:t>
      </w:r>
      <w:r w:rsidRPr="00865A82">
        <w:rPr>
          <w:rFonts w:asciiTheme="majorBidi" w:hAnsiTheme="majorBidi"/>
          <w:b/>
          <w:bCs/>
          <w:sz w:val="30"/>
          <w:szCs w:val="30"/>
          <w:cs/>
        </w:rPr>
        <w:t>)</w:t>
      </w:r>
    </w:p>
    <w:p w:rsidR="00960740" w:rsidRPr="00865A82" w:rsidRDefault="00960740" w:rsidP="0096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</w:p>
    <w:p w:rsidR="00960740" w:rsidRPr="00865A82" w:rsidRDefault="00960740" w:rsidP="0096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865A82">
        <w:rPr>
          <w:rFonts w:asciiTheme="majorBidi" w:hAnsiTheme="majorBidi"/>
          <w:sz w:val="30"/>
          <w:szCs w:val="30"/>
          <w:cs/>
        </w:rPr>
        <w:t>ในเดือน</w:t>
      </w:r>
      <w:r w:rsidRPr="00865A82">
        <w:rPr>
          <w:rFonts w:asciiTheme="majorBidi" w:hAnsiTheme="majorBidi" w:hint="cs"/>
          <w:sz w:val="30"/>
          <w:szCs w:val="30"/>
          <w:cs/>
        </w:rPr>
        <w:t>มีนาคม</w:t>
      </w:r>
      <w:r w:rsidRPr="00865A82">
        <w:rPr>
          <w:rFonts w:asciiTheme="majorBidi" w:hAnsiTheme="majorBidi"/>
          <w:sz w:val="30"/>
          <w:szCs w:val="30"/>
          <w:cs/>
        </w:rPr>
        <w:t xml:space="preserve"> </w:t>
      </w:r>
      <w:r w:rsidRPr="00865A82">
        <w:rPr>
          <w:rFonts w:asciiTheme="majorBidi" w:hAnsiTheme="majorBidi"/>
          <w:sz w:val="30"/>
          <w:szCs w:val="30"/>
        </w:rPr>
        <w:t xml:space="preserve">2563 </w:t>
      </w:r>
      <w:r w:rsidRPr="00865A82">
        <w:rPr>
          <w:rFonts w:asciiTheme="majorBidi" w:hAnsiTheme="majorBidi" w:hint="cs"/>
          <w:sz w:val="30"/>
          <w:szCs w:val="30"/>
          <w:cs/>
        </w:rPr>
        <w:t>ส่วนงานราชการ</w:t>
      </w:r>
      <w:r w:rsidRPr="00865A82">
        <w:rPr>
          <w:rFonts w:asciiTheme="majorBidi" w:hAnsiTheme="majorBidi"/>
          <w:sz w:val="30"/>
          <w:szCs w:val="30"/>
          <w:cs/>
        </w:rPr>
        <w:t>ได้กำหนดให้มีการปิดสถาน</w:t>
      </w:r>
      <w:r w:rsidRPr="00865A82">
        <w:rPr>
          <w:rFonts w:asciiTheme="majorBidi" w:hAnsiTheme="majorBidi" w:hint="cs"/>
          <w:sz w:val="30"/>
          <w:szCs w:val="30"/>
          <w:cs/>
        </w:rPr>
        <w:t>ประกอบการหรือ</w:t>
      </w:r>
      <w:r w:rsidRPr="00865A82">
        <w:rPr>
          <w:rFonts w:asciiTheme="majorBidi" w:hAnsiTheme="majorBidi"/>
          <w:sz w:val="30"/>
          <w:szCs w:val="30"/>
          <w:cs/>
        </w:rPr>
        <w:t xml:space="preserve">ลดเวลาประกอบกิจการของกลุ่มบริษัทเป็นการชั่วคราวตั้งแต่วันที่ </w:t>
      </w:r>
      <w:r w:rsidRPr="00865A82">
        <w:rPr>
          <w:rFonts w:asciiTheme="majorBidi" w:hAnsiTheme="majorBidi"/>
          <w:sz w:val="30"/>
          <w:szCs w:val="30"/>
        </w:rPr>
        <w:t xml:space="preserve">22 </w:t>
      </w:r>
      <w:r w:rsidRPr="00865A82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865A82">
        <w:rPr>
          <w:rFonts w:asciiTheme="majorBidi" w:hAnsiTheme="majorBidi"/>
          <w:sz w:val="30"/>
          <w:szCs w:val="30"/>
        </w:rPr>
        <w:t>2563</w:t>
      </w:r>
      <w:r w:rsidR="00E63A26">
        <w:rPr>
          <w:rFonts w:asciiTheme="majorBidi" w:hAnsiTheme="majorBidi"/>
          <w:sz w:val="30"/>
          <w:szCs w:val="30"/>
        </w:rPr>
        <w:t xml:space="preserve"> </w:t>
      </w:r>
      <w:r w:rsidR="00E63A26">
        <w:rPr>
          <w:rFonts w:asciiTheme="majorBidi" w:hAnsiTheme="majorBidi" w:hint="cs"/>
          <w:sz w:val="30"/>
          <w:szCs w:val="30"/>
          <w:cs/>
        </w:rPr>
        <w:t>ถึง</w:t>
      </w:r>
      <w:r w:rsidR="00DA50B1">
        <w:rPr>
          <w:rFonts w:asciiTheme="majorBidi" w:hAnsiTheme="majorBidi" w:hint="cs"/>
          <w:sz w:val="30"/>
          <w:szCs w:val="30"/>
          <w:cs/>
        </w:rPr>
        <w:t>วันที่</w:t>
      </w:r>
      <w:r w:rsidR="00E63A26">
        <w:rPr>
          <w:rFonts w:asciiTheme="majorBidi" w:hAnsiTheme="majorBidi"/>
          <w:sz w:val="30"/>
          <w:szCs w:val="30"/>
        </w:rPr>
        <w:t xml:space="preserve"> 16 </w:t>
      </w:r>
      <w:r w:rsidR="00E63A26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="00E63A26">
        <w:rPr>
          <w:rFonts w:asciiTheme="majorBidi" w:hAnsiTheme="majorBidi"/>
          <w:sz w:val="30"/>
          <w:szCs w:val="30"/>
        </w:rPr>
        <w:t>2563</w:t>
      </w:r>
      <w:r w:rsidRPr="00865A82">
        <w:rPr>
          <w:rFonts w:asciiTheme="majorBidi" w:hAnsiTheme="majorBidi"/>
          <w:sz w:val="30"/>
          <w:szCs w:val="30"/>
          <w:cs/>
        </w:rPr>
        <w:t xml:space="preserve"> เพื่อจะจำกัดผลกระทบจากการแพร่ระบาดของโรค</w:t>
      </w:r>
      <w:r w:rsidRPr="00865A82">
        <w:rPr>
          <w:rFonts w:asciiTheme="majorBidi" w:hAnsiTheme="majorBidi" w:hint="cs"/>
          <w:sz w:val="30"/>
          <w:szCs w:val="30"/>
          <w:cs/>
        </w:rPr>
        <w:t xml:space="preserve">ติดเชื้อไวรัสโคโรนา </w:t>
      </w:r>
      <w:r w:rsidRPr="00865A82">
        <w:rPr>
          <w:rFonts w:asciiTheme="majorBidi" w:hAnsiTheme="majorBidi"/>
          <w:sz w:val="30"/>
          <w:szCs w:val="30"/>
        </w:rPr>
        <w:t>2019</w:t>
      </w:r>
      <w:r w:rsidRPr="00865A82">
        <w:rPr>
          <w:rFonts w:asciiTheme="majorBidi" w:hAnsiTheme="majorBidi" w:hint="cs"/>
          <w:sz w:val="30"/>
          <w:szCs w:val="30"/>
          <w:cs/>
        </w:rPr>
        <w:t xml:space="preserve"> </w:t>
      </w:r>
      <w:r w:rsidRPr="00865A82">
        <w:rPr>
          <w:rFonts w:asciiTheme="majorBidi" w:hAnsiTheme="majorBidi"/>
          <w:sz w:val="30"/>
          <w:szCs w:val="30"/>
        </w:rPr>
        <w:t xml:space="preserve">(Covid-19) </w:t>
      </w:r>
      <w:r w:rsidRPr="00865A82">
        <w:rPr>
          <w:rFonts w:asciiTheme="majorBidi" w:hAnsiTheme="majorBidi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</w:t>
      </w:r>
      <w:r w:rsidRPr="00865A82">
        <w:rPr>
          <w:rFonts w:asciiTheme="majorBidi" w:hAnsiTheme="majorBidi" w:hint="cs"/>
          <w:sz w:val="30"/>
          <w:szCs w:val="30"/>
          <w:cs/>
        </w:rPr>
        <w:t>้</w:t>
      </w:r>
      <w:r w:rsidRPr="00865A82">
        <w:rPr>
          <w:rFonts w:asciiTheme="majorBidi" w:hAnsiTheme="majorBidi"/>
          <w:sz w:val="30"/>
          <w:szCs w:val="30"/>
        </w:rPr>
        <w:t xml:space="preserve"> </w:t>
      </w:r>
      <w:r w:rsidRPr="00865A82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Pr="00865A82">
        <w:rPr>
          <w:rFonts w:ascii="Angsana New" w:hAnsi="Angsana New"/>
          <w:sz w:val="30"/>
          <w:szCs w:val="30"/>
          <w:cs/>
        </w:rPr>
        <w:t xml:space="preserve">วันที่ </w:t>
      </w:r>
      <w:r w:rsidRPr="00865A82">
        <w:rPr>
          <w:rFonts w:ascii="Angsana New" w:hAnsi="Angsana New"/>
          <w:sz w:val="30"/>
          <w:szCs w:val="30"/>
        </w:rPr>
        <w:t>3</w:t>
      </w:r>
      <w:r w:rsidR="00826455" w:rsidRPr="00865A82">
        <w:rPr>
          <w:rFonts w:ascii="Angsana New" w:hAnsi="Angsana New"/>
          <w:sz w:val="30"/>
          <w:szCs w:val="30"/>
        </w:rPr>
        <w:t>1</w:t>
      </w:r>
      <w:r w:rsidRPr="00865A82">
        <w:rPr>
          <w:rFonts w:ascii="Angsana New" w:hAnsi="Angsana New"/>
          <w:sz w:val="30"/>
          <w:szCs w:val="30"/>
        </w:rPr>
        <w:t xml:space="preserve"> </w:t>
      </w:r>
      <w:r w:rsidR="00826455" w:rsidRPr="00865A82">
        <w:rPr>
          <w:rFonts w:ascii="Angsana New" w:hAnsi="Angsana New" w:hint="cs"/>
          <w:sz w:val="30"/>
          <w:szCs w:val="30"/>
          <w:cs/>
        </w:rPr>
        <w:t>ธันวาคม</w:t>
      </w:r>
      <w:r w:rsidRPr="00865A82">
        <w:rPr>
          <w:rFonts w:ascii="Angsana New" w:hAnsi="Angsana New"/>
          <w:sz w:val="30"/>
          <w:szCs w:val="30"/>
          <w:cs/>
        </w:rPr>
        <w:t xml:space="preserve"> </w:t>
      </w:r>
      <w:r w:rsidRPr="00865A82">
        <w:rPr>
          <w:rFonts w:ascii="Angsana New" w:hAnsi="Angsana New"/>
          <w:sz w:val="30"/>
          <w:szCs w:val="30"/>
        </w:rPr>
        <w:t xml:space="preserve">2563 </w:t>
      </w:r>
      <w:r w:rsidRPr="00865A82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865A82">
        <w:rPr>
          <w:rFonts w:ascii="Angsana New" w:hAnsi="Angsana New"/>
          <w:sz w:val="30"/>
          <w:szCs w:val="30"/>
          <w:cs/>
        </w:rPr>
        <w:t>กลุ่มบริษัท</w:t>
      </w:r>
      <w:r w:rsidRPr="00865A82">
        <w:rPr>
          <w:rFonts w:ascii="Angsana New" w:hAnsi="Angsana New" w:hint="cs"/>
          <w:color w:val="000000"/>
          <w:sz w:val="30"/>
          <w:szCs w:val="30"/>
          <w:cs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865A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65A82">
        <w:rPr>
          <w:rFonts w:ascii="Angsana New" w:hAnsi="Angsana New"/>
          <w:color w:val="000000"/>
          <w:sz w:val="30"/>
          <w:szCs w:val="30"/>
        </w:rPr>
        <w:t>20</w:t>
      </w:r>
      <w:bookmarkStart w:id="2" w:name="_Hlk47278116"/>
      <w:r w:rsidRPr="00865A82">
        <w:rPr>
          <w:rFonts w:ascii="Angsana New" w:hAnsi="Angsana New"/>
          <w:color w:val="000000"/>
          <w:sz w:val="30"/>
          <w:szCs w:val="30"/>
        </w:rPr>
        <w:t>19</w:t>
      </w:r>
      <w:bookmarkEnd w:id="2"/>
      <w:r w:rsidRPr="00865A82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65A82">
        <w:rPr>
          <w:rFonts w:ascii="Angsana New" w:hAnsi="Angsana New"/>
          <w:color w:val="000000"/>
          <w:sz w:val="30"/>
          <w:szCs w:val="30"/>
        </w:rPr>
        <w:t>COVID-19</w:t>
      </w:r>
      <w:r w:rsidRPr="00865A82">
        <w:rPr>
          <w:rFonts w:ascii="Angsana New" w:hAnsi="Angsana New"/>
          <w:color w:val="000000"/>
          <w:sz w:val="30"/>
          <w:szCs w:val="30"/>
          <w:cs/>
        </w:rPr>
        <w:t>)</w:t>
      </w:r>
      <w:r w:rsidRPr="00865A82">
        <w:rPr>
          <w:rFonts w:ascii="Angsana New" w:hAnsi="Angsana New" w:hint="cs"/>
          <w:color w:val="000000"/>
          <w:sz w:val="30"/>
          <w:szCs w:val="30"/>
          <w:cs/>
        </w:rPr>
        <w:t xml:space="preserve"> ในเรื่องดังต่อไปนี้</w:t>
      </w:r>
    </w:p>
    <w:p w:rsidR="006D5AEA" w:rsidRPr="00865A82" w:rsidRDefault="006D5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865A82">
        <w:rPr>
          <w:rFonts w:ascii="Angsana New" w:hAnsi="Angsana New"/>
          <w:i/>
          <w:iCs/>
          <w:color w:val="000000"/>
          <w:sz w:val="30"/>
          <w:szCs w:val="30"/>
        </w:rPr>
        <w:br w:type="page"/>
      </w:r>
    </w:p>
    <w:p w:rsidR="00960740" w:rsidRPr="00865A82" w:rsidRDefault="00960740" w:rsidP="0096074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865A82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การด้อยค่าของสินทรัพย์</w:t>
      </w:r>
    </w:p>
    <w:p w:rsidR="00960740" w:rsidRPr="00865A82" w:rsidRDefault="00960740" w:rsidP="0096074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7"/>
        <w:jc w:val="thaiDistribute"/>
        <w:textAlignment w:val="center"/>
        <w:rPr>
          <w:rFonts w:ascii="Angsana New" w:hAnsi="Angsana New"/>
          <w:color w:val="000000"/>
          <w:sz w:val="30"/>
          <w:szCs w:val="30"/>
        </w:rPr>
      </w:pPr>
    </w:p>
    <w:p w:rsidR="00960740" w:rsidRPr="00865A82" w:rsidRDefault="00960740" w:rsidP="009607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/>
          <w:sz w:val="30"/>
          <w:szCs w:val="30"/>
          <w:cs/>
        </w:rPr>
        <w:t>กลุ่มบริษัท</w:t>
      </w:r>
      <w:r w:rsidRPr="00865A82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พิจารณาการด้อยค่าของลูกหนี้การค้าและลูกหนี้หมุนเวียนอื่นตามวิธีการอย่างง่าย</w:t>
      </w:r>
      <w:r w:rsidRPr="00865A82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65A82">
        <w:rPr>
          <w:rFonts w:ascii="Angsana New" w:hAnsi="Angsana New"/>
          <w:color w:val="000000"/>
          <w:sz w:val="30"/>
          <w:szCs w:val="30"/>
        </w:rPr>
        <w:t>Simplified approach)</w:t>
      </w:r>
      <w:r w:rsidRPr="00865A82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865A82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65A82">
        <w:rPr>
          <w:rFonts w:ascii="Angsana New" w:hAnsi="Angsana New"/>
          <w:color w:val="000000"/>
          <w:sz w:val="30"/>
          <w:szCs w:val="30"/>
        </w:rPr>
        <w:t>loss rate)</w:t>
      </w:r>
      <w:r w:rsidRPr="00865A82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865A82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865A82">
        <w:rPr>
          <w:rFonts w:ascii="Angsana New" w:hAnsi="Angsana New"/>
          <w:sz w:val="30"/>
          <w:szCs w:val="30"/>
        </w:rPr>
        <w:t xml:space="preserve">(Forward-looking information) </w:t>
      </w:r>
      <w:r w:rsidRPr="00865A82">
        <w:rPr>
          <w:rFonts w:ascii="Angsana New" w:hAnsi="Angsana New"/>
          <w:sz w:val="30"/>
          <w:szCs w:val="30"/>
          <w:cs/>
        </w:rPr>
        <w:t>มา</w:t>
      </w:r>
      <w:r w:rsidRPr="00865A82">
        <w:rPr>
          <w:rFonts w:ascii="Angsana New" w:hAnsi="Angsana New" w:hint="cs"/>
          <w:sz w:val="30"/>
          <w:szCs w:val="30"/>
          <w:cs/>
        </w:rPr>
        <w:t>พิจารณา</w:t>
      </w:r>
    </w:p>
    <w:p w:rsidR="00960740" w:rsidRPr="00865A82" w:rsidRDefault="00960740" w:rsidP="0096074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7"/>
        <w:jc w:val="thaiDistribute"/>
        <w:textAlignment w:val="center"/>
        <w:rPr>
          <w:rFonts w:ascii="Angsana New" w:hAnsi="Angsana New"/>
          <w:color w:val="000000"/>
          <w:sz w:val="30"/>
          <w:szCs w:val="30"/>
        </w:rPr>
      </w:pPr>
    </w:p>
    <w:p w:rsidR="00960740" w:rsidRPr="00865A82" w:rsidRDefault="00960740" w:rsidP="009607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865A82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กลุ่มบริษัทเลือกไม่นำสถานการณ์ </w:t>
      </w:r>
      <w:r w:rsidRPr="00865A82">
        <w:rPr>
          <w:rFonts w:ascii="Angsana New" w:hAnsi="Angsana New" w:hint="cs"/>
          <w:color w:val="000000"/>
          <w:sz w:val="30"/>
          <w:szCs w:val="30"/>
        </w:rPr>
        <w:t xml:space="preserve">COVID-19 </w:t>
      </w:r>
      <w:r w:rsidRPr="00865A82">
        <w:rPr>
          <w:rFonts w:ascii="Angsana New" w:hAnsi="Angsana New" w:hint="cs"/>
          <w:color w:val="000000"/>
          <w:sz w:val="30"/>
          <w:szCs w:val="30"/>
          <w:cs/>
        </w:rPr>
        <w:t xml:space="preserve">มาถือเป็นข้อบ่งชี้การด้อยค่าของที่ดิน อาคารและอุปกรณ์ สินทรัพย์ไม่มีตัวตน และเลือกไม่นำข้อมูลสถานการณ์ </w:t>
      </w:r>
      <w:r w:rsidRPr="00865A82">
        <w:rPr>
          <w:rFonts w:ascii="Angsana New" w:hAnsi="Angsana New" w:hint="cs"/>
          <w:color w:val="000000"/>
          <w:sz w:val="30"/>
          <w:szCs w:val="30"/>
        </w:rPr>
        <w:t>COVID-19</w:t>
      </w:r>
      <w:r w:rsidRPr="00865A82">
        <w:rPr>
          <w:rFonts w:ascii="Angsana New" w:hAnsi="Angsana New" w:hint="cs"/>
          <w:color w:val="000000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และสินทรัพย์ไม่มีตัวตนที่มีอายุการใช้ประโยชน์ไม่ทราบแน่นอน </w:t>
      </w:r>
    </w:p>
    <w:p w:rsidR="00960740" w:rsidRPr="00865A82" w:rsidRDefault="00960740" w:rsidP="0096074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7"/>
        <w:jc w:val="thaiDistribute"/>
        <w:textAlignment w:val="center"/>
        <w:rPr>
          <w:rFonts w:ascii="Angsana New" w:hAnsi="Angsana New"/>
          <w:color w:val="000000"/>
          <w:sz w:val="30"/>
          <w:szCs w:val="30"/>
        </w:rPr>
      </w:pPr>
    </w:p>
    <w:p w:rsidR="00960740" w:rsidRPr="00865A82" w:rsidRDefault="00960740" w:rsidP="0096074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865A8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:rsidR="00960740" w:rsidRPr="00865A82" w:rsidRDefault="00960740" w:rsidP="00832A17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7"/>
        <w:jc w:val="thaiDistribute"/>
        <w:textAlignment w:val="center"/>
        <w:rPr>
          <w:rFonts w:ascii="Angsana New" w:hAnsi="Angsana New"/>
          <w:color w:val="000000"/>
          <w:sz w:val="30"/>
          <w:szCs w:val="30"/>
        </w:rPr>
      </w:pPr>
    </w:p>
    <w:p w:rsidR="00960740" w:rsidRPr="00865A82" w:rsidRDefault="00960740" w:rsidP="009607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65A82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กลุ่มบริษัทได้รับการลดค่าเช่าจ่าย เนื่องจากสถานการณ์ </w:t>
      </w:r>
      <w:r w:rsidRPr="00865A82">
        <w:rPr>
          <w:rFonts w:ascii="Angsana New" w:hAnsi="Angsana New"/>
          <w:color w:val="000000"/>
          <w:sz w:val="30"/>
          <w:szCs w:val="30"/>
        </w:rPr>
        <w:t xml:space="preserve">COVID-19 </w:t>
      </w:r>
      <w:r w:rsidRPr="00865A82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กลุ่มบริษัทได้ทยอยปรับลดหนี้สิน</w:t>
      </w:r>
      <w:r w:rsidRPr="00865A82">
        <w:rPr>
          <w:rFonts w:ascii="Angsana New" w:hAnsi="Angsana New"/>
          <w:color w:val="000000"/>
          <w:sz w:val="30"/>
          <w:szCs w:val="30"/>
        </w:rPr>
        <w:br/>
      </w:r>
      <w:r w:rsidRPr="00865A82">
        <w:rPr>
          <w:rFonts w:ascii="Angsana New" w:hAnsi="Angsana New" w:hint="cs"/>
          <w:color w:val="000000"/>
          <w:sz w:val="30"/>
          <w:szCs w:val="30"/>
          <w:cs/>
        </w:rPr>
        <w:t>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และบันทึกผลต่างเป็นขาดทุนจากการได้รับการลดค่าเช่าในกำไรหรือขาดทุนสำหรับ</w:t>
      </w:r>
      <w:r w:rsidR="005150A0" w:rsidRPr="00865A82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865A82">
        <w:rPr>
          <w:rFonts w:ascii="Angsana New" w:hAnsi="Angsana New" w:hint="cs"/>
          <w:color w:val="000000"/>
          <w:sz w:val="30"/>
          <w:szCs w:val="30"/>
          <w:cs/>
        </w:rPr>
        <w:t xml:space="preserve">สิ้นสุดวันที่ </w:t>
      </w:r>
      <w:r w:rsidRPr="00865A82">
        <w:rPr>
          <w:rFonts w:ascii="Angsana New" w:hAnsi="Angsana New"/>
          <w:color w:val="000000"/>
          <w:sz w:val="30"/>
          <w:szCs w:val="30"/>
        </w:rPr>
        <w:t>3</w:t>
      </w:r>
      <w:r w:rsidR="00826455" w:rsidRPr="00865A82">
        <w:rPr>
          <w:rFonts w:ascii="Angsana New" w:hAnsi="Angsana New"/>
          <w:color w:val="000000"/>
          <w:sz w:val="30"/>
          <w:szCs w:val="30"/>
        </w:rPr>
        <w:t>1</w:t>
      </w:r>
      <w:r w:rsidRPr="00865A82">
        <w:rPr>
          <w:rFonts w:ascii="Angsana New" w:hAnsi="Angsana New"/>
          <w:color w:val="000000"/>
          <w:sz w:val="30"/>
          <w:szCs w:val="30"/>
        </w:rPr>
        <w:t xml:space="preserve"> </w:t>
      </w:r>
      <w:r w:rsidR="00826455" w:rsidRPr="00865A82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865A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65A82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865A82">
        <w:rPr>
          <w:rFonts w:ascii="Angsana New" w:hAnsi="Angsana New" w:hint="cs"/>
          <w:color w:val="000000"/>
          <w:sz w:val="30"/>
          <w:szCs w:val="30"/>
          <w:cs/>
        </w:rPr>
        <w:t>เป็นจำนวน</w:t>
      </w:r>
      <w:r w:rsidR="005150A0" w:rsidRPr="00865A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150A0" w:rsidRPr="00865A82">
        <w:rPr>
          <w:rFonts w:ascii="Angsana New" w:hAnsi="Angsana New"/>
          <w:color w:val="000000"/>
          <w:sz w:val="30"/>
          <w:szCs w:val="30"/>
        </w:rPr>
        <w:t>1.0</w:t>
      </w:r>
      <w:r w:rsidRPr="00865A82">
        <w:rPr>
          <w:rFonts w:ascii="Angsana New" w:hAnsi="Angsana New"/>
          <w:color w:val="000000"/>
          <w:sz w:val="30"/>
          <w:szCs w:val="30"/>
        </w:rPr>
        <w:t xml:space="preserve"> </w:t>
      </w:r>
      <w:r w:rsidRPr="00865A82">
        <w:rPr>
          <w:rFonts w:ascii="Angsana New" w:hAnsi="Angsana New" w:hint="cs"/>
          <w:color w:val="000000"/>
          <w:sz w:val="30"/>
          <w:szCs w:val="30"/>
          <w:cs/>
        </w:rPr>
        <w:t>ล้านบาท ใน</w:t>
      </w:r>
      <w:r w:rsidR="009B2528">
        <w:rPr>
          <w:rFonts w:ascii="Angsana New" w:hAnsi="Angsana New"/>
          <w:color w:val="000000"/>
          <w:sz w:val="30"/>
          <w:szCs w:val="30"/>
          <w:cs/>
        </w:rPr>
        <w:br/>
      </w:r>
      <w:r w:rsidRPr="00865A82">
        <w:rPr>
          <w:rFonts w:ascii="Angsana New" w:hAnsi="Angsana New" w:hint="cs"/>
          <w:color w:val="000000"/>
          <w:sz w:val="30"/>
          <w:szCs w:val="30"/>
          <w:cs/>
        </w:rPr>
        <w:t>งบการเงินรวม</w:t>
      </w:r>
      <w:r w:rsidRPr="00865A82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960740" w:rsidRPr="00865A82" w:rsidRDefault="00960740" w:rsidP="00832A17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7"/>
        <w:jc w:val="thaiDistribute"/>
        <w:textAlignment w:val="center"/>
        <w:rPr>
          <w:rFonts w:ascii="Angsana New" w:hAnsi="Angsana New"/>
          <w:color w:val="000000"/>
          <w:sz w:val="30"/>
          <w:szCs w:val="30"/>
        </w:rPr>
      </w:pPr>
    </w:p>
    <w:p w:rsidR="00960740" w:rsidRPr="00865A82" w:rsidRDefault="00960740" w:rsidP="0096074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865A8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:rsidR="00960740" w:rsidRPr="00865A82" w:rsidRDefault="00960740" w:rsidP="0096074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7"/>
        <w:jc w:val="thaiDistribute"/>
        <w:textAlignment w:val="center"/>
        <w:rPr>
          <w:rFonts w:ascii="Angsana New" w:hAnsi="Angsana New"/>
          <w:color w:val="000000"/>
          <w:sz w:val="30"/>
          <w:szCs w:val="30"/>
        </w:rPr>
      </w:pPr>
    </w:p>
    <w:p w:rsidR="00960740" w:rsidRPr="00865A82" w:rsidRDefault="00960740" w:rsidP="009607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865A82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865A82">
        <w:rPr>
          <w:rFonts w:ascii="Angsana New" w:hAnsi="Angsana New" w:hint="cs"/>
          <w:sz w:val="30"/>
          <w:szCs w:val="30"/>
          <w:cs/>
        </w:rPr>
        <w:t xml:space="preserve">เลือกไม่นำข้อมูลสถานการณ์ </w:t>
      </w:r>
      <w:r w:rsidRPr="00865A82">
        <w:rPr>
          <w:rFonts w:ascii="Angsana New" w:hAnsi="Angsana New" w:hint="cs"/>
          <w:sz w:val="30"/>
          <w:szCs w:val="30"/>
        </w:rPr>
        <w:t>COVID-</w:t>
      </w:r>
      <w:r w:rsidR="00567477" w:rsidRPr="00865A82">
        <w:rPr>
          <w:rFonts w:ascii="Angsana New" w:hAnsi="Angsana New"/>
          <w:sz w:val="30"/>
          <w:szCs w:val="30"/>
        </w:rPr>
        <w:t>19</w:t>
      </w:r>
      <w:r w:rsidRPr="00865A82">
        <w:rPr>
          <w:rFonts w:ascii="Angsana New" w:hAnsi="Angsana New" w:hint="cs"/>
          <w:sz w:val="30"/>
          <w:szCs w:val="30"/>
        </w:rPr>
        <w:t xml:space="preserve"> </w:t>
      </w:r>
      <w:r w:rsidRPr="00865A82">
        <w:rPr>
          <w:rFonts w:ascii="Angsana New" w:hAnsi="Angsana New" w:hint="cs"/>
          <w:sz w:val="30"/>
          <w:szCs w:val="30"/>
          <w:cs/>
        </w:rPr>
        <w:t>มาเป็นข้อมูลในการประมาณการความเพียงพอของ</w:t>
      </w:r>
      <w:r w:rsidR="00567477" w:rsidRPr="00865A82">
        <w:rPr>
          <w:rFonts w:ascii="Angsana New" w:hAnsi="Angsana New"/>
          <w:sz w:val="30"/>
          <w:szCs w:val="30"/>
        </w:rPr>
        <w:br/>
      </w:r>
      <w:r w:rsidRPr="00865A82">
        <w:rPr>
          <w:rFonts w:ascii="Angsana New" w:hAnsi="Angsana New" w:hint="cs"/>
          <w:sz w:val="30"/>
          <w:szCs w:val="30"/>
          <w:cs/>
        </w:rPr>
        <w:t xml:space="preserve">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567477" w:rsidRPr="00865A82">
        <w:rPr>
          <w:rFonts w:ascii="Angsana New" w:hAnsi="Angsana New"/>
          <w:sz w:val="30"/>
          <w:szCs w:val="30"/>
        </w:rPr>
        <w:br/>
      </w:r>
      <w:r w:rsidR="00567477" w:rsidRPr="00865A82">
        <w:rPr>
          <w:rFonts w:ascii="Angsana New" w:hAnsi="Angsana New"/>
          <w:color w:val="000000"/>
          <w:sz w:val="30"/>
          <w:szCs w:val="30"/>
        </w:rPr>
        <w:t>31</w:t>
      </w:r>
      <w:r w:rsidR="00D44B8A" w:rsidRPr="00865A82">
        <w:rPr>
          <w:rFonts w:ascii="Angsana New" w:hAnsi="Angsana New"/>
          <w:color w:val="000000"/>
          <w:sz w:val="30"/>
          <w:szCs w:val="30"/>
        </w:rPr>
        <w:t xml:space="preserve"> </w:t>
      </w:r>
      <w:r w:rsidR="00D44B8A" w:rsidRPr="00865A82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865A82">
        <w:rPr>
          <w:rFonts w:ascii="Angsana New" w:hAnsi="Angsana New" w:hint="cs"/>
          <w:sz w:val="30"/>
          <w:szCs w:val="30"/>
          <w:cs/>
        </w:rPr>
        <w:t xml:space="preserve"> </w:t>
      </w:r>
      <w:r w:rsidRPr="00865A82">
        <w:rPr>
          <w:rFonts w:ascii="Angsana New" w:hAnsi="Angsana New" w:hint="cs"/>
          <w:sz w:val="30"/>
          <w:szCs w:val="30"/>
        </w:rPr>
        <w:t>2563</w:t>
      </w:r>
    </w:p>
    <w:p w:rsidR="00960740" w:rsidRPr="00865A82" w:rsidRDefault="00960740" w:rsidP="00832A17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7"/>
        <w:jc w:val="thaiDistribute"/>
        <w:textAlignment w:val="center"/>
        <w:rPr>
          <w:rFonts w:ascii="Angsana New" w:hAnsi="Angsana New"/>
          <w:color w:val="000000"/>
          <w:sz w:val="30"/>
          <w:szCs w:val="30"/>
        </w:rPr>
      </w:pPr>
    </w:p>
    <w:p w:rsidR="00C92C43" w:rsidRPr="00865A82" w:rsidRDefault="00C9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65A82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D01D44" w:rsidRPr="00865A82" w:rsidRDefault="00605C5A" w:rsidP="00A0197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65A82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บุคคล</w:t>
      </w:r>
      <w:r w:rsidR="00CA45A1" w:rsidRPr="00865A82">
        <w:rPr>
          <w:rFonts w:asciiTheme="majorBidi" w:hAnsiTheme="majorBidi" w:cstheme="majorBidi" w:hint="cs"/>
          <w:b/>
          <w:bCs/>
          <w:sz w:val="30"/>
          <w:szCs w:val="30"/>
          <w:cs/>
        </w:rPr>
        <w:t>หรือ</w:t>
      </w:r>
      <w:r w:rsidRPr="00865A82">
        <w:rPr>
          <w:rFonts w:asciiTheme="majorBidi" w:hAnsiTheme="majorBidi" w:cstheme="majorBidi" w:hint="cs"/>
          <w:b/>
          <w:bCs/>
          <w:sz w:val="30"/>
          <w:szCs w:val="30"/>
          <w:cs/>
        </w:rPr>
        <w:t>กิจการที่เกี่ยวข้องกัน</w:t>
      </w:r>
    </w:p>
    <w:p w:rsidR="00605C5A" w:rsidRPr="00865A82" w:rsidRDefault="00605C5A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p w:rsidR="00C92C43" w:rsidRPr="00865A82" w:rsidRDefault="00C92C43" w:rsidP="00C9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865A82">
        <w:rPr>
          <w:rFonts w:asciiTheme="majorBidi" w:hAnsiTheme="majorBidi"/>
          <w:sz w:val="30"/>
          <w:szCs w:val="30"/>
          <w:cs/>
        </w:rPr>
        <w:t>ความสัมพันธ์ที่มีกับบริษัทร่วม</w:t>
      </w:r>
      <w:r w:rsidRPr="00865A82">
        <w:rPr>
          <w:rFonts w:asciiTheme="majorBidi" w:hAnsiTheme="majorBidi" w:hint="cs"/>
          <w:sz w:val="30"/>
          <w:szCs w:val="30"/>
          <w:cs/>
        </w:rPr>
        <w:t>และ</w:t>
      </w:r>
      <w:r w:rsidRPr="00865A82">
        <w:rPr>
          <w:rFonts w:asciiTheme="majorBidi" w:hAnsiTheme="majorBidi"/>
          <w:sz w:val="30"/>
          <w:szCs w:val="30"/>
          <w:cs/>
        </w:rPr>
        <w:t>ย่อย</w:t>
      </w:r>
      <w:r w:rsidRPr="00865A82">
        <w:rPr>
          <w:rFonts w:asciiTheme="majorBidi" w:hAnsiTheme="majorBidi" w:hint="cs"/>
          <w:sz w:val="30"/>
          <w:szCs w:val="30"/>
          <w:cs/>
        </w:rPr>
        <w:t xml:space="preserve"> </w:t>
      </w:r>
      <w:r w:rsidRPr="00865A82">
        <w:rPr>
          <w:rFonts w:asciiTheme="majorBidi" w:hAnsiTheme="majorBidi"/>
          <w:sz w:val="30"/>
          <w:szCs w:val="30"/>
          <w:cs/>
        </w:rPr>
        <w:t>ได้เปิดเผยในหมายเหต</w:t>
      </w:r>
      <w:r w:rsidRPr="00865A82">
        <w:rPr>
          <w:rFonts w:asciiTheme="majorBidi" w:hAnsiTheme="majorBidi" w:hint="cs"/>
          <w:sz w:val="30"/>
          <w:szCs w:val="30"/>
          <w:cs/>
        </w:rPr>
        <w:t>ุ</w:t>
      </w:r>
      <w:r w:rsidRPr="00865A82">
        <w:rPr>
          <w:rFonts w:asciiTheme="majorBidi" w:hAnsiTheme="majorBidi"/>
          <w:sz w:val="30"/>
          <w:szCs w:val="30"/>
          <w:cs/>
        </w:rPr>
        <w:t xml:space="preserve">ข้อ </w:t>
      </w:r>
      <w:r w:rsidR="00CF6527">
        <w:rPr>
          <w:rFonts w:asciiTheme="majorBidi" w:hAnsiTheme="majorBidi"/>
          <w:sz w:val="30"/>
          <w:szCs w:val="30"/>
        </w:rPr>
        <w:t>9</w:t>
      </w:r>
      <w:r w:rsidRPr="00865A82">
        <w:rPr>
          <w:rFonts w:asciiTheme="majorBidi" w:hAnsiTheme="majorBidi"/>
          <w:sz w:val="30"/>
          <w:szCs w:val="30"/>
          <w:cs/>
        </w:rPr>
        <w:t xml:space="preserve"> และ </w:t>
      </w:r>
      <w:r w:rsidRPr="00865A82">
        <w:rPr>
          <w:rFonts w:asciiTheme="majorBidi" w:hAnsiTheme="majorBidi"/>
          <w:sz w:val="30"/>
          <w:szCs w:val="30"/>
        </w:rPr>
        <w:t>1</w:t>
      </w:r>
      <w:r w:rsidR="00CF6527">
        <w:rPr>
          <w:rFonts w:asciiTheme="majorBidi" w:hAnsiTheme="majorBidi"/>
          <w:sz w:val="30"/>
          <w:szCs w:val="30"/>
        </w:rPr>
        <w:t>0</w:t>
      </w:r>
      <w:r w:rsidRPr="00865A82">
        <w:rPr>
          <w:rFonts w:asciiTheme="majorBidi" w:hAnsiTheme="majorBidi"/>
          <w:sz w:val="30"/>
          <w:szCs w:val="30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</w:t>
      </w:r>
      <w:r w:rsidR="00D74EF9">
        <w:rPr>
          <w:rFonts w:asciiTheme="majorBidi" w:hAnsiTheme="majorBidi" w:hint="cs"/>
          <w:sz w:val="30"/>
          <w:szCs w:val="30"/>
          <w:cs/>
        </w:rPr>
        <w:t>กับ</w:t>
      </w:r>
      <w:r w:rsidR="00CF6527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/>
          <w:sz w:val="30"/>
          <w:szCs w:val="30"/>
          <w:cs/>
        </w:rPr>
        <w:t>ในระหว่าง</w:t>
      </w:r>
      <w:r w:rsidR="00CF6527">
        <w:rPr>
          <w:rFonts w:asciiTheme="majorBidi" w:hAnsiTheme="majorBidi" w:hint="cs"/>
          <w:sz w:val="30"/>
          <w:szCs w:val="30"/>
          <w:cs/>
        </w:rPr>
        <w:t>ปี</w:t>
      </w:r>
      <w:r w:rsidRPr="00865A82">
        <w:rPr>
          <w:rFonts w:asciiTheme="majorBidi" w:hAnsiTheme="majorBidi"/>
          <w:sz w:val="30"/>
          <w:szCs w:val="30"/>
          <w:cs/>
        </w:rPr>
        <w:t>มีดังต่อไปนี้</w:t>
      </w:r>
    </w:p>
    <w:p w:rsidR="00C92C43" w:rsidRPr="00865A82" w:rsidRDefault="00C92C43" w:rsidP="00C9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1"/>
        <w:gridCol w:w="4678"/>
      </w:tblGrid>
      <w:tr w:rsidR="00C92C43" w:rsidRPr="00865A82" w:rsidTr="002735CB">
        <w:trPr>
          <w:tblHeader/>
        </w:trPr>
        <w:tc>
          <w:tcPr>
            <w:tcW w:w="1716" w:type="pct"/>
          </w:tcPr>
          <w:p w:rsidR="00C92C43" w:rsidRPr="00865A82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36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92C43" w:rsidRPr="00865A82" w:rsidTr="002735CB">
        <w:tc>
          <w:tcPr>
            <w:tcW w:w="1716" w:type="pct"/>
          </w:tcPr>
          <w:p w:rsidR="00C92C43" w:rsidRPr="00865A82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บริษัท ฟูดส์ กิมมิคส์ จำกัด</w:t>
            </w:r>
          </w:p>
        </w:tc>
        <w:tc>
          <w:tcPr>
            <w:tcW w:w="736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มีผู้ถือหุ้นและกรรมการเป็นสมาชิกในครอบครัวที่ใกล้ชิดกับกรรมการและผู้ถือหุ้นของกลุ่มบริษัท</w:t>
            </w:r>
          </w:p>
        </w:tc>
      </w:tr>
      <w:tr w:rsidR="00C92C43" w:rsidRPr="00865A82" w:rsidTr="002735CB">
        <w:trPr>
          <w:trHeight w:val="344"/>
        </w:trPr>
        <w:tc>
          <w:tcPr>
            <w:tcW w:w="1716" w:type="pct"/>
          </w:tcPr>
          <w:p w:rsidR="00C92C43" w:rsidRPr="00865A82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บริษัท สตอร์ค (ประเทศไทย) จำกัด</w:t>
            </w:r>
          </w:p>
        </w:tc>
        <w:tc>
          <w:tcPr>
            <w:tcW w:w="736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มีผู้ถือหุ้นและกรรมการเป็นสมาชิกในครอบครัวที่ใกล้ชิดกับกรรมการและผู้ถือหุ้นของกลุ่มบริษัท</w:t>
            </w:r>
          </w:p>
        </w:tc>
      </w:tr>
      <w:tr w:rsidR="00C92C43" w:rsidRPr="00865A82" w:rsidTr="002735CB">
        <w:tc>
          <w:tcPr>
            <w:tcW w:w="1716" w:type="pct"/>
          </w:tcPr>
          <w:p w:rsidR="00C92C43" w:rsidRPr="00865A82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บริษัท สุทธารา สวีท จำกัด</w:t>
            </w:r>
          </w:p>
        </w:tc>
        <w:tc>
          <w:tcPr>
            <w:tcW w:w="736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มีผู้ถือหุ้นและกรรมการเป็นสมาชิกในครอบครัวที่ใกล้ชิดกับกรรมการและผู้ถือหุ้นของกลุ่มบริษัท</w:t>
            </w:r>
          </w:p>
        </w:tc>
      </w:tr>
      <w:tr w:rsidR="00C92C43" w:rsidRPr="00865A82" w:rsidTr="002735CB">
        <w:tc>
          <w:tcPr>
            <w:tcW w:w="1716" w:type="pct"/>
          </w:tcPr>
          <w:p w:rsidR="00C92C43" w:rsidRPr="00865A82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บริษัท เชฟ เบสท์ จำกัด</w:t>
            </w:r>
          </w:p>
        </w:tc>
        <w:tc>
          <w:tcPr>
            <w:tcW w:w="736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มีผู้ถือหุ้นร่วมกันกับบริษัท</w:t>
            </w:r>
          </w:p>
        </w:tc>
      </w:tr>
      <w:tr w:rsidR="00C92C43" w:rsidRPr="00865A82" w:rsidTr="002735CB">
        <w:tc>
          <w:tcPr>
            <w:tcW w:w="1716" w:type="pct"/>
          </w:tcPr>
          <w:p w:rsidR="00C92C43" w:rsidRPr="00865A82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บริษัท เครซี่ สไปร์ซี่ กรุ๊ป จำกัด</w:t>
            </w:r>
          </w:p>
        </w:tc>
        <w:tc>
          <w:tcPr>
            <w:tcW w:w="736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มีกรรมการเป็นสมาชิกในครอบครัวที่ใกล้ชิดกับผู้ถือหุ้นท่านหนึ่งของบริษัท</w:t>
            </w:r>
          </w:p>
        </w:tc>
      </w:tr>
    </w:tbl>
    <w:p w:rsidR="00C92C43" w:rsidRPr="00865A82" w:rsidRDefault="00C92C43" w:rsidP="00C9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p w:rsidR="00C92C43" w:rsidRPr="00865A82" w:rsidRDefault="00C92C43" w:rsidP="00C9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 w:hint="cs"/>
          <w:sz w:val="30"/>
          <w:szCs w:val="30"/>
          <w:cs/>
        </w:rPr>
        <w:t>นโยบายการกำหนดราคาสำหรับรายการแต่ละประเภท มีดังต่อไปนี้</w:t>
      </w:r>
    </w:p>
    <w:p w:rsidR="00C92C43" w:rsidRPr="00865A82" w:rsidRDefault="00C92C43" w:rsidP="00C9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760"/>
      </w:tblGrid>
      <w:tr w:rsidR="00C92C43" w:rsidRPr="00865A82" w:rsidTr="002735CB">
        <w:trPr>
          <w:trHeight w:val="335"/>
          <w:tblHeader/>
        </w:trPr>
        <w:tc>
          <w:tcPr>
            <w:tcW w:w="1863" w:type="pct"/>
          </w:tcPr>
          <w:p w:rsidR="00C92C43" w:rsidRPr="00865A82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137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92C43" w:rsidRPr="00865A82" w:rsidTr="002735CB">
        <w:tc>
          <w:tcPr>
            <w:tcW w:w="1863" w:type="pct"/>
          </w:tcPr>
          <w:p w:rsidR="00C92C43" w:rsidRPr="00865A82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ซื้อและขายวัตถุดิบ</w:t>
            </w:r>
          </w:p>
        </w:tc>
        <w:tc>
          <w:tcPr>
            <w:tcW w:w="3137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C92C43" w:rsidRPr="00865A82" w:rsidTr="002735CB">
        <w:tc>
          <w:tcPr>
            <w:tcW w:w="1863" w:type="pct"/>
          </w:tcPr>
          <w:p w:rsidR="00C92C43" w:rsidRPr="00865A82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ค่าบริหารจัดการและอื่นๆ </w:t>
            </w:r>
          </w:p>
        </w:tc>
        <w:tc>
          <w:tcPr>
            <w:tcW w:w="3137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C92C43" w:rsidRPr="00865A82" w:rsidTr="002735CB">
        <w:tc>
          <w:tcPr>
            <w:tcW w:w="1863" w:type="pct"/>
          </w:tcPr>
          <w:p w:rsidR="00C92C43" w:rsidRPr="00865A82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3137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C92C43" w:rsidRPr="00865A82" w:rsidTr="002735CB">
        <w:tc>
          <w:tcPr>
            <w:tcW w:w="1863" w:type="pct"/>
          </w:tcPr>
          <w:p w:rsidR="00C92C43" w:rsidRPr="00865A82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ซื้อและขายสินทรัพย์ถาวร</w:t>
            </w:r>
          </w:p>
        </w:tc>
        <w:tc>
          <w:tcPr>
            <w:tcW w:w="3137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C92C43" w:rsidRPr="00865A82" w:rsidTr="002735CB">
        <w:tc>
          <w:tcPr>
            <w:tcW w:w="1863" w:type="pct"/>
          </w:tcPr>
          <w:p w:rsidR="00C92C43" w:rsidRPr="00865A82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="006371B3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3137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ต้นทุนการกู้ยืมบวกร้อยละ </w:t>
            </w:r>
            <w:r w:rsidRPr="00865A82">
              <w:rPr>
                <w:rFonts w:ascii="Angsana New" w:hAnsi="Angsana New"/>
                <w:sz w:val="30"/>
                <w:szCs w:val="30"/>
              </w:rPr>
              <w:t>0.5</w:t>
            </w: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C92C43" w:rsidRPr="00865A82" w:rsidTr="002735CB">
        <w:tc>
          <w:tcPr>
            <w:tcW w:w="1863" w:type="pct"/>
          </w:tcPr>
          <w:p w:rsidR="00C92C43" w:rsidRPr="00865A82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3137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อัตราดอกเบี้ยคงที่ร้อยละ </w:t>
            </w:r>
            <w:r w:rsidRPr="00865A82">
              <w:rPr>
                <w:rFonts w:ascii="Angsana New" w:hAnsi="Angsana New"/>
                <w:sz w:val="30"/>
                <w:szCs w:val="30"/>
              </w:rPr>
              <w:t>1.05</w:t>
            </w: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C92C43" w:rsidRPr="00865A82" w:rsidTr="002735CB">
        <w:tc>
          <w:tcPr>
            <w:tcW w:w="1863" w:type="pct"/>
          </w:tcPr>
          <w:p w:rsidR="00C92C43" w:rsidRPr="00865A82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6371B3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3137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C92C43" w:rsidRPr="00865A82" w:rsidTr="002735CB">
        <w:tc>
          <w:tcPr>
            <w:tcW w:w="1863" w:type="pct"/>
          </w:tcPr>
          <w:p w:rsidR="00C92C43" w:rsidRPr="00865A82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3137" w:type="pct"/>
          </w:tcPr>
          <w:p w:rsidR="00C92C43" w:rsidRPr="00865A82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 xml:space="preserve">ตามหลักเกณฑ์ที่กำหนดโดยคณะกรรมการสรรหา ซึ่งไม่เกินกว่า   </w:t>
            </w:r>
            <w:r w:rsidRPr="00865A8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 xml:space="preserve">   จำนวนเงินที่ผู้ถือหุ้นอนุมัติ</w:t>
            </w:r>
          </w:p>
        </w:tc>
      </w:tr>
    </w:tbl>
    <w:p w:rsidR="000123C5" w:rsidRDefault="00012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92C43" w:rsidRPr="00865A82" w:rsidRDefault="00C92C43" w:rsidP="00C9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CF6527">
        <w:rPr>
          <w:rFonts w:asciiTheme="majorBidi" w:hAnsiTheme="majorBidi" w:cstheme="majorBidi" w:hint="cs"/>
          <w:sz w:val="30"/>
          <w:szCs w:val="30"/>
          <w:cs/>
        </w:rPr>
        <w:t>แต่ละ</w:t>
      </w:r>
      <w:r w:rsidR="00080F00" w:rsidRPr="00865A82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D80C4D" w:rsidRPr="00865A82">
        <w:rPr>
          <w:rFonts w:ascii="Angsana New" w:eastAsia="MS Mincho" w:hAnsi="Angsana New"/>
          <w:sz w:val="30"/>
          <w:szCs w:val="30"/>
        </w:rPr>
        <w:t>31</w:t>
      </w:r>
      <w:r w:rsidR="00080F00" w:rsidRPr="00865A82">
        <w:rPr>
          <w:rFonts w:ascii="Angsana New" w:eastAsia="MS Mincho" w:hAnsi="Angsana New"/>
          <w:sz w:val="30"/>
          <w:szCs w:val="30"/>
        </w:rPr>
        <w:t xml:space="preserve"> </w:t>
      </w:r>
      <w:r w:rsidR="00080F00" w:rsidRPr="00865A82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 xml:space="preserve"> สรุปได้ดังนี้</w:t>
      </w:r>
    </w:p>
    <w:p w:rsidR="00605C5A" w:rsidRPr="00865A82" w:rsidRDefault="00605C5A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4"/>
        <w:gridCol w:w="1161"/>
        <w:gridCol w:w="272"/>
        <w:gridCol w:w="1083"/>
        <w:gridCol w:w="269"/>
        <w:gridCol w:w="1076"/>
        <w:gridCol w:w="269"/>
        <w:gridCol w:w="1072"/>
      </w:tblGrid>
      <w:tr w:rsidR="00B25871" w:rsidRPr="00865A82" w:rsidTr="001D773D">
        <w:trPr>
          <w:tblHeader/>
        </w:trPr>
        <w:tc>
          <w:tcPr>
            <w:tcW w:w="2162" w:type="pct"/>
          </w:tcPr>
          <w:p w:rsidR="00B25871" w:rsidRPr="00CF6527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2" w:type="pct"/>
            <w:gridSpan w:val="3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B25871" w:rsidRPr="00865A82" w:rsidRDefault="00B25871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8" w:type="pct"/>
            <w:gridSpan w:val="3"/>
            <w:vAlign w:val="bottom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871" w:rsidRPr="00865A82" w:rsidTr="001D773D">
        <w:trPr>
          <w:tblHeader/>
        </w:trPr>
        <w:tc>
          <w:tcPr>
            <w:tcW w:w="2162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65A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5A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33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25871" w:rsidRPr="00865A82" w:rsidTr="0049543E">
        <w:trPr>
          <w:tblHeader/>
        </w:trPr>
        <w:tc>
          <w:tcPr>
            <w:tcW w:w="2162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8" w:type="pct"/>
            <w:gridSpan w:val="7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871" w:rsidRPr="00865A82" w:rsidTr="001D773D">
        <w:tc>
          <w:tcPr>
            <w:tcW w:w="2162" w:type="pct"/>
            <w:vAlign w:val="center"/>
          </w:tcPr>
          <w:p w:rsidR="00B25871" w:rsidRPr="00865A82" w:rsidRDefault="00B25871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3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5871" w:rsidRPr="00865A82" w:rsidTr="001D773D">
        <w:tc>
          <w:tcPr>
            <w:tcW w:w="2162" w:type="pct"/>
          </w:tcPr>
          <w:p w:rsidR="00B25871" w:rsidRPr="00865A82" w:rsidRDefault="00B25871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3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25871" w:rsidRPr="00865A82" w:rsidRDefault="0049543E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147" w:type="pct"/>
          </w:tcPr>
          <w:p w:rsidR="00B25871" w:rsidRPr="00865A82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B25871" w:rsidRPr="00865A82" w:rsidRDefault="00637A4C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7BB6" w:rsidRPr="00865A82" w:rsidTr="001D773D">
        <w:tc>
          <w:tcPr>
            <w:tcW w:w="2162" w:type="pct"/>
          </w:tcPr>
          <w:p w:rsidR="00C67BB6" w:rsidRPr="00865A82" w:rsidRDefault="00C67BB6" w:rsidP="00C6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hint="cs"/>
                <w:sz w:val="30"/>
                <w:szCs w:val="30"/>
                <w:cs/>
              </w:rPr>
              <w:t>ขาย</w:t>
            </w:r>
            <w:r w:rsidRPr="00865A82">
              <w:rPr>
                <w:rFonts w:asciiTheme="majorBidi" w:hAnsiTheme="majorBidi"/>
                <w:sz w:val="30"/>
                <w:szCs w:val="30"/>
                <w:cs/>
              </w:rPr>
              <w:t>สินทรัพย์ถ</w:t>
            </w:r>
            <w:r w:rsidRPr="00865A82">
              <w:rPr>
                <w:rFonts w:asciiTheme="majorBidi" w:hAnsiTheme="majorBidi" w:hint="cs"/>
                <w:sz w:val="30"/>
                <w:szCs w:val="30"/>
                <w:cs/>
              </w:rPr>
              <w:t>า</w:t>
            </w:r>
            <w:r w:rsidRPr="00865A82">
              <w:rPr>
                <w:rFonts w:asciiTheme="majorBidi" w:hAnsiTheme="majorBidi"/>
                <w:sz w:val="30"/>
                <w:szCs w:val="30"/>
                <w:cs/>
              </w:rPr>
              <w:t>วร</w:t>
            </w:r>
          </w:p>
        </w:tc>
        <w:tc>
          <w:tcPr>
            <w:tcW w:w="633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C67BB6" w:rsidRPr="00865A82" w:rsidRDefault="0049543E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47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C67BB6" w:rsidRPr="00865A82" w:rsidTr="001D773D">
        <w:tc>
          <w:tcPr>
            <w:tcW w:w="2162" w:type="pct"/>
          </w:tcPr>
          <w:p w:rsidR="00C67BB6" w:rsidRPr="00865A82" w:rsidRDefault="00C67BB6" w:rsidP="00C6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ซื้อสินทรัพย์ถ</w:t>
            </w:r>
            <w:r w:rsidRPr="00865A82">
              <w:rPr>
                <w:rFonts w:asciiTheme="majorBidi" w:hAnsiTheme="majorBidi" w:hint="cs"/>
                <w:sz w:val="30"/>
                <w:szCs w:val="30"/>
                <w:cs/>
              </w:rPr>
              <w:t>า</w:t>
            </w:r>
            <w:r w:rsidRPr="00865A82">
              <w:rPr>
                <w:rFonts w:asciiTheme="majorBidi" w:hAnsiTheme="majorBidi"/>
                <w:sz w:val="30"/>
                <w:szCs w:val="30"/>
                <w:cs/>
              </w:rPr>
              <w:t>วร</w:t>
            </w:r>
          </w:p>
        </w:tc>
        <w:tc>
          <w:tcPr>
            <w:tcW w:w="633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C67BB6" w:rsidRPr="00865A82" w:rsidRDefault="0049543E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2,092</w:t>
            </w:r>
          </w:p>
        </w:tc>
        <w:tc>
          <w:tcPr>
            <w:tcW w:w="147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C67BB6" w:rsidRPr="00865A82" w:rsidRDefault="000D7E9B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67BB6" w:rsidRPr="00865A82" w:rsidTr="001D773D">
        <w:tc>
          <w:tcPr>
            <w:tcW w:w="2162" w:type="pct"/>
          </w:tcPr>
          <w:p w:rsidR="00C67BB6" w:rsidRPr="00865A82" w:rsidRDefault="00C67BB6" w:rsidP="00C6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3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C67BB6" w:rsidRPr="00865A82" w:rsidRDefault="0049543E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10,953</w:t>
            </w:r>
          </w:p>
        </w:tc>
        <w:tc>
          <w:tcPr>
            <w:tcW w:w="147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8,773</w:t>
            </w:r>
          </w:p>
        </w:tc>
      </w:tr>
      <w:tr w:rsidR="00C67BB6" w:rsidRPr="00865A82" w:rsidTr="001D773D">
        <w:tc>
          <w:tcPr>
            <w:tcW w:w="2162" w:type="pct"/>
          </w:tcPr>
          <w:p w:rsidR="00C67BB6" w:rsidRPr="00865A82" w:rsidRDefault="00C67BB6" w:rsidP="00C6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3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C67BB6" w:rsidRPr="00865A82" w:rsidRDefault="0049543E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147" w:type="pct"/>
          </w:tcPr>
          <w:p w:rsidR="00C67BB6" w:rsidRPr="00865A82" w:rsidRDefault="00C67BB6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C67BB6" w:rsidRPr="00865A82" w:rsidRDefault="00D2668E" w:rsidP="00C67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2,366</w:t>
            </w:r>
          </w:p>
        </w:tc>
      </w:tr>
      <w:tr w:rsidR="0049543E" w:rsidRPr="00865A82" w:rsidTr="001D773D">
        <w:tc>
          <w:tcPr>
            <w:tcW w:w="2162" w:type="pct"/>
          </w:tcPr>
          <w:p w:rsidR="0049543E" w:rsidRPr="00865A82" w:rsidRDefault="0049543E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3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272,609</w:t>
            </w:r>
          </w:p>
        </w:tc>
      </w:tr>
      <w:tr w:rsidR="0049543E" w:rsidRPr="00865A82" w:rsidTr="001D773D">
        <w:tc>
          <w:tcPr>
            <w:tcW w:w="2162" w:type="pct"/>
          </w:tcPr>
          <w:p w:rsidR="0049543E" w:rsidRPr="00865A82" w:rsidRDefault="0049543E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รายได้ค่าบริหารจัดการและอื่นๆ</w:t>
            </w:r>
          </w:p>
        </w:tc>
        <w:tc>
          <w:tcPr>
            <w:tcW w:w="633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178,391</w:t>
            </w: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242,772</w:t>
            </w:r>
          </w:p>
        </w:tc>
      </w:tr>
      <w:tr w:rsidR="0049543E" w:rsidRPr="00865A82" w:rsidTr="001D773D">
        <w:tc>
          <w:tcPr>
            <w:tcW w:w="2162" w:type="pct"/>
          </w:tcPr>
          <w:p w:rsidR="0049543E" w:rsidRPr="00865A82" w:rsidRDefault="0049543E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3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9543E" w:rsidRPr="00865A82" w:rsidRDefault="0049543E" w:rsidP="001D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622</w:t>
            </w:r>
          </w:p>
        </w:tc>
      </w:tr>
      <w:tr w:rsidR="0049543E" w:rsidRPr="00865A82" w:rsidTr="001D773D">
        <w:tc>
          <w:tcPr>
            <w:tcW w:w="2162" w:type="pct"/>
          </w:tcPr>
          <w:p w:rsidR="0049543E" w:rsidRPr="00865A82" w:rsidRDefault="0049543E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33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8,268</w:t>
            </w:r>
          </w:p>
        </w:tc>
      </w:tr>
      <w:tr w:rsidR="0049543E" w:rsidRPr="00865A82" w:rsidTr="001D773D">
        <w:tc>
          <w:tcPr>
            <w:tcW w:w="2162" w:type="pct"/>
            <w:vAlign w:val="center"/>
          </w:tcPr>
          <w:p w:rsidR="0049543E" w:rsidRPr="00865A82" w:rsidRDefault="0049543E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543E" w:rsidRPr="00865A82" w:rsidTr="001D773D">
        <w:tc>
          <w:tcPr>
            <w:tcW w:w="2162" w:type="pct"/>
            <w:vAlign w:val="center"/>
          </w:tcPr>
          <w:p w:rsidR="0049543E" w:rsidRPr="00865A82" w:rsidRDefault="0049543E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5A82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3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543E" w:rsidRPr="00865A82" w:rsidTr="001D773D">
        <w:tc>
          <w:tcPr>
            <w:tcW w:w="2162" w:type="pct"/>
          </w:tcPr>
          <w:p w:rsidR="0049543E" w:rsidRPr="00865A82" w:rsidRDefault="0049543E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3" w:type="pct"/>
          </w:tcPr>
          <w:p w:rsidR="0049543E" w:rsidRPr="00865A82" w:rsidRDefault="001D773D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  <w:tc>
          <w:tcPr>
            <w:tcW w:w="148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543E" w:rsidRPr="00865A82" w:rsidTr="001D773D">
        <w:tc>
          <w:tcPr>
            <w:tcW w:w="2162" w:type="pct"/>
          </w:tcPr>
          <w:p w:rsidR="0049543E" w:rsidRPr="00865A82" w:rsidRDefault="0049543E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รายได้จากการให้สิทธิแฟรนไชส์</w:t>
            </w:r>
          </w:p>
        </w:tc>
        <w:tc>
          <w:tcPr>
            <w:tcW w:w="633" w:type="pct"/>
          </w:tcPr>
          <w:p w:rsidR="0049543E" w:rsidRPr="00865A82" w:rsidRDefault="001D773D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48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543E" w:rsidRPr="00865A82" w:rsidTr="001D773D">
        <w:tc>
          <w:tcPr>
            <w:tcW w:w="2162" w:type="pct"/>
          </w:tcPr>
          <w:p w:rsidR="0049543E" w:rsidRPr="00865A82" w:rsidRDefault="0049543E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/>
                <w:sz w:val="30"/>
                <w:szCs w:val="30"/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633" w:type="pct"/>
          </w:tcPr>
          <w:p w:rsidR="0049543E" w:rsidRPr="00865A82" w:rsidRDefault="001D773D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48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543E" w:rsidRPr="00865A82" w:rsidTr="001D773D">
        <w:tc>
          <w:tcPr>
            <w:tcW w:w="2162" w:type="pct"/>
          </w:tcPr>
          <w:p w:rsidR="0049543E" w:rsidRPr="00865A82" w:rsidRDefault="0049543E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3" w:type="pct"/>
          </w:tcPr>
          <w:p w:rsidR="0049543E" w:rsidRPr="00865A82" w:rsidRDefault="001D773D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148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543E" w:rsidRPr="00865A82" w:rsidTr="001D773D">
        <w:tc>
          <w:tcPr>
            <w:tcW w:w="2162" w:type="pct"/>
          </w:tcPr>
          <w:p w:rsidR="0049543E" w:rsidRPr="00865A82" w:rsidRDefault="0049543E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543E" w:rsidRPr="00865A82" w:rsidTr="001D773D">
        <w:tc>
          <w:tcPr>
            <w:tcW w:w="2162" w:type="pct"/>
          </w:tcPr>
          <w:p w:rsidR="0049543E" w:rsidRPr="00865A82" w:rsidRDefault="0049543E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3" w:type="pct"/>
          </w:tcPr>
          <w:p w:rsidR="0049543E" w:rsidRPr="00865A82" w:rsidRDefault="0049543E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9543E" w:rsidRPr="00865A82" w:rsidRDefault="0049543E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9543E" w:rsidRPr="00865A82" w:rsidRDefault="0049543E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9543E" w:rsidRPr="00865A82" w:rsidRDefault="0049543E" w:rsidP="0049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9543E" w:rsidRPr="00865A82" w:rsidRDefault="0049543E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E3E" w:rsidRPr="00865A82" w:rsidTr="001D773D">
        <w:tc>
          <w:tcPr>
            <w:tcW w:w="2162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</w:t>
            </w:r>
            <w:r w:rsidR="00892468">
              <w:rPr>
                <w:rFonts w:asciiTheme="majorBidi" w:hAnsiTheme="majorBidi" w:cstheme="majorBidi" w:hint="cs"/>
                <w:sz w:val="30"/>
                <w:szCs w:val="30"/>
                <w:cs/>
              </w:rPr>
              <w:t>้า</w:t>
            </w:r>
          </w:p>
        </w:tc>
        <w:tc>
          <w:tcPr>
            <w:tcW w:w="633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3,918</w:t>
            </w:r>
          </w:p>
        </w:tc>
        <w:tc>
          <w:tcPr>
            <w:tcW w:w="14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3E3E" w:rsidRPr="00865A82" w:rsidTr="001D773D">
        <w:tc>
          <w:tcPr>
            <w:tcW w:w="2162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3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4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3E3E" w:rsidRPr="00865A82" w:rsidTr="001D773D">
        <w:tc>
          <w:tcPr>
            <w:tcW w:w="2162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ซื้อสินทรัพย์ถ</w:t>
            </w:r>
            <w:r w:rsidRPr="00865A82">
              <w:rPr>
                <w:rFonts w:asciiTheme="majorBidi" w:hAnsiTheme="majorBidi" w:hint="cs"/>
                <w:sz w:val="30"/>
                <w:szCs w:val="30"/>
                <w:cs/>
              </w:rPr>
              <w:t>า</w:t>
            </w:r>
            <w:r w:rsidRPr="00865A82">
              <w:rPr>
                <w:rFonts w:asciiTheme="majorBidi" w:hAnsiTheme="majorBidi"/>
                <w:sz w:val="30"/>
                <w:szCs w:val="30"/>
                <w:cs/>
              </w:rPr>
              <w:t>วร</w:t>
            </w:r>
          </w:p>
        </w:tc>
        <w:tc>
          <w:tcPr>
            <w:tcW w:w="633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3E3E" w:rsidRPr="00865A82" w:rsidTr="001D773D">
        <w:tc>
          <w:tcPr>
            <w:tcW w:w="2162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633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1,665</w:t>
            </w:r>
          </w:p>
        </w:tc>
        <w:tc>
          <w:tcPr>
            <w:tcW w:w="148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3,518</w:t>
            </w:r>
          </w:p>
        </w:tc>
        <w:tc>
          <w:tcPr>
            <w:tcW w:w="14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3E3E" w:rsidRPr="00865A82" w:rsidTr="001D773D">
        <w:tc>
          <w:tcPr>
            <w:tcW w:w="2162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33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773D" w:rsidRPr="00865A82" w:rsidTr="001D773D">
        <w:tc>
          <w:tcPr>
            <w:tcW w:w="2162" w:type="pct"/>
          </w:tcPr>
          <w:p w:rsidR="00AF1E3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AF1E3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9F113E" w:rsidRDefault="009F113E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AF1E3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1D773D" w:rsidRPr="00865A82" w:rsidRDefault="001D773D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33" w:type="pct"/>
          </w:tcPr>
          <w:p w:rsidR="001D773D" w:rsidRPr="00865A82" w:rsidRDefault="001D773D" w:rsidP="001D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D773D" w:rsidRPr="00865A82" w:rsidRDefault="001D773D" w:rsidP="001D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1D773D" w:rsidRPr="00865A82" w:rsidRDefault="001D773D" w:rsidP="001D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D773D" w:rsidRPr="00865A82" w:rsidRDefault="001D773D" w:rsidP="001D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1D773D" w:rsidRPr="00865A82" w:rsidRDefault="001D773D" w:rsidP="001D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D773D" w:rsidRPr="00865A82" w:rsidRDefault="001D773D" w:rsidP="001D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:rsidR="001D773D" w:rsidRPr="00865A82" w:rsidRDefault="001D773D" w:rsidP="001D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1D773D" w:rsidRPr="00865A82" w:rsidTr="001D773D">
        <w:tc>
          <w:tcPr>
            <w:tcW w:w="2162" w:type="pct"/>
          </w:tcPr>
          <w:p w:rsidR="001D773D" w:rsidRPr="00865A82" w:rsidRDefault="001D773D" w:rsidP="001D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33" w:type="pct"/>
          </w:tcPr>
          <w:p w:rsidR="001D773D" w:rsidRPr="00865A82" w:rsidRDefault="001D773D" w:rsidP="001D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D773D" w:rsidRPr="00865A82" w:rsidRDefault="001D773D" w:rsidP="001D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:rsidR="001D773D" w:rsidRPr="00865A82" w:rsidRDefault="001D773D" w:rsidP="001D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D773D" w:rsidRPr="00865A82" w:rsidRDefault="001D773D" w:rsidP="001D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1D773D" w:rsidRPr="00865A82" w:rsidRDefault="001D773D" w:rsidP="001D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D773D" w:rsidRPr="00865A82" w:rsidRDefault="001D773D" w:rsidP="001D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1D773D" w:rsidRPr="00865A82" w:rsidRDefault="001D773D" w:rsidP="001D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E3E" w:rsidRPr="00865A82" w:rsidTr="001D773D">
        <w:tc>
          <w:tcPr>
            <w:tcW w:w="2162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33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27,374</w:t>
            </w:r>
          </w:p>
        </w:tc>
        <w:tc>
          <w:tcPr>
            <w:tcW w:w="148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35,275</w:t>
            </w:r>
          </w:p>
        </w:tc>
        <w:tc>
          <w:tcPr>
            <w:tcW w:w="14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27,374</w:t>
            </w:r>
          </w:p>
        </w:tc>
        <w:tc>
          <w:tcPr>
            <w:tcW w:w="14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35,275</w:t>
            </w:r>
          </w:p>
        </w:tc>
      </w:tr>
      <w:tr w:rsidR="00303E3E" w:rsidRPr="00865A82" w:rsidTr="001D773D">
        <w:tc>
          <w:tcPr>
            <w:tcW w:w="2162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148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1,439</w:t>
            </w:r>
          </w:p>
        </w:tc>
        <w:tc>
          <w:tcPr>
            <w:tcW w:w="14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14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center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1,439</w:t>
            </w:r>
          </w:p>
        </w:tc>
      </w:tr>
      <w:tr w:rsidR="00303E3E" w:rsidRPr="00865A82" w:rsidTr="001D773D">
        <w:tc>
          <w:tcPr>
            <w:tcW w:w="2162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28,56</w:t>
            </w:r>
            <w:r w:rsidR="00A34BEE" w:rsidRPr="00865A8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36,714</w:t>
            </w:r>
          </w:p>
        </w:tc>
        <w:tc>
          <w:tcPr>
            <w:tcW w:w="14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28,56</w:t>
            </w:r>
            <w:r w:rsidR="00A34BEE" w:rsidRPr="00865A8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:rsidR="00303E3E" w:rsidRPr="00865A82" w:rsidRDefault="00303E3E" w:rsidP="00303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36,714</w:t>
            </w:r>
          </w:p>
        </w:tc>
      </w:tr>
    </w:tbl>
    <w:p w:rsidR="00736FF0" w:rsidRPr="00865A82" w:rsidRDefault="00736FF0" w:rsidP="00275020">
      <w:pPr>
        <w:pStyle w:val="FSContent"/>
        <w:ind w:left="540"/>
      </w:pPr>
    </w:p>
    <w:p w:rsidR="00275020" w:rsidRPr="00865A82" w:rsidRDefault="00275020" w:rsidP="00275020">
      <w:pPr>
        <w:pStyle w:val="FSContent"/>
        <w:ind w:left="540"/>
        <w:rPr>
          <w:cs/>
        </w:rPr>
      </w:pPr>
      <w:r w:rsidRPr="00865A82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37360F" w:rsidRPr="00865A82">
        <w:t>31</w:t>
      </w:r>
      <w:r w:rsidRPr="00865A82">
        <w:rPr>
          <w:rFonts w:hint="cs"/>
          <w:cs/>
        </w:rPr>
        <w:t xml:space="preserve"> ธันวาคม มีดังนี้</w:t>
      </w:r>
    </w:p>
    <w:p w:rsidR="00275020" w:rsidRPr="00865A82" w:rsidRDefault="00275020" w:rsidP="00275020">
      <w:pPr>
        <w:pStyle w:val="FSContent"/>
        <w:ind w:left="540"/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4"/>
        <w:gridCol w:w="1161"/>
        <w:gridCol w:w="237"/>
        <w:gridCol w:w="1118"/>
        <w:gridCol w:w="269"/>
        <w:gridCol w:w="1076"/>
        <w:gridCol w:w="236"/>
        <w:gridCol w:w="1105"/>
      </w:tblGrid>
      <w:tr w:rsidR="00DE1495" w:rsidRPr="00865A82" w:rsidTr="00303E3E">
        <w:tc>
          <w:tcPr>
            <w:tcW w:w="2162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2" w:type="pct"/>
            <w:gridSpan w:val="3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8" w:type="pct"/>
            <w:gridSpan w:val="3"/>
            <w:vAlign w:val="bottom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1495" w:rsidRPr="00865A82" w:rsidTr="00303E3E">
        <w:tc>
          <w:tcPr>
            <w:tcW w:w="2162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865A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633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E1495" w:rsidRPr="00865A82" w:rsidTr="00303E3E">
        <w:tc>
          <w:tcPr>
            <w:tcW w:w="2162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8" w:type="pct"/>
            <w:gridSpan w:val="7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3E3E" w:rsidRPr="00865A82" w:rsidTr="00303E3E">
        <w:tc>
          <w:tcPr>
            <w:tcW w:w="2162" w:type="pct"/>
          </w:tcPr>
          <w:p w:rsidR="00303E3E" w:rsidRPr="00865A82" w:rsidRDefault="00303E3E" w:rsidP="00303E3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3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303E3E" w:rsidRPr="00865A82" w:rsidRDefault="00303E3E" w:rsidP="00303E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03E3E" w:rsidRPr="00865A82" w:rsidRDefault="00303E3E" w:rsidP="00303E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 xml:space="preserve"> 22,767 </w:t>
            </w:r>
          </w:p>
        </w:tc>
        <w:tc>
          <w:tcPr>
            <w:tcW w:w="129" w:type="pct"/>
          </w:tcPr>
          <w:p w:rsidR="00303E3E" w:rsidRPr="00865A82" w:rsidRDefault="00303E3E" w:rsidP="00303E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:rsidR="00303E3E" w:rsidRPr="00865A82" w:rsidRDefault="00303E3E" w:rsidP="0030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28,</w:t>
            </w:r>
            <w:r w:rsidR="00CF6527">
              <w:rPr>
                <w:rFonts w:ascii="Angsana New" w:hAnsi="Angsana New"/>
                <w:sz w:val="30"/>
                <w:szCs w:val="30"/>
              </w:rPr>
              <w:t>455</w:t>
            </w:r>
          </w:p>
        </w:tc>
      </w:tr>
      <w:tr w:rsidR="00C70F73" w:rsidRPr="00865A82" w:rsidTr="00303E3E">
        <w:tc>
          <w:tcPr>
            <w:tcW w:w="2162" w:type="pct"/>
          </w:tcPr>
          <w:p w:rsidR="00C70F73" w:rsidRPr="00865A82" w:rsidRDefault="00C70F73" w:rsidP="00C70F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633" w:type="pct"/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129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0F73" w:rsidRPr="00865A82" w:rsidTr="00303E3E">
        <w:tc>
          <w:tcPr>
            <w:tcW w:w="2162" w:type="pct"/>
          </w:tcPr>
          <w:p w:rsidR="00C70F73" w:rsidRPr="00865A82" w:rsidRDefault="00C70F73" w:rsidP="00C70F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</w:p>
        </w:tc>
        <w:tc>
          <w:tcPr>
            <w:tcW w:w="129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C70F73" w:rsidRPr="00865A82" w:rsidRDefault="00C70F73" w:rsidP="005C5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22,767</w:t>
            </w:r>
          </w:p>
        </w:tc>
        <w:tc>
          <w:tcPr>
            <w:tcW w:w="129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28,</w:t>
            </w:r>
            <w:r w:rsidR="00CF6527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</w:tr>
      <w:tr w:rsidR="00C70F73" w:rsidRPr="00865A82" w:rsidTr="00303E3E">
        <w:tc>
          <w:tcPr>
            <w:tcW w:w="2162" w:type="pct"/>
          </w:tcPr>
          <w:p w:rsidR="00C70F73" w:rsidRPr="00865A82" w:rsidRDefault="00C70F73" w:rsidP="00C70F73">
            <w:pPr>
              <w:pStyle w:val="FSContent"/>
              <w:ind w:left="540"/>
              <w:rPr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70F73" w:rsidRPr="00865A82" w:rsidTr="00303E3E">
        <w:tc>
          <w:tcPr>
            <w:tcW w:w="2162" w:type="pct"/>
          </w:tcPr>
          <w:p w:rsidR="00C70F73" w:rsidRPr="00865A82" w:rsidRDefault="00C70F73" w:rsidP="00C70F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72" w:type="pct"/>
            <w:gridSpan w:val="3"/>
          </w:tcPr>
          <w:p w:rsidR="00C70F73" w:rsidRPr="00865A82" w:rsidRDefault="00C70F73" w:rsidP="00C7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8" w:type="pct"/>
            <w:gridSpan w:val="3"/>
            <w:vAlign w:val="bottom"/>
          </w:tcPr>
          <w:p w:rsidR="00C70F73" w:rsidRPr="00865A82" w:rsidRDefault="00C70F73" w:rsidP="00C7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0F73" w:rsidRPr="00865A82" w:rsidTr="00303E3E">
        <w:tc>
          <w:tcPr>
            <w:tcW w:w="2162" w:type="pct"/>
          </w:tcPr>
          <w:p w:rsidR="00C70F73" w:rsidRPr="00865A82" w:rsidRDefault="00C70F73" w:rsidP="00C70F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65A82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633" w:type="pct"/>
          </w:tcPr>
          <w:p w:rsidR="00C70F73" w:rsidRPr="00865A82" w:rsidRDefault="00C70F73" w:rsidP="00C7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:rsidR="00C70F73" w:rsidRPr="00865A82" w:rsidRDefault="00C70F73" w:rsidP="00C7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C70F73" w:rsidRPr="00865A82" w:rsidRDefault="00C70F73" w:rsidP="00C7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C70F73" w:rsidRPr="00865A82" w:rsidRDefault="00C70F73" w:rsidP="00C7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C70F73" w:rsidRPr="00865A82" w:rsidRDefault="00C70F73" w:rsidP="00C7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:rsidR="00C70F73" w:rsidRPr="00865A82" w:rsidRDefault="00C70F73" w:rsidP="00C7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C70F73" w:rsidRPr="00865A82" w:rsidRDefault="00C70F73" w:rsidP="00C7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70F73" w:rsidRPr="00865A82" w:rsidTr="00303E3E">
        <w:tc>
          <w:tcPr>
            <w:tcW w:w="2162" w:type="pct"/>
          </w:tcPr>
          <w:p w:rsidR="00C70F73" w:rsidRPr="00865A82" w:rsidRDefault="00C70F73" w:rsidP="00C70F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38" w:type="pct"/>
            <w:gridSpan w:val="7"/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0F73" w:rsidRPr="00865A82" w:rsidTr="00303E3E">
        <w:tc>
          <w:tcPr>
            <w:tcW w:w="2162" w:type="pct"/>
          </w:tcPr>
          <w:p w:rsidR="00C70F73" w:rsidRPr="00865A82" w:rsidRDefault="00C70F73" w:rsidP="00C70F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3" w:type="pct"/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29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:rsidR="00C70F73" w:rsidRPr="00865A82" w:rsidRDefault="00CF6527" w:rsidP="00CF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</w:t>
            </w:r>
          </w:p>
        </w:tc>
      </w:tr>
      <w:tr w:rsidR="00C70F73" w:rsidRPr="00865A82" w:rsidTr="004E7BCC">
        <w:tc>
          <w:tcPr>
            <w:tcW w:w="2162" w:type="pct"/>
          </w:tcPr>
          <w:p w:rsidR="00C70F73" w:rsidRPr="00865A82" w:rsidRDefault="00C70F73" w:rsidP="00C70F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633" w:type="pct"/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0F73" w:rsidRPr="00865A82" w:rsidTr="00303E3E">
        <w:tc>
          <w:tcPr>
            <w:tcW w:w="2162" w:type="pct"/>
          </w:tcPr>
          <w:p w:rsidR="00C70F73" w:rsidRPr="00865A82" w:rsidRDefault="00C70F73" w:rsidP="00C70F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29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C70F73" w:rsidRPr="00865A82" w:rsidRDefault="00CF6527" w:rsidP="00CF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</w:p>
        </w:tc>
      </w:tr>
      <w:tr w:rsidR="00C70F73" w:rsidRPr="00865A82" w:rsidTr="00303E3E">
        <w:tc>
          <w:tcPr>
            <w:tcW w:w="2162" w:type="pct"/>
          </w:tcPr>
          <w:p w:rsidR="00C70F73" w:rsidRPr="00865A82" w:rsidRDefault="00C70F73" w:rsidP="00C70F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</w:tcPr>
          <w:p w:rsidR="00C70F73" w:rsidRPr="00865A82" w:rsidRDefault="00C70F73" w:rsidP="00C70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:rsidR="00C70F73" w:rsidRPr="00865A82" w:rsidRDefault="00C70F73" w:rsidP="00C7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:rsidR="0041060A" w:rsidRPr="00865A82" w:rsidRDefault="0041060A">
      <w:pPr>
        <w:rPr>
          <w:cs/>
        </w:rPr>
      </w:pPr>
      <w:r w:rsidRPr="00865A82">
        <w:br w:type="page"/>
      </w:r>
    </w:p>
    <w:tbl>
      <w:tblPr>
        <w:tblStyle w:val="TableGrid1"/>
        <w:tblW w:w="91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0"/>
        <w:gridCol w:w="1450"/>
        <w:gridCol w:w="270"/>
        <w:gridCol w:w="1176"/>
        <w:gridCol w:w="264"/>
        <w:gridCol w:w="1080"/>
        <w:gridCol w:w="270"/>
        <w:gridCol w:w="1094"/>
        <w:gridCol w:w="236"/>
        <w:gridCol w:w="1101"/>
      </w:tblGrid>
      <w:tr w:rsidR="00555DE5" w:rsidRPr="00865A82" w:rsidTr="008021A8">
        <w:trPr>
          <w:tblHeader/>
        </w:trPr>
        <w:tc>
          <w:tcPr>
            <w:tcW w:w="2240" w:type="dxa"/>
            <w:shd w:val="clear" w:color="auto" w:fill="auto"/>
            <w:vAlign w:val="bottom"/>
          </w:tcPr>
          <w:p w:rsidR="001F6004" w:rsidRPr="00865A82" w:rsidRDefault="001F6004" w:rsidP="002A10A7">
            <w:pPr>
              <w:pStyle w:val="FSContent"/>
              <w:ind w:left="540"/>
              <w:rPr>
                <w:rFonts w:cs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450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1" w:type="dxa"/>
            <w:gridSpan w:val="7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2FD1" w:rsidRPr="00865A82" w:rsidTr="008021A8">
        <w:trPr>
          <w:tblHeader/>
        </w:trPr>
        <w:tc>
          <w:tcPr>
            <w:tcW w:w="2240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865A82">
              <w:rPr>
                <w:rFonts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450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64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55DE5" w:rsidRPr="00865A82" w:rsidTr="008021A8">
        <w:trPr>
          <w:tblHeader/>
        </w:trPr>
        <w:tc>
          <w:tcPr>
            <w:tcW w:w="2240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50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1" w:type="dxa"/>
            <w:gridSpan w:val="7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8021A8"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9C2FD1" w:rsidRPr="00865A82" w:rsidTr="008021A8">
        <w:tc>
          <w:tcPr>
            <w:tcW w:w="2240" w:type="dxa"/>
            <w:vAlign w:val="bottom"/>
          </w:tcPr>
          <w:p w:rsidR="00555DE5" w:rsidRPr="00865A82" w:rsidRDefault="00A7362D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2563</w:t>
            </w:r>
          </w:p>
        </w:tc>
        <w:tc>
          <w:tcPr>
            <w:tcW w:w="1450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555DE5" w:rsidRPr="00865A82" w:rsidRDefault="00555DE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C2FD1" w:rsidRPr="00865A82" w:rsidTr="008021A8">
        <w:tc>
          <w:tcPr>
            <w:tcW w:w="224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5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4.15</w:t>
            </w:r>
          </w:p>
        </w:tc>
        <w:tc>
          <w:tcPr>
            <w:tcW w:w="27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271,169</w:t>
            </w:r>
          </w:p>
        </w:tc>
        <w:tc>
          <w:tcPr>
            <w:tcW w:w="264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6004" w:rsidRPr="00865A82" w:rsidRDefault="0048279E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1,700,58</w:t>
            </w:r>
            <w:r w:rsidR="00A34BEE" w:rsidRPr="00865A8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:rsidR="001F6004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(1,698,423)</w:t>
            </w:r>
          </w:p>
        </w:tc>
        <w:tc>
          <w:tcPr>
            <w:tcW w:w="236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1F6004" w:rsidRPr="00865A82" w:rsidRDefault="0048279E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273,332</w:t>
            </w:r>
          </w:p>
        </w:tc>
      </w:tr>
      <w:tr w:rsidR="009C2FD1" w:rsidRPr="00865A82" w:rsidTr="008021A8">
        <w:tc>
          <w:tcPr>
            <w:tcW w:w="224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271,169</w:t>
            </w:r>
          </w:p>
        </w:tc>
        <w:tc>
          <w:tcPr>
            <w:tcW w:w="264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:rsidR="001F6004" w:rsidRPr="00865A82" w:rsidRDefault="0048279E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273,332</w:t>
            </w:r>
          </w:p>
        </w:tc>
      </w:tr>
      <w:tr w:rsidR="009C2FD1" w:rsidRPr="00865A82" w:rsidTr="008021A8">
        <w:tc>
          <w:tcPr>
            <w:tcW w:w="224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FD1" w:rsidRPr="00865A82" w:rsidTr="008021A8">
        <w:tc>
          <w:tcPr>
            <w:tcW w:w="224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5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FD1" w:rsidRPr="00865A82" w:rsidTr="008021A8">
        <w:tc>
          <w:tcPr>
            <w:tcW w:w="224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65A8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5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4.15</w:t>
            </w:r>
          </w:p>
        </w:tc>
        <w:tc>
          <w:tcPr>
            <w:tcW w:w="27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1F6004" w:rsidRPr="00865A82" w:rsidRDefault="009C2FD1" w:rsidP="00FC4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170,240</w:t>
            </w:r>
          </w:p>
        </w:tc>
        <w:tc>
          <w:tcPr>
            <w:tcW w:w="264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6004" w:rsidRPr="00865A82" w:rsidRDefault="003175B2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1,697,588</w:t>
            </w:r>
          </w:p>
        </w:tc>
        <w:tc>
          <w:tcPr>
            <w:tcW w:w="27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:rsidR="001F6004" w:rsidRPr="00865A82" w:rsidRDefault="003175B2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(1,596,659)</w:t>
            </w:r>
          </w:p>
        </w:tc>
        <w:tc>
          <w:tcPr>
            <w:tcW w:w="236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271,169</w:t>
            </w:r>
          </w:p>
        </w:tc>
      </w:tr>
      <w:tr w:rsidR="009C2FD1" w:rsidRPr="00865A82" w:rsidTr="008021A8">
        <w:tc>
          <w:tcPr>
            <w:tcW w:w="224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1F6004" w:rsidRPr="00865A82" w:rsidRDefault="009C2FD1" w:rsidP="00FC4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170,240</w:t>
            </w:r>
          </w:p>
        </w:tc>
        <w:tc>
          <w:tcPr>
            <w:tcW w:w="264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:rsidR="001F6004" w:rsidRPr="00865A82" w:rsidRDefault="001F6004" w:rsidP="001F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271,169</w:t>
            </w:r>
          </w:p>
        </w:tc>
      </w:tr>
    </w:tbl>
    <w:p w:rsidR="00555DE5" w:rsidRPr="00865A82" w:rsidRDefault="00555DE5" w:rsidP="00DE149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57"/>
        <w:gridCol w:w="237"/>
        <w:gridCol w:w="1118"/>
        <w:gridCol w:w="270"/>
        <w:gridCol w:w="1076"/>
        <w:gridCol w:w="239"/>
        <w:gridCol w:w="1125"/>
      </w:tblGrid>
      <w:tr w:rsidR="00DE1495" w:rsidRPr="00865A82" w:rsidTr="002735CB">
        <w:tc>
          <w:tcPr>
            <w:tcW w:w="2156" w:type="pct"/>
          </w:tcPr>
          <w:p w:rsidR="00DE1495" w:rsidRPr="00865A82" w:rsidRDefault="00DE1495" w:rsidP="002735C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pct"/>
            <w:gridSpan w:val="3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  <w:vAlign w:val="bottom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1495" w:rsidRPr="00865A82" w:rsidTr="002735CB">
        <w:tc>
          <w:tcPr>
            <w:tcW w:w="2156" w:type="pct"/>
          </w:tcPr>
          <w:p w:rsidR="00DE1495" w:rsidRPr="00865A82" w:rsidRDefault="00DE1495" w:rsidP="002735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เงินทดรองจ่าย</w:t>
            </w:r>
          </w:p>
        </w:tc>
        <w:tc>
          <w:tcPr>
            <w:tcW w:w="630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E1495" w:rsidRPr="00865A82" w:rsidTr="002735CB">
        <w:tc>
          <w:tcPr>
            <w:tcW w:w="2156" w:type="pct"/>
          </w:tcPr>
          <w:p w:rsidR="00DE1495" w:rsidRPr="00865A82" w:rsidRDefault="00DE1495" w:rsidP="002735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844" w:type="pct"/>
            <w:gridSpan w:val="7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1495" w:rsidRPr="00865A82" w:rsidTr="002735CB">
        <w:tc>
          <w:tcPr>
            <w:tcW w:w="2156" w:type="pct"/>
          </w:tcPr>
          <w:p w:rsidR="00DE1495" w:rsidRPr="00865A82" w:rsidRDefault="00DE1495" w:rsidP="002735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0" w:type="pct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1,618</w:t>
            </w:r>
          </w:p>
        </w:tc>
      </w:tr>
      <w:tr w:rsidR="00DE1495" w:rsidRPr="00865A82" w:rsidTr="002735CB">
        <w:tc>
          <w:tcPr>
            <w:tcW w:w="2156" w:type="pct"/>
          </w:tcPr>
          <w:p w:rsidR="00DE1495" w:rsidRPr="00865A82" w:rsidRDefault="00DE1495" w:rsidP="002735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1,618</w:t>
            </w:r>
          </w:p>
        </w:tc>
      </w:tr>
      <w:tr w:rsidR="00DE7015" w:rsidRPr="00865A82" w:rsidTr="00DE7015">
        <w:tc>
          <w:tcPr>
            <w:tcW w:w="2156" w:type="pct"/>
          </w:tcPr>
          <w:p w:rsidR="00DE7015" w:rsidRPr="00865A82" w:rsidRDefault="00DE7015" w:rsidP="002735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DE7015" w:rsidRPr="00865A82" w:rsidRDefault="00DE701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DE7015" w:rsidRPr="00865A82" w:rsidRDefault="00DE701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:rsidR="00DE7015" w:rsidRPr="00865A82" w:rsidRDefault="00DE701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DE7015" w:rsidRPr="00865A82" w:rsidRDefault="00DE701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DE7015" w:rsidRPr="00865A82" w:rsidRDefault="00DE701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DE7015" w:rsidRPr="00865A82" w:rsidRDefault="00DE701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DE7015" w:rsidRPr="00865A82" w:rsidRDefault="00DE701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1495" w:rsidRPr="00865A82" w:rsidTr="002735CB">
        <w:tc>
          <w:tcPr>
            <w:tcW w:w="2156" w:type="pct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  <w:vAlign w:val="bottom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1495" w:rsidRPr="00865A82" w:rsidTr="002735CB">
        <w:tc>
          <w:tcPr>
            <w:tcW w:w="2156" w:type="pct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0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E1495" w:rsidRPr="00865A82" w:rsidTr="002735CB">
        <w:tc>
          <w:tcPr>
            <w:tcW w:w="2156" w:type="pct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4" w:type="pct"/>
            <w:gridSpan w:val="7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279E" w:rsidRPr="00865A82" w:rsidTr="004E7BCC">
        <w:tc>
          <w:tcPr>
            <w:tcW w:w="2156" w:type="pct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pct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2,667</w:t>
            </w:r>
          </w:p>
        </w:tc>
        <w:tc>
          <w:tcPr>
            <w:tcW w:w="129" w:type="pct"/>
          </w:tcPr>
          <w:p w:rsidR="0048279E" w:rsidRPr="00865A82" w:rsidRDefault="0048279E" w:rsidP="00482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3,157</w:t>
            </w:r>
          </w:p>
        </w:tc>
        <w:tc>
          <w:tcPr>
            <w:tcW w:w="147" w:type="pct"/>
          </w:tcPr>
          <w:p w:rsidR="0048279E" w:rsidRPr="00865A82" w:rsidRDefault="0048279E" w:rsidP="00482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48279E" w:rsidRPr="00865A82" w:rsidRDefault="0048279E" w:rsidP="00482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279E" w:rsidRPr="00865A82" w:rsidTr="002735CB">
        <w:tc>
          <w:tcPr>
            <w:tcW w:w="2156" w:type="pct"/>
          </w:tcPr>
          <w:p w:rsidR="0048279E" w:rsidRPr="00865A82" w:rsidRDefault="0048279E" w:rsidP="0048279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DE7015"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129" w:type="pct"/>
          </w:tcPr>
          <w:p w:rsidR="0048279E" w:rsidRPr="00865A82" w:rsidRDefault="0048279E" w:rsidP="004827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3,157</w:t>
            </w:r>
          </w:p>
        </w:tc>
        <w:tc>
          <w:tcPr>
            <w:tcW w:w="147" w:type="pct"/>
          </w:tcPr>
          <w:p w:rsidR="0048279E" w:rsidRPr="00865A82" w:rsidRDefault="0048279E" w:rsidP="004827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48279E" w:rsidRPr="00865A82" w:rsidRDefault="0048279E" w:rsidP="004827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E1495" w:rsidRPr="00865A82" w:rsidTr="002735CB">
        <w:tc>
          <w:tcPr>
            <w:tcW w:w="2156" w:type="pct"/>
          </w:tcPr>
          <w:p w:rsidR="00DE1495" w:rsidRPr="00865A82" w:rsidRDefault="00DE1495" w:rsidP="002735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1495" w:rsidRPr="00865A82" w:rsidTr="002735CB">
        <w:tc>
          <w:tcPr>
            <w:tcW w:w="2156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pct"/>
            <w:gridSpan w:val="3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  <w:shd w:val="clear" w:color="auto" w:fill="auto"/>
            <w:vAlign w:val="bottom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1495" w:rsidRPr="00865A82" w:rsidTr="002735CB">
        <w:tc>
          <w:tcPr>
            <w:tcW w:w="2156" w:type="pct"/>
          </w:tcPr>
          <w:p w:rsidR="00DE1495" w:rsidRPr="00865A82" w:rsidRDefault="00DE1495" w:rsidP="002735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865A8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630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E1495" w:rsidRPr="00865A82" w:rsidTr="002735CB">
        <w:tc>
          <w:tcPr>
            <w:tcW w:w="2156" w:type="pct"/>
          </w:tcPr>
          <w:p w:rsidR="00DE1495" w:rsidRPr="00865A82" w:rsidRDefault="00DE1495" w:rsidP="002735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844" w:type="pct"/>
            <w:gridSpan w:val="7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1495" w:rsidRPr="00865A82" w:rsidTr="002735CB">
        <w:tc>
          <w:tcPr>
            <w:tcW w:w="2156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  <w:shd w:val="clear" w:color="auto" w:fill="auto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:rsidR="00DE1495" w:rsidRPr="00865A82" w:rsidRDefault="0048279E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130" w:type="pct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65A82">
              <w:rPr>
                <w:rFonts w:ascii="Angsana New" w:hAnsi="Angsana New"/>
                <w:sz w:val="30"/>
                <w:szCs w:val="30"/>
              </w:rPr>
              <w:t>,023</w:t>
            </w:r>
          </w:p>
        </w:tc>
      </w:tr>
      <w:tr w:rsidR="00DE1495" w:rsidRPr="00865A82" w:rsidTr="002735CB">
        <w:tc>
          <w:tcPr>
            <w:tcW w:w="2156" w:type="pct"/>
          </w:tcPr>
          <w:p w:rsidR="00DE1495" w:rsidRPr="00865A82" w:rsidRDefault="00DE1495" w:rsidP="002735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DE1495" w:rsidRPr="00865A82" w:rsidRDefault="0048279E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130" w:type="pct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1,023</w:t>
            </w:r>
          </w:p>
        </w:tc>
      </w:tr>
    </w:tbl>
    <w:p w:rsidR="00407DBB" w:rsidRPr="00865A82" w:rsidRDefault="00407DBB">
      <w:r w:rsidRPr="00865A82">
        <w:br w:type="page"/>
      </w: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157"/>
        <w:gridCol w:w="237"/>
        <w:gridCol w:w="1119"/>
        <w:gridCol w:w="270"/>
        <w:gridCol w:w="1076"/>
        <w:gridCol w:w="238"/>
        <w:gridCol w:w="1115"/>
      </w:tblGrid>
      <w:tr w:rsidR="00DE1495" w:rsidRPr="00865A82" w:rsidTr="00407DBB">
        <w:tc>
          <w:tcPr>
            <w:tcW w:w="2158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70" w:type="pct"/>
            <w:gridSpan w:val="3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  <w:shd w:val="clear" w:color="auto" w:fill="auto"/>
            <w:vAlign w:val="bottom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1495" w:rsidRPr="00865A82" w:rsidTr="0048279E">
        <w:tc>
          <w:tcPr>
            <w:tcW w:w="2158" w:type="pct"/>
          </w:tcPr>
          <w:p w:rsidR="00DE1495" w:rsidRPr="00865A82" w:rsidRDefault="00DE1495" w:rsidP="002735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865A82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631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E1495" w:rsidRPr="00865A82" w:rsidTr="00407DBB">
        <w:tc>
          <w:tcPr>
            <w:tcW w:w="2158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2" w:type="pct"/>
            <w:gridSpan w:val="7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279E" w:rsidRPr="00865A82" w:rsidTr="0048279E">
        <w:tc>
          <w:tcPr>
            <w:tcW w:w="2158" w:type="pct"/>
          </w:tcPr>
          <w:p w:rsidR="0048279E" w:rsidRPr="00865A82" w:rsidRDefault="0048279E" w:rsidP="0048279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  <w:shd w:val="clear" w:color="auto" w:fill="auto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48279E" w:rsidRPr="00865A82" w:rsidRDefault="0048279E" w:rsidP="004827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48279E" w:rsidRPr="00865A82" w:rsidRDefault="0048279E" w:rsidP="004827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7,96</w:t>
            </w:r>
            <w:r w:rsidR="00C70F73" w:rsidRPr="00865A8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:rsidR="0048279E" w:rsidRPr="00865A82" w:rsidRDefault="0048279E" w:rsidP="004827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279E" w:rsidRPr="00865A82" w:rsidTr="0048279E">
        <w:tc>
          <w:tcPr>
            <w:tcW w:w="2158" w:type="pct"/>
          </w:tcPr>
          <w:p w:rsidR="0048279E" w:rsidRPr="00865A82" w:rsidRDefault="0048279E" w:rsidP="0048279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  <w:shd w:val="clear" w:color="auto" w:fill="auto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29" w:type="pct"/>
            <w:shd w:val="clear" w:color="auto" w:fill="auto"/>
          </w:tcPr>
          <w:p w:rsidR="0048279E" w:rsidRPr="00865A82" w:rsidRDefault="0048279E" w:rsidP="004827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7" w:type="pct"/>
            <w:shd w:val="clear" w:color="auto" w:fill="auto"/>
          </w:tcPr>
          <w:p w:rsidR="0048279E" w:rsidRPr="00865A82" w:rsidRDefault="0048279E" w:rsidP="004827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48279E" w:rsidRPr="00865A82" w:rsidRDefault="0048279E" w:rsidP="004827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279E" w:rsidRPr="00865A82" w:rsidTr="0048279E">
        <w:tc>
          <w:tcPr>
            <w:tcW w:w="2158" w:type="pct"/>
          </w:tcPr>
          <w:p w:rsidR="0048279E" w:rsidRPr="00865A82" w:rsidRDefault="0048279E" w:rsidP="0048279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29" w:type="pct"/>
          </w:tcPr>
          <w:p w:rsidR="0048279E" w:rsidRPr="00865A82" w:rsidRDefault="0048279E" w:rsidP="004827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147" w:type="pct"/>
          </w:tcPr>
          <w:p w:rsidR="0048279E" w:rsidRPr="00865A82" w:rsidRDefault="0048279E" w:rsidP="004827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7,96</w:t>
            </w:r>
            <w:r w:rsidR="00C70F73" w:rsidRPr="00865A8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:rsidR="0048279E" w:rsidRPr="00865A82" w:rsidRDefault="0048279E" w:rsidP="004827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E1495" w:rsidRPr="00865A82" w:rsidRDefault="00DE1495" w:rsidP="00DE149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4"/>
        <w:gridCol w:w="1161"/>
        <w:gridCol w:w="236"/>
        <w:gridCol w:w="1118"/>
        <w:gridCol w:w="269"/>
        <w:gridCol w:w="1076"/>
        <w:gridCol w:w="238"/>
        <w:gridCol w:w="1104"/>
      </w:tblGrid>
      <w:tr w:rsidR="00DE1495" w:rsidRPr="00865A82" w:rsidTr="002735CB">
        <w:tc>
          <w:tcPr>
            <w:tcW w:w="2162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  <w:shd w:val="clear" w:color="auto" w:fill="auto"/>
            <w:vAlign w:val="bottom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1495" w:rsidRPr="00865A82" w:rsidTr="002735CB">
        <w:tc>
          <w:tcPr>
            <w:tcW w:w="2162" w:type="pct"/>
          </w:tcPr>
          <w:p w:rsidR="00DE1495" w:rsidRPr="00865A82" w:rsidRDefault="00DE1495" w:rsidP="002735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865A8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633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E1495" w:rsidRPr="00865A82" w:rsidTr="002735CB">
        <w:tc>
          <w:tcPr>
            <w:tcW w:w="2162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8" w:type="pct"/>
            <w:gridSpan w:val="7"/>
            <w:shd w:val="clear" w:color="auto" w:fill="auto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279E" w:rsidRPr="00865A82" w:rsidTr="002735CB">
        <w:tc>
          <w:tcPr>
            <w:tcW w:w="2162" w:type="pct"/>
          </w:tcPr>
          <w:p w:rsidR="0048279E" w:rsidRPr="00865A82" w:rsidRDefault="0048279E" w:rsidP="0048279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3" w:type="pct"/>
            <w:shd w:val="clear" w:color="auto" w:fill="auto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48279E" w:rsidRPr="00865A82" w:rsidRDefault="0048279E" w:rsidP="004827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48279E" w:rsidRPr="00865A82" w:rsidRDefault="0048279E" w:rsidP="004827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48279E" w:rsidRPr="00865A82" w:rsidRDefault="00C70F73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30" w:type="pct"/>
          </w:tcPr>
          <w:p w:rsidR="0048279E" w:rsidRPr="00865A82" w:rsidRDefault="0048279E" w:rsidP="004827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48279E" w:rsidRPr="00865A82" w:rsidTr="002735CB">
        <w:tc>
          <w:tcPr>
            <w:tcW w:w="2162" w:type="pct"/>
          </w:tcPr>
          <w:p w:rsidR="0048279E" w:rsidRPr="00865A82" w:rsidRDefault="0048279E" w:rsidP="0048279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48279E" w:rsidRPr="00865A82" w:rsidRDefault="0048279E" w:rsidP="004827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8279E" w:rsidRPr="00865A82" w:rsidRDefault="0048279E" w:rsidP="004827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48279E" w:rsidRPr="00865A82" w:rsidRDefault="00C70F73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30" w:type="pct"/>
          </w:tcPr>
          <w:p w:rsidR="0048279E" w:rsidRPr="00865A82" w:rsidRDefault="0048279E" w:rsidP="004827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</w:tr>
      <w:tr w:rsidR="00DE1495" w:rsidRPr="00865A82" w:rsidTr="002735CB">
        <w:tc>
          <w:tcPr>
            <w:tcW w:w="2162" w:type="pct"/>
          </w:tcPr>
          <w:p w:rsidR="00DE1495" w:rsidRPr="00865A82" w:rsidRDefault="00DE1495" w:rsidP="002735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1495" w:rsidRPr="00865A82" w:rsidTr="002735CB">
        <w:tc>
          <w:tcPr>
            <w:tcW w:w="2162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1495" w:rsidRPr="00865A82" w:rsidTr="002735CB">
        <w:tc>
          <w:tcPr>
            <w:tcW w:w="2162" w:type="pct"/>
          </w:tcPr>
          <w:p w:rsidR="00DE1495" w:rsidRPr="00865A82" w:rsidRDefault="00DE1495" w:rsidP="002735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865A8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เงินประกันวัตถุดิบ</w:t>
            </w:r>
          </w:p>
        </w:tc>
        <w:tc>
          <w:tcPr>
            <w:tcW w:w="633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E1495" w:rsidRPr="00865A82" w:rsidTr="002735CB">
        <w:tc>
          <w:tcPr>
            <w:tcW w:w="2162" w:type="pct"/>
          </w:tcPr>
          <w:p w:rsidR="00DE1495" w:rsidRPr="00865A82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8" w:type="pct"/>
            <w:gridSpan w:val="7"/>
            <w:shd w:val="clear" w:color="auto" w:fill="auto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1495" w:rsidRPr="00865A82" w:rsidTr="002735CB">
        <w:tc>
          <w:tcPr>
            <w:tcW w:w="2162" w:type="pct"/>
          </w:tcPr>
          <w:p w:rsidR="00DE1495" w:rsidRPr="00865A82" w:rsidRDefault="00DE1495" w:rsidP="002735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:rsidR="00DE1495" w:rsidRPr="00865A82" w:rsidRDefault="0048279E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29" w:type="pct"/>
            <w:shd w:val="clear" w:color="auto" w:fill="auto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1495" w:rsidRPr="00865A82" w:rsidTr="002735CB">
        <w:tc>
          <w:tcPr>
            <w:tcW w:w="2162" w:type="pct"/>
          </w:tcPr>
          <w:p w:rsidR="00DE1495" w:rsidRPr="00865A82" w:rsidRDefault="00DE1495" w:rsidP="002735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1495" w:rsidRPr="00865A82" w:rsidRDefault="0048279E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129" w:type="pct"/>
            <w:shd w:val="clear" w:color="auto" w:fill="auto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E1495" w:rsidRPr="00865A82" w:rsidTr="002735CB">
        <w:tc>
          <w:tcPr>
            <w:tcW w:w="2162" w:type="pct"/>
          </w:tcPr>
          <w:p w:rsidR="00DE1495" w:rsidRPr="00865A82" w:rsidRDefault="00DE1495" w:rsidP="002735C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DE1495" w:rsidRPr="00865A82" w:rsidRDefault="00DE1495" w:rsidP="00273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DE1495" w:rsidRPr="00865A82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F1E32" w:rsidRPr="00865A82" w:rsidTr="00AF1E32">
        <w:tc>
          <w:tcPr>
            <w:tcW w:w="2162" w:type="pct"/>
          </w:tcPr>
          <w:p w:rsidR="00AF1E32" w:rsidRPr="00865A82" w:rsidRDefault="00AF1E32" w:rsidP="00AF1E3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:rsidR="00AF1E32" w:rsidRPr="00865A82" w:rsidRDefault="00AF1E32" w:rsidP="00AF1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:rsidR="00AF1E32" w:rsidRPr="00865A82" w:rsidRDefault="00AF1E32" w:rsidP="00AF1E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1E32" w:rsidRPr="00865A82" w:rsidTr="002735CB">
        <w:tc>
          <w:tcPr>
            <w:tcW w:w="2162" w:type="pct"/>
          </w:tcPr>
          <w:p w:rsidR="00AF1E32" w:rsidRPr="00AF1E32" w:rsidRDefault="00AF1E32" w:rsidP="00AF1E3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AF1E3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เงินมัดจำรับล่วงหน้า</w:t>
            </w:r>
          </w:p>
        </w:tc>
        <w:tc>
          <w:tcPr>
            <w:tcW w:w="633" w:type="pct"/>
            <w:shd w:val="clear" w:color="auto" w:fill="auto"/>
          </w:tcPr>
          <w:p w:rsidR="00AF1E32" w:rsidRPr="00865A82" w:rsidRDefault="00AF1E32" w:rsidP="00AF1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:rsidR="00AF1E32" w:rsidRPr="00865A82" w:rsidRDefault="00AF1E32" w:rsidP="00AF1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:rsidR="00AF1E32" w:rsidRPr="00865A82" w:rsidRDefault="00AF1E32" w:rsidP="00AF1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:rsidR="00AF1E32" w:rsidRPr="00865A82" w:rsidRDefault="00AF1E32" w:rsidP="00AF1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:rsidR="00AF1E32" w:rsidRPr="00865A82" w:rsidRDefault="00AF1E32" w:rsidP="00AF1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:rsidR="00AF1E32" w:rsidRPr="00865A82" w:rsidRDefault="00AF1E32" w:rsidP="00AF1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F1E32" w:rsidRPr="00865A82" w:rsidRDefault="00AF1E32" w:rsidP="00AF1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F1E32" w:rsidRPr="00865A82" w:rsidTr="00AF1E32">
        <w:tc>
          <w:tcPr>
            <w:tcW w:w="2162" w:type="pct"/>
          </w:tcPr>
          <w:p w:rsidR="00AF1E32" w:rsidRPr="00865A82" w:rsidRDefault="00AF1E32" w:rsidP="00AF1E3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8" w:type="pct"/>
            <w:gridSpan w:val="7"/>
            <w:shd w:val="clear" w:color="auto" w:fill="auto"/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1E32" w:rsidRPr="00865A82" w:rsidTr="00AF1E32">
        <w:tc>
          <w:tcPr>
            <w:tcW w:w="2162" w:type="pct"/>
          </w:tcPr>
          <w:p w:rsidR="00AF1E32" w:rsidRPr="00865A82" w:rsidRDefault="00D7719E" w:rsidP="00AF1E3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29" w:type="pct"/>
            <w:shd w:val="clear" w:color="auto" w:fill="auto"/>
          </w:tcPr>
          <w:p w:rsidR="00AF1E32" w:rsidRPr="00865A82" w:rsidRDefault="00AF1E32" w:rsidP="00AF1E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AF1E32" w:rsidRPr="00865A82" w:rsidRDefault="00AF1E32" w:rsidP="00AF1E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AF1E32" w:rsidRPr="00865A82" w:rsidRDefault="00AF1E32" w:rsidP="00AF1E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1E32" w:rsidRPr="00865A82" w:rsidTr="00AF1E32">
        <w:tc>
          <w:tcPr>
            <w:tcW w:w="2162" w:type="pct"/>
          </w:tcPr>
          <w:p w:rsidR="00AF1E32" w:rsidRPr="00865A82" w:rsidRDefault="00AF1E32" w:rsidP="00AF1E3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29" w:type="pct"/>
            <w:shd w:val="clear" w:color="auto" w:fill="auto"/>
          </w:tcPr>
          <w:p w:rsidR="00AF1E32" w:rsidRPr="00865A82" w:rsidRDefault="00AF1E32" w:rsidP="00AF1E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AF1E32" w:rsidRPr="00865A82" w:rsidRDefault="00AF1E32" w:rsidP="00AF1E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AF1E32" w:rsidRPr="00865A82" w:rsidRDefault="00AF1E32" w:rsidP="00AF1E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F1E32" w:rsidRPr="00865A82" w:rsidTr="00AF1E32">
        <w:tc>
          <w:tcPr>
            <w:tcW w:w="2162" w:type="pct"/>
          </w:tcPr>
          <w:p w:rsidR="00AF1E32" w:rsidRPr="00865A82" w:rsidRDefault="00AF1E32" w:rsidP="00AF1E3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AF1E32" w:rsidRPr="00865A82" w:rsidRDefault="00AF1E32" w:rsidP="00AF1E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shd w:val="clear" w:color="auto" w:fill="auto"/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AF1E32" w:rsidRPr="00865A82" w:rsidRDefault="00AF1E32" w:rsidP="00AF1E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AF1E32" w:rsidRPr="00865A82" w:rsidRDefault="00AF1E32" w:rsidP="00AF1E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F1E32" w:rsidRPr="00865A82" w:rsidTr="002735CB">
        <w:tc>
          <w:tcPr>
            <w:tcW w:w="2162" w:type="pct"/>
          </w:tcPr>
          <w:p w:rsidR="00AF1E32" w:rsidRPr="00865A82" w:rsidRDefault="00AF1E32" w:rsidP="00AF1E3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:rsidR="00AF1E32" w:rsidRPr="00865A82" w:rsidRDefault="00AF1E32" w:rsidP="00AF1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  <w:shd w:val="clear" w:color="auto" w:fill="auto"/>
            <w:vAlign w:val="bottom"/>
          </w:tcPr>
          <w:p w:rsidR="00AF1E32" w:rsidRPr="00865A82" w:rsidRDefault="00AF1E32" w:rsidP="00AF1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1E32" w:rsidRPr="00865A82" w:rsidTr="002735CB">
        <w:tc>
          <w:tcPr>
            <w:tcW w:w="2162" w:type="pct"/>
          </w:tcPr>
          <w:p w:rsidR="00AF1E32" w:rsidRPr="00865A82" w:rsidRDefault="00AF1E32" w:rsidP="00AF1E3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ดอกเบี้ยค้างจ่าย</w:t>
            </w:r>
          </w:p>
        </w:tc>
        <w:tc>
          <w:tcPr>
            <w:tcW w:w="633" w:type="pct"/>
            <w:shd w:val="clear" w:color="auto" w:fill="auto"/>
          </w:tcPr>
          <w:p w:rsidR="00AF1E32" w:rsidRPr="00865A82" w:rsidRDefault="00AF1E32" w:rsidP="00AF1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:rsidR="00AF1E32" w:rsidRPr="00865A82" w:rsidRDefault="00AF1E32" w:rsidP="00AF1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:rsidR="00AF1E32" w:rsidRPr="00865A82" w:rsidRDefault="00AF1E32" w:rsidP="00AF1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:rsidR="00AF1E32" w:rsidRPr="00865A82" w:rsidRDefault="00AF1E32" w:rsidP="00AF1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:rsidR="00AF1E32" w:rsidRPr="00865A82" w:rsidRDefault="00AF1E32" w:rsidP="00AF1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:rsidR="00AF1E32" w:rsidRPr="00865A82" w:rsidRDefault="00AF1E32" w:rsidP="00AF1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F1E32" w:rsidRPr="00865A82" w:rsidRDefault="00AF1E32" w:rsidP="00AF1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F1E32" w:rsidRPr="00865A82" w:rsidTr="002735CB">
        <w:tc>
          <w:tcPr>
            <w:tcW w:w="2162" w:type="pct"/>
          </w:tcPr>
          <w:p w:rsidR="00AF1E32" w:rsidRPr="00865A82" w:rsidRDefault="00AF1E32" w:rsidP="00AF1E3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8" w:type="pct"/>
            <w:gridSpan w:val="7"/>
            <w:shd w:val="clear" w:color="auto" w:fill="auto"/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1E32" w:rsidRPr="00865A82" w:rsidTr="002735CB">
        <w:tc>
          <w:tcPr>
            <w:tcW w:w="2162" w:type="pct"/>
          </w:tcPr>
          <w:p w:rsidR="00AF1E32" w:rsidRPr="00865A82" w:rsidRDefault="00AF1E32" w:rsidP="00AF1E3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3" w:type="pct"/>
            <w:shd w:val="clear" w:color="auto" w:fill="auto"/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AF1E32" w:rsidRPr="00865A82" w:rsidRDefault="00AF1E32" w:rsidP="00AF1E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AF1E32" w:rsidRPr="00865A82" w:rsidRDefault="00AF1E32" w:rsidP="00AF1E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:rsidR="00AF1E32" w:rsidRPr="00865A82" w:rsidRDefault="00AF1E32" w:rsidP="00AF1E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159</w:t>
            </w:r>
          </w:p>
        </w:tc>
      </w:tr>
      <w:tr w:rsidR="00AF1E32" w:rsidRPr="00865A82" w:rsidTr="002735CB">
        <w:tc>
          <w:tcPr>
            <w:tcW w:w="2162" w:type="pct"/>
          </w:tcPr>
          <w:p w:rsidR="00AF1E32" w:rsidRPr="00865A82" w:rsidRDefault="00AF1E32" w:rsidP="00AF1E3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F1E32" w:rsidRPr="00865A82" w:rsidRDefault="00AF1E32" w:rsidP="00AF1E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F1E32" w:rsidRPr="00865A82" w:rsidRDefault="00AF1E32" w:rsidP="00AF1E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:rsidR="00AF1E32" w:rsidRPr="00865A82" w:rsidRDefault="00AF1E32" w:rsidP="00AF1E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AF1E32" w:rsidRPr="00865A82" w:rsidRDefault="00AF1E32" w:rsidP="00AF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</w:tr>
    </w:tbl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0"/>
        <w:gridCol w:w="1258"/>
        <w:gridCol w:w="270"/>
        <w:gridCol w:w="1170"/>
        <w:gridCol w:w="270"/>
        <w:gridCol w:w="1093"/>
        <w:gridCol w:w="270"/>
        <w:gridCol w:w="1080"/>
        <w:gridCol w:w="236"/>
        <w:gridCol w:w="1207"/>
      </w:tblGrid>
      <w:tr w:rsidR="00053DF9" w:rsidRPr="00865A82" w:rsidTr="0048279E">
        <w:trPr>
          <w:tblHeader/>
        </w:trPr>
        <w:tc>
          <w:tcPr>
            <w:tcW w:w="2420" w:type="dxa"/>
            <w:shd w:val="clear" w:color="auto" w:fill="auto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58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6" w:type="dxa"/>
            <w:gridSpan w:val="7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6CD8" w:rsidRPr="00865A82" w:rsidTr="0048279E">
        <w:trPr>
          <w:tblHeader/>
        </w:trPr>
        <w:tc>
          <w:tcPr>
            <w:tcW w:w="2420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1258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53DF9" w:rsidRPr="00865A82" w:rsidTr="0048279E">
        <w:trPr>
          <w:tblHeader/>
        </w:trPr>
        <w:tc>
          <w:tcPr>
            <w:tcW w:w="2420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58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6" w:type="dxa"/>
            <w:gridSpan w:val="7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6CD8" w:rsidRPr="00865A82" w:rsidTr="0048279E">
        <w:tc>
          <w:tcPr>
            <w:tcW w:w="2420" w:type="dxa"/>
            <w:vAlign w:val="bottom"/>
          </w:tcPr>
          <w:p w:rsidR="008021A8" w:rsidRPr="00865A82" w:rsidRDefault="00FC43D4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2563</w:t>
            </w:r>
          </w:p>
        </w:tc>
        <w:tc>
          <w:tcPr>
            <w:tcW w:w="1258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C6CD8" w:rsidRPr="00865A82" w:rsidTr="0048279E">
        <w:tc>
          <w:tcPr>
            <w:tcW w:w="2420" w:type="dxa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8" w:type="dxa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1.05</w:t>
            </w:r>
          </w:p>
        </w:tc>
        <w:tc>
          <w:tcPr>
            <w:tcW w:w="270" w:type="dxa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21A8" w:rsidRPr="00865A82" w:rsidRDefault="00A00321" w:rsidP="00D24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150,690</w:t>
            </w:r>
          </w:p>
        </w:tc>
        <w:tc>
          <w:tcPr>
            <w:tcW w:w="270" w:type="dxa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:rsidR="008021A8" w:rsidRPr="00865A82" w:rsidRDefault="0048279E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408,437</w:t>
            </w:r>
          </w:p>
        </w:tc>
        <w:tc>
          <w:tcPr>
            <w:tcW w:w="270" w:type="dxa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021A8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(555,555)</w:t>
            </w:r>
          </w:p>
        </w:tc>
        <w:tc>
          <w:tcPr>
            <w:tcW w:w="236" w:type="dxa"/>
          </w:tcPr>
          <w:p w:rsidR="008021A8" w:rsidRPr="00865A82" w:rsidRDefault="008021A8" w:rsidP="00C2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8021A8" w:rsidRPr="00865A82" w:rsidRDefault="0048279E" w:rsidP="00D24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3,572</w:t>
            </w:r>
          </w:p>
        </w:tc>
      </w:tr>
      <w:tr w:rsidR="0048279E" w:rsidRPr="00865A82" w:rsidTr="0048279E">
        <w:tc>
          <w:tcPr>
            <w:tcW w:w="242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150,690</w:t>
            </w:r>
          </w:p>
        </w:tc>
        <w:tc>
          <w:tcPr>
            <w:tcW w:w="27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3,572</w:t>
            </w:r>
          </w:p>
        </w:tc>
      </w:tr>
      <w:tr w:rsidR="0048279E" w:rsidRPr="00865A82" w:rsidTr="0048279E">
        <w:tc>
          <w:tcPr>
            <w:tcW w:w="242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79E" w:rsidRPr="00865A82" w:rsidTr="0048279E">
        <w:tc>
          <w:tcPr>
            <w:tcW w:w="2420" w:type="dxa"/>
            <w:vAlign w:val="bottom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2562</w:t>
            </w:r>
          </w:p>
        </w:tc>
        <w:tc>
          <w:tcPr>
            <w:tcW w:w="1258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79E" w:rsidRPr="00865A82" w:rsidTr="0048279E">
        <w:tc>
          <w:tcPr>
            <w:tcW w:w="242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8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1.05</w:t>
            </w:r>
          </w:p>
        </w:tc>
        <w:tc>
          <w:tcPr>
            <w:tcW w:w="27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78,291</w:t>
            </w:r>
          </w:p>
        </w:tc>
        <w:tc>
          <w:tcPr>
            <w:tcW w:w="27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1,295,832</w:t>
            </w:r>
          </w:p>
        </w:tc>
        <w:tc>
          <w:tcPr>
            <w:tcW w:w="27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(1,223,433)</w:t>
            </w:r>
          </w:p>
        </w:tc>
        <w:tc>
          <w:tcPr>
            <w:tcW w:w="236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150,690</w:t>
            </w:r>
          </w:p>
        </w:tc>
      </w:tr>
      <w:tr w:rsidR="0048279E" w:rsidRPr="00865A82" w:rsidTr="0048279E">
        <w:tc>
          <w:tcPr>
            <w:tcW w:w="242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78,291</w:t>
            </w:r>
          </w:p>
        </w:tc>
        <w:tc>
          <w:tcPr>
            <w:tcW w:w="27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:rsidR="0048279E" w:rsidRPr="00865A82" w:rsidRDefault="0048279E" w:rsidP="004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150,690</w:t>
            </w:r>
          </w:p>
        </w:tc>
      </w:tr>
    </w:tbl>
    <w:p w:rsidR="00DE1495" w:rsidRPr="009A058C" w:rsidRDefault="00DE1495" w:rsidP="00DE1495">
      <w:pPr>
        <w:rPr>
          <w:rFonts w:asciiTheme="majorBidi" w:hAnsiTheme="majorBidi" w:cstheme="majorBidi"/>
          <w:sz w:val="24"/>
          <w:szCs w:val="24"/>
        </w:rPr>
      </w:pPr>
    </w:p>
    <w:p w:rsidR="00DE1495" w:rsidRDefault="00DE1495" w:rsidP="009A0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 w:hint="cs"/>
          <w:sz w:val="30"/>
          <w:szCs w:val="30"/>
          <w:cs/>
        </w:rPr>
        <w:t>เงินให้กู้ยืมและเงินกู้ยืมระยะสั้นกับ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:rsidR="009A058C" w:rsidRPr="009A058C" w:rsidRDefault="009A058C" w:rsidP="009A0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:rsidR="009A058C" w:rsidRPr="009A058C" w:rsidRDefault="009A058C" w:rsidP="009A0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A058C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สัญญาให้บริการบริหารจัดการธุรกิจ</w:t>
      </w:r>
    </w:p>
    <w:p w:rsidR="009A058C" w:rsidRPr="00CB1724" w:rsidRDefault="009A058C" w:rsidP="009A0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:rsidR="0092579C" w:rsidRPr="009A058C" w:rsidRDefault="009A058C" w:rsidP="009A0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A058C">
        <w:rPr>
          <w:rFonts w:asciiTheme="majorBidi" w:hAnsiTheme="majorBidi" w:cstheme="majorBidi"/>
          <w:sz w:val="30"/>
          <w:szCs w:val="30"/>
          <w:cs/>
        </w:rPr>
        <w:t>บริษัทได้ทำสัญญาให้บริการบริหารจัดการธุรกิจกับบริษัทย่อยที่ประกอบธุรกิจประเภทร้านอาหารและอื่นๆ ที่เกี่ยวข้อง โดยบริษัทจะบริหารงานต่างๆ รวมถึงอนุญาตให้บริษัทย่อยดำเนินธุรกิจร้านอาหารและจัดจำหน่ายภายใต้เครื่องหมายการค้า ในการนี้ บริษัทย่อยตกลงจ่ายค่าบริหารจัดการและค่าธรรมเนียมการใช้เครื่องหมายการค้าในอัตราร้อยละของยอดขายทั้งหมดตามที่ระบุในสัญญา</w:t>
      </w:r>
    </w:p>
    <w:p w:rsidR="009A058C" w:rsidRPr="00CB1724" w:rsidRDefault="009A058C" w:rsidP="00CB1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5926B3" w:rsidRPr="00865A82" w:rsidRDefault="00F73F3D" w:rsidP="000927F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865A82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F73F3D" w:rsidRPr="00CB1724" w:rsidRDefault="00F73F3D" w:rsidP="00F73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1"/>
        <w:gridCol w:w="1081"/>
        <w:gridCol w:w="271"/>
        <w:gridCol w:w="990"/>
        <w:gridCol w:w="271"/>
        <w:gridCol w:w="1075"/>
      </w:tblGrid>
      <w:tr w:rsidR="00986EC0" w:rsidRPr="00865A82" w:rsidTr="00DE7015">
        <w:trPr>
          <w:tblHeader/>
        </w:trPr>
        <w:tc>
          <w:tcPr>
            <w:tcW w:w="2282" w:type="pct"/>
          </w:tcPr>
          <w:p w:rsidR="00986EC0" w:rsidRPr="00865A82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:rsidR="00986EC0" w:rsidRPr="00865A82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:rsidR="00986EC0" w:rsidRPr="00865A82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0" w:type="pct"/>
            <w:gridSpan w:val="3"/>
            <w:vAlign w:val="bottom"/>
          </w:tcPr>
          <w:p w:rsidR="00986EC0" w:rsidRPr="00865A82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EC0" w:rsidRPr="00865A82" w:rsidTr="00DE7015">
        <w:trPr>
          <w:tblHeader/>
        </w:trPr>
        <w:tc>
          <w:tcPr>
            <w:tcW w:w="2282" w:type="pct"/>
          </w:tcPr>
          <w:p w:rsidR="00986EC0" w:rsidRPr="00865A82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:rsidR="00986EC0" w:rsidRPr="00865A82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986EC0" w:rsidRPr="00865A82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986EC0" w:rsidRPr="00865A82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986EC0" w:rsidRPr="00865A82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986EC0" w:rsidRPr="00865A82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986EC0" w:rsidRPr="00865A82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986EC0" w:rsidRPr="00865A82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86EC0" w:rsidRPr="00865A82" w:rsidTr="000927F7">
        <w:trPr>
          <w:tblHeader/>
        </w:trPr>
        <w:tc>
          <w:tcPr>
            <w:tcW w:w="2282" w:type="pct"/>
          </w:tcPr>
          <w:p w:rsidR="00986EC0" w:rsidRPr="00865A82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8" w:type="pct"/>
            <w:gridSpan w:val="7"/>
          </w:tcPr>
          <w:p w:rsidR="00986EC0" w:rsidRPr="00865A82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6EC0" w:rsidRPr="00865A82" w:rsidTr="00DE7015">
        <w:tc>
          <w:tcPr>
            <w:tcW w:w="2282" w:type="pct"/>
          </w:tcPr>
          <w:p w:rsidR="00986EC0" w:rsidRPr="00865A82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83" w:type="pct"/>
          </w:tcPr>
          <w:p w:rsidR="00986EC0" w:rsidRPr="00865A82" w:rsidRDefault="00EE65A4" w:rsidP="00DE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6,551</w:t>
            </w:r>
          </w:p>
        </w:tc>
        <w:tc>
          <w:tcPr>
            <w:tcW w:w="146" w:type="pct"/>
          </w:tcPr>
          <w:p w:rsidR="00986EC0" w:rsidRPr="00865A82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986EC0" w:rsidRPr="00865A82" w:rsidRDefault="00EE65A4" w:rsidP="00DE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11,206</w:t>
            </w:r>
          </w:p>
        </w:tc>
        <w:tc>
          <w:tcPr>
            <w:tcW w:w="146" w:type="pct"/>
          </w:tcPr>
          <w:p w:rsidR="00986EC0" w:rsidRPr="00865A82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986EC0" w:rsidRPr="00865A82" w:rsidRDefault="00EE65A4" w:rsidP="00DE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46" w:type="pct"/>
          </w:tcPr>
          <w:p w:rsidR="00986EC0" w:rsidRPr="00865A82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986EC0" w:rsidRPr="00865A82" w:rsidRDefault="00EE65A4" w:rsidP="00DE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  <w:tr w:rsidR="00986EC0" w:rsidRPr="00865A82" w:rsidTr="00DE7015">
        <w:tc>
          <w:tcPr>
            <w:tcW w:w="2282" w:type="pct"/>
          </w:tcPr>
          <w:p w:rsidR="00986EC0" w:rsidRPr="00865A82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583" w:type="pct"/>
          </w:tcPr>
          <w:p w:rsidR="00986EC0" w:rsidRPr="00865A82" w:rsidRDefault="00EE65A4" w:rsidP="00DE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31,672</w:t>
            </w:r>
          </w:p>
        </w:tc>
        <w:tc>
          <w:tcPr>
            <w:tcW w:w="146" w:type="pct"/>
          </w:tcPr>
          <w:p w:rsidR="00986EC0" w:rsidRPr="00865A82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986EC0" w:rsidRPr="00865A82" w:rsidRDefault="00EE65A4" w:rsidP="00DE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146,264</w:t>
            </w:r>
          </w:p>
        </w:tc>
        <w:tc>
          <w:tcPr>
            <w:tcW w:w="146" w:type="pct"/>
          </w:tcPr>
          <w:p w:rsidR="00986EC0" w:rsidRPr="00865A82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986EC0" w:rsidRPr="00865A82" w:rsidRDefault="00EE65A4" w:rsidP="00DE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7,067</w:t>
            </w:r>
          </w:p>
        </w:tc>
        <w:tc>
          <w:tcPr>
            <w:tcW w:w="146" w:type="pct"/>
          </w:tcPr>
          <w:p w:rsidR="00986EC0" w:rsidRPr="00865A82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986EC0" w:rsidRPr="00865A82" w:rsidRDefault="00EE65A4" w:rsidP="00DE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20,394</w:t>
            </w:r>
          </w:p>
        </w:tc>
      </w:tr>
      <w:tr w:rsidR="00986EC0" w:rsidRPr="00865A82" w:rsidTr="00DE7015">
        <w:tc>
          <w:tcPr>
            <w:tcW w:w="2282" w:type="pct"/>
          </w:tcPr>
          <w:p w:rsidR="00986EC0" w:rsidRPr="00865A82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583" w:type="pct"/>
          </w:tcPr>
          <w:p w:rsidR="00986EC0" w:rsidRPr="00865A82" w:rsidRDefault="00EE65A4" w:rsidP="00DE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230,317</w:t>
            </w:r>
          </w:p>
        </w:tc>
        <w:tc>
          <w:tcPr>
            <w:tcW w:w="146" w:type="pct"/>
          </w:tcPr>
          <w:p w:rsidR="00986EC0" w:rsidRPr="00865A82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986EC0" w:rsidRPr="00865A82" w:rsidRDefault="00EE65A4" w:rsidP="00DE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205,841</w:t>
            </w:r>
          </w:p>
        </w:tc>
        <w:tc>
          <w:tcPr>
            <w:tcW w:w="146" w:type="pct"/>
          </w:tcPr>
          <w:p w:rsidR="00986EC0" w:rsidRPr="00865A82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986EC0" w:rsidRPr="00865A82" w:rsidRDefault="00EE65A4" w:rsidP="00DE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151,086</w:t>
            </w:r>
          </w:p>
        </w:tc>
        <w:tc>
          <w:tcPr>
            <w:tcW w:w="146" w:type="pct"/>
          </w:tcPr>
          <w:p w:rsidR="00986EC0" w:rsidRPr="00865A82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986EC0" w:rsidRPr="00865A82" w:rsidRDefault="00A44C30" w:rsidP="00DE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200,817</w:t>
            </w:r>
          </w:p>
        </w:tc>
      </w:tr>
      <w:tr w:rsidR="00986EC0" w:rsidRPr="00865A82" w:rsidTr="00DE7015">
        <w:tc>
          <w:tcPr>
            <w:tcW w:w="2282" w:type="pct"/>
          </w:tcPr>
          <w:p w:rsidR="000123C5" w:rsidRDefault="000927F7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:rsidR="00986EC0" w:rsidRPr="00865A82" w:rsidRDefault="000123C5" w:rsidP="00012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DE70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DE7015" w:rsidRDefault="00DE7015" w:rsidP="00DE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86EC0" w:rsidRPr="00865A82" w:rsidRDefault="00EE65A4" w:rsidP="00DE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268,540</w:t>
            </w:r>
          </w:p>
        </w:tc>
        <w:tc>
          <w:tcPr>
            <w:tcW w:w="146" w:type="pct"/>
          </w:tcPr>
          <w:p w:rsidR="00986EC0" w:rsidRPr="00865A82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DE7015" w:rsidRDefault="00DE7015" w:rsidP="00DE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86EC0" w:rsidRPr="00865A82" w:rsidRDefault="00EE65A4" w:rsidP="00DE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363,311</w:t>
            </w:r>
          </w:p>
        </w:tc>
        <w:tc>
          <w:tcPr>
            <w:tcW w:w="146" w:type="pct"/>
          </w:tcPr>
          <w:p w:rsidR="00986EC0" w:rsidRPr="00865A82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DE7015" w:rsidRDefault="00DE7015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86EC0" w:rsidRPr="00865A82" w:rsidRDefault="00EE65A4" w:rsidP="00DE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158,474</w:t>
            </w:r>
          </w:p>
        </w:tc>
        <w:tc>
          <w:tcPr>
            <w:tcW w:w="146" w:type="pct"/>
          </w:tcPr>
          <w:p w:rsidR="00986EC0" w:rsidRPr="00865A82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DE7015" w:rsidRDefault="00DE7015" w:rsidP="00DE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986EC0" w:rsidRPr="00865A82" w:rsidRDefault="00A44C30" w:rsidP="00DE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221,442</w:t>
            </w:r>
          </w:p>
        </w:tc>
      </w:tr>
    </w:tbl>
    <w:p w:rsidR="00A43EB9" w:rsidRPr="00865A82" w:rsidRDefault="00922E45" w:rsidP="00A0197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865A82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:rsidR="00691C36" w:rsidRPr="00865A82" w:rsidRDefault="00691C36" w:rsidP="00BC03B8">
      <w:pPr>
        <w:pStyle w:val="FSBlank"/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4"/>
        <w:gridCol w:w="1169"/>
        <w:gridCol w:w="271"/>
        <w:gridCol w:w="1081"/>
        <w:gridCol w:w="271"/>
        <w:gridCol w:w="1081"/>
        <w:gridCol w:w="271"/>
        <w:gridCol w:w="1172"/>
      </w:tblGrid>
      <w:tr w:rsidR="000D376B" w:rsidRPr="00865A82" w:rsidTr="007B5D11">
        <w:trPr>
          <w:tblHeader/>
        </w:trPr>
        <w:tc>
          <w:tcPr>
            <w:tcW w:w="2133" w:type="pct"/>
          </w:tcPr>
          <w:p w:rsidR="000D376B" w:rsidRPr="00865A82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</w:tcPr>
          <w:p w:rsidR="000D376B" w:rsidRPr="00865A82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:rsidR="000D376B" w:rsidRPr="00865A82" w:rsidRDefault="000D376B" w:rsidP="0013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61" w:type="pct"/>
            <w:gridSpan w:val="3"/>
            <w:vAlign w:val="bottom"/>
          </w:tcPr>
          <w:p w:rsidR="000D376B" w:rsidRPr="00865A82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E7E" w:rsidRPr="00865A82" w:rsidTr="007B5D11">
        <w:trPr>
          <w:tblHeader/>
        </w:trPr>
        <w:tc>
          <w:tcPr>
            <w:tcW w:w="2133" w:type="pct"/>
          </w:tcPr>
          <w:p w:rsidR="000D376B" w:rsidRPr="00865A82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0D376B" w:rsidRPr="00865A82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94E7E"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0D376B" w:rsidRPr="00865A82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D376B" w:rsidRPr="00865A82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94E7E"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0D376B" w:rsidRPr="00865A82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0D376B" w:rsidRPr="00865A82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94E7E"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0D376B" w:rsidRPr="00865A82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0D376B" w:rsidRPr="00865A82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94E7E"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D376B" w:rsidRPr="00865A82" w:rsidTr="008B224A">
        <w:trPr>
          <w:tblHeader/>
        </w:trPr>
        <w:tc>
          <w:tcPr>
            <w:tcW w:w="2133" w:type="pct"/>
          </w:tcPr>
          <w:p w:rsidR="000D376B" w:rsidRPr="00865A82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7" w:type="pct"/>
            <w:gridSpan w:val="7"/>
          </w:tcPr>
          <w:p w:rsidR="000D376B" w:rsidRPr="00865A82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D11" w:rsidRPr="00865A82" w:rsidTr="007B5D11">
        <w:tc>
          <w:tcPr>
            <w:tcW w:w="2133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1" w:type="pct"/>
          </w:tcPr>
          <w:p w:rsidR="007B5D11" w:rsidRPr="00865A82" w:rsidRDefault="006E6883" w:rsidP="005C5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2,724</w:t>
            </w: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B5D11" w:rsidRPr="00865A82" w:rsidRDefault="007B5D11" w:rsidP="00D7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2,624</w:t>
            </w: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5D11" w:rsidRPr="00865A82" w:rsidTr="007B5D11">
        <w:tc>
          <w:tcPr>
            <w:tcW w:w="2133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1" w:type="pct"/>
          </w:tcPr>
          <w:p w:rsidR="007B5D11" w:rsidRPr="00865A82" w:rsidRDefault="006E6883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57,644</w:t>
            </w: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60,138</w:t>
            </w: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5D11" w:rsidRPr="00865A82" w:rsidTr="007B5D11">
        <w:tc>
          <w:tcPr>
            <w:tcW w:w="2133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วัสดุและของใช้สิ้นเปลือง</w:t>
            </w:r>
          </w:p>
        </w:tc>
        <w:tc>
          <w:tcPr>
            <w:tcW w:w="631" w:type="pct"/>
          </w:tcPr>
          <w:p w:rsidR="007B5D11" w:rsidRPr="00865A82" w:rsidRDefault="006E6883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29,110</w:t>
            </w: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35,664</w:t>
            </w: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5D11" w:rsidRPr="00865A82" w:rsidTr="007B5D11">
        <w:tc>
          <w:tcPr>
            <w:tcW w:w="2133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7B5D11" w:rsidRPr="00865A82" w:rsidRDefault="006E6883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89,478</w:t>
            </w: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98,426</w:t>
            </w: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B5D11" w:rsidRPr="00865A82" w:rsidTr="007B5D11">
        <w:tc>
          <w:tcPr>
            <w:tcW w:w="2133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7B5D11" w:rsidRPr="00865A82" w:rsidRDefault="006E6883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(2,332)</w:t>
            </w: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(3,520)</w:t>
            </w: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5D11" w:rsidRPr="00865A82" w:rsidTr="007B5D11">
        <w:tc>
          <w:tcPr>
            <w:tcW w:w="2133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59" w:right="-43" w:hanging="1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7B5D11" w:rsidRPr="00865A82" w:rsidRDefault="006E6883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87,146</w:t>
            </w: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94,906</w:t>
            </w: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B5D11" w:rsidRPr="00865A82" w:rsidTr="007B5D11">
        <w:tc>
          <w:tcPr>
            <w:tcW w:w="2133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5D11" w:rsidRPr="00865A82" w:rsidTr="007B5D11">
        <w:tc>
          <w:tcPr>
            <w:tcW w:w="2133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865A8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รวมในบัญชีต้นทุนขาย</w:t>
            </w:r>
            <w:r w:rsidR="002C64AC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631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7B5D11" w:rsidRPr="00865A82" w:rsidRDefault="007B5D11" w:rsidP="007B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D95" w:rsidRPr="00865A82" w:rsidTr="00455D95">
        <w:trPr>
          <w:trHeight w:val="407"/>
        </w:trPr>
        <w:tc>
          <w:tcPr>
            <w:tcW w:w="2133" w:type="pct"/>
          </w:tcPr>
          <w:p w:rsidR="00455D95" w:rsidRPr="00865A82" w:rsidRDefault="00455D95" w:rsidP="00455D95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5" w:right="-43" w:hanging="16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  <w:r w:rsidR="00B26CCC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631" w:type="pct"/>
          </w:tcPr>
          <w:p w:rsidR="00455D95" w:rsidRPr="00865A82" w:rsidRDefault="00455D95" w:rsidP="0097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12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1,</w:t>
            </w:r>
            <w:r w:rsidR="00A34BEE" w:rsidRPr="00865A82">
              <w:rPr>
                <w:rFonts w:ascii="Angsana New" w:hAnsi="Angsana New"/>
                <w:sz w:val="30"/>
                <w:szCs w:val="30"/>
              </w:rPr>
              <w:t>2</w:t>
            </w:r>
            <w:r w:rsidR="00975F3F">
              <w:rPr>
                <w:rFonts w:ascii="Angsana New" w:hAnsi="Angsana New"/>
                <w:sz w:val="30"/>
                <w:szCs w:val="30"/>
              </w:rPr>
              <w:t>30,38</w:t>
            </w:r>
            <w:r w:rsidR="00EB22B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455D95" w:rsidRPr="00865A82" w:rsidRDefault="00455D95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455D95" w:rsidRPr="00865A82" w:rsidRDefault="00455D95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1,619,</w:t>
            </w:r>
            <w:r w:rsidR="002C64AC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146" w:type="pct"/>
          </w:tcPr>
          <w:p w:rsidR="00455D95" w:rsidRPr="00865A82" w:rsidRDefault="00455D95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455D95" w:rsidRPr="00865A82" w:rsidRDefault="00455D95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455D95" w:rsidRPr="00865A82" w:rsidRDefault="00455D95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55D95" w:rsidRPr="00865A82" w:rsidRDefault="00455D95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58C6" w:rsidRPr="00865A82" w:rsidTr="007B5D11">
        <w:tc>
          <w:tcPr>
            <w:tcW w:w="2133" w:type="pct"/>
          </w:tcPr>
          <w:p w:rsidR="006E58C6" w:rsidRPr="00865A82" w:rsidRDefault="006E58C6" w:rsidP="006E58C6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5" w:right="-43" w:hanging="16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</w:t>
            </w: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865A8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  <w:r w:rsidR="002C64AC">
              <w:rPr>
                <w:rFonts w:ascii="Angsana New" w:hAnsi="Angsana New" w:hint="cs"/>
                <w:sz w:val="30"/>
                <w:szCs w:val="30"/>
                <w:cs/>
              </w:rPr>
              <w:t>และเสื่อมสภาพ</w:t>
            </w:r>
          </w:p>
        </w:tc>
        <w:tc>
          <w:tcPr>
            <w:tcW w:w="631" w:type="pct"/>
          </w:tcPr>
          <w:p w:rsidR="006E58C6" w:rsidRPr="00865A82" w:rsidRDefault="006E58C6" w:rsidP="006E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:rsidR="006E58C6" w:rsidRPr="00865A82" w:rsidRDefault="006E58C6" w:rsidP="006E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(1,188)</w:t>
            </w:r>
          </w:p>
        </w:tc>
        <w:tc>
          <w:tcPr>
            <w:tcW w:w="146" w:type="pct"/>
          </w:tcPr>
          <w:p w:rsidR="006E58C6" w:rsidRPr="00865A82" w:rsidRDefault="006E58C6" w:rsidP="006E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6E58C6" w:rsidRPr="00865A82" w:rsidRDefault="006E58C6" w:rsidP="006E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:rsidR="006E58C6" w:rsidRPr="00865A82" w:rsidRDefault="002C64AC" w:rsidP="006E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2,239</w:t>
            </w:r>
          </w:p>
        </w:tc>
        <w:tc>
          <w:tcPr>
            <w:tcW w:w="146" w:type="pct"/>
          </w:tcPr>
          <w:p w:rsidR="006E58C6" w:rsidRPr="00865A82" w:rsidRDefault="006E58C6" w:rsidP="006E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6E58C6" w:rsidRPr="00865A82" w:rsidRDefault="006E58C6" w:rsidP="006E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:rsidR="006E58C6" w:rsidRPr="00865A82" w:rsidRDefault="006E58C6" w:rsidP="006E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E58C6" w:rsidRPr="00865A82" w:rsidRDefault="006E58C6" w:rsidP="006E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E58C6" w:rsidRPr="00865A82" w:rsidRDefault="006E58C6" w:rsidP="006E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:rsidR="006E58C6" w:rsidRPr="00865A82" w:rsidRDefault="006E58C6" w:rsidP="006E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58C6" w:rsidRPr="00865A82" w:rsidTr="007B5D11">
        <w:tc>
          <w:tcPr>
            <w:tcW w:w="2133" w:type="pct"/>
          </w:tcPr>
          <w:p w:rsidR="006E58C6" w:rsidRPr="00865A82" w:rsidRDefault="006E58C6" w:rsidP="006E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6E58C6" w:rsidRPr="00865A82" w:rsidRDefault="006E58C6" w:rsidP="006E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A34BEE"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975F3F">
              <w:rPr>
                <w:rFonts w:ascii="Angsana New" w:hAnsi="Angsana New"/>
                <w:b/>
                <w:bCs/>
                <w:sz w:val="30"/>
                <w:szCs w:val="30"/>
              </w:rPr>
              <w:t>9,19</w:t>
            </w:r>
            <w:r w:rsidR="00EB22B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6E58C6" w:rsidRPr="00865A82" w:rsidRDefault="006E58C6" w:rsidP="006E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6E58C6" w:rsidRPr="00865A82" w:rsidRDefault="006E58C6" w:rsidP="006E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1,621,28</w:t>
            </w:r>
            <w:r w:rsidR="00A34BEE" w:rsidRPr="00865A8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:rsidR="006E58C6" w:rsidRPr="00865A82" w:rsidRDefault="006E58C6" w:rsidP="006E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6E58C6" w:rsidRPr="00865A82" w:rsidRDefault="006E58C6" w:rsidP="006E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E58C6" w:rsidRPr="00865A82" w:rsidRDefault="006E58C6" w:rsidP="006E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6E58C6" w:rsidRPr="00865A82" w:rsidRDefault="006E58C6" w:rsidP="006E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0D376B" w:rsidRPr="00865A82" w:rsidRDefault="000D376B" w:rsidP="000D3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A7F02" w:rsidRPr="00865A82" w:rsidRDefault="003C6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  <w:sectPr w:rsidR="00AA7F02" w:rsidRPr="00865A82" w:rsidSect="0077022C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9"/>
          <w:cols w:space="720"/>
          <w:docGrid w:linePitch="245"/>
        </w:sectPr>
      </w:pPr>
      <w:r w:rsidRPr="00865A82">
        <w:rPr>
          <w:rFonts w:ascii="Angsana New" w:hAnsi="Angsana New"/>
          <w:bCs/>
          <w:sz w:val="30"/>
          <w:szCs w:val="30"/>
          <w:cs/>
        </w:rPr>
        <w:br w:type="page"/>
      </w:r>
    </w:p>
    <w:p w:rsidR="007D014D" w:rsidRPr="00865A82" w:rsidRDefault="00132BD6" w:rsidP="00A0197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sz w:val="30"/>
          <w:szCs w:val="30"/>
        </w:rPr>
      </w:pPr>
      <w:r w:rsidRPr="00865A82">
        <w:rPr>
          <w:rFonts w:ascii="Angsana New" w:hAnsi="Angsana New" w:hint="cs"/>
          <w:bCs/>
          <w:sz w:val="30"/>
          <w:szCs w:val="30"/>
          <w:cs/>
        </w:rPr>
        <w:lastRenderedPageBreak/>
        <w:t>เงินลงทุนในบริษัท</w:t>
      </w:r>
      <w:r w:rsidR="009F4E69" w:rsidRPr="00865A82">
        <w:rPr>
          <w:rFonts w:ascii="Angsana New" w:hAnsi="Angsana New" w:hint="cs"/>
          <w:bCs/>
          <w:sz w:val="30"/>
          <w:szCs w:val="30"/>
          <w:cs/>
        </w:rPr>
        <w:t>ร่วม</w:t>
      </w:r>
    </w:p>
    <w:p w:rsidR="007D014D" w:rsidRPr="00865A82" w:rsidRDefault="007D014D" w:rsidP="007B41EC">
      <w:pPr>
        <w:pStyle w:val="FSBlank"/>
        <w:rPr>
          <w:sz w:val="30"/>
          <w:szCs w:val="30"/>
        </w:rPr>
      </w:pPr>
      <w:r w:rsidRPr="00865A82">
        <w:rPr>
          <w:sz w:val="30"/>
          <w:szCs w:val="30"/>
          <w:cs/>
        </w:rPr>
        <w:tab/>
      </w:r>
    </w:p>
    <w:tbl>
      <w:tblPr>
        <w:tblW w:w="15030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530"/>
        <w:gridCol w:w="1080"/>
        <w:gridCol w:w="90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</w:tblGrid>
      <w:tr w:rsidR="009F4E69" w:rsidRPr="00865A82" w:rsidTr="00F74D16">
        <w:trPr>
          <w:cantSplit/>
          <w:tblHeader/>
        </w:trPr>
        <w:tc>
          <w:tcPr>
            <w:tcW w:w="1530" w:type="dxa"/>
          </w:tcPr>
          <w:p w:rsidR="009F4E69" w:rsidRPr="00865A82" w:rsidRDefault="009F4E6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F4E69" w:rsidRPr="00865A82" w:rsidRDefault="009F4E6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:rsidR="009F4E69" w:rsidRPr="00865A82" w:rsidRDefault="009F4E6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9F4E69" w:rsidRPr="00865A82" w:rsidRDefault="009F4E6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</w:tcPr>
          <w:p w:rsidR="009F4E69" w:rsidRPr="00865A82" w:rsidRDefault="009F4E6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9F4E69" w:rsidRPr="00865A82" w:rsidRDefault="009F4E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380" w:type="dxa"/>
            <w:gridSpan w:val="11"/>
            <w:hideMark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F4E69" w:rsidRPr="00865A82" w:rsidTr="00F74D16">
        <w:trPr>
          <w:cantSplit/>
          <w:tblHeader/>
        </w:trPr>
        <w:tc>
          <w:tcPr>
            <w:tcW w:w="1530" w:type="dxa"/>
          </w:tcPr>
          <w:p w:rsidR="009F4E69" w:rsidRPr="00865A82" w:rsidRDefault="009F4E6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:rsidR="009F4E69" w:rsidRPr="00865A82" w:rsidRDefault="009F4E6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160" w:type="dxa"/>
            <w:gridSpan w:val="3"/>
            <w:hideMark/>
          </w:tcPr>
          <w:p w:rsidR="009F4E69" w:rsidRPr="00865A82" w:rsidRDefault="009F4E6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:rsidR="009F4E69" w:rsidRPr="00865A82" w:rsidRDefault="009F4E6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70" w:type="dxa"/>
          </w:tcPr>
          <w:p w:rsidR="009F4E69" w:rsidRPr="00865A82" w:rsidRDefault="009F4E6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9F4E69" w:rsidRPr="00865A82" w:rsidRDefault="009F4E6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9F4E69" w:rsidRPr="00865A82" w:rsidRDefault="009F4E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  <w:r w:rsidRPr="00865A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:rsidR="009F4E69" w:rsidRPr="00865A82" w:rsidRDefault="009F4E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:rsidR="009F4E69" w:rsidRPr="00865A82" w:rsidRDefault="009F4E6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9F4E69" w:rsidRPr="00865A82" w:rsidRDefault="009F4E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gridSpan w:val="3"/>
            <w:hideMark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:rsidR="009F4E69" w:rsidRPr="00865A82" w:rsidRDefault="009F4E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865A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:rsidR="009F4E69" w:rsidRPr="00865A82" w:rsidRDefault="009F4E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hideMark/>
          </w:tcPr>
          <w:p w:rsidR="009F4E69" w:rsidRPr="00865A82" w:rsidRDefault="009F4E69" w:rsidP="009F4E69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9F4E69" w:rsidRPr="00865A82" w:rsidRDefault="009F4E69" w:rsidP="009F4E69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9F4E69" w:rsidRPr="00865A82" w:rsidTr="00F74D16">
        <w:trPr>
          <w:cantSplit/>
          <w:tblHeader/>
        </w:trPr>
        <w:tc>
          <w:tcPr>
            <w:tcW w:w="1530" w:type="dxa"/>
          </w:tcPr>
          <w:p w:rsidR="009F4E69" w:rsidRPr="00865A82" w:rsidRDefault="009F4E6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65A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:rsidR="009F4E69" w:rsidRPr="00865A82" w:rsidRDefault="009F4E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65A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:rsidR="009F4E69" w:rsidRPr="00865A82" w:rsidRDefault="009F4E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65A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65A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:rsidR="009F4E69" w:rsidRPr="00865A82" w:rsidRDefault="009F4E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65A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</w:tr>
      <w:tr w:rsidR="009F4E69" w:rsidRPr="00865A82" w:rsidTr="00F74D16">
        <w:trPr>
          <w:cantSplit/>
          <w:tblHeader/>
        </w:trPr>
        <w:tc>
          <w:tcPr>
            <w:tcW w:w="1530" w:type="dxa"/>
          </w:tcPr>
          <w:p w:rsidR="009F4E69" w:rsidRPr="00865A82" w:rsidRDefault="009F4E6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vAlign w:val="bottom"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90" w:type="dxa"/>
            <w:gridSpan w:val="15"/>
            <w:vAlign w:val="bottom"/>
            <w:hideMark/>
          </w:tcPr>
          <w:p w:rsidR="009F4E69" w:rsidRPr="00865A82" w:rsidRDefault="009F4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F4E69" w:rsidRPr="00865A82" w:rsidTr="00F74D16">
        <w:trPr>
          <w:cantSplit/>
          <w:trHeight w:val="270"/>
        </w:trPr>
        <w:tc>
          <w:tcPr>
            <w:tcW w:w="1530" w:type="dxa"/>
            <w:hideMark/>
          </w:tcPr>
          <w:p w:rsidR="009F4E69" w:rsidRPr="00865A82" w:rsidRDefault="009F4E6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  <w:r w:rsidR="00F74D1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080" w:type="dxa"/>
          </w:tcPr>
          <w:p w:rsidR="009F4E69" w:rsidRPr="00865A82" w:rsidRDefault="009F4E6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9F4E69" w:rsidRPr="00865A82" w:rsidRDefault="009F4E6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9F4E69" w:rsidRPr="00865A82" w:rsidRDefault="009F4E6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9F4E69" w:rsidRPr="00865A82" w:rsidRDefault="009F4E6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9F4E69" w:rsidRPr="00865A82" w:rsidRDefault="009F4E6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9F4E69" w:rsidRPr="00865A82" w:rsidRDefault="009F4E6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F4E69" w:rsidRPr="00865A82" w:rsidRDefault="009F4E6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9F4E69" w:rsidRPr="00865A82" w:rsidRDefault="009F4E6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F4E69" w:rsidRPr="00865A82" w:rsidRDefault="009F4E6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F4E69" w:rsidRPr="00865A82" w:rsidRDefault="009F4E6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F4E69" w:rsidRPr="00865A82" w:rsidRDefault="009F4E6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F4E69" w:rsidRPr="00865A82" w:rsidRDefault="009F4E6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F4E69" w:rsidRPr="00865A82" w:rsidRDefault="009F4E6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F4E69" w:rsidRPr="00865A82" w:rsidRDefault="009F4E6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F4E69" w:rsidRPr="00865A82" w:rsidRDefault="009F4E6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9F4E69" w:rsidRPr="00865A82" w:rsidRDefault="009F4E6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F4E69" w:rsidRPr="00865A82" w:rsidRDefault="009F4E6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F4E69" w:rsidRPr="00865A82" w:rsidRDefault="009F4E6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F4E69" w:rsidRPr="00865A82" w:rsidRDefault="009F4E6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F4E69" w:rsidRPr="00865A82" w:rsidRDefault="009F4E6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4E69" w:rsidRPr="00865A82" w:rsidTr="00F74D16">
        <w:trPr>
          <w:cantSplit/>
          <w:trHeight w:val="270"/>
        </w:trPr>
        <w:tc>
          <w:tcPr>
            <w:tcW w:w="1530" w:type="dxa"/>
            <w:hideMark/>
          </w:tcPr>
          <w:p w:rsidR="009F4E69" w:rsidRPr="00865A82" w:rsidRDefault="009F4E6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กินดีอยู่ดี </w:t>
            </w:r>
            <w:r w:rsidRPr="00865A8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  <w:p w:rsidR="009F4E69" w:rsidRPr="00865A82" w:rsidRDefault="009F4E6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 xml:space="preserve">   2020 </w:t>
            </w: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:rsidR="009F4E69" w:rsidRPr="00865A82" w:rsidRDefault="009F4E6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F4E69" w:rsidRPr="00865A82" w:rsidRDefault="009F4E6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00" w:type="dxa"/>
          </w:tcPr>
          <w:p w:rsidR="009F4E69" w:rsidRPr="00865A82" w:rsidRDefault="009F4E69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:rsidR="009F4E69" w:rsidRPr="00865A82" w:rsidRDefault="009F4E69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270" w:type="dxa"/>
          </w:tcPr>
          <w:p w:rsidR="009F4E69" w:rsidRPr="00865A82" w:rsidRDefault="009F4E6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F4E69" w:rsidRPr="00865A82" w:rsidRDefault="009F4E69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9F4E69" w:rsidRPr="00865A82" w:rsidRDefault="009F4E69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9F4E69" w:rsidRPr="00865A82" w:rsidRDefault="009F4E6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F4E69" w:rsidRPr="00865A82" w:rsidRDefault="009F4E69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9F4E69" w:rsidRPr="00865A82" w:rsidRDefault="003B6200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16,500</w:t>
            </w:r>
          </w:p>
        </w:tc>
        <w:tc>
          <w:tcPr>
            <w:tcW w:w="270" w:type="dxa"/>
          </w:tcPr>
          <w:p w:rsidR="009F4E69" w:rsidRPr="00865A82" w:rsidRDefault="009F4E6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9F4E69" w:rsidRPr="00865A82" w:rsidRDefault="009F4E69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9F4E69" w:rsidRPr="00865A82" w:rsidRDefault="009F4E69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9F4E69" w:rsidRPr="00865A82" w:rsidRDefault="009F4E6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F4E69" w:rsidRPr="00865A82" w:rsidRDefault="003B6200" w:rsidP="003B6200">
            <w:pPr>
              <w:pStyle w:val="acctfourfigures"/>
              <w:tabs>
                <w:tab w:val="decimal" w:pos="64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4,125</w:t>
            </w:r>
          </w:p>
        </w:tc>
        <w:tc>
          <w:tcPr>
            <w:tcW w:w="270" w:type="dxa"/>
            <w:vAlign w:val="bottom"/>
          </w:tcPr>
          <w:p w:rsidR="009F4E69" w:rsidRPr="00865A82" w:rsidRDefault="009F4E6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F4E69" w:rsidRPr="00865A82" w:rsidRDefault="009F4E69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9F4E69" w:rsidRPr="00865A82" w:rsidRDefault="009F4E69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9F4E69" w:rsidRPr="00865A82" w:rsidRDefault="009F4E6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9F4E69" w:rsidRPr="00865A82" w:rsidRDefault="003B6200">
            <w:pPr>
              <w:pStyle w:val="acctfourfigures"/>
              <w:tabs>
                <w:tab w:val="decimal" w:pos="4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2,46</w:t>
            </w:r>
            <w:r w:rsidR="00A34BEE" w:rsidRPr="00865A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:rsidR="009F4E69" w:rsidRPr="00865A82" w:rsidRDefault="009F4E6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F4E69" w:rsidRPr="00865A82" w:rsidRDefault="009F4E69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9F4E69" w:rsidRPr="00865A82" w:rsidRDefault="009F4E69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9F4E69" w:rsidRPr="00865A82" w:rsidRDefault="009F4E6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F4E69" w:rsidRPr="00865A82" w:rsidRDefault="009F4E69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9F4E69" w:rsidRPr="00865A82" w:rsidRDefault="009F4E69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9F4E69" w:rsidRPr="00865A82" w:rsidRDefault="009F4E69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F4E69" w:rsidRPr="00865A82" w:rsidRDefault="009F4E69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9F4E69" w:rsidRPr="00865A82" w:rsidRDefault="009F4E69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9F4E69" w:rsidRPr="00865A82" w:rsidTr="00F74D16">
        <w:trPr>
          <w:cantSplit/>
        </w:trPr>
        <w:tc>
          <w:tcPr>
            <w:tcW w:w="1530" w:type="dxa"/>
            <w:hideMark/>
          </w:tcPr>
          <w:p w:rsidR="009F4E69" w:rsidRPr="00865A82" w:rsidRDefault="009F4E6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:rsidR="009F4E69" w:rsidRPr="00865A82" w:rsidRDefault="009F4E6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9F4E69" w:rsidRPr="00865A82" w:rsidRDefault="009F4E69">
            <w:pPr>
              <w:tabs>
                <w:tab w:val="clear" w:pos="454"/>
                <w:tab w:val="decimal" w:pos="5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9F4E69" w:rsidRPr="00865A82" w:rsidRDefault="009F4E6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9F4E69" w:rsidRPr="00865A82" w:rsidRDefault="009F4E6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9F4E69" w:rsidRPr="00865A82" w:rsidRDefault="009F4E6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9F4E69" w:rsidRPr="00865A82" w:rsidRDefault="009F4E6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9F4E69" w:rsidRPr="00865A82" w:rsidRDefault="009F4E6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9F4E69" w:rsidRPr="00865A82" w:rsidRDefault="009F4E6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9F4E69" w:rsidRPr="00865A82" w:rsidRDefault="009F4E6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F4E69" w:rsidRPr="00865A82" w:rsidRDefault="003B6200" w:rsidP="003B6200">
            <w:pPr>
              <w:pStyle w:val="acctfourfigures"/>
              <w:tabs>
                <w:tab w:val="decimal" w:pos="64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4,125</w:t>
            </w:r>
          </w:p>
        </w:tc>
        <w:tc>
          <w:tcPr>
            <w:tcW w:w="270" w:type="dxa"/>
          </w:tcPr>
          <w:p w:rsidR="009F4E69" w:rsidRPr="00865A82" w:rsidRDefault="009F4E6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9F4E69" w:rsidRPr="00865A82" w:rsidRDefault="009F4E6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9F4E69" w:rsidRPr="00865A82" w:rsidRDefault="009F4E6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F4E69" w:rsidRPr="00865A82" w:rsidRDefault="003B6200" w:rsidP="003B6200">
            <w:pPr>
              <w:pStyle w:val="acctfourfigures"/>
              <w:tabs>
                <w:tab w:val="decimal" w:pos="4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2,46</w:t>
            </w:r>
            <w:r w:rsidR="00A34BEE"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9F4E69" w:rsidRPr="00865A82" w:rsidRDefault="009F4E6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9F4E69" w:rsidRPr="00865A82" w:rsidRDefault="009F4E6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9F4E69" w:rsidRPr="00865A82" w:rsidRDefault="009F4E6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9F4E69" w:rsidRPr="00865A82" w:rsidRDefault="009F4E6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9F4E69" w:rsidRPr="00865A82" w:rsidRDefault="009F4E69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9F4E69" w:rsidRPr="00865A82" w:rsidRDefault="009F4E6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:rsidR="009F4E69" w:rsidRPr="00865A82" w:rsidRDefault="009F4E69" w:rsidP="009F4E69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720CE" w:rsidRDefault="00C720CE" w:rsidP="009F4E69">
      <w:pPr>
        <w:pStyle w:val="FSContent"/>
        <w:ind w:left="0"/>
      </w:pPr>
      <w:r w:rsidRPr="00A93CFD">
        <w:rPr>
          <w:cs/>
        </w:rPr>
        <w:t>บริษัทร่วมจดทะเบียนจัดตั้งและดำเนินธุรกิจในประเทศไทย</w:t>
      </w:r>
    </w:p>
    <w:p w:rsidR="00C720CE" w:rsidRDefault="00C720CE" w:rsidP="009F4E69">
      <w:pPr>
        <w:pStyle w:val="FSContent"/>
        <w:ind w:left="0"/>
      </w:pPr>
    </w:p>
    <w:p w:rsidR="009F4E69" w:rsidRPr="00865A82" w:rsidRDefault="009F4E69" w:rsidP="009F4E69">
      <w:pPr>
        <w:pStyle w:val="FSContent"/>
        <w:ind w:left="0"/>
      </w:pPr>
      <w:r w:rsidRPr="00865A82">
        <w:rPr>
          <w:rFonts w:hint="cs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B55B7D" w:rsidRPr="00865A82" w:rsidRDefault="00B55B7D" w:rsidP="00B55B7D">
      <w:pPr>
        <w:jc w:val="center"/>
        <w:rPr>
          <w:rFonts w:ascii="Angsana New" w:eastAsia="MS Mincho" w:hAnsi="Angsana New"/>
          <w:sz w:val="30"/>
          <w:szCs w:val="30"/>
        </w:rPr>
      </w:pPr>
    </w:p>
    <w:p w:rsidR="00B55B7D" w:rsidRPr="00865A82" w:rsidRDefault="00B55B7D" w:rsidP="00B55B7D"/>
    <w:p w:rsidR="00B55B7D" w:rsidRPr="00865A82" w:rsidRDefault="00B55B7D" w:rsidP="00B55B7D">
      <w:pPr>
        <w:rPr>
          <w:rFonts w:ascii="Angsana New" w:eastAsia="MS Mincho" w:hAnsi="Angsana New"/>
          <w:sz w:val="30"/>
          <w:szCs w:val="30"/>
        </w:rPr>
      </w:pPr>
    </w:p>
    <w:p w:rsidR="00B55B7D" w:rsidRPr="00865A82" w:rsidRDefault="00B55B7D" w:rsidP="00B55B7D">
      <w:pPr>
        <w:rPr>
          <w:cs/>
        </w:rPr>
        <w:sectPr w:rsidR="00B55B7D" w:rsidRPr="00865A82" w:rsidSect="00B55B7D">
          <w:pgSz w:w="16834" w:h="11909" w:orient="landscape" w:code="9"/>
          <w:pgMar w:top="1152" w:right="691" w:bottom="1152" w:left="990" w:header="720" w:footer="720" w:gutter="0"/>
          <w:cols w:space="720"/>
          <w:docGrid w:linePitch="245"/>
        </w:sectPr>
      </w:pPr>
    </w:p>
    <w:p w:rsidR="00AE2262" w:rsidRPr="00865A82" w:rsidRDefault="00AE2262" w:rsidP="00AE22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eastAsia="MS Mincho" w:hAnsi="Angsana New"/>
          <w:sz w:val="30"/>
          <w:szCs w:val="30"/>
        </w:rPr>
      </w:pPr>
      <w:r w:rsidRPr="00865A82">
        <w:rPr>
          <w:rFonts w:ascii="Angsana New" w:eastAsia="MS Mincho" w:hAnsi="Angsana New"/>
          <w:sz w:val="30"/>
          <w:szCs w:val="30"/>
          <w:cs/>
        </w:rPr>
        <w:lastRenderedPageBreak/>
        <w:t>รายการเคลื่อนไหวของเงินลงทุนในบริษัทร่วมสำหรับ</w:t>
      </w:r>
      <w:r w:rsidR="00B822E0">
        <w:rPr>
          <w:rFonts w:ascii="Angsana New" w:eastAsia="MS Mincho" w:hAnsi="Angsana New" w:hint="cs"/>
          <w:sz w:val="30"/>
          <w:szCs w:val="30"/>
          <w:cs/>
        </w:rPr>
        <w:t>แต่ละ</w:t>
      </w:r>
      <w:r w:rsidRPr="00865A82">
        <w:rPr>
          <w:rFonts w:ascii="Angsana New" w:eastAsia="MS Mincho" w:hAnsi="Angsana New" w:hint="cs"/>
          <w:sz w:val="30"/>
          <w:szCs w:val="30"/>
          <w:cs/>
        </w:rPr>
        <w:t>ปี</w:t>
      </w:r>
      <w:r w:rsidRPr="00865A82">
        <w:rPr>
          <w:rFonts w:ascii="Angsana New" w:eastAsia="MS Mincho" w:hAnsi="Angsana New"/>
          <w:sz w:val="30"/>
          <w:szCs w:val="30"/>
          <w:cs/>
        </w:rPr>
        <w:t xml:space="preserve">สิ้นสุดวันที่ </w:t>
      </w:r>
      <w:r w:rsidRPr="00865A82">
        <w:rPr>
          <w:rFonts w:ascii="Angsana New" w:hAnsi="Angsana New"/>
          <w:sz w:val="30"/>
          <w:szCs w:val="30"/>
        </w:rPr>
        <w:t xml:space="preserve">31 </w:t>
      </w:r>
      <w:r w:rsidRPr="00865A82">
        <w:rPr>
          <w:rFonts w:ascii="Angsana New" w:hAnsi="Angsana New" w:hint="cs"/>
          <w:sz w:val="30"/>
          <w:szCs w:val="30"/>
          <w:cs/>
        </w:rPr>
        <w:t>ธันวาคม</w:t>
      </w:r>
      <w:r w:rsidRPr="00865A82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65A82">
        <w:rPr>
          <w:rFonts w:ascii="Angsana New" w:eastAsia="MS Mincho" w:hAnsi="Angsana New" w:hint="cs"/>
          <w:sz w:val="30"/>
          <w:szCs w:val="30"/>
          <w:cs/>
        </w:rPr>
        <w:t>มีดังนี้</w:t>
      </w:r>
    </w:p>
    <w:p w:rsidR="00AE2262" w:rsidRPr="00865A82" w:rsidRDefault="00AE2262" w:rsidP="00AE2262">
      <w:pPr>
        <w:tabs>
          <w:tab w:val="clear" w:pos="227"/>
          <w:tab w:val="clear" w:pos="454"/>
          <w:tab w:val="left" w:pos="540"/>
        </w:tabs>
        <w:spacing w:line="240" w:lineRule="auto"/>
        <w:ind w:left="7" w:right="-43"/>
        <w:contextualSpacing/>
        <w:jc w:val="thaiDistribute"/>
        <w:rPr>
          <w:rFonts w:ascii="Angsana New" w:eastAsia="MS Mincho" w:hAnsi="Angsana New"/>
          <w:sz w:val="30"/>
          <w:szCs w:val="30"/>
          <w:cs/>
        </w:rPr>
      </w:pP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79"/>
        <w:gridCol w:w="466"/>
        <w:gridCol w:w="1544"/>
        <w:gridCol w:w="270"/>
        <w:gridCol w:w="1571"/>
      </w:tblGrid>
      <w:tr w:rsidR="00AE2262" w:rsidRPr="00865A82" w:rsidTr="00AE2262">
        <w:trPr>
          <w:trHeight w:val="74"/>
        </w:trPr>
        <w:tc>
          <w:tcPr>
            <w:tcW w:w="5478" w:type="dxa"/>
            <w:vAlign w:val="bottom"/>
          </w:tcPr>
          <w:p w:rsidR="00AE2262" w:rsidRPr="00865A82" w:rsidRDefault="00AE226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:rsidR="00AE2262" w:rsidRPr="00865A82" w:rsidRDefault="00AE2262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3385" w:type="dxa"/>
            <w:gridSpan w:val="3"/>
            <w:hideMark/>
          </w:tcPr>
          <w:p w:rsidR="00AE2262" w:rsidRPr="00865A82" w:rsidRDefault="00AE2262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65A82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AE2262" w:rsidRPr="00865A82" w:rsidTr="00AE2262">
        <w:trPr>
          <w:trHeight w:val="74"/>
        </w:trPr>
        <w:tc>
          <w:tcPr>
            <w:tcW w:w="5478" w:type="dxa"/>
            <w:vAlign w:val="bottom"/>
            <w:hideMark/>
          </w:tcPr>
          <w:p w:rsidR="00AE2262" w:rsidRPr="00865A82" w:rsidRDefault="00AE226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66" w:type="dxa"/>
          </w:tcPr>
          <w:p w:rsidR="00AE2262" w:rsidRPr="00865A82" w:rsidRDefault="00AE226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44" w:type="dxa"/>
            <w:hideMark/>
          </w:tcPr>
          <w:p w:rsidR="00AE2262" w:rsidRPr="00865A82" w:rsidRDefault="00AE226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65A8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:rsidR="00AE2262" w:rsidRPr="00865A82" w:rsidRDefault="00AE226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571" w:type="dxa"/>
            <w:hideMark/>
          </w:tcPr>
          <w:p w:rsidR="00AE2262" w:rsidRPr="00865A82" w:rsidRDefault="00AE226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65A8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2562</w:t>
            </w:r>
          </w:p>
        </w:tc>
      </w:tr>
      <w:tr w:rsidR="00AE2262" w:rsidRPr="00865A82" w:rsidTr="00AE2262">
        <w:trPr>
          <w:trHeight w:val="74"/>
        </w:trPr>
        <w:tc>
          <w:tcPr>
            <w:tcW w:w="5478" w:type="dxa"/>
            <w:vAlign w:val="bottom"/>
          </w:tcPr>
          <w:p w:rsidR="00AE2262" w:rsidRPr="00865A82" w:rsidRDefault="00AE226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66" w:type="dxa"/>
          </w:tcPr>
          <w:p w:rsidR="00AE2262" w:rsidRPr="00865A82" w:rsidRDefault="00AE226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3385" w:type="dxa"/>
            <w:gridSpan w:val="3"/>
            <w:hideMark/>
          </w:tcPr>
          <w:p w:rsidR="00AE2262" w:rsidRPr="00865A82" w:rsidRDefault="00AE226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865A82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AE2262" w:rsidRPr="00865A82" w:rsidTr="00AE2262">
        <w:trPr>
          <w:trHeight w:val="413"/>
        </w:trPr>
        <w:tc>
          <w:tcPr>
            <w:tcW w:w="5478" w:type="dxa"/>
            <w:vAlign w:val="bottom"/>
            <w:hideMark/>
          </w:tcPr>
          <w:p w:rsidR="00AE2262" w:rsidRPr="00865A82" w:rsidRDefault="00AE2262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66" w:type="dxa"/>
          </w:tcPr>
          <w:p w:rsidR="00AE2262" w:rsidRPr="00865A82" w:rsidRDefault="00AE226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hideMark/>
          </w:tcPr>
          <w:p w:rsidR="00AE2262" w:rsidRPr="00865A82" w:rsidRDefault="00AE2262" w:rsidP="004D6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56"/>
              </w:tabs>
              <w:spacing w:line="240" w:lineRule="auto"/>
              <w:ind w:right="-105" w:firstLine="603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E2262" w:rsidRPr="00865A82" w:rsidRDefault="00AE2262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hideMark/>
          </w:tcPr>
          <w:p w:rsidR="00AE2262" w:rsidRPr="00865A82" w:rsidRDefault="00AE2262" w:rsidP="00AE22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05" w:firstLine="590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2262" w:rsidRPr="00865A82" w:rsidTr="00480052">
        <w:trPr>
          <w:trHeight w:val="396"/>
        </w:trPr>
        <w:tc>
          <w:tcPr>
            <w:tcW w:w="5478" w:type="dxa"/>
            <w:vAlign w:val="bottom"/>
            <w:hideMark/>
          </w:tcPr>
          <w:p w:rsidR="00AE2262" w:rsidRPr="00865A82" w:rsidRDefault="00AE2262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66" w:type="dxa"/>
          </w:tcPr>
          <w:p w:rsidR="00AE2262" w:rsidRPr="00865A82" w:rsidRDefault="00AE226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AE2262" w:rsidRPr="00865A82" w:rsidRDefault="003B6200" w:rsidP="00AB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4,125</w:t>
            </w:r>
          </w:p>
        </w:tc>
        <w:tc>
          <w:tcPr>
            <w:tcW w:w="270" w:type="dxa"/>
          </w:tcPr>
          <w:p w:rsidR="00AE2262" w:rsidRPr="00865A82" w:rsidRDefault="00AE2262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hideMark/>
          </w:tcPr>
          <w:p w:rsidR="00AE2262" w:rsidRPr="00865A82" w:rsidRDefault="00AE2262" w:rsidP="00AE22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05" w:firstLine="590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2262" w:rsidRPr="00865A82" w:rsidTr="00480052">
        <w:trPr>
          <w:trHeight w:val="396"/>
        </w:trPr>
        <w:tc>
          <w:tcPr>
            <w:tcW w:w="5478" w:type="dxa"/>
            <w:vAlign w:val="bottom"/>
            <w:hideMark/>
          </w:tcPr>
          <w:p w:rsidR="00AE2262" w:rsidRPr="00865A82" w:rsidRDefault="00AE2262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865A82">
              <w:rPr>
                <w:rFonts w:ascii="Angsana New" w:hAnsi="Angsana New"/>
                <w:sz w:val="30"/>
                <w:szCs w:val="30"/>
              </w:rPr>
              <w:t xml:space="preserve">downstream </w:t>
            </w:r>
          </w:p>
        </w:tc>
        <w:tc>
          <w:tcPr>
            <w:tcW w:w="466" w:type="dxa"/>
          </w:tcPr>
          <w:p w:rsidR="00AE2262" w:rsidRPr="00865A82" w:rsidRDefault="00AE226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4" w:type="dxa"/>
          </w:tcPr>
          <w:p w:rsidR="00AE2262" w:rsidRPr="00865A82" w:rsidRDefault="003B6200" w:rsidP="004D6A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05" w:firstLine="606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(453)</w:t>
            </w:r>
          </w:p>
        </w:tc>
        <w:tc>
          <w:tcPr>
            <w:tcW w:w="270" w:type="dxa"/>
          </w:tcPr>
          <w:p w:rsidR="00AE2262" w:rsidRPr="00865A82" w:rsidRDefault="00AE2262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hideMark/>
          </w:tcPr>
          <w:p w:rsidR="00AE2262" w:rsidRPr="00865A82" w:rsidRDefault="00AE2262" w:rsidP="00AE22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05" w:firstLine="590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2262" w:rsidRPr="00865A82" w:rsidTr="00480052">
        <w:trPr>
          <w:trHeight w:val="413"/>
        </w:trPr>
        <w:tc>
          <w:tcPr>
            <w:tcW w:w="5478" w:type="dxa"/>
            <w:vAlign w:val="bottom"/>
            <w:hideMark/>
          </w:tcPr>
          <w:p w:rsidR="00AE2262" w:rsidRPr="00865A82" w:rsidRDefault="00AE2262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466" w:type="dxa"/>
          </w:tcPr>
          <w:p w:rsidR="00AE2262" w:rsidRPr="00865A82" w:rsidRDefault="00AE2262">
            <w:pPr>
              <w:tabs>
                <w:tab w:val="decimal" w:pos="1355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4" w:type="dxa"/>
          </w:tcPr>
          <w:p w:rsidR="00AE2262" w:rsidRPr="00865A82" w:rsidRDefault="003B6200" w:rsidP="00AB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(1,205)</w:t>
            </w:r>
          </w:p>
        </w:tc>
        <w:tc>
          <w:tcPr>
            <w:tcW w:w="270" w:type="dxa"/>
          </w:tcPr>
          <w:p w:rsidR="00AE2262" w:rsidRPr="00865A82" w:rsidRDefault="00AE2262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  <w:hideMark/>
          </w:tcPr>
          <w:p w:rsidR="00AE2262" w:rsidRPr="00865A82" w:rsidRDefault="00AE2262" w:rsidP="00AE22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05" w:firstLine="590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2262" w:rsidRPr="00865A82" w:rsidTr="00480052">
        <w:trPr>
          <w:trHeight w:val="413"/>
        </w:trPr>
        <w:tc>
          <w:tcPr>
            <w:tcW w:w="5478" w:type="dxa"/>
            <w:vAlign w:val="bottom"/>
            <w:hideMark/>
          </w:tcPr>
          <w:p w:rsidR="00AE2262" w:rsidRPr="00865A82" w:rsidRDefault="00AE2262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80052" w:rsidRPr="00865A8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80052"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66" w:type="dxa"/>
          </w:tcPr>
          <w:p w:rsidR="00AE2262" w:rsidRPr="00865A82" w:rsidRDefault="00AE226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2262" w:rsidRPr="00865A82" w:rsidRDefault="003B6200" w:rsidP="004D6A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05" w:firstLine="5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2,467</w:t>
            </w:r>
          </w:p>
        </w:tc>
        <w:tc>
          <w:tcPr>
            <w:tcW w:w="270" w:type="dxa"/>
          </w:tcPr>
          <w:p w:rsidR="00AE2262" w:rsidRPr="00865A82" w:rsidRDefault="00AE2262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AE2262" w:rsidRPr="00865A82" w:rsidRDefault="00AE2262" w:rsidP="00AE22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05" w:firstLine="5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C581F" w:rsidRDefault="00AE2262" w:rsidP="00DB50AC">
      <w:pPr>
        <w:tabs>
          <w:tab w:val="clear" w:pos="227"/>
          <w:tab w:val="clear" w:pos="454"/>
          <w:tab w:val="left" w:pos="540"/>
        </w:tabs>
        <w:spacing w:line="240" w:lineRule="auto"/>
        <w:ind w:left="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65A82">
        <w:rPr>
          <w:rFonts w:ascii="Angsana New" w:eastAsia="MS Mincho" w:hAnsi="Angsana New"/>
          <w:sz w:val="30"/>
          <w:szCs w:val="30"/>
          <w:cs/>
        </w:rPr>
        <w:tab/>
      </w:r>
    </w:p>
    <w:p w:rsidR="00AE2262" w:rsidRPr="00865A82" w:rsidRDefault="00AE2262" w:rsidP="00AE2262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การเพิ่มเงินลงทุนในบริษัทร่วม</w:t>
      </w:r>
    </w:p>
    <w:p w:rsidR="00AE2262" w:rsidRPr="00FC581F" w:rsidRDefault="00AE2262" w:rsidP="00AE2262">
      <w:pPr>
        <w:tabs>
          <w:tab w:val="clear" w:pos="227"/>
          <w:tab w:val="clear" w:pos="454"/>
          <w:tab w:val="left" w:pos="540"/>
        </w:tabs>
        <w:spacing w:line="240" w:lineRule="auto"/>
        <w:ind w:left="7" w:right="-43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p w:rsidR="00AE2262" w:rsidRPr="00865A82" w:rsidRDefault="00AE2262" w:rsidP="00AE2262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r w:rsidRPr="00865A82">
        <w:rPr>
          <w:rFonts w:ascii="Angsana New" w:eastAsia="MS Mincho" w:hAnsi="Angsana New"/>
          <w:sz w:val="30"/>
          <w:szCs w:val="30"/>
          <w:cs/>
        </w:rPr>
        <w:t>ในระหว่าง</w:t>
      </w:r>
      <w:r w:rsidR="001B7812" w:rsidRPr="00865A82">
        <w:rPr>
          <w:rFonts w:ascii="Angsana New" w:eastAsia="MS Mincho" w:hAnsi="Angsana New" w:hint="cs"/>
          <w:sz w:val="30"/>
          <w:szCs w:val="30"/>
          <w:cs/>
        </w:rPr>
        <w:t>ปี</w:t>
      </w:r>
      <w:r w:rsidRPr="00865A82">
        <w:rPr>
          <w:rFonts w:ascii="Angsana New" w:eastAsia="MS Mincho" w:hAnsi="Angsana New"/>
          <w:sz w:val="30"/>
          <w:szCs w:val="30"/>
          <w:cs/>
        </w:rPr>
        <w:t xml:space="preserve">สิ้นสุดวันที่ </w:t>
      </w:r>
      <w:r w:rsidRPr="00865A82">
        <w:rPr>
          <w:rFonts w:ascii="Angsana New" w:eastAsia="MS Mincho" w:hAnsi="Angsana New"/>
          <w:sz w:val="30"/>
          <w:szCs w:val="30"/>
        </w:rPr>
        <w:t>3</w:t>
      </w:r>
      <w:r w:rsidR="001B7812" w:rsidRPr="00865A82">
        <w:rPr>
          <w:rFonts w:ascii="Angsana New" w:eastAsia="MS Mincho" w:hAnsi="Angsana New"/>
          <w:sz w:val="30"/>
          <w:szCs w:val="30"/>
        </w:rPr>
        <w:t>1</w:t>
      </w:r>
      <w:r w:rsidRPr="00865A82">
        <w:rPr>
          <w:rFonts w:ascii="Angsana New" w:eastAsia="MS Mincho" w:hAnsi="Angsana New"/>
          <w:sz w:val="30"/>
          <w:szCs w:val="30"/>
        </w:rPr>
        <w:t xml:space="preserve"> </w:t>
      </w:r>
      <w:r w:rsidR="001B7812" w:rsidRPr="00865A82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865A82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865A82">
        <w:rPr>
          <w:rFonts w:ascii="Angsana New" w:eastAsia="MS Mincho" w:hAnsi="Angsana New"/>
          <w:sz w:val="30"/>
          <w:szCs w:val="30"/>
        </w:rPr>
        <w:t xml:space="preserve">2563 </w:t>
      </w:r>
      <w:r w:rsidRPr="00865A82">
        <w:rPr>
          <w:rFonts w:ascii="Angsana New" w:eastAsia="MS Mincho" w:hAnsi="Angsana New" w:hint="cs"/>
          <w:sz w:val="30"/>
          <w:szCs w:val="30"/>
          <w:cs/>
        </w:rPr>
        <w:t xml:space="preserve">บริษัทย่อยแห่งหนึ่งได้เข้าทำสัญญาร่วมลงทุนกับบริษัทแห่งหนึ่ง </w:t>
      </w:r>
      <w:r w:rsidR="001B7812" w:rsidRPr="00865A82">
        <w:rPr>
          <w:rFonts w:ascii="Angsana New" w:eastAsia="MS Mincho" w:hAnsi="Angsana New"/>
          <w:sz w:val="30"/>
          <w:szCs w:val="30"/>
        </w:rPr>
        <w:br/>
      </w:r>
      <w:r w:rsidRPr="00865A82">
        <w:rPr>
          <w:rFonts w:ascii="Angsana New" w:eastAsia="MS Mincho" w:hAnsi="Angsana New" w:hint="cs"/>
          <w:sz w:val="30"/>
          <w:szCs w:val="30"/>
          <w:cs/>
        </w:rPr>
        <w:t xml:space="preserve">เพื่อลงทุนในหุ้นร้อยละ </w:t>
      </w:r>
      <w:r w:rsidRPr="00865A82">
        <w:rPr>
          <w:rFonts w:ascii="Angsana New" w:eastAsia="MS Mincho" w:hAnsi="Angsana New"/>
          <w:sz w:val="30"/>
          <w:szCs w:val="30"/>
        </w:rPr>
        <w:t xml:space="preserve">25 </w:t>
      </w:r>
      <w:r w:rsidRPr="00865A82">
        <w:rPr>
          <w:rFonts w:ascii="Angsana New" w:eastAsia="MS Mincho" w:hAnsi="Angsana New" w:hint="cs"/>
          <w:sz w:val="30"/>
          <w:szCs w:val="30"/>
          <w:cs/>
        </w:rPr>
        <w:t>ของหุ้นที่ออกทั้งหมดของบริษัทร่วม ซึ่งบริษัทร่วมดังกล่าวได้รับสิทธิ์ในการเป็นแฟรนไชส์แบบตัวแทน (</w:t>
      </w:r>
      <w:r w:rsidRPr="00865A82">
        <w:rPr>
          <w:rFonts w:ascii="Angsana New" w:eastAsia="MS Mincho" w:hAnsi="Angsana New"/>
          <w:sz w:val="30"/>
          <w:szCs w:val="30"/>
        </w:rPr>
        <w:t>Master franchise</w:t>
      </w:r>
      <w:r w:rsidRPr="00865A82">
        <w:rPr>
          <w:rFonts w:ascii="Angsana New" w:eastAsia="MS Mincho" w:hAnsi="Angsana New" w:hint="cs"/>
          <w:sz w:val="30"/>
          <w:szCs w:val="30"/>
          <w:cs/>
        </w:rPr>
        <w:t>) ในภาคใต้ของประเทศไทย</w:t>
      </w:r>
    </w:p>
    <w:p w:rsidR="00AE2262" w:rsidRPr="00FC581F" w:rsidRDefault="00AE2262" w:rsidP="00FC581F">
      <w:pPr>
        <w:tabs>
          <w:tab w:val="clear" w:pos="227"/>
          <w:tab w:val="clear" w:pos="454"/>
          <w:tab w:val="left" w:pos="540"/>
        </w:tabs>
        <w:spacing w:line="240" w:lineRule="auto"/>
        <w:ind w:left="7" w:right="-43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p w:rsidR="00AE2262" w:rsidRPr="00865A82" w:rsidRDefault="00AE2262" w:rsidP="00AE2262">
      <w:pPr>
        <w:tabs>
          <w:tab w:val="clear" w:pos="454"/>
          <w:tab w:val="left" w:pos="540"/>
        </w:tabs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65A82">
        <w:rPr>
          <w:rFonts w:ascii="Angsana New" w:hAnsi="Angsana New"/>
          <w:spacing w:val="-2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865A82">
        <w:rPr>
          <w:rFonts w:ascii="Angsana New" w:hAnsi="Angsana New"/>
          <w:spacing w:val="-2"/>
          <w:sz w:val="30"/>
          <w:szCs w:val="30"/>
        </w:rPr>
        <w:t xml:space="preserve">8 </w:t>
      </w:r>
      <w:r w:rsidRPr="00865A82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865A82">
        <w:rPr>
          <w:rFonts w:ascii="Angsana New" w:hAnsi="Angsana New"/>
          <w:spacing w:val="-2"/>
          <w:sz w:val="30"/>
          <w:szCs w:val="30"/>
        </w:rPr>
        <w:t xml:space="preserve">2563 </w:t>
      </w:r>
      <w:r w:rsidRPr="00865A82">
        <w:rPr>
          <w:rFonts w:ascii="Angsana New" w:hAnsi="Angsana New" w:hint="cs"/>
          <w:spacing w:val="-2"/>
          <w:sz w:val="30"/>
          <w:szCs w:val="30"/>
          <w:cs/>
        </w:rPr>
        <w:t>คณะกรรมการมีมติอนุมัติให้บริษัทย่อยเพิ่ม</w:t>
      </w:r>
      <w:r w:rsidR="00D76E99" w:rsidRPr="00865A82">
        <w:rPr>
          <w:rFonts w:ascii="Angsana New" w:hAnsi="Angsana New"/>
          <w:spacing w:val="-2"/>
          <w:sz w:val="30"/>
          <w:szCs w:val="30"/>
        </w:rPr>
        <w:br/>
      </w:r>
      <w:r w:rsidRPr="00865A82">
        <w:rPr>
          <w:rFonts w:ascii="Angsana New" w:hAnsi="Angsana New" w:hint="cs"/>
          <w:spacing w:val="-2"/>
          <w:sz w:val="30"/>
          <w:szCs w:val="30"/>
          <w:cs/>
        </w:rPr>
        <w:t xml:space="preserve">เงินลงทุนในบริษัท กินดีอยู่ดี </w:t>
      </w:r>
      <w:r w:rsidRPr="00865A82">
        <w:rPr>
          <w:rFonts w:ascii="Angsana New" w:hAnsi="Angsana New"/>
          <w:spacing w:val="-2"/>
          <w:sz w:val="30"/>
          <w:szCs w:val="30"/>
        </w:rPr>
        <w:t xml:space="preserve">2020 </w:t>
      </w:r>
      <w:r w:rsidRPr="00865A82">
        <w:rPr>
          <w:rFonts w:ascii="Angsana New" w:hAnsi="Angsana New" w:hint="cs"/>
          <w:spacing w:val="-2"/>
          <w:sz w:val="30"/>
          <w:szCs w:val="30"/>
          <w:cs/>
        </w:rPr>
        <w:t xml:space="preserve">จำกัด </w:t>
      </w:r>
      <w:r w:rsidRPr="00865A82">
        <w:rPr>
          <w:rFonts w:ascii="Angsana New" w:hAnsi="Angsana New"/>
          <w:spacing w:val="-2"/>
          <w:sz w:val="30"/>
          <w:szCs w:val="30"/>
        </w:rPr>
        <w:t>(“</w:t>
      </w:r>
      <w:r w:rsidRPr="00865A82"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Pr="00865A82">
        <w:rPr>
          <w:rFonts w:ascii="Angsana New" w:hAnsi="Angsana New"/>
          <w:spacing w:val="-2"/>
          <w:sz w:val="30"/>
          <w:szCs w:val="30"/>
        </w:rPr>
        <w:t>”)</w:t>
      </w:r>
      <w:r w:rsidRPr="00865A82">
        <w:rPr>
          <w:rFonts w:ascii="Angsana New" w:hAnsi="Angsana New" w:hint="cs"/>
          <w:spacing w:val="-2"/>
          <w:sz w:val="30"/>
          <w:szCs w:val="30"/>
          <w:cs/>
        </w:rPr>
        <w:t xml:space="preserve"> เป็นจำนวน </w:t>
      </w:r>
      <w:r w:rsidRPr="00865A82">
        <w:rPr>
          <w:rFonts w:ascii="Angsana New" w:hAnsi="Angsana New"/>
          <w:spacing w:val="-2"/>
          <w:sz w:val="30"/>
          <w:szCs w:val="30"/>
        </w:rPr>
        <w:t xml:space="preserve">4.5 </w:t>
      </w:r>
      <w:r w:rsidRPr="00865A82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รวมเป็นเงินลงทุนทั้งสิ้น </w:t>
      </w:r>
      <w:r w:rsidRPr="00865A82">
        <w:rPr>
          <w:rFonts w:ascii="Angsana New" w:hAnsi="Angsana New"/>
          <w:spacing w:val="-2"/>
          <w:sz w:val="30"/>
          <w:szCs w:val="30"/>
        </w:rPr>
        <w:t xml:space="preserve">7.5 </w:t>
      </w:r>
      <w:r w:rsidRPr="00865A82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บริษัทร่วมได้จดทะเบียนการเพิ่มทุนจดทะเบียนดังกล่าวกับกรมพัฒนาธุรกิจการค้า กระทรวงพาณิชย์แล้วในเดือนกรกฎาคม </w:t>
      </w:r>
      <w:r w:rsidRPr="00865A82">
        <w:rPr>
          <w:rFonts w:ascii="Angsana New" w:hAnsi="Angsana New"/>
          <w:spacing w:val="-2"/>
          <w:sz w:val="30"/>
          <w:szCs w:val="30"/>
        </w:rPr>
        <w:t>2563</w:t>
      </w:r>
      <w:r w:rsidRPr="00865A82">
        <w:rPr>
          <w:rFonts w:ascii="Angsana New" w:hAnsi="Angsana New" w:hint="cs"/>
          <w:spacing w:val="-2"/>
          <w:sz w:val="30"/>
          <w:szCs w:val="30"/>
          <w:cs/>
        </w:rPr>
        <w:t xml:space="preserve"> ซึ่งบริษัทย่อยได้ใช้สิทธิ</w:t>
      </w:r>
      <w:r w:rsidR="00230953">
        <w:rPr>
          <w:rFonts w:ascii="Angsana New" w:hAnsi="Angsana New" w:hint="cs"/>
          <w:spacing w:val="-2"/>
          <w:sz w:val="30"/>
          <w:szCs w:val="30"/>
          <w:cs/>
        </w:rPr>
        <w:t>์</w:t>
      </w:r>
      <w:r w:rsidRPr="00865A82">
        <w:rPr>
          <w:rFonts w:ascii="Angsana New" w:hAnsi="Angsana New" w:hint="cs"/>
          <w:spacing w:val="-2"/>
          <w:sz w:val="30"/>
          <w:szCs w:val="30"/>
          <w:cs/>
        </w:rPr>
        <w:t>ในการซื้อหุ้นเพิ่มทุนของบริษัทร่วมตามสัดส่วนการถือหุ้นเดิม</w:t>
      </w:r>
      <w:r w:rsidR="00D76E99" w:rsidRPr="00865A82">
        <w:rPr>
          <w:rFonts w:ascii="Angsana New" w:hAnsi="Angsana New"/>
          <w:spacing w:val="-2"/>
          <w:sz w:val="30"/>
          <w:szCs w:val="30"/>
        </w:rPr>
        <w:br/>
      </w:r>
      <w:r w:rsidRPr="00865A82">
        <w:rPr>
          <w:rFonts w:ascii="Angsana New" w:hAnsi="Angsana New" w:hint="cs"/>
          <w:spacing w:val="-2"/>
          <w:sz w:val="30"/>
          <w:szCs w:val="30"/>
          <w:cs/>
        </w:rPr>
        <w:t xml:space="preserve">(ร้อยละ </w:t>
      </w:r>
      <w:r w:rsidR="00193AFF" w:rsidRPr="00865A82">
        <w:rPr>
          <w:rFonts w:ascii="Angsana New" w:hAnsi="Angsana New"/>
          <w:spacing w:val="-2"/>
          <w:sz w:val="30"/>
          <w:szCs w:val="30"/>
        </w:rPr>
        <w:t>25</w:t>
      </w:r>
      <w:r w:rsidRPr="00865A82">
        <w:rPr>
          <w:rFonts w:ascii="Angsana New" w:hAnsi="Angsana New"/>
          <w:spacing w:val="-2"/>
          <w:sz w:val="30"/>
          <w:szCs w:val="30"/>
        </w:rPr>
        <w:t>)</w:t>
      </w:r>
    </w:p>
    <w:p w:rsidR="00AE2262" w:rsidRPr="00FC581F" w:rsidRDefault="00AE2262" w:rsidP="00FC581F">
      <w:pPr>
        <w:tabs>
          <w:tab w:val="clear" w:pos="227"/>
          <w:tab w:val="clear" w:pos="454"/>
          <w:tab w:val="left" w:pos="540"/>
        </w:tabs>
        <w:spacing w:line="240" w:lineRule="auto"/>
        <w:ind w:left="7" w:right="-43"/>
        <w:contextualSpacing/>
        <w:jc w:val="thaiDistribute"/>
        <w:rPr>
          <w:rFonts w:ascii="Angsana New" w:eastAsia="MS Mincho" w:hAnsi="Angsana New"/>
          <w:sz w:val="30"/>
          <w:szCs w:val="30"/>
          <w:cs/>
        </w:rPr>
      </w:pPr>
    </w:p>
    <w:p w:rsidR="00AE2262" w:rsidRPr="00865A82" w:rsidRDefault="00AE2262" w:rsidP="00AE2262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การค้ำประกันวงเงินกู้ยืมจากธนาคารของบริษัทร่วม</w:t>
      </w:r>
    </w:p>
    <w:p w:rsidR="00AE2262" w:rsidRPr="00FC581F" w:rsidRDefault="00AE2262" w:rsidP="00FC581F">
      <w:pPr>
        <w:tabs>
          <w:tab w:val="clear" w:pos="227"/>
          <w:tab w:val="clear" w:pos="454"/>
          <w:tab w:val="left" w:pos="540"/>
        </w:tabs>
        <w:spacing w:line="240" w:lineRule="auto"/>
        <w:ind w:left="7" w:right="-43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p w:rsidR="00AE2262" w:rsidRPr="00865A82" w:rsidRDefault="00AE2262" w:rsidP="00AE2262">
      <w:pPr>
        <w:tabs>
          <w:tab w:val="clear" w:pos="454"/>
          <w:tab w:val="left" w:pos="540"/>
        </w:tabs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865A82">
        <w:rPr>
          <w:rFonts w:ascii="Angsana New" w:hAnsi="Angsana New"/>
          <w:spacing w:val="-2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865A82">
        <w:rPr>
          <w:rFonts w:ascii="Angsana New" w:hAnsi="Angsana New"/>
          <w:spacing w:val="-2"/>
          <w:sz w:val="30"/>
          <w:szCs w:val="30"/>
        </w:rPr>
        <w:t xml:space="preserve">15 </w:t>
      </w:r>
      <w:r w:rsidRPr="00865A82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Pr="00865A82">
        <w:rPr>
          <w:rFonts w:ascii="Angsana New" w:hAnsi="Angsana New"/>
          <w:spacing w:val="-2"/>
          <w:sz w:val="30"/>
          <w:szCs w:val="30"/>
        </w:rPr>
        <w:t xml:space="preserve">2563 </w:t>
      </w:r>
      <w:r w:rsidRPr="00865A82">
        <w:rPr>
          <w:rFonts w:ascii="Angsana New" w:hAnsi="Angsana New" w:hint="cs"/>
          <w:spacing w:val="-2"/>
          <w:sz w:val="30"/>
          <w:szCs w:val="30"/>
          <w:cs/>
        </w:rPr>
        <w:t>คณะกรรมการมีมติอนุมัติให้บริษัทย่อยแห่งหนึ่งเข้าค้ำประกันวงเงินกู้ยืมของบริษัทร่วม</w:t>
      </w:r>
      <w:r w:rsidR="000A4B9B">
        <w:rPr>
          <w:rFonts w:ascii="Angsana New" w:hAnsi="Angsana New"/>
          <w:spacing w:val="-2"/>
          <w:sz w:val="30"/>
          <w:szCs w:val="30"/>
        </w:rPr>
        <w:t xml:space="preserve"> </w:t>
      </w:r>
      <w:r w:rsidR="000A4B9B">
        <w:rPr>
          <w:rFonts w:ascii="Angsana New" w:hAnsi="Angsana New" w:hint="cs"/>
          <w:spacing w:val="-2"/>
          <w:sz w:val="30"/>
          <w:szCs w:val="30"/>
          <w:cs/>
        </w:rPr>
        <w:t xml:space="preserve">ต่อมาเมื่อวันที่ </w:t>
      </w:r>
      <w:r w:rsidR="000A4B9B">
        <w:rPr>
          <w:rFonts w:ascii="Angsana New" w:hAnsi="Angsana New"/>
          <w:spacing w:val="-2"/>
          <w:sz w:val="30"/>
          <w:szCs w:val="30"/>
        </w:rPr>
        <w:t xml:space="preserve">14 </w:t>
      </w:r>
      <w:r w:rsidR="000A4B9B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0A4B9B">
        <w:rPr>
          <w:rFonts w:ascii="Angsana New" w:hAnsi="Angsana New"/>
          <w:spacing w:val="-2"/>
          <w:sz w:val="30"/>
          <w:szCs w:val="30"/>
        </w:rPr>
        <w:t xml:space="preserve">2563 </w:t>
      </w:r>
      <w:r w:rsidR="000A4B9B">
        <w:rPr>
          <w:rFonts w:ascii="Angsana New" w:hAnsi="Angsana New" w:hint="cs"/>
          <w:spacing w:val="-2"/>
          <w:sz w:val="30"/>
          <w:szCs w:val="30"/>
          <w:cs/>
        </w:rPr>
        <w:t>คณะกรรมการมีมติอนุมัติเปลี่ยนผู้ค้ำประกันของบริษัทร่วมจากบริษัท</w:t>
      </w:r>
      <w:r w:rsidR="001A60EA">
        <w:rPr>
          <w:rFonts w:ascii="Angsana New" w:hAnsi="Angsana New" w:hint="cs"/>
          <w:spacing w:val="-2"/>
          <w:sz w:val="30"/>
          <w:szCs w:val="30"/>
          <w:cs/>
        </w:rPr>
        <w:t>ย่อยดังกล่าว</w:t>
      </w:r>
      <w:r w:rsidR="000A4B9B">
        <w:rPr>
          <w:rFonts w:ascii="Angsana New" w:hAnsi="Angsana New" w:hint="cs"/>
          <w:spacing w:val="-2"/>
          <w:sz w:val="30"/>
          <w:szCs w:val="30"/>
          <w:cs/>
        </w:rPr>
        <w:t>เป็นบริษัท</w:t>
      </w:r>
      <w:r w:rsidR="0004242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65A82">
        <w:rPr>
          <w:rFonts w:ascii="Angsana New" w:hAnsi="Angsana New" w:hint="cs"/>
          <w:spacing w:val="-2"/>
          <w:sz w:val="30"/>
          <w:szCs w:val="30"/>
          <w:cs/>
        </w:rPr>
        <w:t xml:space="preserve">ดังนั้นบริษัทจึงมีภาระผูกพันในการค้ำประกันให้บริษัทร่วม </w:t>
      </w:r>
      <w:r w:rsidR="001A60EA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1A60EA" w:rsidRPr="00DE7015">
        <w:rPr>
          <w:rFonts w:ascii="Angsana New" w:hAnsi="Angsana New" w:hint="cs"/>
          <w:spacing w:val="-2"/>
          <w:sz w:val="30"/>
          <w:szCs w:val="30"/>
          <w:cs/>
        </w:rPr>
        <w:t>วงเงินไม่เกิน</w:t>
      </w:r>
      <w:r w:rsidRPr="00DE701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E7015">
        <w:rPr>
          <w:rFonts w:ascii="Angsana New" w:hAnsi="Angsana New"/>
          <w:spacing w:val="-2"/>
          <w:sz w:val="30"/>
          <w:szCs w:val="30"/>
        </w:rPr>
        <w:t xml:space="preserve">18.8 </w:t>
      </w:r>
      <w:r w:rsidRPr="00DE7015">
        <w:rPr>
          <w:rFonts w:ascii="Angsana New" w:hAnsi="Angsana New" w:hint="cs"/>
          <w:spacing w:val="-2"/>
          <w:sz w:val="30"/>
          <w:szCs w:val="30"/>
          <w:cs/>
        </w:rPr>
        <w:t>ล้านบาท ซึ่งเป็นตามสัดส่วนการถือหุ้นในบริษัทร่วม อย่างไรก็ตาม บริษัทร่วมอยู่ระหว่างดำเนินการขอกู้ยืมวงเงินดังกล่าวจากธนาคาร</w:t>
      </w:r>
    </w:p>
    <w:p w:rsidR="00AF3724" w:rsidRDefault="00AF3724" w:rsidP="00DA6D43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:rsidR="00AF3724" w:rsidRPr="00865A82" w:rsidRDefault="00AF3724" w:rsidP="000A4B9B">
      <w:pPr>
        <w:pStyle w:val="FSBlank"/>
        <w:tabs>
          <w:tab w:val="clear" w:pos="540"/>
        </w:tabs>
        <w:ind w:firstLine="0"/>
        <w:rPr>
          <w:sz w:val="30"/>
          <w:szCs w:val="30"/>
        </w:rPr>
        <w:sectPr w:rsidR="00AF3724" w:rsidRPr="00865A82" w:rsidSect="00B55B7D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970D36" w:rsidRPr="00865A82" w:rsidRDefault="00970D36" w:rsidP="00A0197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865A82">
        <w:rPr>
          <w:rFonts w:ascii="Angsana New" w:hAnsi="Angsana New" w:hint="cs"/>
          <w:bCs/>
          <w:sz w:val="30"/>
          <w:szCs w:val="30"/>
          <w:cs/>
        </w:rPr>
        <w:lastRenderedPageBreak/>
        <w:t>เงินลงทุนในบริษัทย่อย</w:t>
      </w:r>
    </w:p>
    <w:p w:rsidR="00970D36" w:rsidRPr="00865A82" w:rsidRDefault="00970D36" w:rsidP="00970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153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99"/>
        <w:gridCol w:w="1259"/>
        <w:gridCol w:w="809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3"/>
        <w:gridCol w:w="270"/>
        <w:gridCol w:w="810"/>
      </w:tblGrid>
      <w:tr w:rsidR="001C5E22" w:rsidRPr="00865A82" w:rsidTr="0035787D">
        <w:trPr>
          <w:tblHeader/>
        </w:trPr>
        <w:tc>
          <w:tcPr>
            <w:tcW w:w="1799" w:type="dxa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9" w:type="dxa"/>
            <w:gridSpan w:val="2"/>
            <w:vAlign w:val="bottom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8283" w:type="dxa"/>
            <w:gridSpan w:val="15"/>
            <w:vAlign w:val="bottom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C5E22" w:rsidRPr="00865A82" w:rsidTr="0035787D">
        <w:trPr>
          <w:tblHeader/>
        </w:trPr>
        <w:tc>
          <w:tcPr>
            <w:tcW w:w="1799" w:type="dxa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vAlign w:val="bottom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529" w:type="dxa"/>
            <w:gridSpan w:val="2"/>
            <w:vAlign w:val="bottom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3" w:type="dxa"/>
            <w:gridSpan w:val="3"/>
            <w:vAlign w:val="bottom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 w:rsidR="00DE701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</w:tr>
      <w:tr w:rsidR="001C5E22" w:rsidRPr="00865A82" w:rsidTr="0035787D">
        <w:trPr>
          <w:tblHeader/>
        </w:trPr>
        <w:tc>
          <w:tcPr>
            <w:tcW w:w="1799" w:type="dxa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720" w:type="dxa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3" w:type="dxa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1C5E22" w:rsidRPr="00865A82" w:rsidTr="0035787D">
        <w:trPr>
          <w:tblHeader/>
        </w:trPr>
        <w:tc>
          <w:tcPr>
            <w:tcW w:w="1799" w:type="dxa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59" w:type="dxa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9" w:type="dxa"/>
            <w:gridSpan w:val="2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3" w:type="dxa"/>
            <w:gridSpan w:val="19"/>
            <w:hideMark/>
          </w:tcPr>
          <w:p w:rsidR="001C5E22" w:rsidRPr="00865A82" w:rsidRDefault="001C5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F3F3B" w:rsidRPr="00865A82" w:rsidTr="0035787D">
        <w:trPr>
          <w:trHeight w:val="144"/>
        </w:trPr>
        <w:tc>
          <w:tcPr>
            <w:tcW w:w="1799" w:type="dxa"/>
            <w:hideMark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259" w:type="dxa"/>
            <w:hideMark/>
          </w:tcPr>
          <w:p w:rsidR="006F3F3B" w:rsidRPr="00865A82" w:rsidRDefault="006F3F3B" w:rsidP="006F3F3B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5A82">
              <w:rPr>
                <w:rFonts w:asciiTheme="majorBidi" w:hAnsiTheme="majorBidi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809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:rsidR="006F3F3B" w:rsidRPr="00865A82" w:rsidRDefault="006F3F3B" w:rsidP="006F3F3B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F32244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0D2DE6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35787D" w:rsidP="000D2DE6">
            <w:pPr>
              <w:tabs>
                <w:tab w:val="clear" w:pos="227"/>
                <w:tab w:val="clear" w:pos="454"/>
                <w:tab w:val="clear" w:pos="680"/>
                <w:tab w:val="left" w:pos="778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10E03" w:rsidRPr="00865A82">
              <w:rPr>
                <w:rFonts w:asciiTheme="majorBidi" w:hAnsiTheme="majorBidi" w:cstheme="majorBidi"/>
                <w:sz w:val="24"/>
                <w:szCs w:val="24"/>
              </w:rPr>
              <w:t>26,5</w:t>
            </w:r>
            <w:r w:rsidR="005C1F4C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</w:tr>
      <w:tr w:rsidR="006F3F3B" w:rsidRPr="00865A82" w:rsidTr="0035787D">
        <w:tc>
          <w:tcPr>
            <w:tcW w:w="1799" w:type="dxa"/>
            <w:hideMark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โตเกียว คอนเซปท์ จำกัด</w:t>
            </w:r>
          </w:p>
        </w:tc>
        <w:tc>
          <w:tcPr>
            <w:tcW w:w="1259" w:type="dxa"/>
            <w:hideMark/>
          </w:tcPr>
          <w:p w:rsidR="006F3F3B" w:rsidRPr="00865A82" w:rsidRDefault="006F3F3B" w:rsidP="006F3F3B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809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:rsidR="006F3F3B" w:rsidRPr="00865A82" w:rsidRDefault="006F3F3B" w:rsidP="006F3F3B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F32244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0D2DE6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35787D" w:rsidP="000D2D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710E03" w:rsidRPr="00865A82">
              <w:rPr>
                <w:rFonts w:asciiTheme="majorBidi" w:hAnsiTheme="majorBidi" w:cstheme="majorBidi"/>
                <w:sz w:val="24"/>
                <w:szCs w:val="24"/>
              </w:rPr>
              <w:t>55,200</w:t>
            </w:r>
          </w:p>
        </w:tc>
      </w:tr>
      <w:tr w:rsidR="006F3F3B" w:rsidRPr="00865A82" w:rsidTr="0035787D">
        <w:tc>
          <w:tcPr>
            <w:tcW w:w="1799" w:type="dxa"/>
            <w:hideMark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อากะอินเตอร์ฟู้ดส์ จำกัด</w:t>
            </w:r>
          </w:p>
        </w:tc>
        <w:tc>
          <w:tcPr>
            <w:tcW w:w="1259" w:type="dxa"/>
          </w:tcPr>
          <w:p w:rsidR="006F3F3B" w:rsidRPr="00865A82" w:rsidRDefault="006F3F3B" w:rsidP="006F3F3B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6F3F3B" w:rsidRPr="00865A82" w:rsidRDefault="006F3F3B" w:rsidP="006F3F3B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809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:rsidR="006F3F3B" w:rsidRPr="00865A82" w:rsidRDefault="006F3F3B" w:rsidP="006F3F3B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0D2DE6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35787D" w:rsidP="000D2DE6">
            <w:pPr>
              <w:tabs>
                <w:tab w:val="clear" w:pos="227"/>
                <w:tab w:val="clear" w:pos="454"/>
                <w:tab w:val="clear" w:pos="680"/>
                <w:tab w:val="left" w:pos="516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710E03" w:rsidRPr="00865A82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,600</w:t>
            </w:r>
          </w:p>
        </w:tc>
      </w:tr>
      <w:tr w:rsidR="006F3F3B" w:rsidRPr="00865A82" w:rsidTr="0035787D">
        <w:trPr>
          <w:trHeight w:val="81"/>
        </w:trPr>
        <w:tc>
          <w:tcPr>
            <w:tcW w:w="1799" w:type="dxa"/>
            <w:hideMark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กิวกริลกรุ๊ป จำกัด</w:t>
            </w:r>
          </w:p>
        </w:tc>
        <w:tc>
          <w:tcPr>
            <w:tcW w:w="1259" w:type="dxa"/>
            <w:hideMark/>
          </w:tcPr>
          <w:p w:rsidR="006F3F3B" w:rsidRPr="00865A82" w:rsidRDefault="006F3F3B" w:rsidP="006F3F3B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809" w:type="dxa"/>
            <w:hideMark/>
          </w:tcPr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  <w:hideMark/>
          </w:tcPr>
          <w:p w:rsidR="006F3F3B" w:rsidRPr="00865A82" w:rsidRDefault="00F32244" w:rsidP="006F3F3B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:rsidR="006F3F3B" w:rsidRPr="00865A82" w:rsidRDefault="000D2DE6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hideMark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:rsidR="006F3F3B" w:rsidRPr="00865A82" w:rsidRDefault="006F3F3B" w:rsidP="000D2D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3F3B" w:rsidRPr="00865A82" w:rsidTr="0035787D">
        <w:tc>
          <w:tcPr>
            <w:tcW w:w="1799" w:type="dxa"/>
            <w:hideMark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ซัพพลาย เชนแมเนจเม้นท์ จำกัด</w:t>
            </w:r>
          </w:p>
        </w:tc>
        <w:tc>
          <w:tcPr>
            <w:tcW w:w="1259" w:type="dxa"/>
            <w:hideMark/>
          </w:tcPr>
          <w:p w:rsidR="006F3F3B" w:rsidRPr="00865A82" w:rsidRDefault="006F3F3B" w:rsidP="006F3F3B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>ขายและบริการด้านอาหาร</w:t>
            </w:r>
          </w:p>
        </w:tc>
        <w:tc>
          <w:tcPr>
            <w:tcW w:w="809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:rsidR="006F3F3B" w:rsidRPr="00865A82" w:rsidRDefault="006F3F3B" w:rsidP="006F3F3B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0D2DE6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decimal" w:pos="35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0D2D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3F3B" w:rsidRPr="00865A82" w:rsidTr="0035787D">
        <w:tc>
          <w:tcPr>
            <w:tcW w:w="1799" w:type="dxa"/>
            <w:hideMark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แอนด์ สไปซี่ จำกัด</w:t>
            </w:r>
          </w:p>
        </w:tc>
        <w:tc>
          <w:tcPr>
            <w:tcW w:w="1259" w:type="dxa"/>
            <w:hideMark/>
          </w:tcPr>
          <w:p w:rsidR="006F3F3B" w:rsidRPr="00865A82" w:rsidRDefault="006F3F3B" w:rsidP="006F3F3B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809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:rsidR="006F3F3B" w:rsidRPr="00865A82" w:rsidRDefault="006F3F3B" w:rsidP="006F3F3B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F32244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0D2DE6" w:rsidP="000D2DE6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decimal" w:pos="35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0D2D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3F3B" w:rsidRPr="00865A82" w:rsidTr="0035787D">
        <w:tc>
          <w:tcPr>
            <w:tcW w:w="1799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สไปซ์ ซินเนอจี้ </w:t>
            </w: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59" w:type="dxa"/>
            <w:hideMark/>
          </w:tcPr>
          <w:p w:rsidR="006F3F3B" w:rsidRPr="00865A82" w:rsidRDefault="006F3F3B" w:rsidP="006F3F3B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เจ้าของเครื่องหมายการค้า/การบริการ</w:t>
            </w:r>
          </w:p>
        </w:tc>
        <w:tc>
          <w:tcPr>
            <w:tcW w:w="809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:rsidR="006F3F3B" w:rsidRPr="00865A82" w:rsidRDefault="006F3F3B" w:rsidP="006F3F3B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F32244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0D2DE6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0D2DE6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6F3F3B" w:rsidP="000D2DE6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3F3B" w:rsidRPr="00865A82" w:rsidRDefault="0035787D" w:rsidP="000D2DE6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6F3F3B" w:rsidRPr="00865A82">
              <w:rPr>
                <w:rFonts w:asciiTheme="majorBidi" w:hAnsiTheme="majorBidi" w:cstheme="majorBidi"/>
                <w:sz w:val="24"/>
                <w:szCs w:val="24"/>
              </w:rPr>
              <w:t>15,300</w:t>
            </w:r>
          </w:p>
        </w:tc>
      </w:tr>
      <w:tr w:rsidR="006F3F3B" w:rsidRPr="00865A82" w:rsidTr="0035787D">
        <w:tc>
          <w:tcPr>
            <w:tcW w:w="1799" w:type="dxa"/>
            <w:hideMark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59" w:type="dxa"/>
          </w:tcPr>
          <w:p w:rsidR="006F3F3B" w:rsidRPr="00865A82" w:rsidRDefault="006F3F3B" w:rsidP="006F3F3B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:rsidR="006F3F3B" w:rsidRPr="00865A82" w:rsidRDefault="006F3F3B" w:rsidP="006F3F3B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6F3F3B" w:rsidRPr="00865A82" w:rsidRDefault="006F3F3B" w:rsidP="006F3F3B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723,816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723,816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F3F3B" w:rsidRPr="00865A82" w:rsidRDefault="006F3F3B" w:rsidP="006F3F3B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F3F3B" w:rsidRPr="00865A82" w:rsidRDefault="00F32244" w:rsidP="000D2DE6">
            <w:pPr>
              <w:tabs>
                <w:tab w:val="clear" w:pos="227"/>
                <w:tab w:val="clear" w:pos="454"/>
                <w:tab w:val="clear" w:pos="680"/>
              </w:tabs>
              <w:ind w:right="-2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5A8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6F3F3B" w:rsidRPr="00865A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1A1530" w:rsidRPr="00865A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72,6</w:t>
            </w:r>
            <w:r w:rsidR="002934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</w:t>
            </w:r>
          </w:p>
        </w:tc>
      </w:tr>
    </w:tbl>
    <w:p w:rsidR="00DE1B5C" w:rsidRPr="00865A82" w:rsidRDefault="00DE1B5C" w:rsidP="00970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:rsidR="00DE1B5C" w:rsidRPr="00865A82" w:rsidRDefault="00DE1B5C" w:rsidP="00A0197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  <w:cs/>
        </w:rPr>
        <w:sectPr w:rsidR="00DE1B5C" w:rsidRPr="00865A82" w:rsidSect="00B55B7D">
          <w:pgSz w:w="16834" w:h="11909" w:orient="landscape" w:code="9"/>
          <w:pgMar w:top="1152" w:right="691" w:bottom="1152" w:left="990" w:header="720" w:footer="720" w:gutter="0"/>
          <w:cols w:space="720"/>
          <w:docGrid w:linePitch="245"/>
        </w:sectPr>
      </w:pPr>
    </w:p>
    <w:p w:rsidR="00F951A2" w:rsidRPr="00512355" w:rsidRDefault="00C4308B" w:rsidP="00C4308B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865A82">
        <w:rPr>
          <w:rFonts w:ascii="Angsana New" w:hAnsi="Angsana New"/>
          <w:i/>
          <w:iCs/>
          <w:sz w:val="30"/>
          <w:szCs w:val="30"/>
          <w:cs/>
        </w:rPr>
        <w:lastRenderedPageBreak/>
        <w:tab/>
      </w:r>
      <w:r w:rsidR="00F951A2" w:rsidRPr="00512355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:rsidR="00F951A2" w:rsidRDefault="00F951A2" w:rsidP="00C4308B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</w:p>
    <w:p w:rsidR="00C4308B" w:rsidRPr="00865A82" w:rsidRDefault="00F951A2" w:rsidP="00C4308B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C4308B" w:rsidRPr="00865A82">
        <w:rPr>
          <w:rFonts w:ascii="Angsana New" w:hAnsi="Angsana New"/>
          <w:i/>
          <w:iCs/>
          <w:sz w:val="30"/>
          <w:szCs w:val="30"/>
          <w:cs/>
        </w:rPr>
        <w:t xml:space="preserve">การลดทุนเรือนหุ้นในบริษัท เซ็น เรสเตอร์รอง โฮลดิ้ง </w:t>
      </w:r>
      <w:r w:rsidR="00C4308B" w:rsidRPr="00865A82">
        <w:rPr>
          <w:rFonts w:ascii="Angsana New" w:hAnsi="Angsana New"/>
          <w:i/>
          <w:iCs/>
          <w:sz w:val="30"/>
          <w:szCs w:val="30"/>
        </w:rPr>
        <w:t>(“ZRH”)</w:t>
      </w:r>
    </w:p>
    <w:p w:rsidR="00C4308B" w:rsidRPr="00865A82" w:rsidRDefault="00C4308B" w:rsidP="00C4308B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contextualSpacing/>
        <w:jc w:val="thaiDistribute"/>
        <w:rPr>
          <w:rFonts w:ascii="Angsana New" w:eastAsia="MS Mincho" w:hAnsi="Angsana New"/>
          <w:sz w:val="30"/>
          <w:szCs w:val="30"/>
          <w:cs/>
        </w:rPr>
      </w:pPr>
    </w:p>
    <w:p w:rsidR="00C4308B" w:rsidRPr="00865A82" w:rsidRDefault="00C4308B" w:rsidP="00C4308B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r w:rsidRPr="00865A82">
        <w:rPr>
          <w:rFonts w:ascii="Angsana New" w:eastAsia="MS Mincho" w:hAnsi="Angsana New"/>
          <w:sz w:val="30"/>
          <w:szCs w:val="30"/>
          <w:cs/>
        </w:rPr>
        <w:t xml:space="preserve">ที่ประชุมวิสามัญผู้ถือหุ้นของ </w:t>
      </w:r>
      <w:r w:rsidRPr="00865A82">
        <w:rPr>
          <w:rFonts w:ascii="Angsana New" w:eastAsia="MS Mincho" w:hAnsi="Angsana New"/>
          <w:sz w:val="30"/>
          <w:szCs w:val="30"/>
        </w:rPr>
        <w:t>ZRH</w:t>
      </w:r>
      <w:r w:rsidRPr="00865A82">
        <w:rPr>
          <w:rFonts w:ascii="Angsana New" w:eastAsia="MS Mincho" w:hAnsi="Angsana New" w:hint="cs"/>
          <w:sz w:val="30"/>
          <w:szCs w:val="30"/>
          <w:cs/>
        </w:rPr>
        <w:t xml:space="preserve"> เมื่อวันที่ </w:t>
      </w:r>
      <w:r w:rsidRPr="00865A82">
        <w:rPr>
          <w:rFonts w:ascii="Angsana New" w:eastAsia="MS Mincho" w:hAnsi="Angsana New"/>
          <w:sz w:val="30"/>
          <w:szCs w:val="30"/>
        </w:rPr>
        <w:t xml:space="preserve">31 </w:t>
      </w:r>
      <w:r w:rsidRPr="00865A82">
        <w:rPr>
          <w:rFonts w:ascii="Angsana New" w:eastAsia="MS Mincho" w:hAnsi="Angsana New" w:hint="cs"/>
          <w:sz w:val="30"/>
          <w:szCs w:val="30"/>
          <w:cs/>
        </w:rPr>
        <w:t xml:space="preserve">มีนาคม </w:t>
      </w:r>
      <w:r w:rsidRPr="00865A82">
        <w:rPr>
          <w:rFonts w:ascii="Angsana New" w:eastAsia="MS Mincho" w:hAnsi="Angsana New"/>
          <w:sz w:val="30"/>
          <w:szCs w:val="30"/>
        </w:rPr>
        <w:t xml:space="preserve">2563 </w:t>
      </w:r>
      <w:r w:rsidRPr="00865A82">
        <w:rPr>
          <w:rFonts w:ascii="Angsana New" w:eastAsia="MS Mincho" w:hAnsi="Angsana New" w:hint="cs"/>
          <w:sz w:val="30"/>
          <w:szCs w:val="30"/>
          <w:cs/>
        </w:rPr>
        <w:t xml:space="preserve">ผู้ถือหุ้นมีมติอนุมัติการลดทุนเรือนหุ้นของ </w:t>
      </w:r>
      <w:r w:rsidRPr="00865A82">
        <w:rPr>
          <w:rFonts w:ascii="Angsana New" w:eastAsia="MS Mincho" w:hAnsi="Angsana New"/>
          <w:sz w:val="30"/>
          <w:szCs w:val="30"/>
        </w:rPr>
        <w:t xml:space="preserve">ZRH </w:t>
      </w:r>
      <w:r w:rsidRPr="00865A82">
        <w:rPr>
          <w:rFonts w:ascii="Angsana New" w:eastAsia="MS Mincho" w:hAnsi="Angsana New" w:hint="cs"/>
          <w:sz w:val="30"/>
          <w:szCs w:val="30"/>
          <w:cs/>
        </w:rPr>
        <w:t xml:space="preserve">จำนวน </w:t>
      </w:r>
      <w:r w:rsidRPr="00865A82">
        <w:rPr>
          <w:rFonts w:ascii="Angsana New" w:eastAsia="MS Mincho" w:hAnsi="Angsana New"/>
          <w:sz w:val="30"/>
          <w:szCs w:val="30"/>
        </w:rPr>
        <w:t xml:space="preserve">2,250,000 </w:t>
      </w:r>
      <w:r w:rsidRPr="00865A82">
        <w:rPr>
          <w:rFonts w:ascii="Angsana New" w:eastAsia="MS Mincho" w:hAnsi="Angsana New" w:hint="cs"/>
          <w:sz w:val="30"/>
          <w:szCs w:val="30"/>
          <w:cs/>
        </w:rPr>
        <w:t xml:space="preserve">หุ้น คิดเป็นจำนวนเงิน </w:t>
      </w:r>
      <w:r w:rsidRPr="00865A82">
        <w:rPr>
          <w:rFonts w:ascii="Angsana New" w:eastAsia="MS Mincho" w:hAnsi="Angsana New"/>
          <w:sz w:val="30"/>
          <w:szCs w:val="30"/>
        </w:rPr>
        <w:t xml:space="preserve">225.0 </w:t>
      </w:r>
      <w:r w:rsidRPr="00865A82">
        <w:rPr>
          <w:rFonts w:ascii="Angsana New" w:eastAsia="MS Mincho" w:hAnsi="Angsana New" w:hint="cs"/>
          <w:sz w:val="30"/>
          <w:szCs w:val="30"/>
          <w:cs/>
        </w:rPr>
        <w:t xml:space="preserve">ล้านบาท </w:t>
      </w:r>
      <w:r w:rsidRPr="00865A82">
        <w:rPr>
          <w:rFonts w:ascii="Angsana New" w:eastAsia="MS Mincho" w:hAnsi="Angsana New"/>
          <w:sz w:val="30"/>
          <w:szCs w:val="30"/>
        </w:rPr>
        <w:t xml:space="preserve">ZRH </w:t>
      </w:r>
      <w:r w:rsidRPr="00865A82">
        <w:rPr>
          <w:rFonts w:ascii="Angsana New" w:eastAsia="MS Mincho" w:hAnsi="Angsana New" w:hint="cs"/>
          <w:sz w:val="30"/>
          <w:szCs w:val="30"/>
          <w:cs/>
        </w:rPr>
        <w:t xml:space="preserve">ได้จดทะเบียนการลดทุนเรือนหุ้นกับกรมพัฒนาธุรกิจการค้าแล้วในเดือนพฤษภาคม </w:t>
      </w:r>
      <w:r w:rsidRPr="00865A82">
        <w:rPr>
          <w:rFonts w:ascii="Angsana New" w:eastAsia="MS Mincho" w:hAnsi="Angsana New"/>
          <w:sz w:val="30"/>
          <w:szCs w:val="30"/>
        </w:rPr>
        <w:t xml:space="preserve">2563 </w:t>
      </w:r>
    </w:p>
    <w:p w:rsidR="004606C1" w:rsidRPr="00865A82" w:rsidRDefault="004606C1" w:rsidP="00C43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  <w:cs/>
        </w:rPr>
        <w:sectPr w:rsidR="004606C1" w:rsidRPr="00865A82" w:rsidSect="00B55B7D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8E3B76" w:rsidRPr="00865A82" w:rsidRDefault="00B7441E" w:rsidP="00C25F5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865A82">
        <w:rPr>
          <w:rFonts w:ascii="Angsana New" w:hAnsi="Angsana New" w:hint="cs"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8E3B76" w:rsidRPr="005C7AA6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12"/>
          <w:szCs w:val="12"/>
        </w:rPr>
      </w:pPr>
    </w:p>
    <w:tbl>
      <w:tblPr>
        <w:tblW w:w="14987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10"/>
        <w:gridCol w:w="1154"/>
        <w:gridCol w:w="106"/>
        <w:gridCol w:w="1334"/>
        <w:gridCol w:w="106"/>
        <w:gridCol w:w="1334"/>
        <w:gridCol w:w="106"/>
        <w:gridCol w:w="1424"/>
        <w:gridCol w:w="106"/>
        <w:gridCol w:w="1440"/>
        <w:gridCol w:w="106"/>
        <w:gridCol w:w="1228"/>
        <w:gridCol w:w="106"/>
        <w:gridCol w:w="1334"/>
        <w:gridCol w:w="106"/>
        <w:gridCol w:w="1440"/>
        <w:gridCol w:w="47"/>
      </w:tblGrid>
      <w:tr w:rsidR="004F3504" w:rsidRPr="00865A82" w:rsidTr="00EC01C1">
        <w:trPr>
          <w:tblHeader/>
        </w:trPr>
        <w:tc>
          <w:tcPr>
            <w:tcW w:w="3510" w:type="dxa"/>
          </w:tcPr>
          <w:p w:rsidR="004F3504" w:rsidRPr="005C7AA6" w:rsidRDefault="004F350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:rsidR="004F3504" w:rsidRPr="005C7AA6" w:rsidRDefault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:rsidR="004F3504" w:rsidRPr="005C7AA6" w:rsidRDefault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217" w:type="dxa"/>
            <w:gridSpan w:val="14"/>
          </w:tcPr>
          <w:p w:rsidR="004F3504" w:rsidRPr="005C7AA6" w:rsidRDefault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EC01C1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EC01C1" w:rsidRPr="005C7AA6" w:rsidRDefault="00EC01C1" w:rsidP="004F350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hideMark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hideMark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  <w:hideMark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EC01C1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EC01C1" w:rsidRPr="005C7AA6" w:rsidRDefault="00EC01C1" w:rsidP="004F350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34" w:type="dxa"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ที่ดินและ</w:t>
            </w:r>
          </w:p>
        </w:tc>
        <w:tc>
          <w:tcPr>
            <w:tcW w:w="106" w:type="dxa"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34" w:type="dxa"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4" w:type="dxa"/>
            <w:hideMark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hideMark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ติดตั้งและ</w:t>
            </w:r>
          </w:p>
        </w:tc>
        <w:tc>
          <w:tcPr>
            <w:tcW w:w="106" w:type="dxa"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8" w:type="dxa"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hideMark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106" w:type="dxa"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:rsidR="00EC01C1" w:rsidRPr="005C7AA6" w:rsidRDefault="00EC01C1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EC01C1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EC01C1" w:rsidRPr="005C7AA6" w:rsidRDefault="00EC01C1" w:rsidP="003A0B5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34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34" w:type="dxa"/>
            <w:hideMark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4" w:type="dxa"/>
            <w:hideMark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อุปกรณ์ใช้ใน</w:t>
            </w: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hideMark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8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hideMark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การก่อสร้างและ</w:t>
            </w: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EC01C1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EC01C1" w:rsidRPr="005C7AA6" w:rsidRDefault="00EC01C1" w:rsidP="003A0B5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:rsidR="00EC01C1" w:rsidRPr="00597122" w:rsidRDefault="00597122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597122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34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34" w:type="dxa"/>
            <w:hideMark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สิทธิการเช่า</w:t>
            </w: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left" w:pos="506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4" w:type="dxa"/>
            <w:hideMark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การดำเนินงาน</w:t>
            </w: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hideMark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สำนักงาน</w:t>
            </w: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8" w:type="dxa"/>
            <w:hideMark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hideMark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hideMark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EC01C1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EC01C1" w:rsidRPr="005C7AA6" w:rsidRDefault="00EC01C1" w:rsidP="003A0B5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170" w:type="dxa"/>
            <w:gridSpan w:val="13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5C7AA6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EC01C1" w:rsidRPr="00865A82" w:rsidTr="00886F23">
        <w:trPr>
          <w:gridAfter w:val="1"/>
          <w:wAfter w:w="47" w:type="dxa"/>
        </w:trPr>
        <w:tc>
          <w:tcPr>
            <w:tcW w:w="3510" w:type="dxa"/>
            <w:hideMark/>
          </w:tcPr>
          <w:p w:rsidR="00EC01C1" w:rsidRPr="005C7AA6" w:rsidRDefault="00EC01C1" w:rsidP="003A0B53">
            <w:pPr>
              <w:tabs>
                <w:tab w:val="clear" w:pos="227"/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154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334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EC01C1" w:rsidRPr="005C7AA6" w:rsidRDefault="00EC01C1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8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C01C1" w:rsidRPr="00865A82" w:rsidTr="00886F23">
        <w:trPr>
          <w:gridAfter w:val="1"/>
          <w:wAfter w:w="47" w:type="dxa"/>
        </w:trPr>
        <w:tc>
          <w:tcPr>
            <w:tcW w:w="3510" w:type="dxa"/>
            <w:hideMark/>
          </w:tcPr>
          <w:p w:rsidR="00EC01C1" w:rsidRPr="005C7AA6" w:rsidRDefault="00EC01C1" w:rsidP="00463B7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5C7AA6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5C7AA6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154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334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326</w:t>
            </w:r>
            <w:r w:rsidRPr="005C7AA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31</w:t>
            </w:r>
            <w:r w:rsidRPr="005C7AA6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762,972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24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101,589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109,752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8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14,458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:rsidR="00EC01C1" w:rsidRPr="005C7AA6" w:rsidRDefault="00EC01C1" w:rsidP="00463B76">
            <w:pPr>
              <w:tabs>
                <w:tab w:val="clear" w:pos="227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20,635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1,335,719</w:t>
            </w:r>
          </w:p>
        </w:tc>
      </w:tr>
      <w:tr w:rsidR="00EC01C1" w:rsidRPr="00865A82" w:rsidTr="00886F23">
        <w:trPr>
          <w:gridAfter w:val="1"/>
          <w:wAfter w:w="47" w:type="dxa"/>
        </w:trPr>
        <w:tc>
          <w:tcPr>
            <w:tcW w:w="3510" w:type="dxa"/>
            <w:hideMark/>
          </w:tcPr>
          <w:p w:rsidR="00EC01C1" w:rsidRPr="005C7AA6" w:rsidRDefault="00EC01C1" w:rsidP="00463B7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154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334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vAlign w:val="center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269,698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4" w:type="dxa"/>
            <w:vAlign w:val="center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36,47</w:t>
            </w:r>
            <w:r w:rsidRPr="005C7AA6">
              <w:rPr>
                <w:rFonts w:asciiTheme="majorBidi" w:hAnsiTheme="majorBidi" w:cstheme="majorBidi" w:hint="cs"/>
                <w:sz w:val="25"/>
                <w:szCs w:val="25"/>
                <w:cs/>
              </w:rPr>
              <w:t>5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center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38,746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8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:rsidR="00EC01C1" w:rsidRPr="005C7AA6" w:rsidRDefault="00EC01C1" w:rsidP="00463B76">
            <w:pPr>
              <w:tabs>
                <w:tab w:val="clear" w:pos="227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9,336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354,25</w:t>
            </w:r>
            <w:r w:rsidRPr="005C7AA6">
              <w:rPr>
                <w:rFonts w:asciiTheme="majorBidi" w:hAnsiTheme="majorBidi" w:cstheme="majorBidi" w:hint="cs"/>
                <w:sz w:val="25"/>
                <w:szCs w:val="25"/>
                <w:cs/>
              </w:rPr>
              <w:t>5</w:t>
            </w:r>
          </w:p>
        </w:tc>
      </w:tr>
      <w:tr w:rsidR="00EC01C1" w:rsidRPr="00865A82" w:rsidTr="00886F23">
        <w:trPr>
          <w:gridAfter w:val="1"/>
          <w:wAfter w:w="47" w:type="dxa"/>
        </w:trPr>
        <w:tc>
          <w:tcPr>
            <w:tcW w:w="3510" w:type="dxa"/>
            <w:hideMark/>
          </w:tcPr>
          <w:p w:rsidR="00EC01C1" w:rsidRPr="005C7AA6" w:rsidRDefault="00EC01C1" w:rsidP="00463B7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กลับรายการประมาณการหนี้สินการรื้อถอน</w:t>
            </w:r>
          </w:p>
        </w:tc>
        <w:tc>
          <w:tcPr>
            <w:tcW w:w="1154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334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:rsidR="00EC01C1" w:rsidRPr="005C7AA6" w:rsidRDefault="00EC01C1" w:rsidP="00463B76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(449)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4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8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:rsidR="00EC01C1" w:rsidRPr="005C7AA6" w:rsidRDefault="00EC01C1" w:rsidP="00463B76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(449)</w:t>
            </w:r>
          </w:p>
        </w:tc>
      </w:tr>
      <w:tr w:rsidR="00EC01C1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EC01C1" w:rsidRPr="005C7AA6" w:rsidRDefault="00EC01C1" w:rsidP="00463B7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1154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334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vAlign w:val="center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3,64</w:t>
            </w:r>
            <w:r w:rsidRPr="005C7AA6">
              <w:rPr>
                <w:rFonts w:asciiTheme="majorBidi" w:hAnsiTheme="majorBidi" w:cstheme="majorBidi" w:hint="cs"/>
                <w:sz w:val="25"/>
                <w:szCs w:val="25"/>
                <w:cs/>
              </w:rPr>
              <w:t>2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4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 w:hint="cs"/>
                <w:sz w:val="25"/>
                <w:szCs w:val="25"/>
                <w:cs/>
              </w:rPr>
              <w:t>355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25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8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:rsidR="00EC01C1" w:rsidRPr="005C7AA6" w:rsidRDefault="00EC01C1" w:rsidP="00463B76">
            <w:pPr>
              <w:tabs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(4,022)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C01C1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EC01C1" w:rsidRPr="005C7AA6" w:rsidRDefault="00EC01C1" w:rsidP="00463B7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1154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EC01C1" w:rsidRPr="005C7AA6" w:rsidRDefault="00EC01C1" w:rsidP="00463B76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(53,</w:t>
            </w:r>
            <w:r w:rsidRPr="005C7AA6">
              <w:rPr>
                <w:rFonts w:asciiTheme="majorBidi" w:hAnsiTheme="majorBidi" w:cstheme="majorBidi" w:hint="cs"/>
                <w:sz w:val="25"/>
                <w:szCs w:val="25"/>
                <w:cs/>
              </w:rPr>
              <w:t>356</w:t>
            </w:r>
            <w:r w:rsidRPr="005C7AA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EC01C1" w:rsidRPr="005C7AA6" w:rsidRDefault="00EC01C1" w:rsidP="00463B76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(2,77</w:t>
            </w:r>
            <w:r w:rsidRPr="005C7AA6">
              <w:rPr>
                <w:rFonts w:asciiTheme="majorBidi" w:hAnsiTheme="majorBidi" w:cstheme="majorBidi" w:hint="cs"/>
                <w:sz w:val="25"/>
                <w:szCs w:val="25"/>
                <w:cs/>
              </w:rPr>
              <w:t>1</w:t>
            </w:r>
            <w:r w:rsidRPr="005C7AA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C01C1" w:rsidRPr="005C7AA6" w:rsidRDefault="00EC01C1" w:rsidP="00463B76">
            <w:pPr>
              <w:tabs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(7,588)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EC01C1" w:rsidRPr="005C7AA6" w:rsidRDefault="00EC01C1" w:rsidP="00463B76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(9,075)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01C1" w:rsidRPr="005C7AA6" w:rsidRDefault="00EC01C1" w:rsidP="00463B76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(72,790)</w:t>
            </w:r>
          </w:p>
        </w:tc>
      </w:tr>
      <w:tr w:rsidR="00EC01C1" w:rsidRPr="00865A82" w:rsidTr="005C7AA6">
        <w:trPr>
          <w:gridAfter w:val="1"/>
          <w:wAfter w:w="47" w:type="dxa"/>
        </w:trPr>
        <w:tc>
          <w:tcPr>
            <w:tcW w:w="3510" w:type="dxa"/>
            <w:hideMark/>
          </w:tcPr>
          <w:p w:rsidR="00EC01C1" w:rsidRPr="005C7AA6" w:rsidRDefault="00EC01C1" w:rsidP="00463B7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2562 </w:t>
            </w:r>
            <w:r w:rsidRPr="005C7AA6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และ</w:t>
            </w:r>
            <w:r w:rsid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5C7AA6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154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326</w:t>
            </w: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31</w:t>
            </w: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982,507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135,64</w:t>
            </w:r>
            <w:r w:rsidRPr="005C7AA6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8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140,93</w:t>
            </w:r>
            <w:r w:rsidRPr="005C7AA6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5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5,383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25,949</w:t>
            </w:r>
          </w:p>
        </w:tc>
        <w:tc>
          <w:tcPr>
            <w:tcW w:w="106" w:type="dxa"/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EC01C1" w:rsidRPr="005C7AA6" w:rsidRDefault="00EC01C1" w:rsidP="00463B7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1,616,735</w:t>
            </w:r>
          </w:p>
        </w:tc>
      </w:tr>
      <w:tr w:rsidR="005C7AA6" w:rsidRPr="00865A82" w:rsidTr="005C7AA6">
        <w:trPr>
          <w:gridAfter w:val="1"/>
          <w:wAfter w:w="47" w:type="dxa"/>
        </w:trPr>
        <w:tc>
          <w:tcPr>
            <w:tcW w:w="3510" w:type="dxa"/>
          </w:tcPr>
          <w:p w:rsidR="005C7AA6" w:rsidRPr="005C7AA6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/>
                <w:sz w:val="25"/>
                <w:szCs w:val="25"/>
                <w:cs/>
              </w:rPr>
              <w:t xml:space="preserve">การรับรู้สินทรัพย์สิทธิการใช้จากการ   </w:t>
            </w:r>
            <w:r w:rsidRPr="005C7AA6">
              <w:rPr>
                <w:rFonts w:asciiTheme="majorBidi" w:hAnsiTheme="majorBidi"/>
                <w:sz w:val="25"/>
                <w:szCs w:val="25"/>
                <w:cs/>
              </w:rPr>
              <w:br/>
            </w:r>
            <w:r w:rsidRPr="005C7AA6">
              <w:rPr>
                <w:rFonts w:asciiTheme="majorBidi" w:hAnsiTheme="majorBidi" w:hint="cs"/>
                <w:sz w:val="25"/>
                <w:szCs w:val="25"/>
                <w:cs/>
              </w:rPr>
              <w:t xml:space="preserve">   </w:t>
            </w:r>
            <w:r w:rsidRPr="005C7AA6">
              <w:rPr>
                <w:rFonts w:asciiTheme="majorBidi" w:hAnsiTheme="majorBidi"/>
                <w:sz w:val="25"/>
                <w:szCs w:val="25"/>
                <w:cs/>
              </w:rPr>
              <w:t xml:space="preserve">ถือปฏิบัติตาม </w:t>
            </w:r>
            <w:r w:rsidRPr="005C7AA6">
              <w:rPr>
                <w:rFonts w:asciiTheme="majorBidi" w:hAnsiTheme="majorBidi" w:cstheme="majorBidi"/>
                <w:sz w:val="25"/>
                <w:szCs w:val="25"/>
              </w:rPr>
              <w:t xml:space="preserve">TFRS </w:t>
            </w:r>
            <w:r w:rsidR="000F2CEF">
              <w:rPr>
                <w:rFonts w:asciiTheme="majorBidi" w:hAnsiTheme="majorBidi"/>
                <w:sz w:val="25"/>
                <w:szCs w:val="25"/>
              </w:rPr>
              <w:t>16</w:t>
            </w:r>
            <w:r w:rsidRPr="005C7AA6">
              <w:rPr>
                <w:rFonts w:asciiTheme="majorBidi" w:hAnsiTheme="majorBidi"/>
                <w:sz w:val="25"/>
                <w:szCs w:val="25"/>
                <w:cs/>
              </w:rPr>
              <w:t xml:space="preserve"> เป็นครั้งแรก     </w:t>
            </w:r>
          </w:p>
        </w:tc>
        <w:tc>
          <w:tcPr>
            <w:tcW w:w="1154" w:type="dxa"/>
          </w:tcPr>
          <w:p w:rsid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597122" w:rsidRPr="00597122" w:rsidRDefault="00597122" w:rsidP="00597122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597122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3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vAlign w:val="bottom"/>
          </w:tcPr>
          <w:p w:rsidR="005C7AA6" w:rsidRPr="005C7AA6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39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vAlign w:val="bottom"/>
          </w:tcPr>
          <w:p w:rsidR="005C7AA6" w:rsidRPr="005C7AA6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C7AA6" w:rsidRPr="005C7AA6" w:rsidRDefault="005C7AA6" w:rsidP="000F2CEF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(1,660)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vAlign w:val="bottom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C7AA6" w:rsidRPr="005C7AA6" w:rsidRDefault="005C7AA6" w:rsidP="000F2CEF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(1,660)</w:t>
            </w:r>
          </w:p>
        </w:tc>
      </w:tr>
      <w:tr w:rsidR="005C7AA6" w:rsidRPr="00865A82" w:rsidTr="005C7AA6">
        <w:trPr>
          <w:gridAfter w:val="1"/>
          <w:wAfter w:w="47" w:type="dxa"/>
        </w:trPr>
        <w:tc>
          <w:tcPr>
            <w:tcW w:w="3510" w:type="dxa"/>
          </w:tcPr>
          <w:p w:rsidR="005C7AA6" w:rsidRPr="005C7AA6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</w:pPr>
            <w:r w:rsidRPr="005C7AA6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D03A5E">
              <w:rPr>
                <w:rFonts w:asciiTheme="majorBidi" w:hAnsiTheme="majorBidi"/>
                <w:b/>
                <w:bCs/>
                <w:sz w:val="25"/>
                <w:szCs w:val="25"/>
              </w:rPr>
              <w:t>1</w:t>
            </w:r>
            <w:r w:rsidRPr="005C7AA6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="00D03A5E">
              <w:rPr>
                <w:rFonts w:asciiTheme="majorBidi" w:hAnsiTheme="majorBidi"/>
                <w:b/>
                <w:bCs/>
                <w:sz w:val="25"/>
                <w:szCs w:val="25"/>
              </w:rPr>
              <w:t>2563</w:t>
            </w:r>
            <w:r w:rsidRPr="005C7AA6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 xml:space="preserve"> - ปรับปรุงใหม่</w:t>
            </w:r>
          </w:p>
        </w:tc>
        <w:tc>
          <w:tcPr>
            <w:tcW w:w="1154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326,313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982,507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135,648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140,935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3,723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25,949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1,615,075</w:t>
            </w:r>
          </w:p>
        </w:tc>
      </w:tr>
      <w:tr w:rsidR="005C7AA6" w:rsidRPr="00865A82" w:rsidTr="00886F23">
        <w:trPr>
          <w:gridAfter w:val="1"/>
          <w:wAfter w:w="47" w:type="dxa"/>
        </w:trPr>
        <w:tc>
          <w:tcPr>
            <w:tcW w:w="3510" w:type="dxa"/>
            <w:hideMark/>
          </w:tcPr>
          <w:p w:rsidR="005C7AA6" w:rsidRPr="005C7AA6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154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334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vAlign w:val="center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37,504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4" w:type="dxa"/>
            <w:vAlign w:val="center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11,933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center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8,089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8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:rsidR="005C7AA6" w:rsidRPr="005C7AA6" w:rsidRDefault="005C7AA6" w:rsidP="005C7AA6">
            <w:pPr>
              <w:tabs>
                <w:tab w:val="clear" w:pos="227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1,229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58,75</w:t>
            </w:r>
            <w:r w:rsidRPr="005C7AA6">
              <w:rPr>
                <w:rFonts w:asciiTheme="majorBidi" w:hAnsiTheme="majorBidi" w:cstheme="majorBidi" w:hint="cs"/>
                <w:sz w:val="25"/>
                <w:szCs w:val="25"/>
                <w:cs/>
              </w:rPr>
              <w:t>5</w:t>
            </w:r>
          </w:p>
        </w:tc>
      </w:tr>
      <w:tr w:rsidR="005C7AA6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5C7AA6" w:rsidRPr="005C7AA6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</w:t>
            </w:r>
          </w:p>
        </w:tc>
        <w:tc>
          <w:tcPr>
            <w:tcW w:w="1154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334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3,323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4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1,496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613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8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:rsidR="005C7AA6" w:rsidRPr="005C7AA6" w:rsidRDefault="005C7AA6" w:rsidP="005C7AA6">
            <w:pPr>
              <w:tabs>
                <w:tab w:val="clear" w:pos="907"/>
                <w:tab w:val="left" w:pos="428"/>
                <w:tab w:val="left" w:pos="506"/>
                <w:tab w:val="left" w:pos="830"/>
                <w:tab w:val="left" w:pos="9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(5,432)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C7AA6" w:rsidRPr="00865A82" w:rsidTr="00886F23">
        <w:trPr>
          <w:gridAfter w:val="1"/>
          <w:wAfter w:w="47" w:type="dxa"/>
        </w:trPr>
        <w:tc>
          <w:tcPr>
            <w:tcW w:w="3510" w:type="dxa"/>
            <w:hideMark/>
          </w:tcPr>
          <w:p w:rsidR="005C7AA6" w:rsidRPr="005C7AA6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1154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C7AA6" w:rsidRPr="005C7AA6" w:rsidRDefault="005C7AA6" w:rsidP="005C7AA6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(76,78</w:t>
            </w:r>
            <w:r w:rsidRPr="005C7AA6">
              <w:rPr>
                <w:rFonts w:asciiTheme="majorBidi" w:hAnsiTheme="majorBidi" w:cstheme="majorBidi" w:hint="cs"/>
                <w:sz w:val="25"/>
                <w:szCs w:val="25"/>
                <w:cs/>
              </w:rPr>
              <w:t>5</w:t>
            </w:r>
            <w:r w:rsidRPr="005C7AA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AA6" w:rsidRPr="005C7AA6" w:rsidRDefault="005C7AA6" w:rsidP="005C7AA6">
            <w:pPr>
              <w:tabs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(4,526)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AA6" w:rsidRPr="005C7AA6" w:rsidRDefault="005C7AA6" w:rsidP="005C7AA6">
            <w:pPr>
              <w:tabs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(6,681)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AA6" w:rsidRPr="005C7AA6" w:rsidRDefault="005C7AA6" w:rsidP="005C7AA6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(83</w:t>
            </w:r>
            <w:r w:rsidRPr="005C7AA6">
              <w:rPr>
                <w:rFonts w:asciiTheme="majorBidi" w:hAnsiTheme="majorBidi" w:cstheme="majorBidi" w:hint="cs"/>
                <w:sz w:val="25"/>
                <w:szCs w:val="25"/>
                <w:cs/>
              </w:rPr>
              <w:t>3</w:t>
            </w:r>
            <w:r w:rsidRPr="005C7AA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AA6" w:rsidRPr="005C7AA6" w:rsidRDefault="005C7AA6" w:rsidP="005C7AA6">
            <w:pPr>
              <w:tabs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(3,960)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AA6" w:rsidRPr="005C7AA6" w:rsidRDefault="005C7AA6" w:rsidP="000F2CEF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sz w:val="25"/>
                <w:szCs w:val="25"/>
              </w:rPr>
              <w:t>(92,78</w:t>
            </w:r>
            <w:r w:rsidRPr="005C7AA6">
              <w:rPr>
                <w:rFonts w:asciiTheme="majorBidi" w:hAnsiTheme="majorBidi" w:cstheme="majorBidi" w:hint="cs"/>
                <w:sz w:val="25"/>
                <w:szCs w:val="25"/>
                <w:cs/>
              </w:rPr>
              <w:t>5</w:t>
            </w:r>
            <w:r w:rsidRPr="005C7AA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5C7AA6" w:rsidRPr="00865A82" w:rsidTr="00886F23">
        <w:trPr>
          <w:gridAfter w:val="1"/>
          <w:wAfter w:w="47" w:type="dxa"/>
        </w:trPr>
        <w:tc>
          <w:tcPr>
            <w:tcW w:w="3510" w:type="dxa"/>
            <w:hideMark/>
          </w:tcPr>
          <w:p w:rsidR="005C7AA6" w:rsidRPr="005C7AA6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154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326,313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946,549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144,55</w:t>
            </w:r>
            <w:r w:rsidRPr="005C7AA6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1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142,95</w:t>
            </w:r>
            <w:r w:rsidRPr="005C7AA6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6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2,890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17,78</w:t>
            </w:r>
            <w:r w:rsidRPr="005C7AA6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6</w:t>
            </w:r>
          </w:p>
        </w:tc>
        <w:tc>
          <w:tcPr>
            <w:tcW w:w="106" w:type="dxa"/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AA6" w:rsidRPr="005C7AA6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C7AA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1,581,045</w:t>
            </w:r>
          </w:p>
        </w:tc>
      </w:tr>
      <w:tr w:rsidR="005C7AA6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5C7AA6" w:rsidRPr="00865A82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F113E" w:rsidRPr="00865A82" w:rsidTr="00F4027D">
        <w:trPr>
          <w:gridAfter w:val="1"/>
          <w:wAfter w:w="47" w:type="dxa"/>
        </w:trPr>
        <w:tc>
          <w:tcPr>
            <w:tcW w:w="3510" w:type="dxa"/>
          </w:tcPr>
          <w:p w:rsidR="009F113E" w:rsidRPr="00865A82" w:rsidRDefault="009F113E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</w:tcPr>
          <w:p w:rsidR="009F113E" w:rsidRPr="00865A82" w:rsidRDefault="009F113E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:rsidR="009F113E" w:rsidRPr="00865A82" w:rsidRDefault="009F113E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34" w:type="dxa"/>
          </w:tcPr>
          <w:p w:rsidR="009F113E" w:rsidRPr="009635D8" w:rsidRDefault="009F113E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9F113E" w:rsidRPr="009635D8" w:rsidRDefault="009F113E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9F113E" w:rsidRPr="009635D8" w:rsidRDefault="009F113E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9F113E" w:rsidRPr="009635D8" w:rsidRDefault="009F113E" w:rsidP="005C7AA6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:rsidR="009F113E" w:rsidRPr="009635D8" w:rsidRDefault="009F113E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9F113E" w:rsidRPr="009635D8" w:rsidRDefault="009F113E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9F113E" w:rsidRPr="009635D8" w:rsidRDefault="009F113E" w:rsidP="005C7AA6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9F113E" w:rsidRPr="009635D8" w:rsidRDefault="009F113E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:rsidR="009F113E" w:rsidRPr="009635D8" w:rsidRDefault="009F113E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9F113E" w:rsidRPr="009635D8" w:rsidRDefault="009F113E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9F113E" w:rsidRPr="009635D8" w:rsidRDefault="009F113E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 w:hint="cs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9F113E" w:rsidRPr="009635D8" w:rsidRDefault="009F113E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9F113E" w:rsidRPr="009635D8" w:rsidRDefault="009F113E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7AA6" w:rsidRPr="00865A82" w:rsidTr="00F4027D">
        <w:trPr>
          <w:gridAfter w:val="1"/>
          <w:wAfter w:w="47" w:type="dxa"/>
        </w:trPr>
        <w:tc>
          <w:tcPr>
            <w:tcW w:w="3510" w:type="dxa"/>
          </w:tcPr>
          <w:p w:rsidR="005C7AA6" w:rsidRPr="00865A82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34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7AA6" w:rsidRPr="00865A82" w:rsidTr="00F4027D">
        <w:trPr>
          <w:gridAfter w:val="1"/>
          <w:wAfter w:w="47" w:type="dxa"/>
        </w:trPr>
        <w:tc>
          <w:tcPr>
            <w:tcW w:w="3510" w:type="dxa"/>
          </w:tcPr>
          <w:p w:rsidR="005C7AA6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4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34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7AA6" w:rsidRPr="00865A82" w:rsidTr="00F4027D">
        <w:trPr>
          <w:gridAfter w:val="1"/>
          <w:wAfter w:w="47" w:type="dxa"/>
        </w:trPr>
        <w:tc>
          <w:tcPr>
            <w:tcW w:w="3510" w:type="dxa"/>
          </w:tcPr>
          <w:p w:rsidR="005C7AA6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4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34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อุปกรณ์ใช้ใน</w:t>
            </w: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การก่อสร้างและ</w:t>
            </w: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7AA6" w:rsidRPr="00865A82" w:rsidTr="00F4027D">
        <w:trPr>
          <w:gridAfter w:val="1"/>
          <w:wAfter w:w="47" w:type="dxa"/>
        </w:trPr>
        <w:tc>
          <w:tcPr>
            <w:tcW w:w="3510" w:type="dxa"/>
          </w:tcPr>
          <w:p w:rsidR="005C7AA6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4" w:type="dxa"/>
          </w:tcPr>
          <w:p w:rsidR="005C7AA6" w:rsidRPr="00865A82" w:rsidRDefault="00E73E27" w:rsidP="00E73E27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97122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34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left" w:pos="506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06" w:type="dxa"/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5C7AA6" w:rsidRPr="009635D8" w:rsidRDefault="005C7AA6" w:rsidP="005C7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C7AA6" w:rsidRPr="00865A82" w:rsidTr="00F4027D">
        <w:trPr>
          <w:gridAfter w:val="1"/>
          <w:wAfter w:w="47" w:type="dxa"/>
        </w:trPr>
        <w:tc>
          <w:tcPr>
            <w:tcW w:w="3510" w:type="dxa"/>
          </w:tcPr>
          <w:p w:rsidR="005C7AA6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4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170" w:type="dxa"/>
            <w:gridSpan w:val="13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635D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635D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C7AA6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5C7AA6" w:rsidRPr="00865A82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54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C7AA6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5C7AA6" w:rsidRPr="00865A82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865A8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54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471,747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60,450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71,852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8,882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612,931</w:t>
            </w:r>
          </w:p>
        </w:tc>
      </w:tr>
      <w:tr w:rsidR="005C7AA6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5C7AA6" w:rsidRPr="00865A82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54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128,679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18,929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21,306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1,997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170,911</w:t>
            </w:r>
          </w:p>
        </w:tc>
      </w:tr>
      <w:tr w:rsidR="005C7AA6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5C7AA6" w:rsidRPr="00865A82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154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6,256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6,433</w:t>
            </w:r>
          </w:p>
        </w:tc>
      </w:tr>
      <w:tr w:rsidR="005C7AA6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5C7AA6" w:rsidRPr="00865A82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54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(41,675)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(2,092)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(6,554)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C7AA6" w:rsidRPr="00865A82" w:rsidRDefault="005C7AA6" w:rsidP="003E40F1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(7,477)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5C7AA6" w:rsidRPr="00865A82" w:rsidRDefault="005C7AA6" w:rsidP="005C7AA6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(57,798)</w:t>
            </w:r>
          </w:p>
        </w:tc>
      </w:tr>
      <w:tr w:rsidR="005C7AA6" w:rsidRPr="00865A82" w:rsidTr="005C7AA6">
        <w:trPr>
          <w:gridAfter w:val="1"/>
          <w:wAfter w:w="47" w:type="dxa"/>
        </w:trPr>
        <w:tc>
          <w:tcPr>
            <w:tcW w:w="3510" w:type="dxa"/>
          </w:tcPr>
          <w:p w:rsidR="005C7AA6" w:rsidRPr="00865A82" w:rsidRDefault="005C7AA6" w:rsidP="0080501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2562 </w:t>
            </w:r>
            <w:r w:rsidRPr="00865A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865A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4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565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,007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77,377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86,691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3,402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732,477</w:t>
            </w:r>
          </w:p>
        </w:tc>
      </w:tr>
      <w:tr w:rsidR="005C7AA6" w:rsidRPr="00865A82" w:rsidTr="005C7AA6">
        <w:trPr>
          <w:gridAfter w:val="1"/>
          <w:wAfter w:w="47" w:type="dxa"/>
        </w:trPr>
        <w:tc>
          <w:tcPr>
            <w:tcW w:w="3510" w:type="dxa"/>
          </w:tcPr>
          <w:p w:rsidR="005C7AA6" w:rsidRPr="00D6014B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014B">
              <w:rPr>
                <w:rFonts w:asciiTheme="majorBidi" w:hAnsiTheme="majorBidi"/>
                <w:sz w:val="26"/>
                <w:szCs w:val="26"/>
                <w:cs/>
              </w:rPr>
              <w:t>การรับรู้ค่าเสื่อมราคาของสินทรัพย์สิทธิการใช้</w:t>
            </w:r>
            <w:r>
              <w:rPr>
                <w:rFonts w:asciiTheme="majorBidi" w:hAnsiTheme="majorBidi"/>
                <w:sz w:val="26"/>
                <w:szCs w:val="26"/>
              </w:rPr>
              <w:br/>
              <w:t xml:space="preserve">   </w:t>
            </w:r>
            <w:r w:rsidRPr="00D6014B">
              <w:rPr>
                <w:rFonts w:asciiTheme="majorBidi" w:hAnsiTheme="majorBidi"/>
                <w:sz w:val="26"/>
                <w:szCs w:val="26"/>
                <w:cs/>
              </w:rPr>
              <w:t xml:space="preserve">จากการถือปฏิบัติตาม </w:t>
            </w:r>
            <w:r w:rsidRPr="00D6014B">
              <w:rPr>
                <w:rFonts w:asciiTheme="majorBidi" w:hAnsiTheme="majorBidi" w:cstheme="majorBidi"/>
                <w:sz w:val="26"/>
                <w:szCs w:val="26"/>
              </w:rPr>
              <w:t xml:space="preserve">TFRS 16 </w:t>
            </w:r>
            <w:r w:rsidRPr="00D6014B">
              <w:rPr>
                <w:rFonts w:asciiTheme="majorBidi" w:hAnsiTheme="majorBidi"/>
                <w:sz w:val="26"/>
                <w:szCs w:val="26"/>
                <w:cs/>
              </w:rPr>
              <w:t>เป็นครั้งแรก</w:t>
            </w:r>
          </w:p>
        </w:tc>
        <w:tc>
          <w:tcPr>
            <w:tcW w:w="1154" w:type="dxa"/>
          </w:tcPr>
          <w:p w:rsidR="005C7AA6" w:rsidRPr="00E73E27" w:rsidRDefault="005C7AA6" w:rsidP="00E73E27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:rsidR="00E73E27" w:rsidRPr="00E73E27" w:rsidRDefault="00E73E27" w:rsidP="00E73E27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73E2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06" w:type="dxa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  <w:vAlign w:val="bottom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01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01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5C7AA6" w:rsidRPr="00D6014B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01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5C7AA6" w:rsidRPr="00D6014B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01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vAlign w:val="bottom"/>
          </w:tcPr>
          <w:p w:rsidR="005C7AA6" w:rsidRPr="00D6014B" w:rsidRDefault="005C7AA6" w:rsidP="003E40F1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014B">
              <w:rPr>
                <w:rFonts w:asciiTheme="majorBidi" w:hAnsiTheme="majorBidi" w:cstheme="majorBidi"/>
                <w:sz w:val="26"/>
                <w:szCs w:val="26"/>
              </w:rPr>
              <w:t>(528)</w:t>
            </w:r>
          </w:p>
        </w:tc>
        <w:tc>
          <w:tcPr>
            <w:tcW w:w="106" w:type="dxa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01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5C7AA6" w:rsidRPr="00D6014B" w:rsidRDefault="005C7AA6" w:rsidP="003E40F1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014B">
              <w:rPr>
                <w:rFonts w:asciiTheme="majorBidi" w:hAnsiTheme="majorBidi" w:cstheme="majorBidi"/>
                <w:sz w:val="26"/>
                <w:szCs w:val="26"/>
              </w:rPr>
              <w:t>(528)</w:t>
            </w:r>
          </w:p>
        </w:tc>
      </w:tr>
      <w:tr w:rsidR="005C7AA6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5C7AA6" w:rsidRPr="00D6014B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D6014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6014B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1 </w:t>
            </w:r>
            <w:r w:rsidRPr="00D6014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6014B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2563 - </w:t>
            </w:r>
            <w:r w:rsidRPr="00D6014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154" w:type="dxa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0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0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565,007</w:t>
            </w:r>
          </w:p>
        </w:tc>
        <w:tc>
          <w:tcPr>
            <w:tcW w:w="106" w:type="dxa"/>
          </w:tcPr>
          <w:p w:rsidR="005C7AA6" w:rsidRPr="00D6014B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0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77,377</w:t>
            </w:r>
          </w:p>
        </w:tc>
        <w:tc>
          <w:tcPr>
            <w:tcW w:w="106" w:type="dxa"/>
          </w:tcPr>
          <w:p w:rsidR="005C7AA6" w:rsidRPr="00D6014B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0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86,691</w:t>
            </w:r>
          </w:p>
        </w:tc>
        <w:tc>
          <w:tcPr>
            <w:tcW w:w="106" w:type="dxa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0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2,874</w:t>
            </w:r>
          </w:p>
        </w:tc>
        <w:tc>
          <w:tcPr>
            <w:tcW w:w="106" w:type="dxa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0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5C7AA6" w:rsidRPr="00D6014B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0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731,949</w:t>
            </w:r>
          </w:p>
        </w:tc>
      </w:tr>
      <w:tr w:rsidR="005C7AA6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5C7AA6" w:rsidRPr="00865A82" w:rsidRDefault="005C7AA6" w:rsidP="005C7AA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54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125,850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19,173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22,725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vAlign w:val="center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506</w:t>
            </w: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5C7AA6" w:rsidRPr="00865A82" w:rsidRDefault="005C7AA6" w:rsidP="005C7AA6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168,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254</w:t>
            </w:r>
          </w:p>
        </w:tc>
      </w:tr>
      <w:tr w:rsidR="007F6D62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7F6D62" w:rsidRPr="00865A82" w:rsidRDefault="007F6D62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(กลับรายการ) </w:t>
            </w: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15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4,566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:rsidR="007F6D62" w:rsidRPr="00865A82" w:rsidRDefault="007F6D62" w:rsidP="007F6D62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(90)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F6D62" w:rsidRPr="00865A82" w:rsidRDefault="007F6D62" w:rsidP="007F6D62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(82)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4,39</w:t>
            </w:r>
            <w:r w:rsidR="00200DB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7F6D62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7F6D62" w:rsidRPr="00865A82" w:rsidRDefault="007F6D62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5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(34,083)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(3,833)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(5,048)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(820)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7F6D62" w:rsidRPr="00865A82" w:rsidRDefault="007F6D62" w:rsidP="007F6D62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(43,784)</w:t>
            </w:r>
          </w:p>
        </w:tc>
      </w:tr>
      <w:tr w:rsidR="007F6D62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7F6D62" w:rsidRPr="00865A82" w:rsidRDefault="007F6D62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:rsidR="007F6D62" w:rsidRPr="00D6014B" w:rsidRDefault="007F6D62" w:rsidP="007F6D62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0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7F6D62" w:rsidRPr="00D6014B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6D62" w:rsidRPr="00D6014B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0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661,340</w:t>
            </w:r>
          </w:p>
        </w:tc>
        <w:tc>
          <w:tcPr>
            <w:tcW w:w="106" w:type="dxa"/>
          </w:tcPr>
          <w:p w:rsidR="007F6D62" w:rsidRPr="00D6014B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6D62" w:rsidRPr="00D6014B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0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92,627</w:t>
            </w:r>
          </w:p>
        </w:tc>
        <w:tc>
          <w:tcPr>
            <w:tcW w:w="106" w:type="dxa"/>
          </w:tcPr>
          <w:p w:rsidR="007F6D62" w:rsidRPr="00D6014B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6D62" w:rsidRPr="00D6014B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0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104,286</w:t>
            </w:r>
          </w:p>
        </w:tc>
        <w:tc>
          <w:tcPr>
            <w:tcW w:w="106" w:type="dxa"/>
          </w:tcPr>
          <w:p w:rsidR="007F6D62" w:rsidRPr="00D6014B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6D62" w:rsidRPr="00D6014B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2,560</w:t>
            </w:r>
          </w:p>
        </w:tc>
        <w:tc>
          <w:tcPr>
            <w:tcW w:w="106" w:type="dxa"/>
          </w:tcPr>
          <w:p w:rsidR="007F6D62" w:rsidRPr="00D6014B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D62" w:rsidRPr="00D6014B" w:rsidRDefault="007F6D62" w:rsidP="007F6D62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0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7F6D62" w:rsidRPr="00D6014B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D62" w:rsidRPr="00D6014B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0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D60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813</w:t>
            </w:r>
          </w:p>
        </w:tc>
      </w:tr>
      <w:tr w:rsidR="007F6D62" w:rsidRPr="00865A82" w:rsidTr="005F77BD">
        <w:trPr>
          <w:gridAfter w:val="1"/>
          <w:wAfter w:w="47" w:type="dxa"/>
        </w:trPr>
        <w:tc>
          <w:tcPr>
            <w:tcW w:w="3510" w:type="dxa"/>
          </w:tcPr>
          <w:p w:rsidR="007F6D62" w:rsidRPr="00865A82" w:rsidRDefault="007F6D62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F77BD" w:rsidRPr="00865A82" w:rsidTr="005F77BD">
        <w:trPr>
          <w:gridAfter w:val="1"/>
          <w:wAfter w:w="47" w:type="dxa"/>
        </w:trPr>
        <w:tc>
          <w:tcPr>
            <w:tcW w:w="3510" w:type="dxa"/>
          </w:tcPr>
          <w:p w:rsidR="005F77BD" w:rsidRPr="00865A82" w:rsidRDefault="005F77BD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</w:tcPr>
          <w:p w:rsidR="005F77BD" w:rsidRPr="00865A82" w:rsidRDefault="005F77BD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5F77BD" w:rsidRPr="00865A82" w:rsidRDefault="005F77BD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:rsidR="005F77BD" w:rsidRPr="00865A82" w:rsidRDefault="005F77BD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5F77BD" w:rsidRPr="00865A82" w:rsidRDefault="005F77BD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5F77BD" w:rsidRPr="00865A82" w:rsidRDefault="005F77BD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5F77BD" w:rsidRPr="00865A82" w:rsidRDefault="005F77BD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:rsidR="005F77BD" w:rsidRPr="00865A82" w:rsidRDefault="005F77BD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5F77BD" w:rsidRPr="00865A82" w:rsidRDefault="005F77BD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:rsidR="005F77BD" w:rsidRPr="00865A82" w:rsidRDefault="005F77BD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5F77BD" w:rsidRPr="00865A82" w:rsidRDefault="005F77BD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vAlign w:val="center"/>
          </w:tcPr>
          <w:p w:rsidR="005F77BD" w:rsidRPr="00865A82" w:rsidRDefault="005F77BD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5F77BD" w:rsidRPr="00865A82" w:rsidRDefault="005F77BD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5F77BD" w:rsidRPr="00865A82" w:rsidRDefault="005F77BD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5F77BD" w:rsidRPr="00865A82" w:rsidRDefault="005F77BD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5F77BD" w:rsidRPr="00865A82" w:rsidRDefault="005F77BD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2310E" w:rsidRPr="00865A82" w:rsidTr="005F77BD">
        <w:trPr>
          <w:gridAfter w:val="1"/>
          <w:wAfter w:w="47" w:type="dxa"/>
        </w:trPr>
        <w:tc>
          <w:tcPr>
            <w:tcW w:w="3510" w:type="dxa"/>
          </w:tcPr>
          <w:p w:rsidR="00F2310E" w:rsidRPr="00865A82" w:rsidRDefault="00F2310E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</w:tcPr>
          <w:p w:rsidR="00F2310E" w:rsidRPr="00865A82" w:rsidRDefault="00F2310E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F2310E" w:rsidRPr="00865A82" w:rsidRDefault="00F2310E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:rsidR="00F2310E" w:rsidRPr="00865A82" w:rsidRDefault="00F2310E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F2310E" w:rsidRPr="00865A82" w:rsidRDefault="00F2310E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F2310E" w:rsidRPr="00865A82" w:rsidRDefault="00F2310E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F2310E" w:rsidRPr="00865A82" w:rsidRDefault="00F2310E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:rsidR="00F2310E" w:rsidRPr="00865A82" w:rsidRDefault="00F2310E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F2310E" w:rsidRPr="00865A82" w:rsidRDefault="00F2310E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:rsidR="00F2310E" w:rsidRPr="00865A82" w:rsidRDefault="00F2310E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F2310E" w:rsidRPr="00865A82" w:rsidRDefault="00F2310E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vAlign w:val="center"/>
          </w:tcPr>
          <w:p w:rsidR="00F2310E" w:rsidRPr="00865A82" w:rsidRDefault="00F2310E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F2310E" w:rsidRPr="00865A82" w:rsidRDefault="00F2310E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F2310E" w:rsidRPr="00865A82" w:rsidRDefault="00F2310E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F2310E" w:rsidRPr="00865A82" w:rsidRDefault="00F2310E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F2310E" w:rsidRPr="00865A82" w:rsidRDefault="00F2310E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F113E" w:rsidRPr="00865A82" w:rsidTr="00F4027D">
        <w:trPr>
          <w:gridAfter w:val="1"/>
          <w:wAfter w:w="47" w:type="dxa"/>
        </w:trPr>
        <w:tc>
          <w:tcPr>
            <w:tcW w:w="3510" w:type="dxa"/>
          </w:tcPr>
          <w:p w:rsidR="009F113E" w:rsidRDefault="009F113E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4" w:type="dxa"/>
          </w:tcPr>
          <w:p w:rsidR="009F113E" w:rsidRPr="00865A82" w:rsidRDefault="009F113E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9F113E" w:rsidRPr="00865A82" w:rsidRDefault="009F113E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:rsidR="009F113E" w:rsidRPr="009635D8" w:rsidRDefault="009F113E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9F113E" w:rsidRPr="009635D8" w:rsidRDefault="009F113E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9F113E" w:rsidRPr="009635D8" w:rsidRDefault="009F113E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9F113E" w:rsidRPr="009635D8" w:rsidRDefault="009F113E" w:rsidP="007F6D62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:rsidR="009F113E" w:rsidRPr="009635D8" w:rsidRDefault="009F113E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9F113E" w:rsidRPr="009635D8" w:rsidRDefault="009F113E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9F113E" w:rsidRPr="009635D8" w:rsidRDefault="009F113E" w:rsidP="007F6D62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9F113E" w:rsidRPr="009635D8" w:rsidRDefault="009F113E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:rsidR="009F113E" w:rsidRPr="009635D8" w:rsidRDefault="009F113E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9F113E" w:rsidRPr="009635D8" w:rsidRDefault="009F113E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9F113E" w:rsidRPr="009635D8" w:rsidRDefault="009F113E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 w:hint="cs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9F113E" w:rsidRPr="009635D8" w:rsidRDefault="009F113E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9F113E" w:rsidRPr="009635D8" w:rsidRDefault="009F113E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F6D62" w:rsidRPr="00865A82" w:rsidTr="00F4027D">
        <w:trPr>
          <w:gridAfter w:val="1"/>
          <w:wAfter w:w="47" w:type="dxa"/>
        </w:trPr>
        <w:tc>
          <w:tcPr>
            <w:tcW w:w="3510" w:type="dxa"/>
          </w:tcPr>
          <w:p w:rsidR="007F6D62" w:rsidRDefault="007F6D62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F6D62" w:rsidRPr="00865A82" w:rsidTr="00F4027D">
        <w:trPr>
          <w:gridAfter w:val="1"/>
          <w:wAfter w:w="47" w:type="dxa"/>
        </w:trPr>
        <w:tc>
          <w:tcPr>
            <w:tcW w:w="3510" w:type="dxa"/>
          </w:tcPr>
          <w:p w:rsidR="007F6D62" w:rsidRDefault="007F6D62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F6D62" w:rsidRPr="00865A82" w:rsidTr="00F4027D">
        <w:trPr>
          <w:gridAfter w:val="1"/>
          <w:wAfter w:w="47" w:type="dxa"/>
        </w:trPr>
        <w:tc>
          <w:tcPr>
            <w:tcW w:w="3510" w:type="dxa"/>
          </w:tcPr>
          <w:p w:rsidR="007F6D62" w:rsidRDefault="007F6D62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อุปกรณ์ใช้ใน</w:t>
            </w: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การก่อสร้างและ</w:t>
            </w: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F6D62" w:rsidRPr="00865A82" w:rsidTr="00F4027D">
        <w:trPr>
          <w:gridAfter w:val="1"/>
          <w:wAfter w:w="47" w:type="dxa"/>
        </w:trPr>
        <w:tc>
          <w:tcPr>
            <w:tcW w:w="3510" w:type="dxa"/>
          </w:tcPr>
          <w:p w:rsidR="007F6D62" w:rsidRDefault="007F6D62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4" w:type="dxa"/>
          </w:tcPr>
          <w:p w:rsidR="007F6D62" w:rsidRPr="004B6D83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left" w:pos="506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06" w:type="dxa"/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F6D62" w:rsidRPr="009635D8" w:rsidRDefault="007F6D62" w:rsidP="007F6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35D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F6D62" w:rsidRPr="00865A82" w:rsidTr="00F4027D">
        <w:trPr>
          <w:gridAfter w:val="1"/>
          <w:wAfter w:w="47" w:type="dxa"/>
        </w:trPr>
        <w:tc>
          <w:tcPr>
            <w:tcW w:w="3510" w:type="dxa"/>
          </w:tcPr>
          <w:p w:rsidR="007F6D62" w:rsidRDefault="007F6D62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170" w:type="dxa"/>
            <w:gridSpan w:val="13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35D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635D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7F6D62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7F6D62" w:rsidRDefault="007F6D62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65A8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5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F6D62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7F6D62" w:rsidRPr="00865A82" w:rsidRDefault="007F6D62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F6D62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7F6D62" w:rsidRPr="00865A82" w:rsidRDefault="007F6D62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15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417,500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58,271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54,244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25,949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883,126</w:t>
            </w:r>
          </w:p>
        </w:tc>
      </w:tr>
      <w:tr w:rsidR="007F6D62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7F6D62" w:rsidRPr="00865A82" w:rsidRDefault="007F6D62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ภายใต้สัญญาเช่าการเงิน </w:t>
            </w:r>
          </w:p>
        </w:tc>
        <w:tc>
          <w:tcPr>
            <w:tcW w:w="115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1,132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1,132</w:t>
            </w:r>
          </w:p>
        </w:tc>
      </w:tr>
      <w:tr w:rsidR="007F6D62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7F6D62" w:rsidRPr="00865A82" w:rsidRDefault="007F6D62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417,500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58,271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54,244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1,981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25,949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884,258</w:t>
            </w:r>
          </w:p>
        </w:tc>
      </w:tr>
      <w:tr w:rsidR="007F6D62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7F6D62" w:rsidRPr="00865A82" w:rsidRDefault="007F6D62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nil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F6D62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7F6D62" w:rsidRPr="00865A82" w:rsidRDefault="007F6D62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15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285,209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51,924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38,670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330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17,786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720,232</w:t>
            </w:r>
          </w:p>
        </w:tc>
      </w:tr>
      <w:tr w:rsidR="007F6D62" w:rsidRPr="00865A82" w:rsidTr="00886F23">
        <w:trPr>
          <w:gridAfter w:val="1"/>
          <w:wAfter w:w="47" w:type="dxa"/>
        </w:trPr>
        <w:tc>
          <w:tcPr>
            <w:tcW w:w="3510" w:type="dxa"/>
          </w:tcPr>
          <w:p w:rsidR="007F6D62" w:rsidRPr="00865A82" w:rsidRDefault="007F6D62" w:rsidP="007F6D62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285,209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51,924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38,670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330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17,786</w:t>
            </w:r>
          </w:p>
        </w:tc>
        <w:tc>
          <w:tcPr>
            <w:tcW w:w="106" w:type="dxa"/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F6D62" w:rsidRPr="00865A82" w:rsidRDefault="007F6D62" w:rsidP="007F6D6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720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232</w:t>
            </w:r>
          </w:p>
        </w:tc>
      </w:tr>
    </w:tbl>
    <w:p w:rsidR="00A40577" w:rsidRDefault="00A40577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A40577" w:rsidRDefault="00A40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1512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92"/>
        <w:gridCol w:w="106"/>
        <w:gridCol w:w="861"/>
        <w:gridCol w:w="106"/>
        <w:gridCol w:w="1349"/>
        <w:gridCol w:w="106"/>
        <w:gridCol w:w="1334"/>
        <w:gridCol w:w="106"/>
        <w:gridCol w:w="1514"/>
        <w:gridCol w:w="106"/>
        <w:gridCol w:w="1514"/>
        <w:gridCol w:w="106"/>
        <w:gridCol w:w="1154"/>
        <w:gridCol w:w="106"/>
        <w:gridCol w:w="1530"/>
        <w:gridCol w:w="180"/>
        <w:gridCol w:w="1329"/>
        <w:gridCol w:w="21"/>
      </w:tblGrid>
      <w:tr w:rsidR="00C4540F" w:rsidRPr="00865A82" w:rsidTr="009635D8">
        <w:trPr>
          <w:gridAfter w:val="1"/>
          <w:wAfter w:w="21" w:type="dxa"/>
          <w:tblHeader/>
        </w:trPr>
        <w:tc>
          <w:tcPr>
            <w:tcW w:w="3592" w:type="dxa"/>
          </w:tcPr>
          <w:p w:rsidR="00C4540F" w:rsidRPr="00865A82" w:rsidRDefault="00C4540F" w:rsidP="00C4500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C4540F" w:rsidRPr="00865A82" w:rsidRDefault="00C4540F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C4540F" w:rsidRPr="00865A82" w:rsidRDefault="00C4540F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C4540F" w:rsidRPr="00865A82" w:rsidRDefault="00C4540F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34" w:type="dxa"/>
            <w:gridSpan w:val="13"/>
          </w:tcPr>
          <w:p w:rsidR="00C4540F" w:rsidRPr="00865A82" w:rsidRDefault="00C4540F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865A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E4AE4" w:rsidRPr="00865A82" w:rsidTr="00A40577">
        <w:tc>
          <w:tcPr>
            <w:tcW w:w="3592" w:type="dxa"/>
          </w:tcPr>
          <w:p w:rsidR="00CE4AE4" w:rsidRPr="00865A82" w:rsidRDefault="00CE4AE4" w:rsidP="00C4500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CE4AE4" w:rsidRPr="00865A8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</w:tcPr>
          <w:p w:rsidR="00CE4AE4" w:rsidRPr="00865A8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CE4AE4" w:rsidRPr="00865A8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:rsidR="00CE4AE4" w:rsidRPr="00865A8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CE4AE4" w:rsidRPr="00865A8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</w:tcPr>
          <w:p w:rsidR="00CE4AE4" w:rsidRPr="00865A8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CE4AE4" w:rsidRPr="00865A82" w:rsidRDefault="00CE4AE4" w:rsidP="00C45006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hideMark/>
          </w:tcPr>
          <w:p w:rsidR="00CE4AE4" w:rsidRPr="00865A8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CE4AE4" w:rsidRPr="00865A8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hideMark/>
          </w:tcPr>
          <w:p w:rsidR="00CE4AE4" w:rsidRPr="00865A8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CE4AE4" w:rsidRPr="00865A8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:rsidR="00CE4AE4" w:rsidRPr="00865A8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CE4AE4" w:rsidRPr="00865A8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hideMark/>
          </w:tcPr>
          <w:p w:rsidR="00CE4AE4" w:rsidRPr="00865A8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CE4AE4" w:rsidRPr="00865A8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</w:tcPr>
          <w:p w:rsidR="00CE4AE4" w:rsidRPr="00865A8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E4AE4" w:rsidRPr="00865A82" w:rsidTr="00A40577">
        <w:tc>
          <w:tcPr>
            <w:tcW w:w="3592" w:type="dxa"/>
          </w:tcPr>
          <w:p w:rsidR="00CE4AE4" w:rsidRPr="00865A82" w:rsidRDefault="00CE4AE4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hideMark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hideMark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hideMark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80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E4AE4" w:rsidRPr="00865A82" w:rsidTr="00A40577">
        <w:tc>
          <w:tcPr>
            <w:tcW w:w="3592" w:type="dxa"/>
          </w:tcPr>
          <w:p w:rsidR="00CE4AE4" w:rsidRPr="00865A82" w:rsidRDefault="00CE4AE4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hideMark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hideMark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อุปกรณ์ใช้ใน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hideMark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hideMark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การก่อสร้างและ</w:t>
            </w:r>
          </w:p>
        </w:tc>
        <w:tc>
          <w:tcPr>
            <w:tcW w:w="180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E4AE4" w:rsidRPr="00865A82" w:rsidTr="00A40577">
        <w:tc>
          <w:tcPr>
            <w:tcW w:w="3592" w:type="dxa"/>
          </w:tcPr>
          <w:p w:rsidR="00CE4AE4" w:rsidRPr="00865A82" w:rsidRDefault="00CE4AE4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CE4AE4" w:rsidRPr="00984A2D" w:rsidRDefault="00984A2D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84A2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hideMark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left" w:pos="506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hideMark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hideMark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hideMark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hideMark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80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hideMark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635D8" w:rsidRPr="00865A82" w:rsidTr="00A40577">
        <w:tc>
          <w:tcPr>
            <w:tcW w:w="3592" w:type="dxa"/>
          </w:tcPr>
          <w:p w:rsidR="009635D8" w:rsidRPr="00865A82" w:rsidRDefault="009635D8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9635D8" w:rsidRPr="00865A82" w:rsidRDefault="009635D8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9635D8" w:rsidRPr="00865A82" w:rsidRDefault="009635D8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9635D8" w:rsidRPr="00865A82" w:rsidRDefault="009635D8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55" w:type="dxa"/>
            <w:gridSpan w:val="14"/>
          </w:tcPr>
          <w:p w:rsidR="009635D8" w:rsidRPr="00865A82" w:rsidRDefault="009635D8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CE4AE4" w:rsidRPr="00865A82" w:rsidTr="00A40577">
        <w:tc>
          <w:tcPr>
            <w:tcW w:w="3592" w:type="dxa"/>
            <w:hideMark/>
          </w:tcPr>
          <w:p w:rsidR="00CE4AE4" w:rsidRPr="00865A82" w:rsidRDefault="00CE4AE4" w:rsidP="00CF332B">
            <w:pPr>
              <w:tabs>
                <w:tab w:val="clear" w:pos="227"/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861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49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8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AE4" w:rsidRPr="00865A82" w:rsidTr="00A40577">
        <w:tc>
          <w:tcPr>
            <w:tcW w:w="3592" w:type="dxa"/>
            <w:hideMark/>
          </w:tcPr>
          <w:p w:rsidR="00CE4AE4" w:rsidRPr="00865A82" w:rsidRDefault="00CE4AE4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865A8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20,397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5,541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16,387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13,573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CE4AE4" w:rsidRPr="00865A82" w:rsidRDefault="00CE4AE4" w:rsidP="00CF332B">
            <w:pPr>
              <w:tabs>
                <w:tab w:val="clear" w:pos="227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381</w:t>
            </w:r>
          </w:p>
        </w:tc>
        <w:tc>
          <w:tcPr>
            <w:tcW w:w="180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382,592</w:t>
            </w:r>
          </w:p>
        </w:tc>
      </w:tr>
      <w:tr w:rsidR="00CE4AE4" w:rsidRPr="00865A82" w:rsidTr="00A40577">
        <w:tc>
          <w:tcPr>
            <w:tcW w:w="3592" w:type="dxa"/>
            <w:hideMark/>
          </w:tcPr>
          <w:p w:rsidR="00CE4AE4" w:rsidRPr="00865A82" w:rsidRDefault="00CE4AE4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vAlign w:val="center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35,342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7,595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CE4AE4" w:rsidRPr="00865A82" w:rsidRDefault="00CE4AE4" w:rsidP="00CF332B">
            <w:pPr>
              <w:tabs>
                <w:tab w:val="clear" w:pos="227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43,273</w:t>
            </w:r>
          </w:p>
        </w:tc>
      </w:tr>
      <w:tr w:rsidR="00CE4AE4" w:rsidRPr="00865A82" w:rsidTr="00A40577">
        <w:tc>
          <w:tcPr>
            <w:tcW w:w="3592" w:type="dxa"/>
          </w:tcPr>
          <w:p w:rsidR="00CE4AE4" w:rsidRPr="00865A82" w:rsidRDefault="00CE4AE4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vAlign w:val="center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381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CE4AE4" w:rsidRPr="00865A82" w:rsidRDefault="00CE4AE4" w:rsidP="00CF332B">
            <w:pPr>
              <w:tabs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(381)</w:t>
            </w:r>
          </w:p>
        </w:tc>
        <w:tc>
          <w:tcPr>
            <w:tcW w:w="180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E4AE4" w:rsidRPr="00865A82" w:rsidTr="00A40577">
        <w:tc>
          <w:tcPr>
            <w:tcW w:w="3592" w:type="dxa"/>
          </w:tcPr>
          <w:p w:rsidR="00CE4AE4" w:rsidRPr="00865A82" w:rsidRDefault="00CE4AE4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vAlign w:val="center"/>
          </w:tcPr>
          <w:p w:rsidR="00CE4AE4" w:rsidRPr="00865A82" w:rsidRDefault="00CE4AE4" w:rsidP="00CF332B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(17,189)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="00CE4AE4" w:rsidRPr="00865A82" w:rsidRDefault="00CE4AE4" w:rsidP="00CF332B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(240)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="00CE4AE4" w:rsidRPr="00865A82" w:rsidRDefault="00CE4AE4" w:rsidP="00CF332B">
            <w:pPr>
              <w:tabs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(2,022)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vAlign w:val="center"/>
          </w:tcPr>
          <w:p w:rsidR="00CE4AE4" w:rsidRPr="00865A82" w:rsidRDefault="00CE4AE4" w:rsidP="00CF332B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(9,139)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E4AE4" w:rsidRPr="00865A82" w:rsidRDefault="00CE4AE4" w:rsidP="00CF332B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CE4AE4" w:rsidRPr="00865A82" w:rsidRDefault="00CE4AE4" w:rsidP="00CF332B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(28,590)</w:t>
            </w:r>
          </w:p>
        </w:tc>
      </w:tr>
      <w:tr w:rsidR="00CE4AE4" w:rsidRPr="00865A82" w:rsidTr="00D81873">
        <w:tc>
          <w:tcPr>
            <w:tcW w:w="3592" w:type="dxa"/>
            <w:hideMark/>
          </w:tcPr>
          <w:p w:rsidR="00CE4AE4" w:rsidRPr="00865A82" w:rsidRDefault="00CE4AE4" w:rsidP="00D84D15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2562 </w:t>
            </w:r>
            <w:r w:rsidRPr="00865A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865A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38,931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5,512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21,960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4,434</w:t>
            </w:r>
          </w:p>
        </w:tc>
        <w:tc>
          <w:tcPr>
            <w:tcW w:w="106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</w:t>
            </w:r>
          </w:p>
        </w:tc>
        <w:tc>
          <w:tcPr>
            <w:tcW w:w="180" w:type="dxa"/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CE4AE4" w:rsidRPr="00865A82" w:rsidRDefault="00CE4AE4" w:rsidP="00CF332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397,275</w:t>
            </w:r>
          </w:p>
        </w:tc>
      </w:tr>
      <w:tr w:rsidR="00D81873" w:rsidRPr="00865A82" w:rsidTr="00D81873">
        <w:tc>
          <w:tcPr>
            <w:tcW w:w="3592" w:type="dxa"/>
          </w:tcPr>
          <w:p w:rsidR="00D81873" w:rsidRPr="0004604D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04D">
              <w:rPr>
                <w:rFonts w:asciiTheme="majorBidi" w:hAnsiTheme="majorBidi"/>
                <w:sz w:val="26"/>
                <w:szCs w:val="26"/>
                <w:cs/>
              </w:rPr>
              <w:t xml:space="preserve">การรับรู้สินทรัพย์สิทธิการใช้จากการ   </w:t>
            </w:r>
            <w:r w:rsidRPr="0004604D"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04604D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04604D">
              <w:rPr>
                <w:rFonts w:asciiTheme="majorBidi" w:hAnsiTheme="majorBidi"/>
                <w:sz w:val="26"/>
                <w:szCs w:val="26"/>
                <w:cs/>
              </w:rPr>
              <w:t xml:space="preserve">ถือปฏิบัติตาม </w:t>
            </w:r>
            <w:r w:rsidRPr="0004604D">
              <w:rPr>
                <w:rFonts w:asciiTheme="majorBidi" w:hAnsiTheme="majorBidi" w:cstheme="majorBidi"/>
                <w:sz w:val="26"/>
                <w:szCs w:val="26"/>
              </w:rPr>
              <w:t xml:space="preserve">TFRS </w:t>
            </w:r>
            <w:r w:rsidR="00491CC2">
              <w:rPr>
                <w:rFonts w:asciiTheme="majorBidi" w:hAnsiTheme="majorBidi"/>
                <w:sz w:val="26"/>
                <w:szCs w:val="26"/>
              </w:rPr>
              <w:t>16</w:t>
            </w:r>
            <w:r w:rsidRPr="0004604D">
              <w:rPr>
                <w:rFonts w:asciiTheme="majorBidi" w:hAnsiTheme="majorBidi"/>
                <w:sz w:val="26"/>
                <w:szCs w:val="26"/>
                <w:cs/>
              </w:rPr>
              <w:t xml:space="preserve"> เป็นครั้งแรก     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:rsidR="00984A2D" w:rsidRPr="00865A82" w:rsidRDefault="00984A2D" w:rsidP="00984A2D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D81873" w:rsidRPr="0004604D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0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04604D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81873" w:rsidRPr="0004604D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0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04604D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81873" w:rsidRPr="0004604D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0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04604D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81873" w:rsidRPr="0004604D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0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04604D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81873" w:rsidRPr="0004604D" w:rsidRDefault="00D81873" w:rsidP="00491CC2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04D">
              <w:rPr>
                <w:rFonts w:asciiTheme="majorBidi" w:hAnsiTheme="majorBidi" w:cstheme="majorBidi"/>
                <w:sz w:val="26"/>
                <w:szCs w:val="26"/>
              </w:rPr>
              <w:t>(1,660)</w:t>
            </w:r>
          </w:p>
        </w:tc>
        <w:tc>
          <w:tcPr>
            <w:tcW w:w="106" w:type="dxa"/>
          </w:tcPr>
          <w:p w:rsidR="00D81873" w:rsidRPr="0004604D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81873" w:rsidRPr="0004604D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0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81873" w:rsidRPr="0004604D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81873" w:rsidRPr="0004604D" w:rsidRDefault="00D81873" w:rsidP="00491CC2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04D">
              <w:rPr>
                <w:rFonts w:asciiTheme="majorBidi" w:hAnsiTheme="majorBidi" w:cstheme="majorBidi"/>
                <w:sz w:val="26"/>
                <w:szCs w:val="26"/>
              </w:rPr>
              <w:t>(1,660)</w:t>
            </w:r>
          </w:p>
        </w:tc>
      </w:tr>
      <w:tr w:rsidR="00D81873" w:rsidRPr="00865A82" w:rsidTr="00D81873">
        <w:tc>
          <w:tcPr>
            <w:tcW w:w="3592" w:type="dxa"/>
          </w:tcPr>
          <w:p w:rsidR="00D81873" w:rsidRPr="0004604D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04604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1CC2">
              <w:rPr>
                <w:rFonts w:asciiTheme="majorBidi" w:hAnsiTheme="majorBidi"/>
                <w:b/>
                <w:bCs/>
                <w:sz w:val="26"/>
                <w:szCs w:val="26"/>
              </w:rPr>
              <w:t>1</w:t>
            </w:r>
            <w:r w:rsidRPr="0004604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91CC2">
              <w:rPr>
                <w:rFonts w:asciiTheme="majorBidi" w:hAnsiTheme="majorBidi"/>
                <w:b/>
                <w:bCs/>
                <w:sz w:val="26"/>
                <w:szCs w:val="26"/>
              </w:rPr>
              <w:t>2563</w:t>
            </w:r>
            <w:r w:rsidRPr="0004604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- ปรับปรุงใหม่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39,931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5,512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21,960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2,774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3007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5,615</w:t>
            </w: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3,110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2,046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5,298</w:t>
            </w: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D81873" w:rsidRPr="00865A82" w:rsidRDefault="00D81873" w:rsidP="00D81873">
            <w:pPr>
              <w:tabs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(125)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81873" w:rsidRPr="00865A82" w:rsidTr="00A40577">
        <w:tc>
          <w:tcPr>
            <w:tcW w:w="3592" w:type="dxa"/>
            <w:hideMark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(3,571)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(1,122)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1873" w:rsidRPr="00865A82" w:rsidRDefault="00D81873" w:rsidP="00D81873">
            <w:pPr>
              <w:tabs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(1,611)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(833)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(7,137)</w:t>
            </w:r>
          </w:p>
        </w:tc>
      </w:tr>
      <w:tr w:rsidR="00D81873" w:rsidRPr="00865A82" w:rsidTr="00A40577">
        <w:tc>
          <w:tcPr>
            <w:tcW w:w="3592" w:type="dxa"/>
            <w:hideMark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38,470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4,532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22,520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1,941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776</w:t>
            </w: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65FE4" w:rsidRPr="00865A82" w:rsidTr="00A40577">
        <w:tc>
          <w:tcPr>
            <w:tcW w:w="3592" w:type="dxa"/>
          </w:tcPr>
          <w:p w:rsidR="00665FE4" w:rsidRPr="00865A82" w:rsidRDefault="00665FE4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665FE4" w:rsidRPr="00865A82" w:rsidRDefault="00665FE4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665FE4" w:rsidRPr="00865A82" w:rsidRDefault="00665FE4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665FE4" w:rsidRPr="00865A82" w:rsidRDefault="00665FE4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665FE4" w:rsidRPr="00865A82" w:rsidRDefault="00665FE4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665FE4" w:rsidRPr="00865A82" w:rsidRDefault="00665FE4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665FE4" w:rsidRPr="00865A82" w:rsidRDefault="00665FE4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665FE4" w:rsidRPr="00865A82" w:rsidRDefault="00665FE4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665FE4" w:rsidRPr="00865A82" w:rsidRDefault="00665FE4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665FE4" w:rsidRPr="00865A82" w:rsidRDefault="00665FE4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665FE4" w:rsidRPr="00865A82" w:rsidRDefault="00665FE4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665FE4" w:rsidRPr="00865A82" w:rsidRDefault="00665FE4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:rsidR="00665FE4" w:rsidRPr="00865A82" w:rsidRDefault="00665FE4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665FE4" w:rsidRPr="00865A82" w:rsidRDefault="00665FE4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665FE4" w:rsidRPr="00865A82" w:rsidRDefault="00665FE4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665FE4" w:rsidRPr="00865A82" w:rsidRDefault="00665FE4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665FE4" w:rsidRPr="00865A82" w:rsidRDefault="00665FE4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F113E" w:rsidRPr="00865A82" w:rsidTr="00F4027D">
        <w:tc>
          <w:tcPr>
            <w:tcW w:w="3592" w:type="dxa"/>
          </w:tcPr>
          <w:p w:rsidR="009F113E" w:rsidRPr="00865A82" w:rsidRDefault="009F113E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9F113E" w:rsidRPr="00865A82" w:rsidRDefault="009F113E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9F113E" w:rsidRPr="00865A82" w:rsidRDefault="009F113E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9F113E" w:rsidRPr="00865A82" w:rsidRDefault="009F113E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9F113E" w:rsidRPr="00865A82" w:rsidRDefault="009F113E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9F113E" w:rsidRPr="00865A82" w:rsidRDefault="009F113E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9F113E" w:rsidRPr="00865A82" w:rsidRDefault="009F113E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9F113E" w:rsidRPr="00865A82" w:rsidRDefault="009F113E" w:rsidP="00D81873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:rsidR="009F113E" w:rsidRPr="00865A82" w:rsidRDefault="009F113E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9F113E" w:rsidRPr="00865A82" w:rsidRDefault="009F113E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:rsidR="009F113E" w:rsidRPr="00865A82" w:rsidRDefault="009F113E" w:rsidP="00D81873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9F113E" w:rsidRPr="00865A82" w:rsidRDefault="009F113E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:rsidR="009F113E" w:rsidRPr="00865A82" w:rsidRDefault="009F113E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9F113E" w:rsidRPr="00865A82" w:rsidRDefault="009F113E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9F113E" w:rsidRPr="00865A82" w:rsidRDefault="009F113E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 w:hint="cs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9F113E" w:rsidRPr="00865A82" w:rsidRDefault="009F113E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9F113E" w:rsidRPr="00865A82" w:rsidRDefault="009F113E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1873" w:rsidRPr="00865A82" w:rsidTr="00F4027D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1873" w:rsidRPr="00865A82" w:rsidTr="00F4027D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1873" w:rsidRPr="00865A82" w:rsidTr="00F4027D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อุปกรณ์ใช้ใน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การก่อสร้างและ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1873" w:rsidRPr="00865A82" w:rsidTr="00F4027D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301AA9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506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1873" w:rsidRPr="00865A82" w:rsidTr="00F4027D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55" w:type="dxa"/>
            <w:gridSpan w:val="14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865A8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15,008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4,175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12,230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8,842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40,255</w:t>
            </w: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4,277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1,088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3,657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1,778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10,800</w:t>
            </w: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(15,253)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(205)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(1,918)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(7,561)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(24,937)</w:t>
            </w:r>
          </w:p>
        </w:tc>
      </w:tr>
      <w:tr w:rsidR="00D81873" w:rsidRPr="00865A82" w:rsidTr="00D81873">
        <w:tc>
          <w:tcPr>
            <w:tcW w:w="3592" w:type="dxa"/>
          </w:tcPr>
          <w:p w:rsidR="00D81873" w:rsidRPr="00865A82" w:rsidRDefault="00D81873" w:rsidP="00974C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2562 </w:t>
            </w:r>
            <w:r w:rsidRPr="00865A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865A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4,251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5,147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14,056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3,059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26,513</w:t>
            </w:r>
          </w:p>
        </w:tc>
      </w:tr>
      <w:tr w:rsidR="00D81873" w:rsidRPr="00865A82" w:rsidTr="00D81873">
        <w:tc>
          <w:tcPr>
            <w:tcW w:w="3592" w:type="dxa"/>
          </w:tcPr>
          <w:p w:rsidR="00D81873" w:rsidRPr="00A90BCB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BCB">
              <w:rPr>
                <w:rFonts w:asciiTheme="majorBidi" w:hAnsiTheme="majorBidi"/>
                <w:sz w:val="26"/>
                <w:szCs w:val="26"/>
                <w:cs/>
              </w:rPr>
              <w:t>การรับรู้ค่าเสื่อมราคาของสินทรัพย์สิทธิการใช้</w:t>
            </w:r>
            <w:r w:rsidRPr="00A90BCB">
              <w:rPr>
                <w:rFonts w:asciiTheme="majorBidi" w:hAnsiTheme="majorBidi"/>
                <w:sz w:val="26"/>
                <w:szCs w:val="26"/>
              </w:rPr>
              <w:br/>
              <w:t xml:space="preserve">   </w:t>
            </w:r>
            <w:r w:rsidRPr="00A90BCB">
              <w:rPr>
                <w:rFonts w:asciiTheme="majorBidi" w:hAnsiTheme="majorBidi"/>
                <w:sz w:val="26"/>
                <w:szCs w:val="26"/>
                <w:cs/>
              </w:rPr>
              <w:t xml:space="preserve">จากการถือปฏิบัติตาม </w:t>
            </w:r>
            <w:r w:rsidRPr="00A90BCB">
              <w:rPr>
                <w:rFonts w:asciiTheme="majorBidi" w:hAnsiTheme="majorBidi" w:cstheme="majorBidi"/>
                <w:sz w:val="26"/>
                <w:szCs w:val="26"/>
              </w:rPr>
              <w:t xml:space="preserve">TFRS 16 </w:t>
            </w:r>
            <w:r w:rsidRPr="00A90BCB">
              <w:rPr>
                <w:rFonts w:asciiTheme="majorBidi" w:hAnsiTheme="majorBidi"/>
                <w:sz w:val="26"/>
                <w:szCs w:val="26"/>
                <w:cs/>
              </w:rPr>
              <w:t>เป็นครั้งแรก</w:t>
            </w:r>
          </w:p>
        </w:tc>
        <w:tc>
          <w:tcPr>
            <w:tcW w:w="106" w:type="dxa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:rsidR="00301AA9" w:rsidRPr="00A90BCB" w:rsidRDefault="00301AA9" w:rsidP="00301AA9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06" w:type="dxa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0B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0B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A90BCB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bottom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0B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A90BCB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bottom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0B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bottom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0BCB">
              <w:rPr>
                <w:rFonts w:asciiTheme="majorBidi" w:hAnsiTheme="majorBidi" w:cstheme="majorBidi"/>
                <w:sz w:val="26"/>
                <w:szCs w:val="26"/>
              </w:rPr>
              <w:t>(528)</w:t>
            </w:r>
          </w:p>
        </w:tc>
        <w:tc>
          <w:tcPr>
            <w:tcW w:w="106" w:type="dxa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0B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:rsidR="00D81873" w:rsidRPr="00A90BCB" w:rsidRDefault="00D81873" w:rsidP="00A72BA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0BCB">
              <w:rPr>
                <w:rFonts w:asciiTheme="majorBidi" w:hAnsiTheme="majorBidi" w:cstheme="majorBidi"/>
                <w:sz w:val="26"/>
                <w:szCs w:val="26"/>
              </w:rPr>
              <w:t>(528)</w:t>
            </w:r>
          </w:p>
        </w:tc>
      </w:tr>
      <w:tr w:rsidR="00D81873" w:rsidRPr="00865A82" w:rsidTr="00A40577">
        <w:tc>
          <w:tcPr>
            <w:tcW w:w="3592" w:type="dxa"/>
          </w:tcPr>
          <w:p w:rsidR="00D81873" w:rsidRPr="00A90BCB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A90BC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90BCB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1 </w:t>
            </w:r>
            <w:r w:rsidRPr="00A90BC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90BCB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2563 - </w:t>
            </w:r>
            <w:r w:rsidRPr="00A90BC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06" w:type="dxa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0B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0B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4,251</w:t>
            </w:r>
          </w:p>
        </w:tc>
        <w:tc>
          <w:tcPr>
            <w:tcW w:w="106" w:type="dxa"/>
          </w:tcPr>
          <w:p w:rsidR="00D81873" w:rsidRPr="00A90BCB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0B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5,147</w:t>
            </w:r>
          </w:p>
        </w:tc>
        <w:tc>
          <w:tcPr>
            <w:tcW w:w="106" w:type="dxa"/>
          </w:tcPr>
          <w:p w:rsidR="00D81873" w:rsidRPr="00A90BCB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0B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14,056</w:t>
            </w:r>
          </w:p>
        </w:tc>
        <w:tc>
          <w:tcPr>
            <w:tcW w:w="106" w:type="dxa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0B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2,531</w:t>
            </w:r>
          </w:p>
        </w:tc>
        <w:tc>
          <w:tcPr>
            <w:tcW w:w="106" w:type="dxa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0B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0B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25,985</w:t>
            </w: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4,628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3,782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8,893</w:t>
            </w: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(219)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(89)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(87)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(395)</w:t>
            </w:r>
          </w:p>
        </w:tc>
      </w:tr>
      <w:tr w:rsidR="00D81873" w:rsidRPr="00865A82" w:rsidTr="00D81873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(2,312)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(1,092)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(1,093)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(820)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D81873" w:rsidRPr="00865A82" w:rsidRDefault="00D81873" w:rsidP="00D81873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(5,317)</w:t>
            </w:r>
          </w:p>
        </w:tc>
      </w:tr>
      <w:tr w:rsidR="00D81873" w:rsidRPr="00865A82" w:rsidTr="00D81873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0B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0B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6,348</w:t>
            </w:r>
          </w:p>
        </w:tc>
        <w:tc>
          <w:tcPr>
            <w:tcW w:w="106" w:type="dxa"/>
          </w:tcPr>
          <w:p w:rsidR="00D81873" w:rsidRPr="00A90BCB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0B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4,219</w:t>
            </w:r>
          </w:p>
        </w:tc>
        <w:tc>
          <w:tcPr>
            <w:tcW w:w="106" w:type="dxa"/>
          </w:tcPr>
          <w:p w:rsidR="00D81873" w:rsidRPr="00A90BCB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0B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16,658</w:t>
            </w:r>
          </w:p>
        </w:tc>
        <w:tc>
          <w:tcPr>
            <w:tcW w:w="106" w:type="dxa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0B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1,941</w:t>
            </w:r>
          </w:p>
        </w:tc>
        <w:tc>
          <w:tcPr>
            <w:tcW w:w="106" w:type="dxa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0B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1873" w:rsidRPr="00A90BCB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0B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29,166</w:t>
            </w:r>
          </w:p>
        </w:tc>
      </w:tr>
      <w:tr w:rsidR="00D81873" w:rsidRPr="00865A82" w:rsidTr="00D81873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A3037" w:rsidRPr="00865A82" w:rsidTr="00A40577">
        <w:tc>
          <w:tcPr>
            <w:tcW w:w="3592" w:type="dxa"/>
          </w:tcPr>
          <w:p w:rsidR="003A3037" w:rsidRPr="00865A82" w:rsidRDefault="003A3037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3A3037" w:rsidRPr="00865A82" w:rsidRDefault="003A3037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3A3037" w:rsidRPr="00865A82" w:rsidRDefault="003A3037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3A3037" w:rsidRPr="00865A82" w:rsidRDefault="003A3037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3A3037" w:rsidRPr="00865A82" w:rsidRDefault="003A3037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3A3037" w:rsidRPr="00865A82" w:rsidRDefault="003A3037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3A3037" w:rsidRPr="00865A82" w:rsidRDefault="003A3037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3A3037" w:rsidRPr="00865A82" w:rsidRDefault="003A3037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3A3037" w:rsidRPr="00865A82" w:rsidRDefault="003A3037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3A3037" w:rsidRPr="00865A82" w:rsidRDefault="003A3037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3A3037" w:rsidRPr="00865A82" w:rsidRDefault="003A3037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3A3037" w:rsidRPr="00865A82" w:rsidRDefault="003A3037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:rsidR="003A3037" w:rsidRPr="00865A82" w:rsidRDefault="003A3037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3A3037" w:rsidRPr="00865A82" w:rsidRDefault="003A3037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3A3037" w:rsidRPr="00865A82" w:rsidRDefault="003A3037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3A3037" w:rsidRPr="00865A82" w:rsidRDefault="003A3037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3A3037" w:rsidRPr="00865A82" w:rsidRDefault="003A3037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1873" w:rsidRPr="00865A82" w:rsidTr="00F4027D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1873" w:rsidRPr="00865A82" w:rsidTr="00F4027D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1873" w:rsidRPr="00865A82" w:rsidTr="00F4027D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อุปกรณ์ใช้ใน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การก่อสร้างและ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1873" w:rsidRPr="00865A82" w:rsidTr="00F4027D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clear" w:pos="680"/>
                <w:tab w:val="left" w:pos="675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506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1873" w:rsidRPr="00865A82" w:rsidTr="00F4027D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55" w:type="dxa"/>
            <w:gridSpan w:val="14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Default="00D81873" w:rsidP="00D81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34,680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7,904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243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369,630</w:t>
            </w: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ภายใต้สัญญาเช่าการเงิน 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1,132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1,132</w:t>
            </w: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34,680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365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7,904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1,375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370,762</w:t>
            </w: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32,122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5,862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sz w:val="26"/>
                <w:szCs w:val="26"/>
              </w:rPr>
              <w:t>364,610</w:t>
            </w:r>
          </w:p>
        </w:tc>
      </w:tr>
      <w:tr w:rsidR="00D81873" w:rsidRPr="00865A82" w:rsidTr="00A40577">
        <w:tc>
          <w:tcPr>
            <w:tcW w:w="3592" w:type="dxa"/>
          </w:tcPr>
          <w:p w:rsidR="00D81873" w:rsidRPr="00865A82" w:rsidRDefault="00D81873" w:rsidP="00D8187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32,122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313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5,862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81873" w:rsidRPr="00D81873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18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81873" w:rsidRPr="00865A82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81873" w:rsidRPr="00D81873" w:rsidRDefault="00D81873" w:rsidP="00D81873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18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364,610</w:t>
            </w:r>
          </w:p>
        </w:tc>
      </w:tr>
    </w:tbl>
    <w:p w:rsidR="006310B8" w:rsidRPr="00865A82" w:rsidRDefault="006310B8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606C1" w:rsidRPr="00865A82" w:rsidRDefault="004606C1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  <w:sectPr w:rsidR="004606C1" w:rsidRPr="00865A82" w:rsidSect="00B55B7D">
          <w:pgSz w:w="16834" w:h="11909" w:orient="landscape" w:code="9"/>
          <w:pgMar w:top="1152" w:right="691" w:bottom="1152" w:left="990" w:header="720" w:footer="720" w:gutter="0"/>
          <w:cols w:space="720"/>
          <w:docGrid w:linePitch="245"/>
        </w:sectPr>
      </w:pPr>
    </w:p>
    <w:p w:rsidR="005215FD" w:rsidRPr="005215FD" w:rsidRDefault="005215FD" w:rsidP="00521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9635D8">
        <w:rPr>
          <w:rFonts w:asciiTheme="majorBidi" w:hAnsiTheme="majorBidi" w:cstheme="majorBidi"/>
          <w:sz w:val="30"/>
          <w:szCs w:val="30"/>
          <w:cs/>
        </w:rPr>
        <w:lastRenderedPageBreak/>
        <w:t>ราคา</w:t>
      </w:r>
      <w:r w:rsidRPr="005215FD">
        <w:rPr>
          <w:rFonts w:asciiTheme="majorBidi" w:hAnsiTheme="majorBidi" w:cstheme="majorBidi"/>
          <w:sz w:val="30"/>
          <w:szCs w:val="30"/>
          <w:cs/>
        </w:rPr>
        <w:t xml:space="preserve">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5215FD">
        <w:rPr>
          <w:rFonts w:asciiTheme="majorBidi" w:hAnsiTheme="majorBidi" w:cstheme="majorBidi"/>
          <w:sz w:val="30"/>
          <w:szCs w:val="30"/>
        </w:rPr>
        <w:t>31</w:t>
      </w:r>
      <w:r w:rsidRPr="005215F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215FD">
        <w:rPr>
          <w:rFonts w:asciiTheme="majorBidi" w:hAnsiTheme="majorBidi" w:cstheme="majorBidi"/>
          <w:sz w:val="30"/>
          <w:szCs w:val="30"/>
        </w:rPr>
        <w:t>2563</w:t>
      </w:r>
      <w:r w:rsidRPr="005215FD">
        <w:rPr>
          <w:rFonts w:asciiTheme="majorBidi" w:hAnsiTheme="majorBidi" w:cstheme="majorBidi"/>
          <w:sz w:val="30"/>
          <w:szCs w:val="30"/>
          <w:cs/>
        </w:rPr>
        <w:t xml:space="preserve"> มีจำนวน </w:t>
      </w:r>
      <w:r w:rsidRPr="005215FD">
        <w:rPr>
          <w:rFonts w:asciiTheme="majorBidi" w:hAnsiTheme="majorBidi" w:cstheme="majorBidi"/>
          <w:sz w:val="30"/>
          <w:szCs w:val="30"/>
        </w:rPr>
        <w:t>521.6</w:t>
      </w:r>
      <w:r w:rsidRPr="005215FD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Pr="005215FD">
        <w:rPr>
          <w:rFonts w:asciiTheme="majorBidi" w:hAnsiTheme="majorBidi" w:cstheme="majorBidi"/>
          <w:sz w:val="30"/>
          <w:szCs w:val="30"/>
        </w:rPr>
        <w:t>16.9</w:t>
      </w:r>
      <w:r w:rsidRPr="005215F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5215FD">
        <w:rPr>
          <w:rFonts w:asciiTheme="majorBidi" w:hAnsiTheme="majorBidi" w:cstheme="majorBidi"/>
          <w:sz w:val="30"/>
          <w:szCs w:val="30"/>
        </w:rPr>
        <w:t xml:space="preserve"> </w:t>
      </w:r>
      <w:r w:rsidRPr="005215FD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42771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215FD">
        <w:rPr>
          <w:rFonts w:asciiTheme="majorBidi" w:hAnsiTheme="majorBidi" w:cstheme="majorBidi"/>
          <w:i/>
          <w:iCs/>
          <w:sz w:val="30"/>
          <w:szCs w:val="30"/>
        </w:rPr>
        <w:t xml:space="preserve">2562: 350.5 </w:t>
      </w:r>
      <w:r w:rsidRPr="005215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Pr="005215FD">
        <w:rPr>
          <w:rFonts w:asciiTheme="majorBidi" w:hAnsiTheme="majorBidi" w:cstheme="majorBidi"/>
          <w:i/>
          <w:iCs/>
          <w:sz w:val="30"/>
          <w:szCs w:val="30"/>
        </w:rPr>
        <w:t xml:space="preserve">13.3 </w:t>
      </w:r>
      <w:r w:rsidRPr="005215F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42771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:rsidR="005215FD" w:rsidRDefault="005215FD" w:rsidP="00FF7366">
      <w:pPr>
        <w:tabs>
          <w:tab w:val="clear" w:pos="227"/>
          <w:tab w:val="clear" w:pos="454"/>
          <w:tab w:val="left" w:pos="540"/>
        </w:tabs>
        <w:spacing w:line="240" w:lineRule="auto"/>
        <w:ind w:right="-43" w:firstLine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FF7366" w:rsidRPr="00865A82" w:rsidRDefault="00FF7366" w:rsidP="00FF7366">
      <w:pPr>
        <w:tabs>
          <w:tab w:val="clear" w:pos="227"/>
          <w:tab w:val="clear" w:pos="454"/>
          <w:tab w:val="left" w:pos="540"/>
        </w:tabs>
        <w:spacing w:line="240" w:lineRule="auto"/>
        <w:ind w:right="-43" w:firstLine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865A82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FF7366" w:rsidRPr="00865A82" w:rsidRDefault="00FF7366" w:rsidP="00FF7366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:rsidR="00FF7366" w:rsidRPr="00865A82" w:rsidRDefault="00FF7366" w:rsidP="00FF7366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/>
          <w:sz w:val="30"/>
          <w:szCs w:val="30"/>
          <w:cs/>
        </w:rPr>
        <w:t xml:space="preserve">ที่ดินทั้งหมดของบริษัทและสินทรัพย์บางส่วนของบริษัทย่อยแห่งหนึ่งซึ่งมีมูลค่าสุทธิตามบัญชีจำนวน </w:t>
      </w:r>
      <w:r w:rsidRPr="00865A82">
        <w:rPr>
          <w:rFonts w:ascii="Angsana New" w:hAnsi="Angsana New"/>
          <w:sz w:val="30"/>
          <w:szCs w:val="30"/>
        </w:rPr>
        <w:t xml:space="preserve">342.6 </w:t>
      </w:r>
      <w:r w:rsidRPr="00865A82">
        <w:rPr>
          <w:rFonts w:ascii="Angsana New" w:hAnsi="Angsana New"/>
          <w:sz w:val="30"/>
          <w:szCs w:val="30"/>
        </w:rPr>
        <w:br/>
      </w:r>
      <w:r w:rsidRPr="00865A8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865A82">
        <w:rPr>
          <w:rFonts w:ascii="Angsana New" w:hAnsi="Angsana New"/>
          <w:i/>
          <w:iCs/>
          <w:sz w:val="30"/>
          <w:szCs w:val="30"/>
        </w:rPr>
        <w:t>(25</w:t>
      </w:r>
      <w:r w:rsidR="0089106E" w:rsidRPr="00865A82">
        <w:rPr>
          <w:rFonts w:ascii="Angsana New" w:hAnsi="Angsana New"/>
          <w:i/>
          <w:iCs/>
          <w:sz w:val="30"/>
          <w:szCs w:val="30"/>
        </w:rPr>
        <w:t>62</w:t>
      </w:r>
      <w:r w:rsidRPr="00865A82">
        <w:rPr>
          <w:rFonts w:ascii="Angsana New" w:hAnsi="Angsana New"/>
          <w:i/>
          <w:iCs/>
          <w:sz w:val="30"/>
          <w:szCs w:val="30"/>
        </w:rPr>
        <w:t xml:space="preserve">: 342.6 </w:t>
      </w:r>
      <w:r w:rsidRPr="00865A82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865A82">
        <w:rPr>
          <w:rFonts w:ascii="Angsana New" w:hAnsi="Angsana New" w:hint="cs"/>
          <w:sz w:val="30"/>
          <w:szCs w:val="30"/>
          <w:cs/>
        </w:rPr>
        <w:t xml:space="preserve"> ได้ถูกจำนองไว้กับธนาคารแห่งหนึ่งเพื่อค้ำประกันวงเงินสินเชื่อและเงินกู้ยืมระยะสั้นจากสถาบันการเงินในประเทศแห่งหนึ่งตามที่กล่าวในหมายเหตุข้อ </w:t>
      </w:r>
      <w:r w:rsidR="00CD7553" w:rsidRPr="00865A82">
        <w:rPr>
          <w:rFonts w:ascii="Angsana New" w:hAnsi="Angsana New"/>
          <w:sz w:val="30"/>
          <w:szCs w:val="30"/>
        </w:rPr>
        <w:t>1</w:t>
      </w:r>
      <w:r w:rsidR="009635D8">
        <w:rPr>
          <w:rFonts w:ascii="Angsana New" w:hAnsi="Angsana New"/>
          <w:sz w:val="30"/>
          <w:szCs w:val="30"/>
        </w:rPr>
        <w:t>5</w:t>
      </w:r>
    </w:p>
    <w:p w:rsidR="00C05D14" w:rsidRPr="00865A82" w:rsidRDefault="00C05D14" w:rsidP="004C2EFC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:rsidR="00126BD2" w:rsidRPr="00865A82" w:rsidRDefault="00AC6065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865A82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ประมาณการหนี้สินไม่หมุนเวียนการรื้อถอน</w:t>
      </w:r>
    </w:p>
    <w:p w:rsidR="00AC6065" w:rsidRPr="00865A82" w:rsidRDefault="00AC6065" w:rsidP="004C2EFC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:rsidR="00AC6065" w:rsidRPr="00865A82" w:rsidRDefault="00AC6065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 w:hint="cs"/>
          <w:sz w:val="30"/>
          <w:szCs w:val="30"/>
          <w:cs/>
        </w:rPr>
        <w:t xml:space="preserve">รายการเคลื่อนไหวของประมาณการหนี้สินไม่หมุนเวียนการรื้อถอนสำหรับแต่ละปีสิ้นสุดวันที่ </w:t>
      </w:r>
      <w:r w:rsidR="00F41CC2" w:rsidRPr="00865A82">
        <w:rPr>
          <w:rFonts w:ascii="Angsana New" w:hAnsi="Angsana New"/>
          <w:sz w:val="30"/>
          <w:szCs w:val="30"/>
        </w:rPr>
        <w:t>31</w:t>
      </w:r>
      <w:r w:rsidRPr="00865A82">
        <w:rPr>
          <w:rFonts w:ascii="Angsana New" w:hAnsi="Angsana New" w:hint="cs"/>
          <w:sz w:val="30"/>
          <w:szCs w:val="30"/>
          <w:cs/>
        </w:rPr>
        <w:t xml:space="preserve"> ธันวาคม มีดังนี้</w:t>
      </w:r>
    </w:p>
    <w:p w:rsidR="003E0FAD" w:rsidRPr="00865A82" w:rsidRDefault="003E0FAD" w:rsidP="004C2EFC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7"/>
        <w:gridCol w:w="1079"/>
        <w:gridCol w:w="269"/>
        <w:gridCol w:w="1081"/>
        <w:gridCol w:w="269"/>
        <w:gridCol w:w="1081"/>
        <w:gridCol w:w="269"/>
        <w:gridCol w:w="1076"/>
      </w:tblGrid>
      <w:tr w:rsidR="00AC6065" w:rsidRPr="00865A82" w:rsidTr="003E0FAD">
        <w:trPr>
          <w:tblHeader/>
        </w:trPr>
        <w:tc>
          <w:tcPr>
            <w:tcW w:w="2203" w:type="pct"/>
          </w:tcPr>
          <w:p w:rsidR="00AC6065" w:rsidRPr="00865A82" w:rsidRDefault="00AC6065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:rsidR="00AC6065" w:rsidRPr="00865A82" w:rsidRDefault="00AC6065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AC6065" w:rsidRPr="00865A82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:rsidR="00AC6065" w:rsidRPr="00865A82" w:rsidRDefault="00AC6065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065" w:rsidRPr="00865A82" w:rsidTr="003E0FAD">
        <w:trPr>
          <w:tblHeader/>
        </w:trPr>
        <w:tc>
          <w:tcPr>
            <w:tcW w:w="2203" w:type="pct"/>
          </w:tcPr>
          <w:p w:rsidR="00AC6065" w:rsidRPr="00865A82" w:rsidRDefault="00AC6065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:rsidR="00AC6065" w:rsidRPr="00865A82" w:rsidRDefault="00AC6065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336DE"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:rsidR="00AC6065" w:rsidRPr="00865A82" w:rsidRDefault="00AC6065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C6065" w:rsidRPr="00865A82" w:rsidRDefault="00AC6065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336DE"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AC6065" w:rsidRPr="00865A82" w:rsidRDefault="00AC6065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AC6065" w:rsidRPr="00865A82" w:rsidRDefault="00AC6065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336DE"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:rsidR="00AC6065" w:rsidRPr="00865A82" w:rsidRDefault="00AC6065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AC6065" w:rsidRPr="00865A82" w:rsidRDefault="00AC6065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336DE"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C6065" w:rsidRPr="00865A82" w:rsidTr="003E0FAD">
        <w:trPr>
          <w:tblHeader/>
        </w:trPr>
        <w:tc>
          <w:tcPr>
            <w:tcW w:w="2203" w:type="pct"/>
          </w:tcPr>
          <w:p w:rsidR="00AC6065" w:rsidRPr="00865A82" w:rsidRDefault="00AC6065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7" w:type="pct"/>
            <w:gridSpan w:val="7"/>
          </w:tcPr>
          <w:p w:rsidR="00AC6065" w:rsidRPr="00865A82" w:rsidRDefault="00AC6065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6065" w:rsidRPr="00865A82" w:rsidTr="003E0FAD">
        <w:tc>
          <w:tcPr>
            <w:tcW w:w="2203" w:type="pct"/>
          </w:tcPr>
          <w:p w:rsidR="00AC6065" w:rsidRPr="00865A82" w:rsidRDefault="00AC6065" w:rsidP="003E0FA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865A82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EC0044" w:rsidRPr="00865A82">
              <w:rPr>
                <w:rFonts w:ascii="Angsana New" w:hAnsi="Angsana New" w:cs="Angsana New" w:hint="cs"/>
                <w:cs/>
              </w:rPr>
              <w:t>1</w:t>
            </w:r>
            <w:r w:rsidRPr="00865A82">
              <w:rPr>
                <w:rFonts w:ascii="Angsana New" w:hAnsi="Angsana New" w:cs="Angsana New" w:hint="cs"/>
                <w:cs/>
              </w:rPr>
              <w:t xml:space="preserve"> มกราคม</w:t>
            </w:r>
          </w:p>
        </w:tc>
        <w:tc>
          <w:tcPr>
            <w:tcW w:w="589" w:type="pct"/>
          </w:tcPr>
          <w:p w:rsidR="00AC6065" w:rsidRPr="00865A82" w:rsidRDefault="00CD46DD" w:rsidP="004F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67,604</w:t>
            </w:r>
          </w:p>
        </w:tc>
        <w:tc>
          <w:tcPr>
            <w:tcW w:w="147" w:type="pct"/>
          </w:tcPr>
          <w:p w:rsidR="00AC6065" w:rsidRPr="00865A82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C6065" w:rsidRPr="00865A82" w:rsidRDefault="004D08BE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51,111</w:t>
            </w:r>
          </w:p>
        </w:tc>
        <w:tc>
          <w:tcPr>
            <w:tcW w:w="147" w:type="pct"/>
          </w:tcPr>
          <w:p w:rsidR="00AC6065" w:rsidRPr="00865A82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C6065" w:rsidRPr="00865A82" w:rsidRDefault="00CD46DD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6,27</w:t>
            </w:r>
            <w:r w:rsidR="00E776E0" w:rsidRPr="00865A8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AC6065" w:rsidRPr="00865A82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AC6065" w:rsidRPr="00865A82" w:rsidRDefault="004D08BE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2,578</w:t>
            </w:r>
          </w:p>
        </w:tc>
      </w:tr>
      <w:tr w:rsidR="00AC6065" w:rsidRPr="00865A82" w:rsidTr="003E0FAD">
        <w:tc>
          <w:tcPr>
            <w:tcW w:w="2203" w:type="pct"/>
          </w:tcPr>
          <w:p w:rsidR="00AC6065" w:rsidRPr="00865A82" w:rsidRDefault="005215FD" w:rsidP="003E0FA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ประมาณการหนี้สิน</w:t>
            </w:r>
            <w:r w:rsidR="00AC6065" w:rsidRPr="00865A82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589" w:type="pct"/>
          </w:tcPr>
          <w:p w:rsidR="00AC6065" w:rsidRPr="00865A82" w:rsidRDefault="00C34497" w:rsidP="004F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1,358</w:t>
            </w:r>
          </w:p>
        </w:tc>
        <w:tc>
          <w:tcPr>
            <w:tcW w:w="147" w:type="pct"/>
          </w:tcPr>
          <w:p w:rsidR="00AC6065" w:rsidRPr="00865A82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C6065" w:rsidRPr="00865A82" w:rsidRDefault="004D08BE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20,274</w:t>
            </w:r>
          </w:p>
        </w:tc>
        <w:tc>
          <w:tcPr>
            <w:tcW w:w="147" w:type="pct"/>
          </w:tcPr>
          <w:p w:rsidR="00AC6065" w:rsidRPr="00865A82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C6065" w:rsidRPr="00865A82" w:rsidRDefault="00CD46DD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25</w:t>
            </w:r>
            <w:r w:rsidR="00294BAE" w:rsidRPr="00865A8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:rsidR="00AC6065" w:rsidRPr="00865A82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AC6065" w:rsidRPr="00865A82" w:rsidRDefault="004D08BE" w:rsidP="003E0F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5A8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4,83</w:t>
            </w:r>
            <w:r w:rsidR="00294BAE" w:rsidRPr="00865A8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AC6065" w:rsidRPr="00865A82" w:rsidTr="00AC6065">
        <w:tc>
          <w:tcPr>
            <w:tcW w:w="2203" w:type="pct"/>
          </w:tcPr>
          <w:p w:rsidR="00AC6065" w:rsidRPr="00865A82" w:rsidRDefault="00AC6065" w:rsidP="003E0FA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865A82">
              <w:rPr>
                <w:rFonts w:ascii="Angsana New" w:hAnsi="Angsana New" w:cs="Angsana New" w:hint="cs"/>
                <w:cs/>
              </w:rPr>
              <w:t>กลับรายการประมาณการ</w:t>
            </w:r>
            <w:r w:rsidR="005215FD">
              <w:rPr>
                <w:rFonts w:ascii="Angsana New" w:hAnsi="Angsana New" w:cs="Angsana New" w:hint="cs"/>
                <w:cs/>
              </w:rPr>
              <w:t>หนี้สิน</w:t>
            </w:r>
          </w:p>
        </w:tc>
        <w:tc>
          <w:tcPr>
            <w:tcW w:w="589" w:type="pct"/>
          </w:tcPr>
          <w:p w:rsidR="00AC6065" w:rsidRPr="00865A82" w:rsidRDefault="005215FD" w:rsidP="0052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(3,986)</w:t>
            </w:r>
          </w:p>
        </w:tc>
        <w:tc>
          <w:tcPr>
            <w:tcW w:w="147" w:type="pct"/>
          </w:tcPr>
          <w:p w:rsidR="00AC6065" w:rsidRPr="00865A82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C6065" w:rsidRPr="00865A82" w:rsidRDefault="005215FD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(3,008)</w:t>
            </w:r>
          </w:p>
        </w:tc>
        <w:tc>
          <w:tcPr>
            <w:tcW w:w="147" w:type="pct"/>
          </w:tcPr>
          <w:p w:rsidR="00AC6065" w:rsidRPr="00865A82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C6065" w:rsidRPr="00865A82" w:rsidRDefault="005215FD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(691)</w:t>
            </w:r>
          </w:p>
        </w:tc>
        <w:tc>
          <w:tcPr>
            <w:tcW w:w="147" w:type="pct"/>
          </w:tcPr>
          <w:p w:rsidR="00AC6065" w:rsidRPr="00865A82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AC6065" w:rsidRPr="005215FD" w:rsidRDefault="005215FD" w:rsidP="0052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215FD">
              <w:rPr>
                <w:rFonts w:ascii="Angsana New" w:hAnsi="Angsana New"/>
                <w:sz w:val="30"/>
                <w:szCs w:val="30"/>
              </w:rPr>
              <w:t>(647)</w:t>
            </w:r>
          </w:p>
        </w:tc>
      </w:tr>
      <w:tr w:rsidR="00AC6065" w:rsidRPr="00865A82" w:rsidTr="004D08BE">
        <w:tc>
          <w:tcPr>
            <w:tcW w:w="2203" w:type="pct"/>
          </w:tcPr>
          <w:p w:rsidR="00AC6065" w:rsidRPr="00865A82" w:rsidRDefault="005215FD" w:rsidP="003E0FA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ประมาณการหนี้สิน</w:t>
            </w:r>
            <w:r w:rsidR="008C0E0B" w:rsidRPr="00865A82">
              <w:rPr>
                <w:rFonts w:ascii="Angsana New" w:hAnsi="Angsana New" w:cs="Angsana New" w:hint="cs"/>
                <w:cs/>
              </w:rPr>
              <w:t>ใช้ไป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AC6065" w:rsidRPr="00865A82" w:rsidRDefault="00CD46DD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</w:t>
            </w:r>
            <w:r w:rsidR="005801DA" w:rsidRPr="00865A82">
              <w:rPr>
                <w:rFonts w:ascii="Angsana New" w:hAnsi="Angsana New"/>
                <w:sz w:val="30"/>
                <w:szCs w:val="30"/>
              </w:rPr>
              <w:t>2,715</w:t>
            </w:r>
            <w:r w:rsidRPr="00865A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AC6065" w:rsidRPr="00865A82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AC6065" w:rsidRPr="00865A82" w:rsidRDefault="004D08BE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(773)</w:t>
            </w:r>
          </w:p>
        </w:tc>
        <w:tc>
          <w:tcPr>
            <w:tcW w:w="147" w:type="pct"/>
          </w:tcPr>
          <w:p w:rsidR="00AC6065" w:rsidRPr="00865A82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AC6065" w:rsidRPr="00865A82" w:rsidRDefault="00CD46DD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(750)</w:t>
            </w:r>
          </w:p>
        </w:tc>
        <w:tc>
          <w:tcPr>
            <w:tcW w:w="147" w:type="pct"/>
          </w:tcPr>
          <w:p w:rsidR="00AC6065" w:rsidRPr="00865A82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AC6065" w:rsidRPr="00865A82" w:rsidRDefault="004D08BE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(490)</w:t>
            </w:r>
          </w:p>
        </w:tc>
      </w:tr>
      <w:tr w:rsidR="00AC6065" w:rsidRPr="00865A82" w:rsidTr="004D08BE">
        <w:tc>
          <w:tcPr>
            <w:tcW w:w="2203" w:type="pct"/>
          </w:tcPr>
          <w:p w:rsidR="00AC6065" w:rsidRPr="00865A82" w:rsidRDefault="00AC6065" w:rsidP="003E0FA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865A82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EE623D" w:rsidRPr="00865A82">
              <w:rPr>
                <w:rFonts w:ascii="Angsana New" w:hAnsi="Angsana New" w:cs="Angsana New" w:hint="cs"/>
                <w:b/>
                <w:bCs/>
                <w:cs/>
              </w:rPr>
              <w:t>31</w:t>
            </w:r>
            <w:r w:rsidRPr="00865A82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 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AC6065" w:rsidRPr="00865A82" w:rsidRDefault="00CD46DD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62,26</w:t>
            </w:r>
            <w:r w:rsidR="004F05DC" w:rsidRPr="00865A8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AC6065" w:rsidRPr="00865A82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AC6065" w:rsidRPr="00865A82" w:rsidRDefault="004D08BE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67,604</w:t>
            </w:r>
          </w:p>
        </w:tc>
        <w:tc>
          <w:tcPr>
            <w:tcW w:w="147" w:type="pct"/>
          </w:tcPr>
          <w:p w:rsidR="00AC6065" w:rsidRPr="00865A82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AC6065" w:rsidRPr="00865A82" w:rsidRDefault="00CD46DD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5,091</w:t>
            </w:r>
          </w:p>
        </w:tc>
        <w:tc>
          <w:tcPr>
            <w:tcW w:w="147" w:type="pct"/>
          </w:tcPr>
          <w:p w:rsidR="00AC6065" w:rsidRPr="00865A82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AC6065" w:rsidRPr="00865A82" w:rsidRDefault="004D08BE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6,27</w:t>
            </w:r>
            <w:r w:rsidR="00294BAE" w:rsidRPr="00865A8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:rsidR="006F0010" w:rsidRPr="00865A82" w:rsidRDefault="006F0010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:rsidR="00AC6065" w:rsidRPr="00865A82" w:rsidRDefault="004D08BE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865A82">
        <w:rPr>
          <w:rFonts w:ascii="Angsana New" w:hAnsi="Angsana New" w:hint="cs"/>
          <w:sz w:val="30"/>
          <w:szCs w:val="30"/>
          <w:cs/>
        </w:rPr>
        <w:t>ประมาณการ</w:t>
      </w:r>
      <w:r w:rsidR="005215FD">
        <w:rPr>
          <w:rFonts w:ascii="Angsana New" w:hAnsi="Angsana New" w:hint="cs"/>
          <w:sz w:val="30"/>
          <w:szCs w:val="30"/>
          <w:cs/>
        </w:rPr>
        <w:t>หนี้สิน</w:t>
      </w:r>
      <w:r w:rsidRPr="00865A82">
        <w:rPr>
          <w:rFonts w:ascii="Angsana New" w:hAnsi="Angsana New" w:hint="cs"/>
          <w:sz w:val="30"/>
          <w:szCs w:val="30"/>
          <w:cs/>
        </w:rPr>
        <w:t>ดังกล่าวได้รวมไว้ในต้นทุนของส่วนปรับปรุงสิทธิการเช่าสำหรับร้านอาหารของ</w:t>
      </w:r>
      <w:r w:rsidR="005215F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65A82">
        <w:rPr>
          <w:rFonts w:ascii="Angsana New" w:hAnsi="Angsana New" w:hint="cs"/>
          <w:sz w:val="30"/>
          <w:szCs w:val="30"/>
          <w:cs/>
        </w:rPr>
        <w:t>ที่ตั้งอยู่บนพื้นที่เช่าตามสัญญาเช่า</w:t>
      </w:r>
    </w:p>
    <w:p w:rsidR="004D08BE" w:rsidRPr="00865A82" w:rsidRDefault="004D08BE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:rsidR="00C05D14" w:rsidRPr="00865A82" w:rsidRDefault="00C05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 w:rsidRPr="00865A82">
        <w:rPr>
          <w:rFonts w:ascii="Angsana New" w:hAnsi="Angsana New"/>
          <w:bCs/>
          <w:sz w:val="30"/>
          <w:szCs w:val="30"/>
          <w:cs/>
        </w:rPr>
        <w:br w:type="page"/>
      </w:r>
    </w:p>
    <w:p w:rsidR="00FF6C61" w:rsidRPr="00865A82" w:rsidRDefault="00FF6C61" w:rsidP="00A0197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865A82">
        <w:rPr>
          <w:rFonts w:ascii="Angsana New" w:hAnsi="Angsana New" w:hint="cs"/>
          <w:bCs/>
          <w:sz w:val="30"/>
          <w:szCs w:val="30"/>
          <w:cs/>
        </w:rPr>
        <w:lastRenderedPageBreak/>
        <w:t>สัญญาเช่า</w:t>
      </w:r>
    </w:p>
    <w:p w:rsidR="00FF6C61" w:rsidRPr="00865A82" w:rsidRDefault="00FF6C61" w:rsidP="00FF6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:rsidR="004D6BC9" w:rsidRPr="00865A82" w:rsidRDefault="004D6BC9" w:rsidP="004D6B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:rsidR="004D6BC9" w:rsidRPr="00865A82" w:rsidRDefault="004D6BC9" w:rsidP="004D6B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2070"/>
        <w:gridCol w:w="180"/>
        <w:gridCol w:w="1980"/>
      </w:tblGrid>
      <w:tr w:rsidR="004D6BC9" w:rsidRPr="00865A82" w:rsidTr="004D6BC9">
        <w:trPr>
          <w:cantSplit/>
          <w:tblHeader/>
        </w:trPr>
        <w:tc>
          <w:tcPr>
            <w:tcW w:w="4950" w:type="dxa"/>
            <w:vAlign w:val="bottom"/>
            <w:hideMark/>
          </w:tcPr>
          <w:p w:rsidR="004D6BC9" w:rsidRPr="00865A82" w:rsidRDefault="004D6BC9" w:rsidP="0049543E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070" w:type="dxa"/>
            <w:hideMark/>
          </w:tcPr>
          <w:p w:rsidR="004D6BC9" w:rsidRPr="00865A82" w:rsidRDefault="004D6BC9" w:rsidP="0049543E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:rsidR="004D6BC9" w:rsidRPr="00865A82" w:rsidRDefault="004D6BC9" w:rsidP="0049543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:rsidR="004D6BC9" w:rsidRPr="00865A82" w:rsidRDefault="004D6BC9" w:rsidP="0049543E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6BC9" w:rsidRPr="00865A82" w:rsidTr="004D6BC9">
        <w:trPr>
          <w:cantSplit/>
          <w:tblHeader/>
        </w:trPr>
        <w:tc>
          <w:tcPr>
            <w:tcW w:w="4950" w:type="dxa"/>
          </w:tcPr>
          <w:p w:rsidR="004D6BC9" w:rsidRPr="00865A82" w:rsidRDefault="004D6BC9" w:rsidP="0049543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0" w:type="dxa"/>
            <w:gridSpan w:val="3"/>
            <w:hideMark/>
          </w:tcPr>
          <w:p w:rsidR="004D6BC9" w:rsidRPr="00865A82" w:rsidRDefault="004D6BC9" w:rsidP="0049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D6BC9" w:rsidRPr="00865A82" w:rsidTr="004D6BC9">
        <w:trPr>
          <w:cantSplit/>
        </w:trPr>
        <w:tc>
          <w:tcPr>
            <w:tcW w:w="4950" w:type="dxa"/>
            <w:hideMark/>
          </w:tcPr>
          <w:p w:rsidR="004D6BC9" w:rsidRPr="00865A82" w:rsidRDefault="004D6BC9" w:rsidP="0049543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070" w:type="dxa"/>
          </w:tcPr>
          <w:p w:rsidR="004D6BC9" w:rsidRPr="00865A82" w:rsidRDefault="004D6BC9" w:rsidP="004954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4D6BC9" w:rsidRPr="00865A82" w:rsidRDefault="004D6BC9" w:rsidP="00495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4D6BC9" w:rsidRPr="00865A82" w:rsidRDefault="004D6BC9" w:rsidP="0049543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BC9" w:rsidRPr="00865A82" w:rsidTr="004D6BC9">
        <w:trPr>
          <w:cantSplit/>
        </w:trPr>
        <w:tc>
          <w:tcPr>
            <w:tcW w:w="4950" w:type="dxa"/>
          </w:tcPr>
          <w:p w:rsidR="004D6BC9" w:rsidRPr="00865A82" w:rsidRDefault="004D6BC9" w:rsidP="004954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B963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21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สิ่งปลูกสร้างและส่วนปรับปรุง</w:t>
            </w:r>
          </w:p>
        </w:tc>
        <w:tc>
          <w:tcPr>
            <w:tcW w:w="2070" w:type="dxa"/>
          </w:tcPr>
          <w:p w:rsidR="004D6BC9" w:rsidRPr="00865A82" w:rsidRDefault="00797369" w:rsidP="004954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D93C9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54D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93C91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80" w:type="dxa"/>
          </w:tcPr>
          <w:p w:rsidR="004D6BC9" w:rsidRPr="00865A82" w:rsidRDefault="004D6BC9" w:rsidP="00495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4D6BC9" w:rsidRPr="00865A82" w:rsidRDefault="00797369" w:rsidP="007973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161,068</w:t>
            </w:r>
          </w:p>
        </w:tc>
      </w:tr>
      <w:tr w:rsidR="004D6BC9" w:rsidRPr="00865A82" w:rsidTr="004D6BC9">
        <w:trPr>
          <w:cantSplit/>
        </w:trPr>
        <w:tc>
          <w:tcPr>
            <w:tcW w:w="4950" w:type="dxa"/>
          </w:tcPr>
          <w:p w:rsidR="004D6BC9" w:rsidRPr="00865A82" w:rsidRDefault="004D6BC9" w:rsidP="004954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70" w:type="dxa"/>
          </w:tcPr>
          <w:p w:rsidR="004D6BC9" w:rsidRPr="00865A82" w:rsidRDefault="00797369" w:rsidP="004954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180" w:type="dxa"/>
          </w:tcPr>
          <w:p w:rsidR="004D6BC9" w:rsidRPr="00865A82" w:rsidRDefault="004D6BC9" w:rsidP="00495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4D6BC9" w:rsidRPr="00865A82" w:rsidRDefault="00797369" w:rsidP="007973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</w:tr>
      <w:tr w:rsidR="004D6BC9" w:rsidRPr="00865A82" w:rsidTr="004D6BC9">
        <w:trPr>
          <w:cantSplit/>
        </w:trPr>
        <w:tc>
          <w:tcPr>
            <w:tcW w:w="4950" w:type="dxa"/>
            <w:hideMark/>
          </w:tcPr>
          <w:p w:rsidR="004D6BC9" w:rsidRPr="00865A82" w:rsidRDefault="004D6BC9" w:rsidP="004954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D6BC9" w:rsidRPr="00865A82" w:rsidRDefault="00797369" w:rsidP="004954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854D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93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54D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93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180" w:type="dxa"/>
          </w:tcPr>
          <w:p w:rsidR="004D6BC9" w:rsidRPr="00865A82" w:rsidRDefault="004D6BC9" w:rsidP="0049543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D6BC9" w:rsidRPr="00865A82" w:rsidRDefault="00797369" w:rsidP="007973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161,867</w:t>
            </w:r>
          </w:p>
        </w:tc>
      </w:tr>
    </w:tbl>
    <w:p w:rsidR="00DD77D8" w:rsidRDefault="00DD77D8" w:rsidP="00521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74"/>
        <w:gridCol w:w="1526"/>
        <w:gridCol w:w="18"/>
        <w:gridCol w:w="252"/>
        <w:gridCol w:w="18"/>
        <w:gridCol w:w="1571"/>
      </w:tblGrid>
      <w:tr w:rsidR="00DD77D8" w:rsidRPr="0076015C" w:rsidTr="00A337FF">
        <w:trPr>
          <w:trHeight w:val="74"/>
        </w:trPr>
        <w:tc>
          <w:tcPr>
            <w:tcW w:w="4770" w:type="dxa"/>
            <w:vAlign w:val="bottom"/>
          </w:tcPr>
          <w:p w:rsidR="00DD77D8" w:rsidRPr="0076015C" w:rsidRDefault="00DD77D8" w:rsidP="00A337FF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4" w:type="dxa"/>
          </w:tcPr>
          <w:p w:rsidR="00DD77D8" w:rsidRDefault="00DD77D8" w:rsidP="00A337FF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:rsidR="00DD77D8" w:rsidRPr="0076015C" w:rsidRDefault="005215FD" w:rsidP="00A337FF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D94B76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1526" w:type="dxa"/>
          </w:tcPr>
          <w:p w:rsidR="00DD77D8" w:rsidRDefault="00DD77D8" w:rsidP="00A337FF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:rsidR="00DD77D8" w:rsidRPr="0076015C" w:rsidRDefault="00DD77D8" w:rsidP="00A337FF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DD77D8" w:rsidRPr="0076015C" w:rsidRDefault="00DD77D8" w:rsidP="00A337FF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:rsidR="00DD77D8" w:rsidRDefault="00DD77D8" w:rsidP="00A337FF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</w:p>
          <w:p w:rsidR="00DD77D8" w:rsidRPr="0076015C" w:rsidRDefault="00DD77D8" w:rsidP="00A337FF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DD77D8" w:rsidRPr="0076015C" w:rsidTr="00A337FF">
        <w:trPr>
          <w:trHeight w:val="74"/>
        </w:trPr>
        <w:tc>
          <w:tcPr>
            <w:tcW w:w="4770" w:type="dxa"/>
            <w:vAlign w:val="bottom"/>
          </w:tcPr>
          <w:p w:rsidR="00DD77D8" w:rsidRPr="0076015C" w:rsidRDefault="00DD77D8" w:rsidP="00A337FF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4" w:type="dxa"/>
          </w:tcPr>
          <w:p w:rsidR="00DD77D8" w:rsidRPr="00D94B76" w:rsidRDefault="00DD77D8" w:rsidP="00A337FF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5"/>
          </w:tcPr>
          <w:p w:rsidR="00DD77D8" w:rsidRPr="0076015C" w:rsidRDefault="00DD77D8" w:rsidP="00A337F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76015C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0B4185" w:rsidRPr="0076015C" w:rsidTr="00A337FF">
        <w:trPr>
          <w:trHeight w:val="74"/>
        </w:trPr>
        <w:tc>
          <w:tcPr>
            <w:tcW w:w="4770" w:type="dxa"/>
            <w:vAlign w:val="bottom"/>
          </w:tcPr>
          <w:p w:rsidR="000B4185" w:rsidRPr="000B4185" w:rsidRDefault="000B4185" w:rsidP="00A337FF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0B4185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174" w:type="dxa"/>
          </w:tcPr>
          <w:p w:rsidR="000B4185" w:rsidRPr="00D94B76" w:rsidRDefault="000B4185" w:rsidP="00A337FF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5"/>
          </w:tcPr>
          <w:p w:rsidR="000B4185" w:rsidRPr="0076015C" w:rsidRDefault="000B4185" w:rsidP="00A337FF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DD77D8" w:rsidRPr="0076015C" w:rsidTr="00A337FF">
        <w:trPr>
          <w:trHeight w:val="413"/>
        </w:trPr>
        <w:tc>
          <w:tcPr>
            <w:tcW w:w="4770" w:type="dxa"/>
            <w:vAlign w:val="bottom"/>
          </w:tcPr>
          <w:p w:rsidR="00DD77D8" w:rsidRPr="0076015C" w:rsidRDefault="00DD77D8" w:rsidP="00A337FF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015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4" w:type="dxa"/>
          </w:tcPr>
          <w:p w:rsidR="00DD77D8" w:rsidRPr="0021426F" w:rsidRDefault="00DD77D8" w:rsidP="00A337FF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426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44" w:type="dxa"/>
            <w:gridSpan w:val="2"/>
          </w:tcPr>
          <w:p w:rsidR="00DD77D8" w:rsidRPr="0076015C" w:rsidRDefault="00DD77D8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1,089,102</w:t>
            </w:r>
          </w:p>
        </w:tc>
        <w:tc>
          <w:tcPr>
            <w:tcW w:w="270" w:type="dxa"/>
            <w:gridSpan w:val="2"/>
          </w:tcPr>
          <w:p w:rsidR="00DD77D8" w:rsidRPr="0076015C" w:rsidRDefault="00DD77D8" w:rsidP="00A337FF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DD77D8" w:rsidRPr="0076015C" w:rsidRDefault="00DD77D8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182,175</w:t>
            </w:r>
          </w:p>
        </w:tc>
      </w:tr>
      <w:tr w:rsidR="00DD77D8" w:rsidRPr="0076015C" w:rsidTr="00A337FF">
        <w:trPr>
          <w:trHeight w:val="396"/>
        </w:trPr>
        <w:tc>
          <w:tcPr>
            <w:tcW w:w="4770" w:type="dxa"/>
            <w:vAlign w:val="bottom"/>
          </w:tcPr>
          <w:p w:rsidR="00DD77D8" w:rsidRPr="0076015C" w:rsidRDefault="00DD77D8" w:rsidP="00A337FF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4" w:type="dxa"/>
          </w:tcPr>
          <w:p w:rsidR="00DD77D8" w:rsidRPr="0076015C" w:rsidRDefault="00DD77D8" w:rsidP="00A337F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gridSpan w:val="2"/>
          </w:tcPr>
          <w:p w:rsidR="00DD77D8" w:rsidRPr="0076015C" w:rsidDel="00237E88" w:rsidRDefault="00D71504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187,377</w:t>
            </w:r>
          </w:p>
        </w:tc>
        <w:tc>
          <w:tcPr>
            <w:tcW w:w="270" w:type="dxa"/>
            <w:gridSpan w:val="2"/>
          </w:tcPr>
          <w:p w:rsidR="00DD77D8" w:rsidRPr="0076015C" w:rsidRDefault="00DD77D8" w:rsidP="00A337FF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DD77D8" w:rsidRPr="0076015C" w:rsidDel="00237E88" w:rsidRDefault="00DD77D8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1,774</w:t>
            </w:r>
          </w:p>
        </w:tc>
      </w:tr>
      <w:tr w:rsidR="00DD77D8" w:rsidRPr="0076015C" w:rsidTr="00A337FF">
        <w:trPr>
          <w:trHeight w:val="396"/>
        </w:trPr>
        <w:tc>
          <w:tcPr>
            <w:tcW w:w="4770" w:type="dxa"/>
            <w:vAlign w:val="bottom"/>
          </w:tcPr>
          <w:p w:rsidR="00DD77D8" w:rsidRDefault="00DD77D8" w:rsidP="00A337FF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4" w:type="dxa"/>
          </w:tcPr>
          <w:p w:rsidR="00DD77D8" w:rsidRPr="0076015C" w:rsidRDefault="00DD77D8" w:rsidP="00A337F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gridSpan w:val="2"/>
          </w:tcPr>
          <w:p w:rsidR="00DD77D8" w:rsidRDefault="00DD77D8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71504">
              <w:rPr>
                <w:rFonts w:ascii="Angsana New" w:hAnsi="Angsana New"/>
                <w:sz w:val="30"/>
                <w:szCs w:val="30"/>
              </w:rPr>
              <w:t>99,144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:rsidR="00DD77D8" w:rsidRPr="0076015C" w:rsidRDefault="00DD77D8" w:rsidP="00A337FF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DD77D8" w:rsidRDefault="00DD77D8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DD77D8" w:rsidRPr="0076015C" w:rsidTr="00A337FF">
        <w:trPr>
          <w:trHeight w:val="396"/>
        </w:trPr>
        <w:tc>
          <w:tcPr>
            <w:tcW w:w="4770" w:type="dxa"/>
            <w:vAlign w:val="bottom"/>
          </w:tcPr>
          <w:p w:rsidR="00DD77D8" w:rsidRPr="0076015C" w:rsidRDefault="00DD77D8" w:rsidP="00A337FF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94B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</w:t>
            </w:r>
            <w:r w:rsidRPr="0076015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4" w:type="dxa"/>
          </w:tcPr>
          <w:p w:rsidR="00DD77D8" w:rsidRPr="0076015C" w:rsidRDefault="00DD77D8" w:rsidP="00A337F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gridSpan w:val="2"/>
          </w:tcPr>
          <w:p w:rsidR="00DD77D8" w:rsidRPr="0076015C" w:rsidRDefault="00DD77D8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A7476">
              <w:rPr>
                <w:rFonts w:ascii="Angsana New" w:hAnsi="Angsana New"/>
                <w:sz w:val="30"/>
                <w:szCs w:val="30"/>
              </w:rPr>
              <w:t>220,39</w:t>
            </w:r>
            <w:r w:rsidR="00D7150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:rsidR="00DD77D8" w:rsidRPr="0076015C" w:rsidRDefault="00DD77D8" w:rsidP="00A337FF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DD77D8" w:rsidRPr="0076015C" w:rsidRDefault="00DD77D8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(22,082)</w:t>
            </w:r>
          </w:p>
        </w:tc>
      </w:tr>
      <w:tr w:rsidR="00DD77D8" w:rsidRPr="0076015C" w:rsidTr="00A337FF">
        <w:trPr>
          <w:trHeight w:val="413"/>
        </w:trPr>
        <w:tc>
          <w:tcPr>
            <w:tcW w:w="4770" w:type="dxa"/>
            <w:vAlign w:val="bottom"/>
          </w:tcPr>
          <w:p w:rsidR="00DD77D8" w:rsidRPr="0076015C" w:rsidRDefault="00DD77D8" w:rsidP="00A337FF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45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="005215F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="005215F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4" w:type="dxa"/>
          </w:tcPr>
          <w:p w:rsidR="00DD77D8" w:rsidRPr="0076015C" w:rsidRDefault="00DD77D8" w:rsidP="00A337F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D77D8" w:rsidRPr="00D2568C" w:rsidRDefault="006A7476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854DD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71504">
              <w:rPr>
                <w:rFonts w:ascii="Angsana New" w:hAnsi="Angsana New"/>
                <w:b/>
                <w:bCs/>
                <w:sz w:val="30"/>
                <w:szCs w:val="30"/>
              </w:rPr>
              <w:t>6,943</w:t>
            </w:r>
          </w:p>
        </w:tc>
        <w:tc>
          <w:tcPr>
            <w:tcW w:w="270" w:type="dxa"/>
            <w:gridSpan w:val="2"/>
          </w:tcPr>
          <w:p w:rsidR="00DD77D8" w:rsidRPr="0076015C" w:rsidRDefault="00DD77D8" w:rsidP="00A337FF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:rsidR="00DD77D8" w:rsidRPr="0076015C" w:rsidRDefault="00DD77D8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161,867</w:t>
            </w:r>
          </w:p>
        </w:tc>
      </w:tr>
    </w:tbl>
    <w:p w:rsidR="004D6BC9" w:rsidRPr="00865A82" w:rsidRDefault="004D6BC9" w:rsidP="004D6B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4D6BC9" w:rsidRPr="005215FD" w:rsidRDefault="004D6BC9" w:rsidP="004D6B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721BCE" w:rsidRPr="00865A82">
        <w:rPr>
          <w:rFonts w:asciiTheme="majorBidi" w:hAnsiTheme="majorBidi" w:cstheme="majorBidi" w:hint="cs"/>
          <w:sz w:val="30"/>
          <w:szCs w:val="30"/>
          <w:cs/>
          <w:lang w:bidi="th-TH"/>
        </w:rPr>
        <w:t>พื้นที่</w:t>
      </w:r>
      <w:r w:rsidRPr="00865A82">
        <w:rPr>
          <w:rFonts w:asciiTheme="majorBidi" w:hAnsiTheme="majorBidi" w:cstheme="majorBidi"/>
          <w:sz w:val="30"/>
          <w:szCs w:val="30"/>
          <w:cs/>
        </w:rPr>
        <w:t>เป็นระยะเวล</w:t>
      </w:r>
      <w:r w:rsidR="00005614" w:rsidRPr="00865A8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า </w:t>
      </w:r>
      <w:r w:rsidR="00005614" w:rsidRPr="00865A8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865A8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โดยมีสิทธิต่ออายุสัญญาเช่าเมื่อสิ้นสุดอายุสัญญา</w:t>
      </w:r>
      <w:r w:rsidR="005215F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5215F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และค่าเช่าผันแปรตามอายุสัญญา ค่าเช่ากำหนดชำระเป็นรายเดือนตามอัตราที่ระบุไว้ในสัญญา</w:t>
      </w:r>
    </w:p>
    <w:p w:rsidR="004D6BC9" w:rsidRPr="00865A82" w:rsidRDefault="004D6BC9" w:rsidP="004D6B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363F84" w:rsidRDefault="00363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4D6BC9" w:rsidRPr="00865A82" w:rsidRDefault="004D6BC9" w:rsidP="004D6B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:rsidR="004D6BC9" w:rsidRPr="00865A82" w:rsidRDefault="004D6BC9" w:rsidP="004D6B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4D6BC9" w:rsidRPr="00865A82" w:rsidRDefault="004D6BC9" w:rsidP="004D6B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762D74">
        <w:rPr>
          <w:rFonts w:asciiTheme="majorBidi" w:hAnsiTheme="majorBidi" w:cstheme="majorBidi" w:hint="cs"/>
          <w:sz w:val="30"/>
          <w:szCs w:val="30"/>
          <w:cs/>
        </w:rPr>
        <w:t>พื้นที่</w:t>
      </w:r>
      <w:r w:rsidRPr="00865A82">
        <w:rPr>
          <w:rFonts w:asciiTheme="majorBidi" w:hAnsiTheme="majorBidi" w:cstheme="majorBidi"/>
          <w:sz w:val="30"/>
          <w:szCs w:val="30"/>
          <w:cs/>
        </w:rPr>
        <w:t>บางสัญญาให้สิทธิ</w:t>
      </w:r>
      <w:r w:rsidRPr="007A4882">
        <w:rPr>
          <w:rFonts w:asciiTheme="majorBidi" w:hAnsiTheme="majorBidi" w:cstheme="majorBidi"/>
          <w:sz w:val="30"/>
          <w:szCs w:val="30"/>
          <w:cs/>
        </w:rPr>
        <w:t>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CA4D37" w:rsidRPr="00865A82" w:rsidRDefault="00CA4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890"/>
        <w:gridCol w:w="450"/>
        <w:gridCol w:w="1980"/>
      </w:tblGrid>
      <w:tr w:rsidR="00F93B7F" w:rsidRPr="00865A82" w:rsidTr="00254FD7">
        <w:trPr>
          <w:cantSplit/>
          <w:tblHeader/>
        </w:trPr>
        <w:tc>
          <w:tcPr>
            <w:tcW w:w="4860" w:type="dxa"/>
          </w:tcPr>
          <w:p w:rsidR="00F93B7F" w:rsidRPr="00865A82" w:rsidRDefault="00F93B7F" w:rsidP="00F93B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90" w:type="dxa"/>
          </w:tcPr>
          <w:p w:rsidR="00F93B7F" w:rsidRPr="00865A82" w:rsidRDefault="00F93B7F" w:rsidP="00F93B7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450" w:type="dxa"/>
          </w:tcPr>
          <w:p w:rsidR="00F93B7F" w:rsidRPr="00865A82" w:rsidRDefault="00F93B7F" w:rsidP="00F93B7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F93B7F" w:rsidRPr="00865A82" w:rsidRDefault="00F93B7F" w:rsidP="00F93B7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93B7F" w:rsidRPr="00865A82" w:rsidTr="00254FD7">
        <w:trPr>
          <w:cantSplit/>
          <w:tblHeader/>
        </w:trPr>
        <w:tc>
          <w:tcPr>
            <w:tcW w:w="4860" w:type="dxa"/>
          </w:tcPr>
          <w:p w:rsidR="00F93B7F" w:rsidRPr="00865A82" w:rsidRDefault="00F93B7F" w:rsidP="00F93B7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0" w:type="dxa"/>
            <w:gridSpan w:val="3"/>
          </w:tcPr>
          <w:p w:rsidR="00F93B7F" w:rsidRPr="00865A82" w:rsidRDefault="00F93B7F" w:rsidP="00F93B7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93B7F" w:rsidRPr="00865A82" w:rsidTr="00254FD7">
        <w:trPr>
          <w:cantSplit/>
        </w:trPr>
        <w:tc>
          <w:tcPr>
            <w:tcW w:w="4860" w:type="dxa"/>
          </w:tcPr>
          <w:p w:rsidR="00F93B7F" w:rsidRPr="00865A82" w:rsidRDefault="00F93B7F" w:rsidP="00F93B7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90" w:type="dxa"/>
          </w:tcPr>
          <w:p w:rsidR="00F93B7F" w:rsidRPr="00865A82" w:rsidRDefault="00F93B7F" w:rsidP="00F93B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F93B7F" w:rsidRPr="00865A82" w:rsidRDefault="00F93B7F" w:rsidP="00F93B7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F93B7F" w:rsidRPr="00865A82" w:rsidRDefault="00F93B7F" w:rsidP="00F93B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B7F" w:rsidRPr="00865A82" w:rsidTr="00254FD7">
        <w:trPr>
          <w:cantSplit/>
        </w:trPr>
        <w:tc>
          <w:tcPr>
            <w:tcW w:w="4860" w:type="dxa"/>
          </w:tcPr>
          <w:p w:rsidR="00F93B7F" w:rsidRPr="00865A82" w:rsidRDefault="00F93B7F" w:rsidP="00F93B7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  <w:vAlign w:val="bottom"/>
          </w:tcPr>
          <w:p w:rsidR="00F93B7F" w:rsidRPr="00865A82" w:rsidRDefault="00F93B7F" w:rsidP="00F93B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50" w:type="dxa"/>
            <w:vAlign w:val="bottom"/>
          </w:tcPr>
          <w:p w:rsidR="00F93B7F" w:rsidRPr="00865A82" w:rsidRDefault="00F93B7F" w:rsidP="00F93B7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F93B7F" w:rsidRPr="00865A82" w:rsidRDefault="00F93B7F" w:rsidP="00F93B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3B7F" w:rsidRPr="00865A82" w:rsidTr="00254FD7">
        <w:trPr>
          <w:cantSplit/>
        </w:trPr>
        <w:tc>
          <w:tcPr>
            <w:tcW w:w="4860" w:type="dxa"/>
          </w:tcPr>
          <w:p w:rsidR="00F93B7F" w:rsidRPr="00865A82" w:rsidRDefault="00F93B7F" w:rsidP="00F93B7F">
            <w:pPr>
              <w:pStyle w:val="ListParagraph"/>
              <w:numPr>
                <w:ilvl w:val="0"/>
                <w:numId w:val="40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E96D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สิ่งปลูกสร้างและส่วนปรับปรุง</w:t>
            </w:r>
          </w:p>
        </w:tc>
        <w:tc>
          <w:tcPr>
            <w:tcW w:w="1890" w:type="dxa"/>
            <w:vAlign w:val="bottom"/>
          </w:tcPr>
          <w:p w:rsidR="00F93B7F" w:rsidRPr="00865A82" w:rsidRDefault="00F93B7F" w:rsidP="00F93B7F">
            <w:pPr>
              <w:pStyle w:val="acctfourfigures"/>
              <w:tabs>
                <w:tab w:val="clear" w:pos="765"/>
              </w:tabs>
              <w:spacing w:line="240" w:lineRule="atLeast"/>
              <w:ind w:left="285" w:right="-16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220,05</w:t>
            </w:r>
            <w:r w:rsidR="00005F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450" w:type="dxa"/>
            <w:vAlign w:val="bottom"/>
          </w:tcPr>
          <w:p w:rsidR="00F93B7F" w:rsidRPr="00865A82" w:rsidRDefault="00F93B7F" w:rsidP="00F93B7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F93B7F" w:rsidRPr="00865A82" w:rsidRDefault="00F93B7F" w:rsidP="00F93B7F">
            <w:pPr>
              <w:pStyle w:val="acctfourfigures"/>
              <w:tabs>
                <w:tab w:val="clear" w:pos="765"/>
              </w:tabs>
              <w:spacing w:line="240" w:lineRule="atLeast"/>
              <w:ind w:left="645" w:right="-34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21,749</w:t>
            </w:r>
          </w:p>
        </w:tc>
      </w:tr>
      <w:tr w:rsidR="00F93B7F" w:rsidRPr="00865A82" w:rsidTr="00254FD7">
        <w:trPr>
          <w:cantSplit/>
        </w:trPr>
        <w:tc>
          <w:tcPr>
            <w:tcW w:w="4860" w:type="dxa"/>
          </w:tcPr>
          <w:p w:rsidR="00F93B7F" w:rsidRPr="00865A82" w:rsidRDefault="00F93B7F" w:rsidP="00F93B7F">
            <w:pPr>
              <w:pStyle w:val="ListParagraph"/>
              <w:numPr>
                <w:ilvl w:val="0"/>
                <w:numId w:val="40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90" w:type="dxa"/>
            <w:vAlign w:val="bottom"/>
          </w:tcPr>
          <w:p w:rsidR="00F93B7F" w:rsidRPr="00865A82" w:rsidRDefault="00F93B7F" w:rsidP="00F93B7F">
            <w:pPr>
              <w:pStyle w:val="acctfourfigures"/>
              <w:tabs>
                <w:tab w:val="clear" w:pos="765"/>
              </w:tabs>
              <w:spacing w:line="240" w:lineRule="atLeast"/>
              <w:ind w:left="645" w:right="-16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450" w:type="dxa"/>
            <w:vAlign w:val="bottom"/>
          </w:tcPr>
          <w:p w:rsidR="00F93B7F" w:rsidRPr="00865A82" w:rsidRDefault="00F93B7F" w:rsidP="00F93B7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F93B7F" w:rsidRPr="00865A82" w:rsidRDefault="00F93B7F" w:rsidP="00F93B7F">
            <w:pPr>
              <w:pStyle w:val="acctfourfigures"/>
              <w:tabs>
                <w:tab w:val="clear" w:pos="765"/>
              </w:tabs>
              <w:spacing w:line="240" w:lineRule="atLeast"/>
              <w:ind w:left="645" w:right="-34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</w:tr>
      <w:tr w:rsidR="00F93B7F" w:rsidRPr="00865A82" w:rsidTr="00254FD7">
        <w:trPr>
          <w:cantSplit/>
        </w:trPr>
        <w:tc>
          <w:tcPr>
            <w:tcW w:w="4860" w:type="dxa"/>
          </w:tcPr>
          <w:p w:rsidR="00F93B7F" w:rsidRPr="00865A82" w:rsidRDefault="00F93B7F" w:rsidP="00F93B7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90" w:type="dxa"/>
          </w:tcPr>
          <w:p w:rsidR="00F93B7F" w:rsidRPr="00254FD7" w:rsidRDefault="00F93B7F" w:rsidP="00F93B7F">
            <w:pPr>
              <w:pStyle w:val="acctfourfigures"/>
              <w:tabs>
                <w:tab w:val="clear" w:pos="765"/>
              </w:tabs>
              <w:spacing w:line="240" w:lineRule="atLeast"/>
              <w:ind w:left="645" w:right="10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F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3,218</w:t>
            </w:r>
          </w:p>
        </w:tc>
        <w:tc>
          <w:tcPr>
            <w:tcW w:w="450" w:type="dxa"/>
            <w:vAlign w:val="bottom"/>
          </w:tcPr>
          <w:p w:rsidR="00F93B7F" w:rsidRPr="00865A82" w:rsidRDefault="00F93B7F" w:rsidP="00F93B7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F93B7F" w:rsidRPr="00254FD7" w:rsidRDefault="00F93B7F" w:rsidP="00F93B7F">
            <w:pPr>
              <w:pStyle w:val="acctfourfigures"/>
              <w:tabs>
                <w:tab w:val="clear" w:pos="765"/>
              </w:tabs>
              <w:spacing w:line="240" w:lineRule="atLeast"/>
              <w:ind w:left="645" w:right="-16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F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8,048</w:t>
            </w:r>
          </w:p>
        </w:tc>
      </w:tr>
      <w:tr w:rsidR="00F93B7F" w:rsidRPr="00865A82" w:rsidTr="00254FD7">
        <w:trPr>
          <w:cantSplit/>
        </w:trPr>
        <w:tc>
          <w:tcPr>
            <w:tcW w:w="4860" w:type="dxa"/>
          </w:tcPr>
          <w:p w:rsidR="00F93B7F" w:rsidRPr="00865A82" w:rsidRDefault="00F93B7F" w:rsidP="00F93B7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890" w:type="dxa"/>
          </w:tcPr>
          <w:p w:rsidR="00F93B7F" w:rsidRPr="00254FD7" w:rsidRDefault="00F93B7F" w:rsidP="00F93B7F">
            <w:pPr>
              <w:pStyle w:val="acctfourfigures"/>
              <w:tabs>
                <w:tab w:val="clear" w:pos="765"/>
              </w:tabs>
              <w:spacing w:line="240" w:lineRule="atLeast"/>
              <w:ind w:left="645" w:right="-34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F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1,489</w:t>
            </w:r>
          </w:p>
        </w:tc>
        <w:tc>
          <w:tcPr>
            <w:tcW w:w="450" w:type="dxa"/>
            <w:vAlign w:val="bottom"/>
          </w:tcPr>
          <w:p w:rsidR="00F93B7F" w:rsidRPr="00865A82" w:rsidRDefault="00F93B7F" w:rsidP="00F93B7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F93B7F" w:rsidRPr="00254FD7" w:rsidRDefault="00F93B7F" w:rsidP="00F93B7F">
            <w:pPr>
              <w:pStyle w:val="acctfourfigures"/>
              <w:tabs>
                <w:tab w:val="clear" w:pos="765"/>
              </w:tabs>
              <w:spacing w:line="240" w:lineRule="atLeast"/>
              <w:ind w:left="645" w:right="-34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F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93B7F" w:rsidRPr="00865A82" w:rsidTr="00254FD7">
        <w:trPr>
          <w:cantSplit/>
        </w:trPr>
        <w:tc>
          <w:tcPr>
            <w:tcW w:w="4860" w:type="dxa"/>
          </w:tcPr>
          <w:p w:rsidR="00F93B7F" w:rsidRPr="00865A82" w:rsidRDefault="00F93B7F" w:rsidP="00F93B7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890" w:type="dxa"/>
            <w:vAlign w:val="bottom"/>
          </w:tcPr>
          <w:p w:rsidR="00F93B7F" w:rsidRPr="00254FD7" w:rsidRDefault="00F93B7F" w:rsidP="00F93B7F">
            <w:pPr>
              <w:pStyle w:val="acctfourfigures"/>
              <w:tabs>
                <w:tab w:val="clear" w:pos="765"/>
              </w:tabs>
              <w:spacing w:line="240" w:lineRule="atLeast"/>
              <w:ind w:left="645" w:right="-34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F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9,027</w:t>
            </w:r>
          </w:p>
        </w:tc>
        <w:tc>
          <w:tcPr>
            <w:tcW w:w="450" w:type="dxa"/>
            <w:vAlign w:val="bottom"/>
          </w:tcPr>
          <w:p w:rsidR="00F93B7F" w:rsidRPr="00865A82" w:rsidRDefault="00F93B7F" w:rsidP="00F93B7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F93B7F" w:rsidRPr="00254FD7" w:rsidRDefault="00F93B7F" w:rsidP="00F93B7F">
            <w:pPr>
              <w:pStyle w:val="acctfourfigures"/>
              <w:tabs>
                <w:tab w:val="clear" w:pos="765"/>
              </w:tabs>
              <w:spacing w:line="240" w:lineRule="atLeast"/>
              <w:ind w:left="645" w:right="-34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F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861</w:t>
            </w:r>
          </w:p>
        </w:tc>
      </w:tr>
      <w:tr w:rsidR="00F93B7F" w:rsidRPr="00865A82" w:rsidTr="00254FD7">
        <w:trPr>
          <w:cantSplit/>
        </w:trPr>
        <w:tc>
          <w:tcPr>
            <w:tcW w:w="4860" w:type="dxa"/>
          </w:tcPr>
          <w:p w:rsidR="00F93B7F" w:rsidRPr="00865A82" w:rsidRDefault="00F93B7F" w:rsidP="00F93B7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1890" w:type="dxa"/>
            <w:vAlign w:val="bottom"/>
          </w:tcPr>
          <w:p w:rsidR="00F93B7F" w:rsidRPr="00254FD7" w:rsidRDefault="00F93B7F" w:rsidP="00F93B7F">
            <w:pPr>
              <w:pStyle w:val="acctfourfigures"/>
              <w:tabs>
                <w:tab w:val="clear" w:pos="765"/>
              </w:tabs>
              <w:spacing w:line="240" w:lineRule="atLeast"/>
              <w:ind w:left="645"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F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11,265</w:t>
            </w:r>
          </w:p>
        </w:tc>
        <w:tc>
          <w:tcPr>
            <w:tcW w:w="450" w:type="dxa"/>
            <w:vAlign w:val="bottom"/>
          </w:tcPr>
          <w:p w:rsidR="00F93B7F" w:rsidRPr="00865A82" w:rsidRDefault="00F93B7F" w:rsidP="00F93B7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F93B7F" w:rsidRPr="00865A82" w:rsidRDefault="00F93B7F" w:rsidP="00F93B7F">
            <w:pPr>
              <w:pStyle w:val="acctfourfigures"/>
              <w:tabs>
                <w:tab w:val="clear" w:pos="765"/>
                <w:tab w:val="left" w:pos="1365"/>
              </w:tabs>
              <w:spacing w:line="240" w:lineRule="atLeast"/>
              <w:ind w:left="375" w:right="-345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4D6BC9" w:rsidRPr="00865A82" w:rsidRDefault="004D6BC9" w:rsidP="004D6B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A96619" w:rsidRPr="00865A82" w:rsidRDefault="004D6BC9" w:rsidP="004D6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865A82">
        <w:rPr>
          <w:rFonts w:asciiTheme="majorBidi" w:hAnsiTheme="majorBidi" w:cstheme="majorBidi"/>
          <w:sz w:val="30"/>
          <w:szCs w:val="30"/>
        </w:rPr>
        <w:t xml:space="preserve">2563 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E95B9B">
        <w:rPr>
          <w:rFonts w:asciiTheme="majorBidi" w:hAnsiTheme="majorBidi" w:cstheme="majorBidi"/>
          <w:sz w:val="30"/>
          <w:szCs w:val="30"/>
        </w:rPr>
        <w:t>250.2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95B9B">
        <w:rPr>
          <w:rFonts w:asciiTheme="majorBidi" w:hAnsiTheme="majorBidi" w:cstheme="majorBidi"/>
          <w:sz w:val="30"/>
          <w:szCs w:val="30"/>
        </w:rPr>
        <w:t>24.6</w:t>
      </w:r>
      <w:r w:rsidRPr="00865A82">
        <w:rPr>
          <w:rFonts w:asciiTheme="majorBidi" w:hAnsiTheme="majorBidi" w:cstheme="majorBidi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:rsidR="00A96619" w:rsidRPr="00865A82" w:rsidRDefault="00A96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865A82"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  <w:br w:type="page"/>
      </w:r>
    </w:p>
    <w:p w:rsidR="007D014D" w:rsidRPr="00865A82" w:rsidRDefault="0076051F" w:rsidP="00A0197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bookmarkStart w:id="3" w:name="_Hlk64053515"/>
      <w:r w:rsidRPr="00865A82">
        <w:rPr>
          <w:rFonts w:ascii="Angsana New" w:hAnsi="Angsana New" w:hint="cs"/>
          <w:bCs/>
          <w:sz w:val="30"/>
          <w:szCs w:val="30"/>
          <w:cs/>
        </w:rPr>
        <w:lastRenderedPageBreak/>
        <w:t>ค่าความนิยม</w:t>
      </w:r>
    </w:p>
    <w:p w:rsidR="00CB252C" w:rsidRPr="00865A82" w:rsidRDefault="00CB252C" w:rsidP="00B21E5F">
      <w:pPr>
        <w:pStyle w:val="FSBlank"/>
        <w:rPr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1890"/>
        <w:gridCol w:w="450"/>
        <w:gridCol w:w="1803"/>
      </w:tblGrid>
      <w:tr w:rsidR="006A0CD6" w:rsidRPr="00865A82" w:rsidTr="00D87FE9">
        <w:trPr>
          <w:trHeight w:val="53"/>
          <w:tblHeader/>
        </w:trPr>
        <w:tc>
          <w:tcPr>
            <w:tcW w:w="3960" w:type="dxa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3" w:type="dxa"/>
            <w:gridSpan w:val="3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A0CD6" w:rsidRPr="00865A82" w:rsidTr="006A0CD6">
        <w:trPr>
          <w:tblHeader/>
        </w:trPr>
        <w:tc>
          <w:tcPr>
            <w:tcW w:w="3960" w:type="dxa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450" w:type="dxa"/>
            <w:vAlign w:val="center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vAlign w:val="center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A0CD6" w:rsidRPr="00865A82" w:rsidTr="006A0CD6">
        <w:trPr>
          <w:tblHeader/>
        </w:trPr>
        <w:tc>
          <w:tcPr>
            <w:tcW w:w="3960" w:type="dxa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3" w:type="dxa"/>
            <w:gridSpan w:val="3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A0CD6" w:rsidRPr="00865A82" w:rsidTr="00EA4121">
        <w:tc>
          <w:tcPr>
            <w:tcW w:w="3960" w:type="dxa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CD6" w:rsidRPr="00865A82" w:rsidTr="00EA4121">
        <w:tc>
          <w:tcPr>
            <w:tcW w:w="3960" w:type="dxa"/>
            <w:shd w:val="clear" w:color="auto" w:fill="auto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:rsidR="006A0CD6" w:rsidRPr="00865A82" w:rsidRDefault="006A0CD6" w:rsidP="0049543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6A0CD6" w:rsidRPr="00865A82" w:rsidRDefault="006A0CD6" w:rsidP="0049543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181,956</w:t>
            </w:r>
          </w:p>
        </w:tc>
        <w:tc>
          <w:tcPr>
            <w:tcW w:w="450" w:type="dxa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vAlign w:val="bottom"/>
          </w:tcPr>
          <w:p w:rsidR="006A0CD6" w:rsidRPr="00865A82" w:rsidRDefault="006A0CD6" w:rsidP="0049543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181,956</w:t>
            </w:r>
          </w:p>
        </w:tc>
      </w:tr>
      <w:tr w:rsidR="006A0CD6" w:rsidRPr="00865A82" w:rsidTr="006A0CD6">
        <w:tc>
          <w:tcPr>
            <w:tcW w:w="3960" w:type="dxa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:rsidR="006A0CD6" w:rsidRPr="00865A82" w:rsidRDefault="006A0CD6" w:rsidP="0049543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6A0CD6" w:rsidRPr="006A0CD6" w:rsidRDefault="006A0CD6" w:rsidP="0049543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1,932</w:t>
            </w:r>
          </w:p>
        </w:tc>
        <w:tc>
          <w:tcPr>
            <w:tcW w:w="450" w:type="dxa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:rsidR="006A0CD6" w:rsidRPr="00865A82" w:rsidRDefault="006A0CD6" w:rsidP="006A0CD6">
            <w:pPr>
              <w:pStyle w:val="acctfourfigures"/>
              <w:tabs>
                <w:tab w:val="clear" w:pos="765"/>
              </w:tabs>
              <w:spacing w:line="240" w:lineRule="atLeast"/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0CD6" w:rsidRPr="00865A82" w:rsidTr="006A0CD6">
        <w:tc>
          <w:tcPr>
            <w:tcW w:w="3960" w:type="dxa"/>
            <w:shd w:val="clear" w:color="auto" w:fill="auto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A0CD6" w:rsidRPr="00865A82" w:rsidRDefault="006A0CD6" w:rsidP="0049543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6A0CD6" w:rsidRPr="00865A82" w:rsidRDefault="006A0CD6" w:rsidP="0049543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vAlign w:val="bottom"/>
          </w:tcPr>
          <w:p w:rsidR="006A0CD6" w:rsidRPr="00865A82" w:rsidRDefault="006A0CD6" w:rsidP="0049543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CD6" w:rsidRPr="00865A82" w:rsidTr="006A0CD6">
        <w:trPr>
          <w:trHeight w:val="60"/>
        </w:trPr>
        <w:tc>
          <w:tcPr>
            <w:tcW w:w="3960" w:type="dxa"/>
            <w:shd w:val="clear" w:color="auto" w:fill="auto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:rsidR="006A0CD6" w:rsidRPr="00865A82" w:rsidRDefault="006A0CD6" w:rsidP="0049543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6A0CD6" w:rsidRPr="00865A82" w:rsidRDefault="006A0CD6" w:rsidP="0049543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vAlign w:val="bottom"/>
          </w:tcPr>
          <w:p w:rsidR="006A0CD6" w:rsidRPr="00865A82" w:rsidRDefault="006A0CD6" w:rsidP="0049543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CD6" w:rsidRPr="00865A82" w:rsidTr="006A0CD6">
        <w:tc>
          <w:tcPr>
            <w:tcW w:w="3960" w:type="dxa"/>
            <w:shd w:val="clear" w:color="auto" w:fill="auto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:rsidR="006A0CD6" w:rsidRPr="00865A82" w:rsidRDefault="006A0CD6" w:rsidP="0049543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6A0CD6" w:rsidRPr="00865A82" w:rsidRDefault="006A0CD6" w:rsidP="0049543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180,024</w:t>
            </w:r>
          </w:p>
        </w:tc>
        <w:tc>
          <w:tcPr>
            <w:tcW w:w="450" w:type="dxa"/>
          </w:tcPr>
          <w:p w:rsidR="006A0CD6" w:rsidRPr="00865A82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6A0CD6" w:rsidRPr="00865A82" w:rsidRDefault="006A0CD6" w:rsidP="0049543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181,956</w:t>
            </w:r>
          </w:p>
        </w:tc>
      </w:tr>
    </w:tbl>
    <w:p w:rsidR="004A59AE" w:rsidRPr="00865A82" w:rsidRDefault="004A59AE" w:rsidP="004A5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4A59AE" w:rsidRPr="00865A82" w:rsidRDefault="004A59AE" w:rsidP="004A59AE">
      <w:pPr>
        <w:tabs>
          <w:tab w:val="clear" w:pos="680"/>
        </w:tabs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4A59AE" w:rsidRPr="00865A82" w:rsidRDefault="004A59AE" w:rsidP="004A59AE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30"/>
          <w:szCs w:val="30"/>
        </w:rPr>
      </w:pPr>
    </w:p>
    <w:p w:rsidR="004A59AE" w:rsidRPr="00865A82" w:rsidRDefault="004A59AE" w:rsidP="004A59AE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 (แผนกที่มีการดำเนินงาน) ดังต่อไปนี้ </w:t>
      </w:r>
    </w:p>
    <w:p w:rsidR="004A59AE" w:rsidRDefault="004A59AE" w:rsidP="004A59AE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1890"/>
        <w:gridCol w:w="450"/>
        <w:gridCol w:w="1803"/>
      </w:tblGrid>
      <w:tr w:rsidR="00D87FE9" w:rsidRPr="00865A82" w:rsidTr="00D87FE9">
        <w:trPr>
          <w:trHeight w:val="53"/>
          <w:tblHeader/>
        </w:trPr>
        <w:tc>
          <w:tcPr>
            <w:tcW w:w="3960" w:type="dxa"/>
          </w:tcPr>
          <w:p w:rsidR="00D87FE9" w:rsidRPr="00865A82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87FE9" w:rsidRPr="00865A82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3" w:type="dxa"/>
            <w:gridSpan w:val="3"/>
          </w:tcPr>
          <w:p w:rsidR="00D87FE9" w:rsidRPr="00865A82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87FE9" w:rsidRPr="00865A82" w:rsidTr="00D87FE9">
        <w:trPr>
          <w:tblHeader/>
        </w:trPr>
        <w:tc>
          <w:tcPr>
            <w:tcW w:w="3960" w:type="dxa"/>
          </w:tcPr>
          <w:p w:rsidR="00D87FE9" w:rsidRPr="00865A82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7FE9" w:rsidRPr="00865A82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:rsidR="00D87FE9" w:rsidRPr="00865A82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450" w:type="dxa"/>
            <w:vAlign w:val="center"/>
          </w:tcPr>
          <w:p w:rsidR="00D87FE9" w:rsidRPr="00865A82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vAlign w:val="center"/>
          </w:tcPr>
          <w:p w:rsidR="00D87FE9" w:rsidRPr="00865A82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87FE9" w:rsidRPr="00865A82" w:rsidTr="00D87FE9">
        <w:trPr>
          <w:tblHeader/>
        </w:trPr>
        <w:tc>
          <w:tcPr>
            <w:tcW w:w="3960" w:type="dxa"/>
          </w:tcPr>
          <w:p w:rsidR="00D87FE9" w:rsidRPr="00865A82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87FE9" w:rsidRPr="00865A82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3" w:type="dxa"/>
            <w:gridSpan w:val="3"/>
          </w:tcPr>
          <w:p w:rsidR="00D87FE9" w:rsidRPr="00865A82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2519F" w:rsidRPr="00865A82" w:rsidTr="00366028">
        <w:tc>
          <w:tcPr>
            <w:tcW w:w="3960" w:type="dxa"/>
          </w:tcPr>
          <w:p w:rsidR="0082519F" w:rsidRPr="00D87FE9" w:rsidRDefault="0082519F" w:rsidP="0082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87F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ค่าความนิยมจากการรวมธุรกิจ </w:t>
            </w:r>
            <w:r w:rsidRPr="00D87FE9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D87F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E39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กลุ่มที่ </w:t>
            </w:r>
            <w:r w:rsidR="002E399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82519F" w:rsidRPr="00865A82" w:rsidRDefault="0082519F" w:rsidP="0082519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:rsidR="0082519F" w:rsidRPr="006A0CD6" w:rsidRDefault="00822CAE" w:rsidP="0082519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133,581</w:t>
            </w:r>
          </w:p>
        </w:tc>
        <w:tc>
          <w:tcPr>
            <w:tcW w:w="450" w:type="dxa"/>
          </w:tcPr>
          <w:p w:rsidR="0082519F" w:rsidRPr="00865A82" w:rsidRDefault="0082519F" w:rsidP="0082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vAlign w:val="bottom"/>
          </w:tcPr>
          <w:p w:rsidR="0082519F" w:rsidRPr="00865A82" w:rsidRDefault="00822CAE" w:rsidP="00822C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133,581</w:t>
            </w:r>
          </w:p>
        </w:tc>
      </w:tr>
      <w:tr w:rsidR="0082519F" w:rsidRPr="00865A82" w:rsidTr="00366028">
        <w:tc>
          <w:tcPr>
            <w:tcW w:w="3960" w:type="dxa"/>
          </w:tcPr>
          <w:p w:rsidR="0082519F" w:rsidRPr="00D87FE9" w:rsidRDefault="0082519F" w:rsidP="0082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87F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ค่าความนิยมจากการรวมธุรกิจ </w:t>
            </w:r>
            <w:r w:rsidRPr="00D87FE9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D87F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E39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กลุ่มที่ </w:t>
            </w:r>
            <w:r w:rsidR="002E399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82519F" w:rsidRPr="00865A82" w:rsidRDefault="0082519F" w:rsidP="0082519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82519F" w:rsidRPr="006A0CD6" w:rsidRDefault="00822CAE" w:rsidP="0082519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46,443</w:t>
            </w:r>
          </w:p>
        </w:tc>
        <w:tc>
          <w:tcPr>
            <w:tcW w:w="450" w:type="dxa"/>
          </w:tcPr>
          <w:p w:rsidR="0082519F" w:rsidRPr="00865A82" w:rsidRDefault="0082519F" w:rsidP="0082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:rsidR="0082519F" w:rsidRPr="00865A82" w:rsidRDefault="00822CAE" w:rsidP="00822C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46,443</w:t>
            </w:r>
          </w:p>
        </w:tc>
      </w:tr>
      <w:tr w:rsidR="0082519F" w:rsidRPr="00366028" w:rsidTr="00366028">
        <w:tc>
          <w:tcPr>
            <w:tcW w:w="3960" w:type="dxa"/>
            <w:shd w:val="clear" w:color="auto" w:fill="auto"/>
          </w:tcPr>
          <w:p w:rsidR="0082519F" w:rsidRPr="00366028" w:rsidRDefault="0082519F" w:rsidP="0082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2519F" w:rsidRPr="00366028" w:rsidRDefault="0082519F" w:rsidP="0082519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82519F" w:rsidRPr="00366028" w:rsidRDefault="00822CAE" w:rsidP="0082519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180,024</w:t>
            </w:r>
          </w:p>
        </w:tc>
        <w:tc>
          <w:tcPr>
            <w:tcW w:w="450" w:type="dxa"/>
          </w:tcPr>
          <w:p w:rsidR="0082519F" w:rsidRPr="00366028" w:rsidRDefault="0082519F" w:rsidP="0082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vAlign w:val="bottom"/>
          </w:tcPr>
          <w:p w:rsidR="0082519F" w:rsidRPr="00822CAE" w:rsidRDefault="00822CAE" w:rsidP="00822C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2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180,024</w:t>
            </w:r>
          </w:p>
        </w:tc>
      </w:tr>
      <w:tr w:rsidR="0082519F" w:rsidRPr="00865A82" w:rsidTr="00D87FE9">
        <w:tc>
          <w:tcPr>
            <w:tcW w:w="3960" w:type="dxa"/>
            <w:shd w:val="clear" w:color="auto" w:fill="auto"/>
          </w:tcPr>
          <w:p w:rsidR="0082519F" w:rsidRPr="00D87FE9" w:rsidRDefault="0082519F" w:rsidP="0082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หน่วยอื่นๆ ซึ่งค่าความนิยมไม่มีนัยสำคัญ</w:t>
            </w:r>
          </w:p>
        </w:tc>
        <w:tc>
          <w:tcPr>
            <w:tcW w:w="1080" w:type="dxa"/>
          </w:tcPr>
          <w:p w:rsidR="0082519F" w:rsidRPr="00865A82" w:rsidRDefault="0082519F" w:rsidP="0082519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82519F" w:rsidRPr="00865A82" w:rsidRDefault="00822CAE" w:rsidP="00822CAE">
            <w:pPr>
              <w:pStyle w:val="acctfourfigures"/>
              <w:tabs>
                <w:tab w:val="clear" w:pos="765"/>
                <w:tab w:val="left" w:pos="1245"/>
              </w:tabs>
              <w:spacing w:line="240" w:lineRule="atLeast"/>
              <w:ind w:right="4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82519F" w:rsidRPr="00865A82" w:rsidRDefault="0082519F" w:rsidP="0082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:rsidR="0082519F" w:rsidRPr="00865A82" w:rsidRDefault="00822CAE" w:rsidP="0082519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1,932</w:t>
            </w:r>
          </w:p>
        </w:tc>
      </w:tr>
      <w:tr w:rsidR="0082519F" w:rsidRPr="00865A82" w:rsidTr="00D87FE9">
        <w:tc>
          <w:tcPr>
            <w:tcW w:w="3960" w:type="dxa"/>
            <w:shd w:val="clear" w:color="auto" w:fill="auto"/>
          </w:tcPr>
          <w:p w:rsidR="0082519F" w:rsidRPr="00865A82" w:rsidRDefault="0082519F" w:rsidP="0082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82519F" w:rsidRPr="00865A82" w:rsidRDefault="0082519F" w:rsidP="0082519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519F" w:rsidRPr="00865A82" w:rsidRDefault="0082519F" w:rsidP="0082519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180,024</w:t>
            </w:r>
          </w:p>
        </w:tc>
        <w:tc>
          <w:tcPr>
            <w:tcW w:w="450" w:type="dxa"/>
          </w:tcPr>
          <w:p w:rsidR="0082519F" w:rsidRPr="00865A82" w:rsidRDefault="0082519F" w:rsidP="0082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519F" w:rsidRPr="00865A82" w:rsidRDefault="0082519F" w:rsidP="0082519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181,956</w:t>
            </w:r>
          </w:p>
        </w:tc>
      </w:tr>
    </w:tbl>
    <w:p w:rsidR="00D87FE9" w:rsidRDefault="00D87FE9" w:rsidP="004A59AE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</w:p>
    <w:p w:rsidR="00D466C1" w:rsidRPr="00904A06" w:rsidRDefault="00D466C1" w:rsidP="00D466C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4A06">
        <w:rPr>
          <w:rFonts w:asciiTheme="majorBidi" w:hAnsiTheme="majorBidi" w:cstheme="majorBidi"/>
          <w:b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มูลค่าที่คาดว่าจะได้รับคืนของหน่วยสินทรัพย์ที่ก่อให้เกิดเงินสดเป็นมูลค่าจากการใช้ ซึ่งวัดมูลค่าโดยการคิดลดกระแสเงินสดในอนาคตที่คาดว่าจะได้รับจากการ</w:t>
      </w:r>
      <w:r w:rsidRPr="00904A06">
        <w:rPr>
          <w:rFonts w:ascii="Angsana New" w:hAnsi="Angsana New"/>
          <w:b/>
          <w:sz w:val="30"/>
          <w:szCs w:val="30"/>
          <w:cs/>
        </w:rPr>
        <w:t>ดำเนินงานต่อเนื่อง</w:t>
      </w:r>
      <w:r w:rsidR="00FD43F2" w:rsidRPr="00904A06">
        <w:rPr>
          <w:rFonts w:ascii="Angsana New" w:hAnsi="Angsana New" w:hint="cs"/>
          <w:b/>
          <w:sz w:val="30"/>
          <w:szCs w:val="30"/>
          <w:cs/>
        </w:rPr>
        <w:t>ของธุรกิจอาหารไทย</w:t>
      </w:r>
      <w:r w:rsidR="0082519F">
        <w:rPr>
          <w:rFonts w:ascii="Angsana New" w:hAnsi="Angsana New" w:hint="cs"/>
          <w:b/>
          <w:sz w:val="30"/>
          <w:szCs w:val="30"/>
          <w:cs/>
        </w:rPr>
        <w:t>สำหรับแต่ละประเภท</w:t>
      </w:r>
      <w:r w:rsidR="00FD43F2" w:rsidRPr="00904A06">
        <w:rPr>
          <w:rFonts w:ascii="Angsana New" w:hAnsi="Angsana New" w:hint="cs"/>
          <w:b/>
          <w:sz w:val="30"/>
          <w:szCs w:val="30"/>
          <w:cs/>
        </w:rPr>
        <w:t xml:space="preserve"> คำนวณโดยการว่าจ้างผู้ประเมินอิสระ</w:t>
      </w:r>
      <w:r w:rsidR="00904A06" w:rsidRPr="00904A0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04A06" w:rsidRPr="00904A06">
        <w:rPr>
          <w:rFonts w:ascii="Angsana New" w:hAnsi="Angsana New"/>
          <w:b/>
          <w:sz w:val="30"/>
          <w:szCs w:val="30"/>
          <w:cs/>
        </w:rPr>
        <w:t>ณ วันที่</w:t>
      </w:r>
      <w:r w:rsidR="00904A06" w:rsidRPr="00904A06">
        <w:rPr>
          <w:rFonts w:ascii="Angsana New" w:hAnsi="Angsana New"/>
          <w:bCs/>
          <w:sz w:val="30"/>
          <w:szCs w:val="30"/>
          <w:cs/>
        </w:rPr>
        <w:t xml:space="preserve"> </w:t>
      </w:r>
      <w:r w:rsidR="00904A06" w:rsidRPr="00904A06">
        <w:rPr>
          <w:rFonts w:ascii="Angsana New" w:hAnsi="Angsana New"/>
          <w:bCs/>
          <w:sz w:val="30"/>
          <w:szCs w:val="30"/>
        </w:rPr>
        <w:t xml:space="preserve">31 </w:t>
      </w:r>
      <w:r w:rsidR="00904A06" w:rsidRPr="00904A06">
        <w:rPr>
          <w:rFonts w:ascii="Angsana New" w:hAnsi="Angsana New"/>
          <w:b/>
          <w:sz w:val="30"/>
          <w:szCs w:val="30"/>
          <w:cs/>
        </w:rPr>
        <w:t xml:space="preserve">ธันวาคม </w:t>
      </w:r>
      <w:r w:rsidR="00904A06" w:rsidRPr="00904A06">
        <w:rPr>
          <w:rFonts w:ascii="Angsana New" w:hAnsi="Angsana New"/>
          <w:bCs/>
          <w:sz w:val="30"/>
          <w:szCs w:val="30"/>
        </w:rPr>
        <w:t>2563</w:t>
      </w:r>
      <w:r w:rsidR="00904A06" w:rsidRPr="00904A06">
        <w:rPr>
          <w:rFonts w:ascii="Angsana New" w:hAnsi="Angsana New"/>
          <w:b/>
          <w:sz w:val="30"/>
          <w:szCs w:val="30"/>
        </w:rPr>
        <w:t xml:space="preserve"> </w:t>
      </w:r>
      <w:r w:rsidR="00904A06" w:rsidRPr="00904A06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904A06" w:rsidRPr="00904A06">
        <w:rPr>
          <w:rFonts w:ascii="Angsana New" w:hAnsi="Angsana New"/>
          <w:bCs/>
          <w:sz w:val="30"/>
          <w:szCs w:val="30"/>
        </w:rPr>
        <w:t>2562</w:t>
      </w:r>
      <w:r w:rsidR="00904A06" w:rsidRPr="00904A06">
        <w:rPr>
          <w:rFonts w:ascii="Angsana New" w:hAnsi="Angsana New"/>
          <w:b/>
          <w:sz w:val="30"/>
          <w:szCs w:val="30"/>
        </w:rPr>
        <w:t xml:space="preserve"> </w:t>
      </w:r>
      <w:r w:rsidR="00904A06" w:rsidRPr="00904A06">
        <w:rPr>
          <w:rFonts w:ascii="Angsana New" w:hAnsi="Angsana New"/>
          <w:b/>
          <w:sz w:val="30"/>
          <w:szCs w:val="30"/>
          <w:cs/>
        </w:rPr>
        <w:t>ประมาณการกระแสเงินสดเป็น</w:t>
      </w:r>
      <w:r w:rsidR="00904A06" w:rsidRPr="00904A06">
        <w:rPr>
          <w:rFonts w:ascii="Angsana New" w:hAnsi="Angsana New" w:hint="cs"/>
          <w:b/>
          <w:sz w:val="30"/>
          <w:szCs w:val="30"/>
          <w:cs/>
        </w:rPr>
        <w:t>ประมาณการทางการเงิน</w:t>
      </w:r>
      <w:r w:rsidR="00904A06" w:rsidRPr="00904A06">
        <w:rPr>
          <w:rFonts w:ascii="Angsana New" w:hAnsi="Angsana New"/>
          <w:b/>
          <w:sz w:val="30"/>
          <w:szCs w:val="30"/>
        </w:rPr>
        <w:t xml:space="preserve"> </w:t>
      </w:r>
      <w:r w:rsidR="00904A06" w:rsidRPr="00904A06">
        <w:rPr>
          <w:rFonts w:ascii="Angsana New" w:hAnsi="Angsana New"/>
          <w:bCs/>
          <w:sz w:val="30"/>
          <w:szCs w:val="30"/>
        </w:rPr>
        <w:t>5</w:t>
      </w:r>
      <w:r w:rsidR="00904A06" w:rsidRPr="00904A06">
        <w:rPr>
          <w:rFonts w:ascii="Angsana New" w:hAnsi="Angsana New"/>
          <w:b/>
          <w:sz w:val="30"/>
          <w:szCs w:val="30"/>
        </w:rPr>
        <w:t xml:space="preserve"> </w:t>
      </w:r>
      <w:r w:rsidR="00904A06" w:rsidRPr="00904A06">
        <w:rPr>
          <w:rFonts w:ascii="Angsana New" w:hAnsi="Angsana New" w:hint="cs"/>
          <w:b/>
          <w:sz w:val="30"/>
          <w:szCs w:val="30"/>
          <w:cs/>
        </w:rPr>
        <w:t>ปี คำนวณจากผลประกอบการในอดีตของธุรกิจอาหารไทย 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</w:r>
    </w:p>
    <w:p w:rsidR="00D466C1" w:rsidRDefault="00380D4C" w:rsidP="00D466C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สำหรับปีสิ้นสุด</w:t>
      </w:r>
      <w:r w:rsidR="00D466C1" w:rsidRPr="00973BB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466C1" w:rsidRPr="00932E0B">
        <w:rPr>
          <w:rFonts w:asciiTheme="majorBidi" w:hAnsiTheme="majorBidi" w:cstheme="majorBidi"/>
          <w:sz w:val="30"/>
          <w:szCs w:val="30"/>
        </w:rPr>
        <w:t>31</w:t>
      </w:r>
      <w:r w:rsidR="00D466C1" w:rsidRPr="00973BB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466C1" w:rsidRPr="00932E0B">
        <w:rPr>
          <w:rFonts w:asciiTheme="majorBidi" w:hAnsiTheme="majorBidi" w:cstheme="majorBidi"/>
          <w:sz w:val="30"/>
          <w:szCs w:val="30"/>
        </w:rPr>
        <w:t>2563</w:t>
      </w:r>
      <w:r w:rsidR="00D466C1" w:rsidRPr="00973BBA">
        <w:rPr>
          <w:rFonts w:asciiTheme="majorBidi" w:hAnsiTheme="majorBidi" w:cstheme="majorBidi"/>
          <w:sz w:val="30"/>
          <w:szCs w:val="30"/>
        </w:rPr>
        <w:t xml:space="preserve"> </w:t>
      </w:r>
      <w:r w:rsidR="00D466C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466C1" w:rsidRPr="00973BBA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730A93">
        <w:rPr>
          <w:rFonts w:asciiTheme="majorBidi" w:hAnsiTheme="majorBidi" w:cstheme="majorBidi" w:hint="cs"/>
          <w:sz w:val="30"/>
          <w:szCs w:val="30"/>
          <w:cs/>
        </w:rPr>
        <w:t>ผล</w:t>
      </w:r>
      <w:r w:rsidR="00D466C1" w:rsidRPr="00973BBA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D466C1">
        <w:rPr>
          <w:rFonts w:asciiTheme="majorBidi" w:hAnsiTheme="majorBidi" w:cstheme="majorBidi" w:hint="cs"/>
          <w:sz w:val="30"/>
          <w:szCs w:val="30"/>
          <w:cs/>
        </w:rPr>
        <w:t>สำหรับค่าความนิยม</w:t>
      </w:r>
      <w:r w:rsidR="0082519F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82519F">
        <w:rPr>
          <w:rFonts w:asciiTheme="majorBidi" w:hAnsiTheme="majorBidi" w:cstheme="majorBidi"/>
          <w:sz w:val="30"/>
          <w:szCs w:val="30"/>
        </w:rPr>
        <w:t xml:space="preserve">1.9 </w:t>
      </w:r>
      <w:r w:rsidR="0082519F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82519F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82519F">
        <w:rPr>
          <w:rFonts w:asciiTheme="majorBidi" w:hAnsiTheme="majorBidi" w:cstheme="majorBidi"/>
          <w:i/>
          <w:iCs/>
          <w:sz w:val="30"/>
          <w:szCs w:val="30"/>
        </w:rPr>
        <w:t xml:space="preserve">2562: </w:t>
      </w:r>
      <w:r w:rsidR="0082519F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ไม่มี)</w:t>
      </w:r>
      <w:r w:rsidR="00D466C1" w:rsidRPr="00973BBA">
        <w:rPr>
          <w:rFonts w:asciiTheme="majorBidi" w:hAnsiTheme="majorBidi" w:cstheme="majorBidi"/>
          <w:sz w:val="30"/>
          <w:szCs w:val="30"/>
          <w:cs/>
        </w:rPr>
        <w:t xml:space="preserve"> เนื่องจากประมาณการมูลค่าที่คาดว่าจะได้รับคืนของหน่วยสินทรัพย์ที่ก่อให้เกิดเงินสด</w:t>
      </w:r>
      <w:r w:rsidR="0082519F">
        <w:rPr>
          <w:rFonts w:asciiTheme="majorBidi" w:hAnsiTheme="majorBidi" w:cstheme="majorBidi" w:hint="cs"/>
          <w:sz w:val="30"/>
          <w:szCs w:val="30"/>
          <w:cs/>
        </w:rPr>
        <w:t>บางหน่วยต่ำ</w:t>
      </w:r>
      <w:r w:rsidR="00D466C1" w:rsidRPr="00973BBA">
        <w:rPr>
          <w:rFonts w:asciiTheme="majorBidi" w:hAnsiTheme="majorBidi" w:cstheme="majorBidi"/>
          <w:sz w:val="30"/>
          <w:szCs w:val="30"/>
          <w:cs/>
        </w:rPr>
        <w:t>กว่ามูลค่าตามบัญชี</w:t>
      </w:r>
    </w:p>
    <w:p w:rsidR="00D466C1" w:rsidRDefault="00D466C1" w:rsidP="00D466C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A59AE" w:rsidRDefault="004A59AE" w:rsidP="004A59AE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:rsidR="00904A06" w:rsidRDefault="00904A06" w:rsidP="004A59AE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4764" w:type="pct"/>
        <w:tblInd w:w="450" w:type="dxa"/>
        <w:tblLook w:val="01E0" w:firstRow="1" w:lastRow="1" w:firstColumn="1" w:lastColumn="1" w:noHBand="0" w:noVBand="0"/>
      </w:tblPr>
      <w:tblGrid>
        <w:gridCol w:w="5220"/>
        <w:gridCol w:w="1708"/>
        <w:gridCol w:w="270"/>
        <w:gridCol w:w="1995"/>
      </w:tblGrid>
      <w:tr w:rsidR="00904A06" w:rsidRPr="00973BBA" w:rsidTr="00904A06">
        <w:trPr>
          <w:tblHeader/>
        </w:trPr>
        <w:tc>
          <w:tcPr>
            <w:tcW w:w="2839" w:type="pct"/>
          </w:tcPr>
          <w:p w:rsidR="00904A06" w:rsidRPr="00973BB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BB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161" w:type="pct"/>
            <w:gridSpan w:val="3"/>
          </w:tcPr>
          <w:p w:rsidR="00904A06" w:rsidRPr="00973BB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3B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04A06" w:rsidRPr="00973BBA" w:rsidTr="00904A06">
        <w:trPr>
          <w:tblHeader/>
        </w:trPr>
        <w:tc>
          <w:tcPr>
            <w:tcW w:w="2839" w:type="pct"/>
          </w:tcPr>
          <w:p w:rsidR="00904A06" w:rsidRPr="00973BB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:rsidR="00904A06" w:rsidRPr="00973BBA" w:rsidRDefault="00904A06" w:rsidP="001E1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2E0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:rsidR="00904A06" w:rsidRPr="00973BBA" w:rsidRDefault="00904A06" w:rsidP="001E1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pct"/>
          </w:tcPr>
          <w:p w:rsidR="00904A06" w:rsidRPr="00973BBA" w:rsidRDefault="00904A06" w:rsidP="001E1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2E0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04A06" w:rsidRPr="00973BBA" w:rsidTr="00904A06">
        <w:tc>
          <w:tcPr>
            <w:tcW w:w="2839" w:type="pct"/>
            <w:shd w:val="clear" w:color="auto" w:fill="auto"/>
          </w:tcPr>
          <w:p w:rsidR="00904A06" w:rsidRPr="00973BB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1" w:type="pct"/>
            <w:gridSpan w:val="3"/>
            <w:vAlign w:val="bottom"/>
          </w:tcPr>
          <w:p w:rsidR="00904A06" w:rsidRPr="00973BB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73B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73B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973B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04A06" w:rsidRPr="00973BBA" w:rsidTr="00904A06">
        <w:tc>
          <w:tcPr>
            <w:tcW w:w="2839" w:type="pct"/>
            <w:shd w:val="clear" w:color="auto" w:fill="auto"/>
          </w:tcPr>
          <w:p w:rsidR="00904A06" w:rsidRPr="00973BB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3B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929" w:type="pct"/>
            <w:vAlign w:val="bottom"/>
          </w:tcPr>
          <w:p w:rsidR="00904A06" w:rsidRPr="00973BBA" w:rsidRDefault="00CD743F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50C9F">
              <w:rPr>
                <w:rFonts w:asciiTheme="majorBidi" w:hAnsiTheme="majorBidi" w:cstheme="majorBidi"/>
                <w:sz w:val="30"/>
                <w:szCs w:val="30"/>
              </w:rPr>
              <w:t>1.46</w:t>
            </w:r>
          </w:p>
        </w:tc>
        <w:tc>
          <w:tcPr>
            <w:tcW w:w="147" w:type="pct"/>
          </w:tcPr>
          <w:p w:rsidR="00904A06" w:rsidRPr="00973BB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pct"/>
            <w:vAlign w:val="bottom"/>
          </w:tcPr>
          <w:p w:rsidR="00904A06" w:rsidRPr="00973BB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50C9F">
              <w:rPr>
                <w:rFonts w:asciiTheme="majorBidi" w:hAnsiTheme="majorBidi" w:cstheme="majorBidi"/>
                <w:sz w:val="30"/>
                <w:szCs w:val="30"/>
              </w:rPr>
              <w:t>3.76</w:t>
            </w:r>
          </w:p>
        </w:tc>
      </w:tr>
      <w:tr w:rsidR="00904A06" w:rsidRPr="00973BBA" w:rsidTr="00904A06">
        <w:tc>
          <w:tcPr>
            <w:tcW w:w="2839" w:type="pct"/>
            <w:shd w:val="clear" w:color="auto" w:fill="auto"/>
          </w:tcPr>
          <w:p w:rsidR="00904A06" w:rsidRPr="00973BB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3B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929" w:type="pct"/>
            <w:vAlign w:val="bottom"/>
          </w:tcPr>
          <w:p w:rsidR="00904A06" w:rsidRPr="00973BBA" w:rsidRDefault="00CD743F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3.0</w:t>
            </w:r>
          </w:p>
        </w:tc>
        <w:tc>
          <w:tcPr>
            <w:tcW w:w="147" w:type="pct"/>
          </w:tcPr>
          <w:p w:rsidR="00904A06" w:rsidRPr="00973BB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pct"/>
            <w:vAlign w:val="bottom"/>
          </w:tcPr>
          <w:p w:rsidR="00904A06" w:rsidRPr="00904A06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3.0</w:t>
            </w:r>
          </w:p>
        </w:tc>
      </w:tr>
    </w:tbl>
    <w:p w:rsidR="00045816" w:rsidRDefault="00045816" w:rsidP="0004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bookmarkEnd w:id="3"/>
    <w:p w:rsidR="00045816" w:rsidRDefault="0004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3E0FAD" w:rsidRPr="00865A82" w:rsidRDefault="003E0FAD" w:rsidP="00C426D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865A82">
        <w:rPr>
          <w:rFonts w:ascii="Angsana New" w:hAnsi="Angsana New" w:hint="cs"/>
          <w:bCs/>
          <w:sz w:val="30"/>
          <w:szCs w:val="30"/>
          <w:cs/>
        </w:rPr>
        <w:lastRenderedPageBreak/>
        <w:t>สินทรัพย์ไม่มีตัวตนอื่น</w:t>
      </w:r>
    </w:p>
    <w:p w:rsidR="003E0FAD" w:rsidRPr="00865A82" w:rsidRDefault="003E0FAD" w:rsidP="003E0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270"/>
        <w:gridCol w:w="270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</w:tblGrid>
      <w:tr w:rsidR="00A337FF" w:rsidRPr="00372941" w:rsidTr="006A0CD6">
        <w:trPr>
          <w:trHeight w:val="254"/>
          <w:tblHeader/>
        </w:trPr>
        <w:tc>
          <w:tcPr>
            <w:tcW w:w="2250" w:type="dxa"/>
          </w:tcPr>
          <w:p w:rsidR="00A337FF" w:rsidRPr="00372941" w:rsidRDefault="00A337FF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337FF" w:rsidRPr="00372941" w:rsidRDefault="00A337FF" w:rsidP="00A337F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337FF" w:rsidRPr="00372941" w:rsidRDefault="00A337FF" w:rsidP="00A337F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9"/>
          </w:tcPr>
          <w:p w:rsidR="00A337FF" w:rsidRPr="00372941" w:rsidRDefault="00A337FF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29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446BA" w:rsidRPr="00F647CE" w:rsidTr="006A0CD6">
        <w:trPr>
          <w:trHeight w:val="1280"/>
          <w:tblHeader/>
        </w:trPr>
        <w:tc>
          <w:tcPr>
            <w:tcW w:w="2250" w:type="dxa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3446BA" w:rsidRPr="00372941" w:rsidRDefault="003446BA" w:rsidP="003446B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3446BA" w:rsidRPr="00372941" w:rsidRDefault="003446BA" w:rsidP="003446B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:rsidR="006A0CD6" w:rsidRDefault="006A0CD6" w:rsidP="006A0CD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446BA" w:rsidRPr="00372941" w:rsidRDefault="003446BA" w:rsidP="006A0CD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941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center"/>
          </w:tcPr>
          <w:p w:rsidR="003446BA" w:rsidRPr="00372941" w:rsidRDefault="003446BA" w:rsidP="006A0C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:rsidR="003446BA" w:rsidRPr="00C426D3" w:rsidRDefault="003446BA" w:rsidP="006A0CD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เครื่องหมายการค้าและ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270" w:type="dxa"/>
            <w:vAlign w:val="center"/>
          </w:tcPr>
          <w:p w:rsidR="003446BA" w:rsidRPr="00372941" w:rsidRDefault="003446BA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:rsidR="006A0CD6" w:rsidRDefault="006A0CD6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446BA" w:rsidRDefault="003446BA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</w:t>
            </w:r>
          </w:p>
          <w:p w:rsidR="003446BA" w:rsidRPr="00372941" w:rsidRDefault="003446BA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70" w:type="dxa"/>
            <w:vAlign w:val="center"/>
          </w:tcPr>
          <w:p w:rsidR="003446BA" w:rsidRPr="00372941" w:rsidRDefault="003446BA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:rsidR="00EF4E24" w:rsidRDefault="00EF4E24" w:rsidP="00ED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446BA" w:rsidRPr="00372941" w:rsidRDefault="003446BA" w:rsidP="00ED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270" w:type="dxa"/>
          </w:tcPr>
          <w:p w:rsidR="003446BA" w:rsidRDefault="003446BA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3446BA" w:rsidRDefault="003446BA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A0CD6" w:rsidRDefault="006A0CD6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446BA" w:rsidRPr="00372941" w:rsidRDefault="003446BA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94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446BA" w:rsidRPr="00372941" w:rsidTr="002A47F6">
        <w:trPr>
          <w:trHeight w:val="329"/>
          <w:tblHeader/>
        </w:trPr>
        <w:tc>
          <w:tcPr>
            <w:tcW w:w="2250" w:type="dxa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9"/>
          </w:tcPr>
          <w:p w:rsidR="003446BA" w:rsidRPr="00E6070A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729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729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729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6170" w:rsidRPr="00F647CE" w:rsidTr="002A47F6">
        <w:trPr>
          <w:trHeight w:val="329"/>
        </w:trPr>
        <w:tc>
          <w:tcPr>
            <w:tcW w:w="2250" w:type="dxa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29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170" w:rsidRPr="00F647CE" w:rsidTr="002A47F6">
        <w:trPr>
          <w:trHeight w:val="306"/>
        </w:trPr>
        <w:tc>
          <w:tcPr>
            <w:tcW w:w="2250" w:type="dxa"/>
            <w:shd w:val="clear" w:color="auto" w:fill="auto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9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7294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729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729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4538DD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23,496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3C5F8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72,646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31,621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1,598</w:t>
            </w:r>
          </w:p>
        </w:tc>
        <w:tc>
          <w:tcPr>
            <w:tcW w:w="270" w:type="dxa"/>
          </w:tcPr>
          <w:p w:rsidR="003446BA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129,361</w:t>
            </w:r>
          </w:p>
        </w:tc>
      </w:tr>
      <w:tr w:rsidR="00DB6170" w:rsidRPr="00F647CE" w:rsidTr="002A47F6">
        <w:trPr>
          <w:trHeight w:val="329"/>
        </w:trPr>
        <w:tc>
          <w:tcPr>
            <w:tcW w:w="2250" w:type="dxa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94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2A220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4,870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3C5F8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3,741</w:t>
            </w:r>
          </w:p>
        </w:tc>
        <w:tc>
          <w:tcPr>
            <w:tcW w:w="270" w:type="dxa"/>
          </w:tcPr>
          <w:p w:rsidR="003446BA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9,477</w:t>
            </w:r>
          </w:p>
        </w:tc>
      </w:tr>
      <w:tr w:rsidR="00DB6170" w:rsidRPr="00F647CE" w:rsidTr="002A47F6">
        <w:trPr>
          <w:trHeight w:val="306"/>
        </w:trPr>
        <w:tc>
          <w:tcPr>
            <w:tcW w:w="2250" w:type="dxa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941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</w:t>
            </w:r>
            <w:r w:rsidRPr="00372941">
              <w:rPr>
                <w:rFonts w:asciiTheme="majorBidi" w:hAnsiTheme="majorBidi" w:cstheme="majorBidi"/>
                <w:sz w:val="30"/>
                <w:szCs w:val="30"/>
              </w:rPr>
              <w:t>/ (</w:t>
            </w:r>
            <w:r w:rsidRPr="00372941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โอนออก)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3446BA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6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3C5F8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(656)</w:t>
            </w:r>
          </w:p>
        </w:tc>
        <w:tc>
          <w:tcPr>
            <w:tcW w:w="270" w:type="dxa"/>
          </w:tcPr>
          <w:p w:rsidR="003446BA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170" w:rsidRPr="00F647CE" w:rsidTr="002A47F6">
        <w:trPr>
          <w:trHeight w:val="329"/>
        </w:trPr>
        <w:tc>
          <w:tcPr>
            <w:tcW w:w="2250" w:type="dxa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94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(54)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(8,438)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  <w:tc>
          <w:tcPr>
            <w:tcW w:w="270" w:type="dxa"/>
          </w:tcPr>
          <w:p w:rsidR="003446BA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(8,545)</w:t>
            </w:r>
          </w:p>
        </w:tc>
      </w:tr>
      <w:tr w:rsidR="00DB6170" w:rsidRPr="00F647CE" w:rsidTr="00DB6170">
        <w:trPr>
          <w:trHeight w:val="659"/>
        </w:trPr>
        <w:tc>
          <w:tcPr>
            <w:tcW w:w="2250" w:type="dxa"/>
            <w:shd w:val="clear" w:color="auto" w:fill="auto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9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29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729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729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2562 </w:t>
            </w:r>
            <w:r w:rsidRPr="003729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729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729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729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446BA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28,947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446BA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72,699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24,017</w:t>
            </w:r>
          </w:p>
        </w:tc>
        <w:tc>
          <w:tcPr>
            <w:tcW w:w="2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4,630</w:t>
            </w:r>
          </w:p>
        </w:tc>
        <w:tc>
          <w:tcPr>
            <w:tcW w:w="270" w:type="dxa"/>
          </w:tcPr>
          <w:p w:rsidR="003446BA" w:rsidRPr="00EC19F2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446BA" w:rsidRPr="00EC19F2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130,293</w:t>
            </w:r>
          </w:p>
        </w:tc>
      </w:tr>
      <w:tr w:rsidR="00DB6170" w:rsidRPr="00F647CE" w:rsidTr="002A47F6">
        <w:trPr>
          <w:trHeight w:val="306"/>
        </w:trPr>
        <w:tc>
          <w:tcPr>
            <w:tcW w:w="2250" w:type="dxa"/>
            <w:shd w:val="clear" w:color="auto" w:fill="auto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94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A928AB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2,342</w:t>
            </w:r>
          </w:p>
        </w:tc>
        <w:tc>
          <w:tcPr>
            <w:tcW w:w="2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6,252</w:t>
            </w:r>
          </w:p>
        </w:tc>
        <w:tc>
          <w:tcPr>
            <w:tcW w:w="2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9,432</w:t>
            </w:r>
          </w:p>
        </w:tc>
      </w:tr>
      <w:tr w:rsidR="00DB6170" w:rsidRPr="00F647CE" w:rsidTr="002A47F6">
        <w:trPr>
          <w:trHeight w:val="329"/>
        </w:trPr>
        <w:tc>
          <w:tcPr>
            <w:tcW w:w="2250" w:type="dxa"/>
            <w:shd w:val="clear" w:color="auto" w:fill="auto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941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</w:t>
            </w:r>
            <w:r w:rsidRPr="00372941">
              <w:rPr>
                <w:rFonts w:asciiTheme="majorBidi" w:hAnsiTheme="majorBidi" w:cstheme="majorBidi"/>
                <w:sz w:val="30"/>
                <w:szCs w:val="30"/>
              </w:rPr>
              <w:t>/ (</w:t>
            </w:r>
            <w:r w:rsidRPr="00372941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โอนออก)</w:t>
            </w:r>
          </w:p>
        </w:tc>
        <w:tc>
          <w:tcPr>
            <w:tcW w:w="2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3446BA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6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7,870</w:t>
            </w:r>
          </w:p>
        </w:tc>
        <w:tc>
          <w:tcPr>
            <w:tcW w:w="2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(8,185)</w:t>
            </w:r>
          </w:p>
        </w:tc>
        <w:tc>
          <w:tcPr>
            <w:tcW w:w="2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170" w:rsidRPr="00F647CE" w:rsidTr="00DB6170">
        <w:trPr>
          <w:trHeight w:val="306"/>
        </w:trPr>
        <w:tc>
          <w:tcPr>
            <w:tcW w:w="2250" w:type="dxa"/>
            <w:shd w:val="clear" w:color="auto" w:fill="auto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94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(180)</w:t>
            </w:r>
          </w:p>
        </w:tc>
        <w:tc>
          <w:tcPr>
            <w:tcW w:w="2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(13,431)</w:t>
            </w:r>
          </w:p>
        </w:tc>
        <w:tc>
          <w:tcPr>
            <w:tcW w:w="2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(137)</w:t>
            </w:r>
          </w:p>
        </w:tc>
        <w:tc>
          <w:tcPr>
            <w:tcW w:w="2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(13,748)</w:t>
            </w:r>
          </w:p>
        </w:tc>
      </w:tr>
      <w:tr w:rsidR="00DB6170" w:rsidRPr="00191146" w:rsidTr="00DB6170">
        <w:trPr>
          <w:trHeight w:val="353"/>
        </w:trPr>
        <w:tc>
          <w:tcPr>
            <w:tcW w:w="2250" w:type="dxa"/>
            <w:shd w:val="clear" w:color="auto" w:fill="auto"/>
          </w:tcPr>
          <w:p w:rsidR="003446BA" w:rsidRPr="00191146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114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91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9114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91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38,979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73,019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11,419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2,560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125,977</w:t>
            </w:r>
          </w:p>
        </w:tc>
      </w:tr>
      <w:tr w:rsidR="002A47F6" w:rsidRPr="00191146" w:rsidTr="00EF4E24">
        <w:trPr>
          <w:trHeight w:val="5032"/>
        </w:trPr>
        <w:tc>
          <w:tcPr>
            <w:tcW w:w="2250" w:type="dxa"/>
            <w:shd w:val="clear" w:color="auto" w:fill="auto"/>
          </w:tcPr>
          <w:p w:rsidR="003446BA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:rsidR="009F113E" w:rsidRDefault="009F113E" w:rsidP="009F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:rsidR="009F113E" w:rsidRPr="00191146" w:rsidRDefault="009F113E" w:rsidP="009F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113E" w:rsidRPr="00191146" w:rsidTr="002A47F6">
        <w:trPr>
          <w:trHeight w:val="353"/>
        </w:trPr>
        <w:tc>
          <w:tcPr>
            <w:tcW w:w="2250" w:type="dxa"/>
            <w:shd w:val="clear" w:color="auto" w:fill="auto"/>
          </w:tcPr>
          <w:p w:rsidR="009F113E" w:rsidRDefault="009F113E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F113E" w:rsidRPr="00191146" w:rsidRDefault="009F113E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F113E" w:rsidRPr="00191146" w:rsidRDefault="009F113E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F113E" w:rsidRPr="00191146" w:rsidRDefault="009F113E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F113E" w:rsidRPr="00191146" w:rsidRDefault="009F113E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F113E" w:rsidRPr="00191146" w:rsidRDefault="009F113E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F113E" w:rsidRPr="00191146" w:rsidRDefault="009F113E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F113E" w:rsidRPr="00191146" w:rsidRDefault="009F113E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F113E" w:rsidRPr="00191146" w:rsidRDefault="009F113E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9F113E" w:rsidRPr="00191146" w:rsidRDefault="009F113E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F113E" w:rsidRPr="00191146" w:rsidRDefault="009F113E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F113E" w:rsidRPr="002A47F6" w:rsidRDefault="009F113E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A47F6" w:rsidRPr="00191146" w:rsidTr="002A47F6">
        <w:trPr>
          <w:trHeight w:val="353"/>
        </w:trPr>
        <w:tc>
          <w:tcPr>
            <w:tcW w:w="2250" w:type="dxa"/>
            <w:shd w:val="clear" w:color="auto" w:fill="auto"/>
          </w:tcPr>
          <w:p w:rsidR="003446BA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ค่าตัดจำหน่ายและขาดทุน</w:t>
            </w:r>
          </w:p>
          <w:p w:rsidR="003446BA" w:rsidRPr="00191146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จากการด้อยค่า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2A47F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A47F6" w:rsidRPr="00191146" w:rsidTr="002A47F6">
        <w:trPr>
          <w:trHeight w:val="353"/>
        </w:trPr>
        <w:tc>
          <w:tcPr>
            <w:tcW w:w="2250" w:type="dxa"/>
            <w:shd w:val="clear" w:color="auto" w:fill="auto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9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7294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729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729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4538DD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19,980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18,500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446BA" w:rsidRPr="003446BA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46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446BA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38,632</w:t>
            </w:r>
          </w:p>
        </w:tc>
      </w:tr>
      <w:tr w:rsidR="002A47F6" w:rsidRPr="00191146" w:rsidTr="002A47F6">
        <w:trPr>
          <w:trHeight w:val="353"/>
        </w:trPr>
        <w:tc>
          <w:tcPr>
            <w:tcW w:w="2250" w:type="dxa"/>
            <w:shd w:val="clear" w:color="auto" w:fill="auto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2,668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6,702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446BA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9,522</w:t>
            </w:r>
          </w:p>
        </w:tc>
      </w:tr>
      <w:tr w:rsidR="002A47F6" w:rsidRPr="00191146" w:rsidTr="00DB6170">
        <w:trPr>
          <w:trHeight w:val="353"/>
        </w:trPr>
        <w:tc>
          <w:tcPr>
            <w:tcW w:w="2250" w:type="dxa"/>
            <w:shd w:val="clear" w:color="auto" w:fill="auto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(45)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(7,539)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446BA" w:rsidRPr="00EF4E24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4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446BA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(7,584)</w:t>
            </w:r>
          </w:p>
        </w:tc>
      </w:tr>
      <w:tr w:rsidR="002A47F6" w:rsidRPr="00191146" w:rsidTr="00DB6170">
        <w:trPr>
          <w:trHeight w:val="353"/>
        </w:trPr>
        <w:tc>
          <w:tcPr>
            <w:tcW w:w="2250" w:type="dxa"/>
            <w:shd w:val="clear" w:color="auto" w:fill="auto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9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29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729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729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2562 </w:t>
            </w:r>
            <w:r w:rsidRPr="003729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729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729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729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3446BA" w:rsidRPr="002A47F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446BA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22,603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17,663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446BA" w:rsidRPr="00EF4E24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4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4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446BA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446BA" w:rsidRPr="00372941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40,570</w:t>
            </w:r>
          </w:p>
        </w:tc>
      </w:tr>
      <w:tr w:rsidR="002A47F6" w:rsidRPr="00191146" w:rsidTr="002A47F6">
        <w:trPr>
          <w:trHeight w:val="353"/>
        </w:trPr>
        <w:tc>
          <w:tcPr>
            <w:tcW w:w="2250" w:type="dxa"/>
            <w:shd w:val="clear" w:color="auto" w:fill="auto"/>
          </w:tcPr>
          <w:p w:rsidR="003446BA" w:rsidRPr="00372941" w:rsidRDefault="003446BA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BA" w:rsidRPr="00A928AB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5,557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4,209</w:t>
            </w:r>
          </w:p>
        </w:tc>
        <w:tc>
          <w:tcPr>
            <w:tcW w:w="270" w:type="dxa"/>
          </w:tcPr>
          <w:p w:rsidR="003446BA" w:rsidRPr="00191146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46BA" w:rsidRPr="00BC13D3" w:rsidRDefault="003446BA" w:rsidP="003446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10,014</w:t>
            </w:r>
          </w:p>
        </w:tc>
      </w:tr>
      <w:tr w:rsidR="00EF4E24" w:rsidRPr="00191146" w:rsidTr="002A47F6">
        <w:trPr>
          <w:trHeight w:val="353"/>
        </w:trPr>
        <w:tc>
          <w:tcPr>
            <w:tcW w:w="2250" w:type="dxa"/>
            <w:shd w:val="clear" w:color="auto" w:fill="auto"/>
          </w:tcPr>
          <w:p w:rsidR="00EF4E24" w:rsidRPr="00372941" w:rsidRDefault="00EF4E24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</w:t>
            </w:r>
            <w:r w:rsidR="00E55E8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F4E24" w:rsidRPr="00A928AB" w:rsidRDefault="00EF4E24" w:rsidP="00EF4E24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28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F4E24" w:rsidRPr="00BC13D3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F4E24" w:rsidRPr="00BC13D3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4E24" w:rsidRPr="00BC13D3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F4E24" w:rsidRPr="00BC13D3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F4E24" w:rsidRPr="00BC13D3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EF4E24" w:rsidRPr="00191146" w:rsidTr="002A47F6">
        <w:trPr>
          <w:trHeight w:val="353"/>
        </w:trPr>
        <w:tc>
          <w:tcPr>
            <w:tcW w:w="2250" w:type="dxa"/>
            <w:shd w:val="clear" w:color="auto" w:fill="auto"/>
          </w:tcPr>
          <w:p w:rsidR="00EF4E24" w:rsidRPr="00372941" w:rsidRDefault="00EF4E24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94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F4E24" w:rsidRPr="003446BA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46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(129)</w:t>
            </w: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F4E24" w:rsidRPr="00BC13D3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F4E24" w:rsidRPr="00BC13D3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(13,227)</w:t>
            </w: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4E24" w:rsidRPr="00BC13D3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F4E24" w:rsidRPr="00BC13D3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F4E24" w:rsidRPr="00BC13D3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(13,356)</w:t>
            </w:r>
          </w:p>
        </w:tc>
      </w:tr>
      <w:tr w:rsidR="00EF4E24" w:rsidRPr="00191146" w:rsidTr="00EF4E24">
        <w:trPr>
          <w:trHeight w:val="353"/>
        </w:trPr>
        <w:tc>
          <w:tcPr>
            <w:tcW w:w="2250" w:type="dxa"/>
            <w:shd w:val="clear" w:color="auto" w:fill="auto"/>
          </w:tcPr>
          <w:p w:rsidR="00EF4E24" w:rsidRPr="00191146" w:rsidRDefault="00EF4E24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114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91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9114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91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28,031</w:t>
            </w: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3,552</w:t>
            </w: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8,645</w:t>
            </w: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4E24" w:rsidRPr="003446BA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4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46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40,228</w:t>
            </w:r>
          </w:p>
        </w:tc>
      </w:tr>
      <w:tr w:rsidR="00EF4E24" w:rsidRPr="00191146" w:rsidTr="002A47F6">
        <w:trPr>
          <w:trHeight w:val="353"/>
        </w:trPr>
        <w:tc>
          <w:tcPr>
            <w:tcW w:w="2250" w:type="dxa"/>
            <w:shd w:val="clear" w:color="auto" w:fill="auto"/>
          </w:tcPr>
          <w:p w:rsidR="00EF4E24" w:rsidRDefault="00EF4E24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EF4E24" w:rsidRPr="00191146" w:rsidRDefault="00EF4E24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F4E24" w:rsidRPr="00191146" w:rsidRDefault="00EF4E24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F4E24" w:rsidRPr="00191146" w:rsidRDefault="00EF4E24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4E24" w:rsidRPr="00191146" w:rsidTr="00DB6170">
        <w:trPr>
          <w:trHeight w:val="353"/>
        </w:trPr>
        <w:tc>
          <w:tcPr>
            <w:tcW w:w="2250" w:type="dxa"/>
            <w:shd w:val="clear" w:color="auto" w:fill="auto"/>
          </w:tcPr>
          <w:p w:rsidR="00EF4E24" w:rsidRPr="00191146" w:rsidRDefault="00EF4E24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9114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91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9114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91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6,344</w:t>
            </w: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72,395</w:t>
            </w:r>
          </w:p>
        </w:tc>
        <w:tc>
          <w:tcPr>
            <w:tcW w:w="270" w:type="dxa"/>
            <w:vAlign w:val="bottom"/>
          </w:tcPr>
          <w:p w:rsidR="00EF4E24" w:rsidRPr="00191146" w:rsidRDefault="00EF4E24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F4E24" w:rsidRPr="00510A40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54</w:t>
            </w:r>
          </w:p>
        </w:tc>
        <w:tc>
          <w:tcPr>
            <w:tcW w:w="270" w:type="dxa"/>
            <w:vAlign w:val="bottom"/>
          </w:tcPr>
          <w:p w:rsidR="00EF4E24" w:rsidRPr="00191146" w:rsidRDefault="00EF4E24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4,630</w:t>
            </w:r>
          </w:p>
        </w:tc>
        <w:tc>
          <w:tcPr>
            <w:tcW w:w="270" w:type="dxa"/>
          </w:tcPr>
          <w:p w:rsidR="00EF4E24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F4E24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89,723</w:t>
            </w:r>
          </w:p>
        </w:tc>
      </w:tr>
      <w:tr w:rsidR="00EF4E24" w:rsidRPr="00191146" w:rsidTr="00DB6170">
        <w:trPr>
          <w:trHeight w:val="353"/>
        </w:trPr>
        <w:tc>
          <w:tcPr>
            <w:tcW w:w="2250" w:type="dxa"/>
            <w:shd w:val="clear" w:color="auto" w:fill="auto"/>
          </w:tcPr>
          <w:p w:rsidR="00EF4E24" w:rsidRPr="00191146" w:rsidRDefault="00EF4E24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9114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91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9114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91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10,948</w:t>
            </w:r>
          </w:p>
        </w:tc>
        <w:tc>
          <w:tcPr>
            <w:tcW w:w="270" w:type="dxa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69,467</w:t>
            </w:r>
          </w:p>
        </w:tc>
        <w:tc>
          <w:tcPr>
            <w:tcW w:w="270" w:type="dxa"/>
            <w:vAlign w:val="bottom"/>
          </w:tcPr>
          <w:p w:rsidR="00EF4E24" w:rsidRPr="00191146" w:rsidRDefault="00EF4E24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2,774</w:t>
            </w:r>
          </w:p>
        </w:tc>
        <w:tc>
          <w:tcPr>
            <w:tcW w:w="270" w:type="dxa"/>
            <w:vAlign w:val="bottom"/>
          </w:tcPr>
          <w:p w:rsidR="00EF4E24" w:rsidRPr="00191146" w:rsidRDefault="00EF4E24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2,560</w:t>
            </w:r>
          </w:p>
        </w:tc>
        <w:tc>
          <w:tcPr>
            <w:tcW w:w="270" w:type="dxa"/>
            <w:tcBorders>
              <w:bottom w:val="nil"/>
            </w:tcBorders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F4E24" w:rsidRPr="00191146" w:rsidRDefault="00EF4E24" w:rsidP="00EF4E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85,749</w:t>
            </w:r>
          </w:p>
        </w:tc>
      </w:tr>
    </w:tbl>
    <w:p w:rsidR="008B14E9" w:rsidRPr="00865A82" w:rsidRDefault="008B14E9" w:rsidP="003E0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DF2C64" w:rsidRPr="008335F8" w:rsidRDefault="00FA728A" w:rsidP="0083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ในระหว่างปี</w:t>
      </w:r>
      <w:r w:rsidR="00E60D38" w:rsidRPr="00865A82">
        <w:rPr>
          <w:rFonts w:ascii="Angsana New" w:hAnsi="Angsana New" w:hint="cs"/>
          <w:sz w:val="30"/>
          <w:szCs w:val="30"/>
          <w:cs/>
        </w:rPr>
        <w:t xml:space="preserve"> </w:t>
      </w:r>
      <w:r w:rsidR="00543383" w:rsidRPr="00865A82">
        <w:rPr>
          <w:rFonts w:ascii="Angsana New" w:hAnsi="Angsana New"/>
          <w:sz w:val="30"/>
          <w:szCs w:val="30"/>
        </w:rPr>
        <w:t>2562</w:t>
      </w:r>
      <w:r w:rsidR="00E60D38" w:rsidRPr="00865A82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บริษัทย่อยแห่งหนึ่งได้ทำสัญญาลิขสิทธิ์ เครื่องหมายการค้าและการให้ความช่วยเหลือทางเทคนิคกับบริษัทในต่างประเทศแห่งหนึ่ง (ผู้ให้สิทธิ์) โดยมีผลบังคับใช้ตั้งแต่วันที่ </w:t>
      </w:r>
      <w:r w:rsidR="00543383" w:rsidRPr="00865A82">
        <w:rPr>
          <w:rFonts w:ascii="Angsana New" w:hAnsi="Angsana New"/>
          <w:sz w:val="30"/>
          <w:szCs w:val="30"/>
        </w:rPr>
        <w:t>22</w:t>
      </w:r>
      <w:r w:rsidR="00E60D38" w:rsidRPr="00865A82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543383" w:rsidRPr="00865A82">
        <w:rPr>
          <w:rFonts w:ascii="Angsana New" w:hAnsi="Angsana New"/>
          <w:sz w:val="30"/>
          <w:szCs w:val="30"/>
        </w:rPr>
        <w:t>2562</w:t>
      </w:r>
      <w:r w:rsidR="00E60D38" w:rsidRPr="00865A82">
        <w:rPr>
          <w:rFonts w:ascii="Angsana New" w:hAnsi="Angsana New" w:hint="cs"/>
          <w:sz w:val="30"/>
          <w:szCs w:val="30"/>
          <w:cs/>
        </w:rPr>
        <w:t xml:space="preserve"> ซึ่งคู่สัญญาจะได้รับสิทธิในการพัฒนาและการประกอบธุรกิจร้านอาหารจีนประเภทติ่มซำภายใต้ชื่อ </w:t>
      </w:r>
      <w:r w:rsidR="00E60D38" w:rsidRPr="00865A82">
        <w:rPr>
          <w:rFonts w:ascii="Angsana New" w:hAnsi="Angsana New"/>
          <w:sz w:val="30"/>
          <w:szCs w:val="30"/>
        </w:rPr>
        <w:t xml:space="preserve">“Din’s” </w:t>
      </w:r>
      <w:r w:rsidR="00E60D38" w:rsidRPr="00865A82">
        <w:rPr>
          <w:rFonts w:ascii="Angsana New" w:hAnsi="Angsana New" w:hint="cs"/>
          <w:sz w:val="30"/>
          <w:szCs w:val="30"/>
          <w:cs/>
        </w:rPr>
        <w:t xml:space="preserve">ในประเทศไทย ในการนี้ บริษัทย่อยดังกล่าวผูกพันที่จะต้องจ่ายค่าธรรมเนียมแรกเริ่มและค่าสิทธิใช้เครื่องหมายการค้าให้กับผู้ให้สิทธิ์ในอัตราตามที่ระบุไว้ในสัญญา สัญญามีผลบังคับใช้เป็นระยะเวลา </w:t>
      </w:r>
      <w:r w:rsidR="00543383" w:rsidRPr="00865A82">
        <w:rPr>
          <w:rFonts w:ascii="Angsana New" w:hAnsi="Angsana New"/>
          <w:sz w:val="30"/>
          <w:szCs w:val="30"/>
        </w:rPr>
        <w:t>10</w:t>
      </w:r>
      <w:r w:rsidR="00E60D38" w:rsidRPr="00865A82">
        <w:rPr>
          <w:rFonts w:ascii="Angsana New" w:hAnsi="Angsana New" w:hint="cs"/>
          <w:sz w:val="30"/>
          <w:szCs w:val="30"/>
          <w:cs/>
        </w:rPr>
        <w:t xml:space="preserve"> ปี จนถึงวันที่ </w:t>
      </w:r>
      <w:r w:rsidR="00543383" w:rsidRPr="00865A82">
        <w:rPr>
          <w:rFonts w:ascii="Angsana New" w:hAnsi="Angsana New"/>
          <w:sz w:val="30"/>
          <w:szCs w:val="30"/>
        </w:rPr>
        <w:t>22</w:t>
      </w:r>
      <w:r w:rsidR="00E60D38" w:rsidRPr="00865A82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543383" w:rsidRPr="00865A82">
        <w:rPr>
          <w:rFonts w:ascii="Angsana New" w:hAnsi="Angsana New"/>
          <w:sz w:val="30"/>
          <w:szCs w:val="30"/>
        </w:rPr>
        <w:t>2572</w:t>
      </w:r>
      <w:r w:rsidR="00E60D38" w:rsidRPr="00865A82">
        <w:rPr>
          <w:rFonts w:ascii="Angsana New" w:hAnsi="Angsana New" w:hint="cs"/>
          <w:sz w:val="30"/>
          <w:szCs w:val="30"/>
          <w:cs/>
        </w:rPr>
        <w:t xml:space="preserve"> โดยมีเงื่อนไขในการต่อสัญญาใหม่เพิ่มอีก </w:t>
      </w:r>
      <w:r w:rsidR="00543383" w:rsidRPr="00865A82">
        <w:rPr>
          <w:rFonts w:ascii="Angsana New" w:hAnsi="Angsana New"/>
          <w:sz w:val="30"/>
          <w:szCs w:val="30"/>
        </w:rPr>
        <w:t>10</w:t>
      </w:r>
      <w:r w:rsidR="00E60D38" w:rsidRPr="00865A82">
        <w:rPr>
          <w:rFonts w:ascii="Angsana New" w:hAnsi="Angsana New" w:hint="cs"/>
          <w:sz w:val="30"/>
          <w:szCs w:val="30"/>
          <w:cs/>
        </w:rPr>
        <w:t xml:space="preserve"> ปี โดยต้องมีการบอกกล่าวล่วงหน้าเป็นลายลักษณ์อักษรไม่น้อยกว่า </w:t>
      </w:r>
      <w:r w:rsidR="00543383" w:rsidRPr="00865A82">
        <w:rPr>
          <w:rFonts w:ascii="Angsana New" w:hAnsi="Angsana New"/>
          <w:sz w:val="30"/>
          <w:szCs w:val="30"/>
        </w:rPr>
        <w:t>12</w:t>
      </w:r>
      <w:r w:rsidR="00E60D38" w:rsidRPr="00865A82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="00DF2C6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E15738" w:rsidRPr="00865A82" w:rsidRDefault="00E15738" w:rsidP="00E15738">
      <w:pPr>
        <w:tabs>
          <w:tab w:val="clear" w:pos="680"/>
        </w:tabs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</w:t>
      </w:r>
      <w:r w:rsidR="00ED627A">
        <w:rPr>
          <w:rFonts w:asciiTheme="majorBidi" w:hAnsiTheme="majorBidi" w:cstheme="majorBidi" w:hint="cs"/>
          <w:i/>
          <w:iCs/>
          <w:sz w:val="30"/>
          <w:szCs w:val="30"/>
          <w:cs/>
        </w:rPr>
        <w:t>เครื่องหมายการค้า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E15738" w:rsidRPr="00126212" w:rsidRDefault="00E15738" w:rsidP="00E15738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22"/>
          <w:szCs w:val="22"/>
        </w:rPr>
      </w:pPr>
    </w:p>
    <w:p w:rsidR="00E15738" w:rsidRPr="00865A82" w:rsidRDefault="00E15738" w:rsidP="00E1573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เพื่อวัตถุประสงค์ในการทดสอบการด้อยค่า </w:t>
      </w:r>
      <w:r w:rsidR="00ED627A">
        <w:rPr>
          <w:rFonts w:asciiTheme="majorBidi" w:hAnsiTheme="majorBidi" w:cstheme="majorBidi" w:hint="cs"/>
          <w:sz w:val="30"/>
          <w:szCs w:val="30"/>
          <w:cs/>
        </w:rPr>
        <w:t>เครื่องหมายการค้า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ได้ถูกปันส่วนให้กับหน่วยสินทรัพย์ที่ก่อให้เกิดเงินสดของกลุ่มบริษัท (แผนกที่มีการดำเนินงาน) ดังต่อไปนี้ </w:t>
      </w:r>
    </w:p>
    <w:p w:rsidR="00E15738" w:rsidRPr="00126212" w:rsidRDefault="00E15738" w:rsidP="00E15738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22"/>
          <w:szCs w:val="22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1890"/>
        <w:gridCol w:w="450"/>
        <w:gridCol w:w="1803"/>
      </w:tblGrid>
      <w:tr w:rsidR="00E15738" w:rsidRPr="00865A82" w:rsidTr="001E119B">
        <w:trPr>
          <w:trHeight w:val="53"/>
          <w:tblHeader/>
        </w:trPr>
        <w:tc>
          <w:tcPr>
            <w:tcW w:w="3960" w:type="dxa"/>
          </w:tcPr>
          <w:p w:rsidR="00E15738" w:rsidRPr="00865A82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738" w:rsidRPr="00865A82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3" w:type="dxa"/>
            <w:gridSpan w:val="3"/>
          </w:tcPr>
          <w:p w:rsidR="00E15738" w:rsidRPr="00865A82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15738" w:rsidRPr="00865A82" w:rsidTr="001E119B">
        <w:trPr>
          <w:tblHeader/>
        </w:trPr>
        <w:tc>
          <w:tcPr>
            <w:tcW w:w="3960" w:type="dxa"/>
          </w:tcPr>
          <w:p w:rsidR="00E15738" w:rsidRPr="00865A82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738" w:rsidRPr="00865A82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:rsidR="00E15738" w:rsidRPr="00865A82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450" w:type="dxa"/>
            <w:vAlign w:val="center"/>
          </w:tcPr>
          <w:p w:rsidR="00E15738" w:rsidRPr="00865A82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vAlign w:val="center"/>
          </w:tcPr>
          <w:p w:rsidR="00E15738" w:rsidRPr="00865A82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15738" w:rsidRPr="00865A82" w:rsidTr="001E119B">
        <w:trPr>
          <w:tblHeader/>
        </w:trPr>
        <w:tc>
          <w:tcPr>
            <w:tcW w:w="3960" w:type="dxa"/>
          </w:tcPr>
          <w:p w:rsidR="00E15738" w:rsidRPr="00865A82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15738" w:rsidRPr="00865A82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3" w:type="dxa"/>
            <w:gridSpan w:val="3"/>
          </w:tcPr>
          <w:p w:rsidR="00E15738" w:rsidRPr="00865A82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71812" w:rsidRPr="00865A82" w:rsidTr="001E119B">
        <w:tc>
          <w:tcPr>
            <w:tcW w:w="3960" w:type="dxa"/>
          </w:tcPr>
          <w:p w:rsidR="00771812" w:rsidRDefault="00771812" w:rsidP="007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</w:t>
            </w:r>
            <w:r w:rsidRPr="00D87F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87FE9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D87F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A32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กลุ่มที่ </w:t>
            </w:r>
            <w:r w:rsidR="005A32D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771812" w:rsidRPr="00865A82" w:rsidRDefault="00771812" w:rsidP="007718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771812" w:rsidRPr="00E12982" w:rsidRDefault="00771812" w:rsidP="007718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2982">
              <w:rPr>
                <w:rFonts w:asciiTheme="majorBidi" w:hAnsiTheme="majorBidi" w:cstheme="majorBidi"/>
                <w:sz w:val="30"/>
                <w:szCs w:val="30"/>
              </w:rPr>
              <w:t>35,932</w:t>
            </w:r>
          </w:p>
        </w:tc>
        <w:tc>
          <w:tcPr>
            <w:tcW w:w="450" w:type="dxa"/>
          </w:tcPr>
          <w:p w:rsidR="00771812" w:rsidRPr="00865A82" w:rsidRDefault="00771812" w:rsidP="007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3" w:type="dxa"/>
            <w:vAlign w:val="bottom"/>
          </w:tcPr>
          <w:p w:rsidR="00771812" w:rsidRPr="00E12982" w:rsidRDefault="00771812" w:rsidP="007718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29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35,932</w:t>
            </w:r>
          </w:p>
        </w:tc>
      </w:tr>
      <w:tr w:rsidR="00771812" w:rsidRPr="00865A82" w:rsidTr="00366028">
        <w:tc>
          <w:tcPr>
            <w:tcW w:w="3960" w:type="dxa"/>
            <w:shd w:val="clear" w:color="auto" w:fill="auto"/>
          </w:tcPr>
          <w:p w:rsidR="00771812" w:rsidRPr="00D87FE9" w:rsidRDefault="00771812" w:rsidP="007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</w:t>
            </w:r>
            <w:r w:rsidRPr="00D87F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87FE9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D87F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A32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กลุ่มที่ </w:t>
            </w:r>
            <w:r w:rsidR="005A32D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771812" w:rsidRPr="00865A82" w:rsidRDefault="00771812" w:rsidP="007718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771812" w:rsidRPr="006A0CD6" w:rsidRDefault="00771812" w:rsidP="007718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28,480</w:t>
            </w:r>
          </w:p>
        </w:tc>
        <w:tc>
          <w:tcPr>
            <w:tcW w:w="450" w:type="dxa"/>
          </w:tcPr>
          <w:p w:rsidR="00771812" w:rsidRPr="00865A82" w:rsidRDefault="00771812" w:rsidP="007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:rsidR="00771812" w:rsidRPr="00E12982" w:rsidRDefault="00771812" w:rsidP="007718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29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28,480</w:t>
            </w:r>
          </w:p>
        </w:tc>
      </w:tr>
      <w:tr w:rsidR="00771812" w:rsidRPr="00865A82" w:rsidTr="00366028">
        <w:tc>
          <w:tcPr>
            <w:tcW w:w="3960" w:type="dxa"/>
            <w:shd w:val="clear" w:color="auto" w:fill="auto"/>
          </w:tcPr>
          <w:p w:rsidR="00771812" w:rsidRPr="00D87FE9" w:rsidRDefault="00771812" w:rsidP="007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71812" w:rsidRPr="00865A82" w:rsidRDefault="00771812" w:rsidP="007718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771812" w:rsidRPr="00865A82" w:rsidRDefault="00771812" w:rsidP="007718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64,412</w:t>
            </w:r>
          </w:p>
        </w:tc>
        <w:tc>
          <w:tcPr>
            <w:tcW w:w="450" w:type="dxa"/>
          </w:tcPr>
          <w:p w:rsidR="00771812" w:rsidRPr="00865A82" w:rsidRDefault="00771812" w:rsidP="007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vAlign w:val="bottom"/>
          </w:tcPr>
          <w:p w:rsidR="00771812" w:rsidRPr="006A0CD6" w:rsidRDefault="00771812" w:rsidP="007718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64,412</w:t>
            </w:r>
          </w:p>
        </w:tc>
      </w:tr>
      <w:tr w:rsidR="00771812" w:rsidRPr="00865A82" w:rsidTr="001E119B">
        <w:tc>
          <w:tcPr>
            <w:tcW w:w="3960" w:type="dxa"/>
            <w:shd w:val="clear" w:color="auto" w:fill="auto"/>
          </w:tcPr>
          <w:p w:rsidR="00771812" w:rsidRPr="00D87FE9" w:rsidRDefault="00771812" w:rsidP="007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หน่วยอื่นๆ ซึ่งเครื่องหมายการค้าไม่มีนัยสำคัญ</w:t>
            </w:r>
          </w:p>
        </w:tc>
        <w:tc>
          <w:tcPr>
            <w:tcW w:w="1080" w:type="dxa"/>
          </w:tcPr>
          <w:p w:rsidR="00771812" w:rsidRPr="00865A82" w:rsidRDefault="00771812" w:rsidP="007718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771812" w:rsidRPr="00865A82" w:rsidRDefault="00771812" w:rsidP="007718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1,481</w:t>
            </w:r>
          </w:p>
        </w:tc>
        <w:tc>
          <w:tcPr>
            <w:tcW w:w="450" w:type="dxa"/>
          </w:tcPr>
          <w:p w:rsidR="00771812" w:rsidRPr="00865A82" w:rsidRDefault="00771812" w:rsidP="007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:rsidR="00771812" w:rsidRPr="00865A82" w:rsidRDefault="00771812" w:rsidP="007718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4,481</w:t>
            </w:r>
          </w:p>
        </w:tc>
      </w:tr>
      <w:tr w:rsidR="00771812" w:rsidRPr="00865A82" w:rsidTr="001E119B">
        <w:tc>
          <w:tcPr>
            <w:tcW w:w="3960" w:type="dxa"/>
            <w:shd w:val="clear" w:color="auto" w:fill="auto"/>
          </w:tcPr>
          <w:p w:rsidR="00771812" w:rsidRPr="00865A82" w:rsidRDefault="00771812" w:rsidP="007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771812" w:rsidRPr="00865A82" w:rsidRDefault="00771812" w:rsidP="007718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1812" w:rsidRPr="00865A82" w:rsidRDefault="00771812" w:rsidP="007718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65,893</w:t>
            </w:r>
          </w:p>
        </w:tc>
        <w:tc>
          <w:tcPr>
            <w:tcW w:w="450" w:type="dxa"/>
          </w:tcPr>
          <w:p w:rsidR="00771812" w:rsidRPr="00865A82" w:rsidRDefault="00771812" w:rsidP="0077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1812" w:rsidRPr="00661B8E" w:rsidRDefault="00771812" w:rsidP="007718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68,893</w:t>
            </w:r>
          </w:p>
        </w:tc>
      </w:tr>
    </w:tbl>
    <w:p w:rsidR="00E15738" w:rsidRPr="00126212" w:rsidRDefault="00E15738" w:rsidP="00E15738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22"/>
          <w:szCs w:val="22"/>
        </w:rPr>
      </w:pPr>
    </w:p>
    <w:p w:rsidR="006F4A03" w:rsidRPr="00904A06" w:rsidRDefault="006F4A03" w:rsidP="006F4A0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4A06">
        <w:rPr>
          <w:rFonts w:asciiTheme="majorBidi" w:hAnsiTheme="majorBidi" w:cstheme="majorBidi"/>
          <w:b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มูลค่าที่คาดว่าจะได้รับคืนของหน่วยสินทรัพย์ที่ก่อให้เกิดเงินสดเป็นมูลค่าจากการใช้ ซึ่งวัดมูลค่าโดย</w:t>
      </w:r>
      <w:r w:rsidR="00730A93">
        <w:rPr>
          <w:rFonts w:asciiTheme="majorBidi" w:hAnsiTheme="majorBidi" w:cstheme="majorBidi" w:hint="cs"/>
          <w:b/>
          <w:sz w:val="30"/>
          <w:szCs w:val="30"/>
          <w:cs/>
        </w:rPr>
        <w:t>วิธีพิจารณาจากรายได้</w:t>
      </w:r>
      <w:r w:rsidRPr="00904A06">
        <w:rPr>
          <w:rFonts w:ascii="Angsana New" w:hAnsi="Angsana New" w:hint="cs"/>
          <w:b/>
          <w:sz w:val="30"/>
          <w:szCs w:val="30"/>
          <w:cs/>
        </w:rPr>
        <w:t xml:space="preserve"> คำนวณโดยการว่าจ้างผู้ประเมินอิสระ </w:t>
      </w:r>
      <w:r w:rsidRPr="00904A06">
        <w:rPr>
          <w:rFonts w:ascii="Angsana New" w:hAnsi="Angsana New"/>
          <w:b/>
          <w:sz w:val="30"/>
          <w:szCs w:val="30"/>
          <w:cs/>
        </w:rPr>
        <w:t>ณ วันที่</w:t>
      </w:r>
      <w:r w:rsidRPr="00904A06">
        <w:rPr>
          <w:rFonts w:ascii="Angsana New" w:hAnsi="Angsana New"/>
          <w:bCs/>
          <w:sz w:val="30"/>
          <w:szCs w:val="30"/>
          <w:cs/>
        </w:rPr>
        <w:t xml:space="preserve"> </w:t>
      </w:r>
      <w:r w:rsidRPr="00904A06">
        <w:rPr>
          <w:rFonts w:ascii="Angsana New" w:hAnsi="Angsana New"/>
          <w:bCs/>
          <w:sz w:val="30"/>
          <w:szCs w:val="30"/>
        </w:rPr>
        <w:t xml:space="preserve">31 </w:t>
      </w:r>
      <w:r w:rsidRPr="00904A06">
        <w:rPr>
          <w:rFonts w:ascii="Angsana New" w:hAnsi="Angsana New"/>
          <w:b/>
          <w:sz w:val="30"/>
          <w:szCs w:val="30"/>
          <w:cs/>
        </w:rPr>
        <w:t xml:space="preserve">ธันวาคม </w:t>
      </w:r>
      <w:r w:rsidRPr="00904A06">
        <w:rPr>
          <w:rFonts w:ascii="Angsana New" w:hAnsi="Angsana New"/>
          <w:bCs/>
          <w:sz w:val="30"/>
          <w:szCs w:val="30"/>
        </w:rPr>
        <w:t>2563</w:t>
      </w:r>
      <w:r w:rsidRPr="00904A06">
        <w:rPr>
          <w:rFonts w:ascii="Angsana New" w:hAnsi="Angsana New"/>
          <w:b/>
          <w:sz w:val="30"/>
          <w:szCs w:val="30"/>
        </w:rPr>
        <w:t xml:space="preserve"> </w:t>
      </w:r>
      <w:r w:rsidRPr="00904A06">
        <w:rPr>
          <w:rFonts w:ascii="Angsana New" w:hAnsi="Angsana New"/>
          <w:b/>
          <w:sz w:val="30"/>
          <w:szCs w:val="30"/>
          <w:cs/>
        </w:rPr>
        <w:t xml:space="preserve">และ </w:t>
      </w:r>
      <w:r w:rsidRPr="00904A06">
        <w:rPr>
          <w:rFonts w:ascii="Angsana New" w:hAnsi="Angsana New"/>
          <w:bCs/>
          <w:sz w:val="30"/>
          <w:szCs w:val="30"/>
        </w:rPr>
        <w:t>2562</w:t>
      </w:r>
      <w:r w:rsidRPr="00904A06">
        <w:rPr>
          <w:rFonts w:ascii="Angsana New" w:hAnsi="Angsana New"/>
          <w:b/>
          <w:sz w:val="30"/>
          <w:szCs w:val="30"/>
        </w:rPr>
        <w:t xml:space="preserve"> </w:t>
      </w:r>
      <w:r w:rsidR="00730A93">
        <w:rPr>
          <w:rFonts w:ascii="Angsana New" w:hAnsi="Angsana New" w:hint="cs"/>
          <w:b/>
          <w:sz w:val="30"/>
          <w:szCs w:val="30"/>
          <w:cs/>
        </w:rPr>
        <w:t>ความสามารถของเครื่องหมายการค้าในการสร้างรายได้</w:t>
      </w:r>
      <w:r w:rsidRPr="00904A06">
        <w:rPr>
          <w:rFonts w:ascii="Angsana New" w:hAnsi="Angsana New"/>
          <w:b/>
          <w:sz w:val="30"/>
          <w:szCs w:val="30"/>
          <w:cs/>
        </w:rPr>
        <w:t>เป็น</w:t>
      </w:r>
      <w:r w:rsidRPr="00904A06">
        <w:rPr>
          <w:rFonts w:ascii="Angsana New" w:hAnsi="Angsana New" w:hint="cs"/>
          <w:b/>
          <w:sz w:val="30"/>
          <w:szCs w:val="30"/>
          <w:cs/>
        </w:rPr>
        <w:t>ประมาณการทางการเงิน</w:t>
      </w:r>
      <w:r w:rsidRPr="00904A06">
        <w:rPr>
          <w:rFonts w:ascii="Angsana New" w:hAnsi="Angsana New"/>
          <w:b/>
          <w:sz w:val="30"/>
          <w:szCs w:val="30"/>
        </w:rPr>
        <w:t xml:space="preserve"> </w:t>
      </w:r>
      <w:r w:rsidRPr="00904A06">
        <w:rPr>
          <w:rFonts w:ascii="Angsana New" w:hAnsi="Angsana New"/>
          <w:bCs/>
          <w:sz w:val="30"/>
          <w:szCs w:val="30"/>
        </w:rPr>
        <w:t>5</w:t>
      </w:r>
      <w:r w:rsidRPr="00904A06">
        <w:rPr>
          <w:rFonts w:ascii="Angsana New" w:hAnsi="Angsana New"/>
          <w:b/>
          <w:sz w:val="30"/>
          <w:szCs w:val="30"/>
        </w:rPr>
        <w:t xml:space="preserve"> </w:t>
      </w:r>
      <w:r w:rsidRPr="00904A06">
        <w:rPr>
          <w:rFonts w:ascii="Angsana New" w:hAnsi="Angsana New" w:hint="cs"/>
          <w:b/>
          <w:sz w:val="30"/>
          <w:szCs w:val="30"/>
          <w:cs/>
        </w:rPr>
        <w:t>ปี คำนวณจากผลประกอบการในอดีตและประมาณการผลประโยชน์ที่จะได้รับในอนาคตจากประสบการณ์ในอดีต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</w:r>
    </w:p>
    <w:p w:rsidR="006F4A03" w:rsidRPr="00126212" w:rsidRDefault="006F4A03" w:rsidP="00126212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22"/>
          <w:szCs w:val="22"/>
        </w:rPr>
      </w:pPr>
    </w:p>
    <w:p w:rsidR="006F4A03" w:rsidRDefault="006B52C2" w:rsidP="006F4A0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สำหรับปีสิ้นสุด</w:t>
      </w:r>
      <w:r w:rsidR="006F4A03" w:rsidRPr="00973BB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F4A03" w:rsidRPr="00932E0B">
        <w:rPr>
          <w:rFonts w:asciiTheme="majorBidi" w:hAnsiTheme="majorBidi" w:cstheme="majorBidi"/>
          <w:sz w:val="30"/>
          <w:szCs w:val="30"/>
        </w:rPr>
        <w:t>31</w:t>
      </w:r>
      <w:r w:rsidR="006F4A03" w:rsidRPr="00973BB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4A03" w:rsidRPr="00932E0B">
        <w:rPr>
          <w:rFonts w:asciiTheme="majorBidi" w:hAnsiTheme="majorBidi" w:cstheme="majorBidi"/>
          <w:sz w:val="30"/>
          <w:szCs w:val="30"/>
        </w:rPr>
        <w:t>2563</w:t>
      </w:r>
      <w:r w:rsidR="006F4A03" w:rsidRPr="00973BBA">
        <w:rPr>
          <w:rFonts w:asciiTheme="majorBidi" w:hAnsiTheme="majorBidi" w:cstheme="majorBidi"/>
          <w:sz w:val="30"/>
          <w:szCs w:val="30"/>
        </w:rPr>
        <w:t xml:space="preserve"> </w:t>
      </w:r>
      <w:r w:rsidR="006F4A0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6F4A03" w:rsidRPr="00973BBA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4B67CD">
        <w:rPr>
          <w:rFonts w:asciiTheme="majorBidi" w:hAnsiTheme="majorBidi" w:cstheme="majorBidi" w:hint="cs"/>
          <w:sz w:val="30"/>
          <w:szCs w:val="30"/>
          <w:cs/>
        </w:rPr>
        <w:t>ผล</w:t>
      </w:r>
      <w:r w:rsidR="006F4A03" w:rsidRPr="00973BBA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6F4A03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4B67CD">
        <w:rPr>
          <w:rFonts w:asciiTheme="majorBidi" w:hAnsiTheme="majorBidi" w:cstheme="majorBidi" w:hint="cs"/>
          <w:sz w:val="30"/>
          <w:szCs w:val="30"/>
          <w:cs/>
        </w:rPr>
        <w:t>เครื่องหมายการค้า</w:t>
      </w:r>
      <w:r w:rsidR="006F4A03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="004B67CD">
        <w:rPr>
          <w:rFonts w:asciiTheme="majorBidi" w:hAnsiTheme="majorBidi" w:cstheme="majorBidi"/>
          <w:sz w:val="30"/>
          <w:szCs w:val="30"/>
        </w:rPr>
        <w:t>3.0</w:t>
      </w:r>
      <w:r w:rsidR="006F4A03">
        <w:rPr>
          <w:rFonts w:asciiTheme="majorBidi" w:hAnsiTheme="majorBidi" w:cstheme="majorBidi"/>
          <w:sz w:val="30"/>
          <w:szCs w:val="30"/>
        </w:rPr>
        <w:t xml:space="preserve"> </w:t>
      </w:r>
      <w:r w:rsidR="006F4A03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6F4A03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6F4A03">
        <w:rPr>
          <w:rFonts w:asciiTheme="majorBidi" w:hAnsiTheme="majorBidi" w:cstheme="majorBidi"/>
          <w:i/>
          <w:iCs/>
          <w:sz w:val="30"/>
          <w:szCs w:val="30"/>
        </w:rPr>
        <w:t xml:space="preserve">2562: </w:t>
      </w:r>
      <w:r w:rsidR="006F4A03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ไม่มี)</w:t>
      </w:r>
      <w:r w:rsidR="006F4A03" w:rsidRPr="00973BBA">
        <w:rPr>
          <w:rFonts w:asciiTheme="majorBidi" w:hAnsiTheme="majorBidi" w:cstheme="majorBidi"/>
          <w:sz w:val="30"/>
          <w:szCs w:val="30"/>
          <w:cs/>
        </w:rPr>
        <w:t xml:space="preserve"> เนื่องจากประมาณการมูลค่าที่คาดว่าจะได้รับคืนของหน่วยสินทรัพย์ที่ก่อให้เกิดเงินสด</w:t>
      </w:r>
      <w:r w:rsidR="006F4A03">
        <w:rPr>
          <w:rFonts w:asciiTheme="majorBidi" w:hAnsiTheme="majorBidi" w:cstheme="majorBidi" w:hint="cs"/>
          <w:sz w:val="30"/>
          <w:szCs w:val="30"/>
          <w:cs/>
        </w:rPr>
        <w:t>บางหน่วยต่ำ</w:t>
      </w:r>
      <w:r w:rsidR="006F4A03" w:rsidRPr="00973BBA">
        <w:rPr>
          <w:rFonts w:asciiTheme="majorBidi" w:hAnsiTheme="majorBidi" w:cstheme="majorBidi"/>
          <w:sz w:val="30"/>
          <w:szCs w:val="30"/>
          <w:cs/>
        </w:rPr>
        <w:t>กว่ามูลค่าตามบัญชี</w:t>
      </w:r>
    </w:p>
    <w:p w:rsidR="006F4A03" w:rsidRPr="00126212" w:rsidRDefault="006F4A03" w:rsidP="00126212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22"/>
          <w:szCs w:val="22"/>
        </w:rPr>
      </w:pPr>
    </w:p>
    <w:p w:rsidR="00E15738" w:rsidRDefault="00E15738" w:rsidP="00E1573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:rsidR="00E15738" w:rsidRPr="00126212" w:rsidRDefault="00E15738" w:rsidP="00126212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22"/>
          <w:szCs w:val="22"/>
        </w:rPr>
      </w:pPr>
    </w:p>
    <w:tbl>
      <w:tblPr>
        <w:tblW w:w="4991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158"/>
        <w:gridCol w:w="1620"/>
        <w:gridCol w:w="270"/>
        <w:gridCol w:w="692"/>
        <w:gridCol w:w="930"/>
        <w:gridCol w:w="270"/>
        <w:gridCol w:w="715"/>
        <w:gridCol w:w="349"/>
        <w:gridCol w:w="709"/>
        <w:gridCol w:w="237"/>
        <w:gridCol w:w="1223"/>
        <w:gridCol w:w="458"/>
      </w:tblGrid>
      <w:tr w:rsidR="00E15738" w:rsidRPr="00973BBA" w:rsidTr="00E97710">
        <w:trPr>
          <w:gridAfter w:val="1"/>
          <w:wAfter w:w="238" w:type="pct"/>
        </w:trPr>
        <w:tc>
          <w:tcPr>
            <w:tcW w:w="2461" w:type="pct"/>
            <w:gridSpan w:val="4"/>
          </w:tcPr>
          <w:p w:rsidR="00E15738" w:rsidRPr="00973BB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BB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301" w:type="pct"/>
            <w:gridSpan w:val="7"/>
          </w:tcPr>
          <w:p w:rsidR="00E15738" w:rsidRPr="00973BB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3B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15738" w:rsidRPr="00973BBA" w:rsidTr="00E97710">
        <w:trPr>
          <w:gridAfter w:val="1"/>
          <w:wAfter w:w="238" w:type="pct"/>
        </w:trPr>
        <w:tc>
          <w:tcPr>
            <w:tcW w:w="2461" w:type="pct"/>
            <w:gridSpan w:val="4"/>
          </w:tcPr>
          <w:p w:rsidR="00E15738" w:rsidRPr="00973BB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pct"/>
            <w:gridSpan w:val="3"/>
          </w:tcPr>
          <w:p w:rsidR="00E15738" w:rsidRPr="00973BBA" w:rsidRDefault="00E15738" w:rsidP="001E1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2E0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1" w:type="pct"/>
          </w:tcPr>
          <w:p w:rsidR="00E15738" w:rsidRPr="00973BBA" w:rsidRDefault="00E15738" w:rsidP="001E1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pct"/>
            <w:gridSpan w:val="3"/>
          </w:tcPr>
          <w:p w:rsidR="00E15738" w:rsidRPr="00973BBA" w:rsidRDefault="00E15738" w:rsidP="001E1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2E0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15738" w:rsidRPr="00973BBA" w:rsidTr="00E97710">
        <w:trPr>
          <w:gridAfter w:val="1"/>
          <w:wAfter w:w="238" w:type="pct"/>
        </w:trPr>
        <w:tc>
          <w:tcPr>
            <w:tcW w:w="2461" w:type="pct"/>
            <w:gridSpan w:val="4"/>
            <w:shd w:val="clear" w:color="auto" w:fill="auto"/>
          </w:tcPr>
          <w:p w:rsidR="00E15738" w:rsidRPr="00973BB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1" w:type="pct"/>
            <w:gridSpan w:val="7"/>
            <w:vAlign w:val="bottom"/>
          </w:tcPr>
          <w:p w:rsidR="00E15738" w:rsidRPr="00973BB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73B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73B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973B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15738" w:rsidRPr="00973BBA" w:rsidTr="00E97710">
        <w:trPr>
          <w:gridAfter w:val="1"/>
          <w:wAfter w:w="238" w:type="pct"/>
        </w:trPr>
        <w:tc>
          <w:tcPr>
            <w:tcW w:w="2461" w:type="pct"/>
            <w:gridSpan w:val="4"/>
            <w:shd w:val="clear" w:color="auto" w:fill="auto"/>
          </w:tcPr>
          <w:p w:rsidR="00E15738" w:rsidRPr="00973BB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3B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994" w:type="pct"/>
            <w:gridSpan w:val="3"/>
            <w:vAlign w:val="bottom"/>
          </w:tcPr>
          <w:p w:rsidR="00E15738" w:rsidRPr="00973BBA" w:rsidRDefault="00771812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10.95</w:t>
            </w:r>
          </w:p>
        </w:tc>
        <w:tc>
          <w:tcPr>
            <w:tcW w:w="181" w:type="pct"/>
          </w:tcPr>
          <w:p w:rsidR="00E15738" w:rsidRPr="00973BB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pct"/>
            <w:gridSpan w:val="3"/>
            <w:vAlign w:val="bottom"/>
          </w:tcPr>
          <w:p w:rsidR="00E15738" w:rsidRPr="00973BB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12.29</w:t>
            </w:r>
            <w:r w:rsidR="00771812">
              <w:rPr>
                <w:rFonts w:asciiTheme="majorBidi" w:hAnsiTheme="majorBidi" w:cstheme="majorBidi"/>
                <w:sz w:val="30"/>
                <w:szCs w:val="30"/>
              </w:rPr>
              <w:t xml:space="preserve"> – 12.37</w:t>
            </w:r>
          </w:p>
        </w:tc>
      </w:tr>
      <w:tr w:rsidR="00E15738" w:rsidRPr="00973BBA" w:rsidTr="00E97710">
        <w:trPr>
          <w:gridAfter w:val="1"/>
          <w:wAfter w:w="238" w:type="pct"/>
        </w:trPr>
        <w:tc>
          <w:tcPr>
            <w:tcW w:w="2461" w:type="pct"/>
            <w:gridSpan w:val="4"/>
            <w:shd w:val="clear" w:color="auto" w:fill="auto"/>
          </w:tcPr>
          <w:p w:rsidR="00E15738" w:rsidRPr="00973BB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3B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994" w:type="pct"/>
            <w:gridSpan w:val="3"/>
            <w:vAlign w:val="bottom"/>
          </w:tcPr>
          <w:p w:rsidR="00E15738" w:rsidRPr="00973BBA" w:rsidRDefault="00771812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3.0</w:t>
            </w:r>
          </w:p>
        </w:tc>
        <w:tc>
          <w:tcPr>
            <w:tcW w:w="181" w:type="pct"/>
          </w:tcPr>
          <w:p w:rsidR="00E15738" w:rsidRPr="00973BB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pct"/>
            <w:gridSpan w:val="3"/>
            <w:vAlign w:val="bottom"/>
          </w:tcPr>
          <w:p w:rsidR="00E15738" w:rsidRPr="00904A06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3.0</w:t>
            </w:r>
          </w:p>
        </w:tc>
      </w:tr>
      <w:tr w:rsidR="00D354F4" w:rsidRPr="00973BBA" w:rsidTr="00E97710">
        <w:trPr>
          <w:gridAfter w:val="1"/>
          <w:wAfter w:w="238" w:type="pct"/>
        </w:trPr>
        <w:tc>
          <w:tcPr>
            <w:tcW w:w="2461" w:type="pct"/>
            <w:gridSpan w:val="4"/>
            <w:shd w:val="clear" w:color="auto" w:fill="auto"/>
          </w:tcPr>
          <w:p w:rsidR="00D354F4" w:rsidRPr="00973BBA" w:rsidRDefault="00D354F4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อัตราค่าใช้สิทธิ</w:t>
            </w:r>
          </w:p>
        </w:tc>
        <w:tc>
          <w:tcPr>
            <w:tcW w:w="994" w:type="pct"/>
            <w:gridSpan w:val="3"/>
            <w:vAlign w:val="bottom"/>
          </w:tcPr>
          <w:p w:rsidR="00D354F4" w:rsidRPr="00973BBA" w:rsidRDefault="00771812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0.5</w:t>
            </w:r>
          </w:p>
        </w:tc>
        <w:tc>
          <w:tcPr>
            <w:tcW w:w="181" w:type="pct"/>
          </w:tcPr>
          <w:p w:rsidR="00D354F4" w:rsidRPr="00973BBA" w:rsidRDefault="00D354F4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pct"/>
            <w:gridSpan w:val="3"/>
            <w:vAlign w:val="bottom"/>
          </w:tcPr>
          <w:p w:rsidR="00D354F4" w:rsidRDefault="00D354F4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  <w:trHeight w:val="56"/>
        </w:trPr>
        <w:tc>
          <w:tcPr>
            <w:tcW w:w="1121" w:type="pct"/>
          </w:tcPr>
          <w:p w:rsidR="008335F8" w:rsidRPr="00865A82" w:rsidRDefault="008335F8" w:rsidP="0089305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879" w:type="pct"/>
            <w:gridSpan w:val="11"/>
          </w:tcPr>
          <w:p w:rsidR="008335F8" w:rsidRPr="00865A82" w:rsidRDefault="008335F8" w:rsidP="005E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  <w:trHeight w:val="389"/>
        </w:trPr>
        <w:tc>
          <w:tcPr>
            <w:tcW w:w="1121" w:type="pct"/>
          </w:tcPr>
          <w:p w:rsidR="008335F8" w:rsidRPr="00865A82" w:rsidRDefault="008335F8" w:rsidP="0089305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41" w:type="pct"/>
          </w:tcPr>
          <w:p w:rsidR="008335F8" w:rsidRPr="00865A82" w:rsidRDefault="008335F8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ค่าลิขสิทธิ์ซอฟแวร์</w:t>
            </w:r>
          </w:p>
        </w:tc>
        <w:tc>
          <w:tcPr>
            <w:tcW w:w="140" w:type="pct"/>
          </w:tcPr>
          <w:p w:rsidR="008335F8" w:rsidRPr="00865A82" w:rsidRDefault="008335F8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:rsidR="00E97710" w:rsidRDefault="00E97710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335F8" w:rsidRPr="00865A82" w:rsidRDefault="008335F8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140" w:type="pct"/>
          </w:tcPr>
          <w:p w:rsidR="008335F8" w:rsidRPr="00865A82" w:rsidRDefault="008335F8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:rsidR="008335F8" w:rsidRPr="00865A82" w:rsidRDefault="008335F8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123" w:type="pct"/>
          </w:tcPr>
          <w:p w:rsidR="008335F8" w:rsidRPr="00865A82" w:rsidRDefault="008335F8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2" w:type="pct"/>
            <w:gridSpan w:val="2"/>
          </w:tcPr>
          <w:p w:rsidR="00E97710" w:rsidRDefault="00E97710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335F8" w:rsidRPr="00865A82" w:rsidRDefault="008335F8" w:rsidP="00EF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9305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879" w:type="pct"/>
            <w:gridSpan w:val="11"/>
          </w:tcPr>
          <w:p w:rsidR="008335F8" w:rsidRPr="00865A82" w:rsidRDefault="008335F8" w:rsidP="005E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9305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41" w:type="pct"/>
          </w:tcPr>
          <w:p w:rsidR="008335F8" w:rsidRPr="00865A82" w:rsidRDefault="008335F8" w:rsidP="0089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:rsidR="008335F8" w:rsidRPr="00865A82" w:rsidRDefault="008335F8" w:rsidP="0089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:rsidR="008335F8" w:rsidRPr="00865A82" w:rsidRDefault="008335F8" w:rsidP="0089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:rsidR="008335F8" w:rsidRPr="00865A82" w:rsidRDefault="008335F8" w:rsidP="0089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:rsidR="008335F8" w:rsidRPr="00865A82" w:rsidRDefault="008335F8" w:rsidP="0089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" w:type="pct"/>
          </w:tcPr>
          <w:p w:rsidR="008335F8" w:rsidRPr="00865A82" w:rsidRDefault="008335F8" w:rsidP="0089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2" w:type="pct"/>
            <w:gridSpan w:val="2"/>
          </w:tcPr>
          <w:p w:rsidR="008335F8" w:rsidRPr="00865A82" w:rsidRDefault="008335F8" w:rsidP="0089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5A8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865A8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  <w:r w:rsidRPr="00865A8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841" w:type="pct"/>
          </w:tcPr>
          <w:p w:rsidR="008335F8" w:rsidRPr="00865A82" w:rsidRDefault="008335F8" w:rsidP="00A5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13,308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3,753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:rsidR="008335F8" w:rsidRPr="00865A82" w:rsidRDefault="008335F8" w:rsidP="00D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 w:right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gridSpan w:val="2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17,971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5A8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41" w:type="pct"/>
          </w:tcPr>
          <w:p w:rsidR="008335F8" w:rsidRPr="00865A82" w:rsidRDefault="008335F8" w:rsidP="00A5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2,875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:rsidR="008335F8" w:rsidRPr="00865A82" w:rsidRDefault="008335F8" w:rsidP="009B5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 w:right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3,458</w:t>
            </w: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gridSpan w:val="2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6,450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โอนเข้า</w:t>
            </w:r>
            <w:r w:rsidRPr="00865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/ (</w:t>
            </w:r>
            <w:r w:rsidRPr="00865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โอนออก)</w:t>
            </w:r>
          </w:p>
        </w:tc>
        <w:tc>
          <w:tcPr>
            <w:tcW w:w="841" w:type="pct"/>
          </w:tcPr>
          <w:p w:rsidR="008335F8" w:rsidRPr="00865A82" w:rsidRDefault="008335F8" w:rsidP="00A5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:rsidR="008335F8" w:rsidRPr="00865A82" w:rsidRDefault="008335F8" w:rsidP="00D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ind w:left="-108" w:right="-1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(21)</w:t>
            </w: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gridSpan w:val="2"/>
          </w:tcPr>
          <w:p w:rsidR="008335F8" w:rsidRPr="00865A82" w:rsidRDefault="008335F8" w:rsidP="00D0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5A8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:rsidR="008335F8" w:rsidRPr="00865A82" w:rsidRDefault="008335F8" w:rsidP="00A5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(43)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bottom w:val="single" w:sz="4" w:space="0" w:color="auto"/>
            </w:tcBorders>
          </w:tcPr>
          <w:p w:rsidR="008335F8" w:rsidRPr="00865A82" w:rsidRDefault="008335F8" w:rsidP="00D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bottom w:val="single" w:sz="4" w:space="0" w:color="auto"/>
            </w:tcBorders>
          </w:tcPr>
          <w:p w:rsidR="008335F8" w:rsidRPr="00865A82" w:rsidRDefault="00EF4E24" w:rsidP="00D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3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8335F8" w:rsidRPr="00865A8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gridSpan w:val="2"/>
            <w:tcBorders>
              <w:bottom w:val="single" w:sz="4" w:space="0" w:color="auto"/>
            </w:tcBorders>
          </w:tcPr>
          <w:p w:rsidR="008335F8" w:rsidRPr="00865A82" w:rsidRDefault="008335F8" w:rsidP="00D0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 xml:space="preserve">(43) 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EF4E24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2562 </w:t>
            </w:r>
            <w:r w:rsidR="00EF4E24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</w:p>
          <w:p w:rsidR="008335F8" w:rsidRPr="00865A82" w:rsidRDefault="00EF4E24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8335F8"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8335F8" w:rsidRPr="00865A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335F8"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8335F8"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841" w:type="pct"/>
            <w:tcBorders>
              <w:top w:val="single" w:sz="4" w:space="0" w:color="auto"/>
            </w:tcBorders>
          </w:tcPr>
          <w:p w:rsidR="00EF4E24" w:rsidRDefault="00EF4E24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335F8" w:rsidRPr="00865A82" w:rsidRDefault="008335F8" w:rsidP="00A5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16,140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</w:tcBorders>
          </w:tcPr>
          <w:p w:rsidR="00EF4E24" w:rsidRDefault="00EF4E24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3,891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top w:val="single" w:sz="4" w:space="0" w:color="auto"/>
            </w:tcBorders>
          </w:tcPr>
          <w:p w:rsidR="00EF4E24" w:rsidRDefault="00EF4E24" w:rsidP="009B5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 w:right="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335F8" w:rsidRPr="00865A82" w:rsidRDefault="008335F8" w:rsidP="009B5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 w:right="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4,347</w:t>
            </w: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</w:tcBorders>
          </w:tcPr>
          <w:p w:rsidR="00EF4E24" w:rsidRDefault="00EF4E24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24,378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5A8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41" w:type="pct"/>
          </w:tcPr>
          <w:p w:rsidR="008335F8" w:rsidRPr="00865A82" w:rsidRDefault="008335F8" w:rsidP="00A5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:rsidR="008335F8" w:rsidRPr="00865A82" w:rsidRDefault="008335F8" w:rsidP="009B5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 w:right="7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6,</w:t>
            </w: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gridSpan w:val="2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6,542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โอนเข้า</w:t>
            </w:r>
            <w:r w:rsidRPr="00865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/ (</w:t>
            </w:r>
            <w:r w:rsidRPr="00865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โอนออก)</w:t>
            </w:r>
          </w:p>
        </w:tc>
        <w:tc>
          <w:tcPr>
            <w:tcW w:w="841" w:type="pct"/>
          </w:tcPr>
          <w:p w:rsidR="008335F8" w:rsidRPr="00865A82" w:rsidRDefault="008335F8" w:rsidP="00A5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7,588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:rsidR="008335F8" w:rsidRPr="00865A82" w:rsidRDefault="008335F8" w:rsidP="00D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ind w:left="-108" w:right="-1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(7,903)</w:t>
            </w: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gridSpan w:val="2"/>
          </w:tcPr>
          <w:p w:rsidR="008335F8" w:rsidRPr="00865A82" w:rsidRDefault="008335F8" w:rsidP="00D0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5A8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:rsidR="008335F8" w:rsidRPr="00865A82" w:rsidRDefault="008335F8" w:rsidP="00A5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bottom w:val="single" w:sz="4" w:space="0" w:color="auto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bottom w:val="single" w:sz="4" w:space="0" w:color="auto"/>
            </w:tcBorders>
          </w:tcPr>
          <w:p w:rsidR="008335F8" w:rsidRPr="00865A82" w:rsidRDefault="008335F8" w:rsidP="00D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ind w:left="-108" w:right="-192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Pr="00865A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gridSpan w:val="2"/>
            <w:tcBorders>
              <w:bottom w:val="single" w:sz="4" w:space="0" w:color="auto"/>
            </w:tcBorders>
          </w:tcPr>
          <w:p w:rsidR="008335F8" w:rsidRPr="00865A82" w:rsidRDefault="008335F8" w:rsidP="00D0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(143)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65A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865A8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:rsidR="008335F8" w:rsidRPr="00865A82" w:rsidRDefault="008335F8" w:rsidP="00A5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4,006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4,211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335F8" w:rsidRPr="00865A82" w:rsidRDefault="008335F8" w:rsidP="009B5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 w:right="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2,560</w:t>
            </w: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30,777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top w:val="single" w:sz="4" w:space="0" w:color="auto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E97710" w:rsidRDefault="008335F8" w:rsidP="00E97710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5A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ค่าตัดจำหน่ายและ</w:t>
            </w:r>
          </w:p>
          <w:p w:rsidR="008335F8" w:rsidRPr="00865A82" w:rsidRDefault="00E97710" w:rsidP="00E97710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8335F8" w:rsidRPr="00865A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41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2" w:type="pct"/>
            <w:gridSpan w:val="2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5A8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865A8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  <w:r w:rsidRPr="00865A8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841" w:type="pct"/>
          </w:tcPr>
          <w:p w:rsidR="008335F8" w:rsidRPr="00865A82" w:rsidRDefault="008335F8" w:rsidP="00A5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10,668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:rsidR="008335F8" w:rsidRPr="00865A82" w:rsidRDefault="009B5386" w:rsidP="00D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3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gridSpan w:val="2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10,820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5A8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41" w:type="pct"/>
          </w:tcPr>
          <w:p w:rsidR="008335F8" w:rsidRPr="00865A82" w:rsidRDefault="008335F8" w:rsidP="00A5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1,903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:rsidR="008335F8" w:rsidRPr="00865A82" w:rsidRDefault="009B5386" w:rsidP="00D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3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gridSpan w:val="2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2,056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5A8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:rsidR="008335F8" w:rsidRPr="00865A82" w:rsidRDefault="008335F8" w:rsidP="00A5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(43)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bottom w:val="single" w:sz="4" w:space="0" w:color="auto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bottom w:val="single" w:sz="4" w:space="0" w:color="auto"/>
            </w:tcBorders>
          </w:tcPr>
          <w:p w:rsidR="008335F8" w:rsidRPr="00865A82" w:rsidRDefault="009B5386" w:rsidP="00D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3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gridSpan w:val="2"/>
            <w:tcBorders>
              <w:bottom w:val="single" w:sz="4" w:space="0" w:color="auto"/>
            </w:tcBorders>
          </w:tcPr>
          <w:p w:rsidR="008335F8" w:rsidRPr="00865A82" w:rsidRDefault="008335F8" w:rsidP="00D0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(43)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EF4E24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2562 </w:t>
            </w:r>
          </w:p>
          <w:p w:rsidR="008335F8" w:rsidRPr="00865A82" w:rsidRDefault="00EF4E24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8335F8"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8335F8" w:rsidRPr="00865A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335F8"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8335F8"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841" w:type="pct"/>
            <w:tcBorders>
              <w:top w:val="single" w:sz="4" w:space="0" w:color="auto"/>
            </w:tcBorders>
          </w:tcPr>
          <w:p w:rsidR="00EF4E24" w:rsidRDefault="00EF4E24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335F8" w:rsidRPr="00865A82" w:rsidRDefault="008335F8" w:rsidP="00A5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12,528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</w:tcBorders>
          </w:tcPr>
          <w:p w:rsidR="00EF4E24" w:rsidRDefault="00EF4E24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top w:val="single" w:sz="4" w:space="0" w:color="auto"/>
            </w:tcBorders>
          </w:tcPr>
          <w:p w:rsidR="00EF4E24" w:rsidRDefault="00EF4E24" w:rsidP="009B5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 w:right="3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335F8" w:rsidRPr="00865A82" w:rsidRDefault="009B5386" w:rsidP="00D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3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</w:tcBorders>
          </w:tcPr>
          <w:p w:rsidR="00EF4E24" w:rsidRDefault="00EF4E24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12,833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5A8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41" w:type="pct"/>
          </w:tcPr>
          <w:p w:rsidR="008335F8" w:rsidRPr="00865A82" w:rsidRDefault="008335F8" w:rsidP="00A5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4,005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:rsidR="008335F8" w:rsidRPr="00865A82" w:rsidRDefault="009B5386" w:rsidP="00D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3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gridSpan w:val="2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4,253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5A8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:rsidR="008335F8" w:rsidRPr="00865A82" w:rsidRDefault="008335F8" w:rsidP="00A5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bottom w:val="single" w:sz="4" w:space="0" w:color="auto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bottom w:val="single" w:sz="4" w:space="0" w:color="auto"/>
            </w:tcBorders>
          </w:tcPr>
          <w:p w:rsidR="008335F8" w:rsidRPr="00865A82" w:rsidRDefault="009B5386" w:rsidP="00D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3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gridSpan w:val="2"/>
            <w:tcBorders>
              <w:bottom w:val="single" w:sz="4" w:space="0" w:color="auto"/>
            </w:tcBorders>
          </w:tcPr>
          <w:p w:rsidR="008335F8" w:rsidRPr="00865A82" w:rsidRDefault="008335F8" w:rsidP="00D0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65A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865A8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:rsidR="008335F8" w:rsidRPr="00865A82" w:rsidRDefault="008335F8" w:rsidP="00A5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16,532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335F8" w:rsidRPr="00865A82" w:rsidRDefault="009B5386" w:rsidP="00D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3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17,085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top w:val="single" w:sz="4" w:space="0" w:color="auto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41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2" w:type="pct"/>
            <w:gridSpan w:val="2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65A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865A8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841" w:type="pct"/>
            <w:tcBorders>
              <w:bottom w:val="double" w:sz="4" w:space="0" w:color="auto"/>
            </w:tcBorders>
          </w:tcPr>
          <w:p w:rsidR="008335F8" w:rsidRPr="00865A82" w:rsidRDefault="008335F8" w:rsidP="00A5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3,612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bottom w:val="double" w:sz="4" w:space="0" w:color="auto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3,586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bottom w:val="double" w:sz="4" w:space="0" w:color="auto"/>
            </w:tcBorders>
          </w:tcPr>
          <w:p w:rsidR="008335F8" w:rsidRPr="00865A82" w:rsidRDefault="009B5386" w:rsidP="009B5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 w:right="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4,347</w:t>
            </w:r>
          </w:p>
        </w:tc>
        <w:tc>
          <w:tcPr>
            <w:tcW w:w="123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2" w:type="pct"/>
            <w:gridSpan w:val="2"/>
            <w:tcBorders>
              <w:bottom w:val="double" w:sz="4" w:space="0" w:color="auto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11,545</w:t>
            </w:r>
          </w:p>
        </w:tc>
      </w:tr>
      <w:tr w:rsidR="008335F8" w:rsidRPr="00865A82" w:rsidTr="00E9771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1" w:type="pct"/>
          </w:tcPr>
          <w:p w:rsidR="008335F8" w:rsidRPr="00865A82" w:rsidRDefault="008335F8" w:rsidP="008335F8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65A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865A8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841" w:type="pct"/>
            <w:tcBorders>
              <w:top w:val="double" w:sz="4" w:space="0" w:color="auto"/>
              <w:bottom w:val="double" w:sz="4" w:space="0" w:color="auto"/>
            </w:tcBorders>
          </w:tcPr>
          <w:p w:rsidR="008335F8" w:rsidRPr="00865A82" w:rsidRDefault="008335F8" w:rsidP="00A5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7,474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3,658</w:t>
            </w:r>
          </w:p>
        </w:tc>
        <w:tc>
          <w:tcPr>
            <w:tcW w:w="140" w:type="pct"/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8335F8" w:rsidRPr="00865A82" w:rsidRDefault="009B5386" w:rsidP="009B5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 w:right="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2,560</w:t>
            </w:r>
          </w:p>
        </w:tc>
        <w:tc>
          <w:tcPr>
            <w:tcW w:w="123" w:type="pct"/>
            <w:tcBorders>
              <w:bottom w:val="nil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2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8335F8" w:rsidRPr="00865A82" w:rsidRDefault="008335F8" w:rsidP="0083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13,692</w:t>
            </w:r>
          </w:p>
        </w:tc>
      </w:tr>
    </w:tbl>
    <w:p w:rsidR="00EC3A5A" w:rsidRDefault="00EC3A5A" w:rsidP="003C5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C3A5A" w:rsidRPr="00EC3A5A" w:rsidRDefault="00FB53B2" w:rsidP="003C5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ค่าตัดจำหน่ายสัญญาแฟรนไชส์บันทึกในค่าใช้จ่ายในการขาย</w:t>
      </w:r>
      <w:r w:rsidR="00EC3A5A" w:rsidRPr="00EC3A5A">
        <w:rPr>
          <w:rFonts w:asciiTheme="majorBidi" w:hAnsiTheme="majorBidi" w:cstheme="majorBidi"/>
          <w:sz w:val="30"/>
          <w:szCs w:val="30"/>
        </w:rPr>
        <w:t xml:space="preserve"> </w:t>
      </w:r>
      <w:r w:rsidR="00EC3A5A" w:rsidRPr="00EC3A5A">
        <w:rPr>
          <w:rFonts w:asciiTheme="majorBidi" w:hAnsiTheme="majorBidi" w:cstheme="majorBidi"/>
          <w:sz w:val="30"/>
          <w:szCs w:val="30"/>
          <w:cs/>
        </w:rPr>
        <w:t>ค่าตัดจำหน่ายของสินทรัพย์ไม่มีตัวตนอื่นบันทึก</w:t>
      </w:r>
      <w:r w:rsidR="006635E5">
        <w:rPr>
          <w:rFonts w:asciiTheme="majorBidi" w:hAnsiTheme="majorBidi" w:cstheme="majorBidi" w:hint="cs"/>
          <w:sz w:val="30"/>
          <w:szCs w:val="30"/>
          <w:cs/>
        </w:rPr>
        <w:t>ใน</w:t>
      </w:r>
      <w:r>
        <w:rPr>
          <w:rFonts w:asciiTheme="majorBidi" w:hAnsiTheme="majorBidi" w:cstheme="majorBidi" w:hint="cs"/>
          <w:sz w:val="30"/>
          <w:szCs w:val="30"/>
          <w:cs/>
        </w:rPr>
        <w:t>ค่าใช้จ่ายในการบริหาร</w:t>
      </w:r>
      <w:r w:rsidR="00EC3A5A" w:rsidRPr="00EC3A5A">
        <w:rPr>
          <w:rFonts w:asciiTheme="majorBidi" w:hAnsiTheme="majorBidi" w:cstheme="majorBidi"/>
          <w:sz w:val="30"/>
          <w:szCs w:val="30"/>
        </w:rPr>
        <w:t xml:space="preserve"> </w:t>
      </w:r>
      <w:r w:rsidR="00EC3A5A" w:rsidRPr="00EC3A5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ขาดทุนจากการด้อยค่ารับรู้เป็น</w:t>
      </w:r>
      <w:r w:rsidR="000468EF">
        <w:rPr>
          <w:rFonts w:asciiTheme="majorBidi" w:hAnsiTheme="majorBidi" w:cstheme="majorBidi" w:hint="cs"/>
          <w:sz w:val="30"/>
          <w:szCs w:val="30"/>
          <w:cs/>
        </w:rPr>
        <w:t>ค่าใช้จ่ายในการบริหาร</w:t>
      </w:r>
      <w:r w:rsidR="00EC3A5A" w:rsidRPr="00EC3A5A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</w:t>
      </w:r>
    </w:p>
    <w:p w:rsidR="00EC3A5A" w:rsidRDefault="00EC3A5A" w:rsidP="003C5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E08CD" w:rsidRPr="00865A82" w:rsidRDefault="005A67E3" w:rsidP="003C5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ราคาทรัพย์สินไม่มีตัวตนของ</w:t>
      </w:r>
      <w:r w:rsidR="00F22B1F">
        <w:rPr>
          <w:rFonts w:ascii="Angsana New" w:hAnsi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hint="cs"/>
          <w:sz w:val="30"/>
          <w:szCs w:val="30"/>
          <w:cs/>
        </w:rPr>
        <w:t>บริษัทก่อนหักค่าตัดจำหน่ายสะสมของสินทรัพย์ไม่มีตัวตนซึ่ง</w:t>
      </w:r>
      <w:r w:rsidR="00F22B1F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ได้คิดค่าตัดจำหน่ายเต็มจำนวนแล้วแต่ยังคงใช้งานจนถึง </w:t>
      </w:r>
      <w:r w:rsidR="00F57638" w:rsidRPr="00865A8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B7EC5" w:rsidRPr="00865A82">
        <w:rPr>
          <w:rFonts w:ascii="Angsana New" w:hAnsi="Angsana New"/>
          <w:sz w:val="30"/>
          <w:szCs w:val="30"/>
        </w:rPr>
        <w:t>31</w:t>
      </w:r>
      <w:r w:rsidR="00F57638" w:rsidRPr="00865A82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AB7EC5" w:rsidRPr="00865A82">
        <w:rPr>
          <w:rFonts w:ascii="Angsana New" w:hAnsi="Angsana New"/>
          <w:sz w:val="30"/>
          <w:szCs w:val="30"/>
        </w:rPr>
        <w:t>2563</w:t>
      </w:r>
      <w:r w:rsidR="00F57638" w:rsidRPr="00865A82">
        <w:rPr>
          <w:rFonts w:ascii="Angsana New" w:hAnsi="Angsana New" w:hint="cs"/>
          <w:sz w:val="30"/>
          <w:szCs w:val="30"/>
          <w:cs/>
        </w:rPr>
        <w:t xml:space="preserve"> มีจำนวน </w:t>
      </w:r>
      <w:r w:rsidR="00F22B1F">
        <w:rPr>
          <w:rFonts w:ascii="Angsana New" w:hAnsi="Angsana New"/>
          <w:sz w:val="30"/>
          <w:szCs w:val="30"/>
        </w:rPr>
        <w:t>22.7</w:t>
      </w:r>
      <w:r w:rsidR="00F57638" w:rsidRPr="00865A82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F22B1F">
        <w:rPr>
          <w:rFonts w:ascii="Angsana New" w:hAnsi="Angsana New"/>
          <w:sz w:val="30"/>
          <w:szCs w:val="30"/>
        </w:rPr>
        <w:t>11.6</w:t>
      </w:r>
      <w:r w:rsidR="00F57638" w:rsidRPr="00865A82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="00AB7EC5" w:rsidRPr="00865A82">
        <w:rPr>
          <w:rFonts w:ascii="Angsana New" w:hAnsi="Angsana New"/>
          <w:i/>
          <w:iCs/>
          <w:sz w:val="30"/>
          <w:szCs w:val="30"/>
        </w:rPr>
        <w:t>(2562</w:t>
      </w:r>
      <w:r w:rsidR="00F57638" w:rsidRPr="00865A82">
        <w:rPr>
          <w:rFonts w:ascii="Angsana New" w:hAnsi="Angsana New"/>
          <w:i/>
          <w:iCs/>
          <w:sz w:val="30"/>
          <w:szCs w:val="30"/>
        </w:rPr>
        <w:t xml:space="preserve">: </w:t>
      </w:r>
      <w:r w:rsidR="00F22B1F">
        <w:rPr>
          <w:rFonts w:ascii="Angsana New" w:hAnsi="Angsana New"/>
          <w:i/>
          <w:iCs/>
          <w:sz w:val="30"/>
          <w:szCs w:val="30"/>
        </w:rPr>
        <w:t>18.0</w:t>
      </w:r>
      <w:r w:rsidR="00F57638" w:rsidRPr="00865A82">
        <w:rPr>
          <w:rFonts w:ascii="Angsana New" w:hAnsi="Angsana New"/>
          <w:i/>
          <w:iCs/>
          <w:sz w:val="30"/>
          <w:szCs w:val="30"/>
        </w:rPr>
        <w:t xml:space="preserve"> </w:t>
      </w:r>
      <w:r w:rsidR="00F57638" w:rsidRPr="00865A82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F22B1F">
        <w:rPr>
          <w:rFonts w:ascii="Angsana New" w:hAnsi="Angsana New"/>
          <w:i/>
          <w:iCs/>
          <w:sz w:val="30"/>
          <w:szCs w:val="30"/>
        </w:rPr>
        <w:t>8.9</w:t>
      </w:r>
      <w:r w:rsidR="00F57638" w:rsidRPr="00865A82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ตามลำดับ</w:t>
      </w:r>
      <w:r w:rsidR="00AB7EC5" w:rsidRPr="00865A82">
        <w:rPr>
          <w:rFonts w:ascii="Angsana New" w:hAnsi="Angsana New"/>
          <w:i/>
          <w:iCs/>
          <w:sz w:val="30"/>
          <w:szCs w:val="30"/>
        </w:rPr>
        <w:t>)</w:t>
      </w:r>
    </w:p>
    <w:p w:rsidR="00D03893" w:rsidRPr="00865A82" w:rsidRDefault="00D0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D03893" w:rsidRPr="00865A82" w:rsidRDefault="0066263A" w:rsidP="00C4500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 w:hint="cs"/>
          <w:bCs/>
          <w:sz w:val="30"/>
          <w:szCs w:val="30"/>
          <w:cs/>
        </w:rPr>
        <w:t>หนี้สินที่มีภาระดอกเบี้ย</w:t>
      </w:r>
    </w:p>
    <w:p w:rsidR="0066263A" w:rsidRPr="00865A82" w:rsidRDefault="0066263A" w:rsidP="00662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3"/>
        <w:gridCol w:w="886"/>
        <w:gridCol w:w="270"/>
        <w:gridCol w:w="1166"/>
        <w:gridCol w:w="270"/>
        <w:gridCol w:w="1101"/>
        <w:gridCol w:w="270"/>
        <w:gridCol w:w="1086"/>
        <w:gridCol w:w="236"/>
        <w:gridCol w:w="1206"/>
      </w:tblGrid>
      <w:tr w:rsidR="00707DD0" w:rsidRPr="00865A82" w:rsidTr="00E776E0">
        <w:trPr>
          <w:tblHeader/>
        </w:trPr>
        <w:tc>
          <w:tcPr>
            <w:tcW w:w="2783" w:type="dxa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6" w:type="dxa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3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7DD0" w:rsidRPr="00865A82" w:rsidTr="00E776E0">
        <w:trPr>
          <w:tblHeader/>
        </w:trPr>
        <w:tc>
          <w:tcPr>
            <w:tcW w:w="2783" w:type="dxa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6" w:type="dxa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07DD0" w:rsidRPr="00865A82" w:rsidTr="00E776E0">
        <w:trPr>
          <w:tblHeader/>
        </w:trPr>
        <w:tc>
          <w:tcPr>
            <w:tcW w:w="2783" w:type="dxa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886" w:type="dxa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5" w:type="dxa"/>
            <w:gridSpan w:val="7"/>
            <w:vAlign w:val="bottom"/>
          </w:tcPr>
          <w:p w:rsidR="00707DD0" w:rsidRPr="00865A82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1E8C" w:rsidRPr="00865A82" w:rsidTr="00E776E0">
        <w:tc>
          <w:tcPr>
            <w:tcW w:w="2783" w:type="dxa"/>
          </w:tcPr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</w:t>
            </w:r>
          </w:p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886" w:type="dxa"/>
          </w:tcPr>
          <w:p w:rsidR="00E01E8C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F4E24" w:rsidRPr="00122A78" w:rsidRDefault="00EF4E24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22A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35230" w:rsidRPr="00865A82" w:rsidRDefault="00E35230" w:rsidP="00E3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35230" w:rsidRPr="00865A82" w:rsidRDefault="00E35230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3,572</w:t>
            </w:r>
          </w:p>
        </w:tc>
        <w:tc>
          <w:tcPr>
            <w:tcW w:w="236" w:type="dxa"/>
          </w:tcPr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150,690</w:t>
            </w:r>
          </w:p>
        </w:tc>
      </w:tr>
      <w:tr w:rsidR="00E01E8C" w:rsidRPr="00865A82" w:rsidTr="00E776E0">
        <w:tc>
          <w:tcPr>
            <w:tcW w:w="2783" w:type="dxa"/>
          </w:tcPr>
          <w:p w:rsidR="00A06711" w:rsidRPr="00865A82" w:rsidRDefault="00E01E8C" w:rsidP="00A06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  <w:r w:rsidR="00A06711"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6711"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(2562: </w:t>
            </w:r>
          </w:p>
          <w:p w:rsidR="00E01E8C" w:rsidRPr="00865A82" w:rsidRDefault="00A06711" w:rsidP="00A06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หนี้สินตามสัญญาเช่าการเงิน)</w:t>
            </w:r>
          </w:p>
        </w:tc>
        <w:tc>
          <w:tcPr>
            <w:tcW w:w="886" w:type="dxa"/>
          </w:tcPr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35230" w:rsidRPr="00865A82" w:rsidRDefault="00E35230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E5341">
              <w:rPr>
                <w:rFonts w:asciiTheme="majorBidi" w:hAnsiTheme="majorBidi" w:cstheme="majorBidi"/>
                <w:sz w:val="30"/>
                <w:szCs w:val="30"/>
              </w:rPr>
              <w:t>80,62</w:t>
            </w:r>
            <w:r w:rsidR="001D7F8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3217C" w:rsidRPr="00865A82" w:rsidRDefault="004C4155" w:rsidP="00532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270" w:type="dxa"/>
          </w:tcPr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35230" w:rsidRPr="00865A82" w:rsidRDefault="00E35230" w:rsidP="00E3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179,688</w:t>
            </w:r>
          </w:p>
        </w:tc>
        <w:tc>
          <w:tcPr>
            <w:tcW w:w="236" w:type="dxa"/>
          </w:tcPr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E01E8C" w:rsidRPr="00865A82" w:rsidRDefault="00E01E8C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3217C" w:rsidRPr="00865A82" w:rsidRDefault="004C4155" w:rsidP="00E0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</w:tr>
      <w:tr w:rsidR="00FC12DE" w:rsidRPr="00865A82" w:rsidTr="00E776E0">
        <w:tc>
          <w:tcPr>
            <w:tcW w:w="2783" w:type="dxa"/>
          </w:tcPr>
          <w:p w:rsidR="00FC12DE" w:rsidRPr="00865A82" w:rsidRDefault="00FC12DE" w:rsidP="00FC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86" w:type="dxa"/>
          </w:tcPr>
          <w:p w:rsidR="00FC12DE" w:rsidRPr="00865A82" w:rsidRDefault="00FC12DE" w:rsidP="00FC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C12DE" w:rsidRPr="00865A82" w:rsidRDefault="00FC12DE" w:rsidP="00FC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FC12DE" w:rsidRPr="00865A82" w:rsidRDefault="00E35230" w:rsidP="00FC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E53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80,62</w:t>
            </w:r>
            <w:r w:rsidR="001D7F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FC12DE" w:rsidRPr="00865A82" w:rsidRDefault="00FC12DE" w:rsidP="00FC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:rsidR="00FC12DE" w:rsidRPr="00865A82" w:rsidRDefault="00FC12DE" w:rsidP="00FC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</w:t>
            </w:r>
          </w:p>
        </w:tc>
        <w:tc>
          <w:tcPr>
            <w:tcW w:w="270" w:type="dxa"/>
          </w:tcPr>
          <w:p w:rsidR="00FC12DE" w:rsidRPr="00865A82" w:rsidRDefault="00FC12DE" w:rsidP="00FC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:rsidR="00FC12DE" w:rsidRPr="00865A82" w:rsidRDefault="00E35230" w:rsidP="00E3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183,260</w:t>
            </w:r>
          </w:p>
        </w:tc>
        <w:tc>
          <w:tcPr>
            <w:tcW w:w="236" w:type="dxa"/>
          </w:tcPr>
          <w:p w:rsidR="00FC12DE" w:rsidRPr="00865A82" w:rsidRDefault="00FC12DE" w:rsidP="00FC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FC12DE" w:rsidRPr="00865A82" w:rsidRDefault="00FC12DE" w:rsidP="00FC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151,573</w:t>
            </w:r>
          </w:p>
        </w:tc>
      </w:tr>
    </w:tbl>
    <w:p w:rsidR="00E02B48" w:rsidRPr="00865A82" w:rsidRDefault="00E02B48" w:rsidP="00662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:rsidR="00641E35" w:rsidRPr="00865A82" w:rsidRDefault="00641E35" w:rsidP="00641E35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865A82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:rsidR="00641E35" w:rsidRPr="00865A82" w:rsidRDefault="00641E35" w:rsidP="00721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:rsidR="00641E35" w:rsidRDefault="00641E35" w:rsidP="00641E3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865A8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Pr="00865A82">
        <w:rPr>
          <w:rFonts w:ascii="Angsana New" w:eastAsia="MS Mincho" w:hAnsi="Angsana New"/>
          <w:sz w:val="30"/>
          <w:szCs w:val="30"/>
        </w:rPr>
        <w:t xml:space="preserve">31 </w:t>
      </w:r>
      <w:r w:rsidRPr="00865A82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</w:rPr>
        <w:t>2563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กลุ่มบริษัทมีวงเงินเบิกเกินบัญชีจำนวนทั้งสิ้น</w:t>
      </w:r>
      <w:r w:rsidRPr="00865A82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30.0</w:t>
      </w:r>
      <w:r w:rsidRPr="00865A8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865A8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865A8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2562: 30.0 </w:t>
      </w:r>
      <w:r w:rsidRPr="00865A8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="00F22B1F">
        <w:rPr>
          <w:rFonts w:asciiTheme="majorBidi" w:hAnsiTheme="majorBidi" w:cstheme="majorBidi"/>
          <w:spacing w:val="-2"/>
          <w:sz w:val="30"/>
          <w:szCs w:val="30"/>
        </w:rPr>
        <w:br/>
      </w:r>
      <w:r w:rsidRPr="00865A8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มีวงเงินกู้ยืมระยะสั้นจากสถาบันการเงินแห่งหนึ่งในรูปแบบของตั๋วสัญญาใช้เงิน</w:t>
      </w:r>
      <w:r w:rsidRPr="00865A82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ทรัสต์รีซีท และหนังสือค้ำประกันจำนวนทั้งสิ้</w:t>
      </w:r>
      <w:r w:rsidRPr="00865A82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น </w:t>
      </w:r>
      <w:r w:rsidRPr="00865A82">
        <w:rPr>
          <w:rFonts w:asciiTheme="majorBidi" w:hAnsiTheme="majorBidi" w:cstheme="majorBidi"/>
          <w:spacing w:val="-2"/>
          <w:sz w:val="30"/>
          <w:szCs w:val="30"/>
        </w:rPr>
        <w:t xml:space="preserve">170.0 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865A82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865A82">
        <w:rPr>
          <w:rFonts w:asciiTheme="majorBidi" w:hAnsiTheme="majorBidi" w:cstheme="majorBidi"/>
          <w:i/>
          <w:iCs/>
          <w:spacing w:val="-2"/>
          <w:sz w:val="30"/>
          <w:szCs w:val="30"/>
        </w:rPr>
        <w:t>2562</w:t>
      </w:r>
      <w:r w:rsidRPr="00865A82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Pr="00865A82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170.0</w:t>
      </w:r>
      <w:r w:rsidRPr="00865A82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 </w:t>
      </w:r>
      <w:r w:rsidRPr="00865A8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</w:t>
      </w:r>
      <w:r w:rsidRPr="00865A82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านบาท)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วงเงินดังกล่าวถูกค้ำประกันโดยที่ดินทั้งหมดของบริษัทและสินทรัพย์บางส่วนของบริษัทย่อยแห่งหนึ่ง</w:t>
      </w:r>
      <w:r w:rsidRPr="00865A82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ตามที่กล่าวในหมายเหตุข้อ</w:t>
      </w:r>
      <w:r w:rsidRPr="00865A82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1</w:t>
      </w:r>
      <w:r w:rsidR="00EF4E24">
        <w:rPr>
          <w:rFonts w:asciiTheme="majorBidi" w:hAnsiTheme="majorBidi" w:cstheme="majorBidi"/>
          <w:spacing w:val="-2"/>
          <w:sz w:val="30"/>
          <w:szCs w:val="30"/>
          <w:lang w:val="en-GB"/>
        </w:rPr>
        <w:t>1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และค้ำประกันเพิ่มเติม</w:t>
      </w:r>
      <w:r w:rsidR="00D9782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865A8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โดยบริษัทย่อยอีกแห่งหนึ่ง วงเงินเบิกเกินบัญชีของกลุ่มบริษัทที่ยังไม่ได้เบิกใช้มีจำนวน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spacing w:val="-2"/>
          <w:sz w:val="30"/>
          <w:szCs w:val="30"/>
        </w:rPr>
        <w:t xml:space="preserve">30.0 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865A82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865A82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2562</w:t>
      </w:r>
      <w:r w:rsidRPr="00865A8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30.0 </w:t>
      </w:r>
      <w:r w:rsidRPr="00865A8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ล้านบาท) 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วงเงินกู้ยืมระยะสั้นที่ยังไม่ได้เบิกใช้จำนวน</w:t>
      </w:r>
      <w:r w:rsidRPr="00865A82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170.0 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</w:t>
      </w:r>
      <w:r w:rsidRPr="00865A82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865A82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865A82">
        <w:rPr>
          <w:rFonts w:asciiTheme="majorBidi" w:hAnsiTheme="majorBidi" w:cstheme="majorBidi"/>
          <w:i/>
          <w:iCs/>
          <w:spacing w:val="-2"/>
          <w:sz w:val="30"/>
          <w:szCs w:val="30"/>
        </w:rPr>
        <w:t>2562</w:t>
      </w:r>
      <w:r w:rsidRPr="00865A82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: 170.0 </w:t>
      </w:r>
      <w:r w:rsidRPr="00865A82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865A8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</w:p>
    <w:p w:rsidR="00DF2C64" w:rsidRPr="00865A82" w:rsidRDefault="00DF2C64" w:rsidP="00641E3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:rsidR="00641E35" w:rsidRPr="00865A82" w:rsidRDefault="00641E35" w:rsidP="00641E35">
      <w:pPr>
        <w:tabs>
          <w:tab w:val="clear" w:pos="454"/>
          <w:tab w:val="left" w:pos="540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865A8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Pr="00865A82">
        <w:rPr>
          <w:rFonts w:ascii="Angsana New" w:eastAsia="MS Mincho" w:hAnsi="Angsana New"/>
          <w:sz w:val="30"/>
          <w:szCs w:val="30"/>
        </w:rPr>
        <w:t xml:space="preserve">31 </w:t>
      </w:r>
      <w:r w:rsidRPr="00865A82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865A82">
        <w:rPr>
          <w:rFonts w:ascii="AngsanaUPC" w:hAnsi="AngsanaUPC" w:cs="AngsanaUPC"/>
          <w:sz w:val="30"/>
          <w:szCs w:val="30"/>
          <w:cs/>
        </w:rPr>
        <w:t xml:space="preserve"> </w:t>
      </w:r>
      <w:r w:rsidRPr="00865A82">
        <w:rPr>
          <w:rFonts w:ascii="AngsanaUPC" w:hAnsi="AngsanaUPC" w:cs="AngsanaUPC"/>
          <w:sz w:val="30"/>
          <w:szCs w:val="30"/>
        </w:rPr>
        <w:t>2563</w:t>
      </w:r>
      <w:r w:rsidRPr="00865A8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</w:t>
      </w:r>
      <w:r w:rsidRPr="00865A8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จากสถาบันการเงินอีกแห่งหนึ่ง</w:t>
      </w:r>
      <w:r w:rsidRPr="00865A8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จำนวนทั้งสิ้น </w:t>
      </w:r>
      <w:r w:rsidRPr="00865A82">
        <w:rPr>
          <w:rFonts w:ascii="AngsanaUPC" w:hAnsi="AngsanaUPC" w:cs="AngsanaUPC"/>
          <w:spacing w:val="-2"/>
          <w:sz w:val="30"/>
          <w:szCs w:val="30"/>
        </w:rPr>
        <w:t>100.0</w:t>
      </w:r>
      <w:r w:rsidRPr="00865A8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865A82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Pr="00865A8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865A8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865A82">
        <w:rPr>
          <w:rFonts w:ascii="AngsanaUPC" w:hAnsi="AngsanaUPC" w:cs="AngsanaUPC"/>
          <w:i/>
          <w:iCs/>
          <w:spacing w:val="-2"/>
          <w:sz w:val="30"/>
          <w:szCs w:val="30"/>
        </w:rPr>
        <w:t>2562</w:t>
      </w:r>
      <w:r w:rsidRPr="00865A8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Pr="00865A8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100.0</w:t>
      </w:r>
      <w:r w:rsidRPr="00865A8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 </w:t>
      </w:r>
      <w:r w:rsidRPr="00865A82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</w:t>
      </w:r>
      <w:r w:rsidRPr="00865A8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)</w:t>
      </w:r>
      <w:r w:rsidRPr="00865A8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Pr="00865A8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ไม่มีหลักทรัพย์</w:t>
      </w:r>
      <w:r w:rsidRPr="00865A8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ประกัน</w:t>
      </w:r>
      <w:r w:rsidRPr="00865A8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865A8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บริษัทมีวงเงินกู้ยืมระยะสั้นที่ยังไม่ได้เบิก</w:t>
      </w:r>
      <w:r w:rsidRPr="00865A82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ใช้</w:t>
      </w:r>
      <w:r w:rsidRPr="00865A82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</w:t>
      </w:r>
      <w:r w:rsidRPr="00865A8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100.0 </w:t>
      </w:r>
      <w:r w:rsidRPr="00865A8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865A8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865A82">
        <w:rPr>
          <w:rFonts w:ascii="AngsanaUPC" w:hAnsi="AngsanaUPC" w:cs="AngsanaUPC"/>
          <w:i/>
          <w:iCs/>
          <w:spacing w:val="-2"/>
          <w:sz w:val="30"/>
          <w:szCs w:val="30"/>
        </w:rPr>
        <w:t>2562</w:t>
      </w:r>
      <w:r w:rsidRPr="00865A8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: 100.0 </w:t>
      </w:r>
      <w:r w:rsidRPr="00865A82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</w:t>
      </w:r>
      <w:r w:rsidRPr="00865A8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)</w:t>
      </w:r>
      <w:r w:rsidRPr="00865A8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:rsidR="00B5147E" w:rsidRPr="00865A82" w:rsidRDefault="00B51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 w:rsidRPr="00865A82">
        <w:rPr>
          <w:rFonts w:ascii="Angsana New" w:hAnsi="Angsana New"/>
          <w:bCs/>
          <w:sz w:val="30"/>
          <w:szCs w:val="30"/>
          <w:cs/>
        </w:rPr>
        <w:br w:type="page"/>
      </w:r>
    </w:p>
    <w:p w:rsidR="006E772A" w:rsidRPr="00865A82" w:rsidRDefault="00127763" w:rsidP="00C426D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  <w:cs/>
        </w:rPr>
      </w:pPr>
      <w:r w:rsidRPr="00865A82">
        <w:rPr>
          <w:rFonts w:ascii="Angsana New" w:hAnsi="Angsana New" w:hint="cs"/>
          <w:bCs/>
          <w:sz w:val="30"/>
          <w:szCs w:val="30"/>
          <w:cs/>
        </w:rPr>
        <w:lastRenderedPageBreak/>
        <w:t>ประมาณการหนี้สินไม่หมุนเวียน</w:t>
      </w:r>
      <w:r w:rsidR="00272F9F" w:rsidRPr="00865A82">
        <w:rPr>
          <w:rFonts w:ascii="Angsana New" w:hAnsi="Angsana New" w:hint="cs"/>
          <w:bCs/>
          <w:sz w:val="30"/>
          <w:szCs w:val="30"/>
          <w:cs/>
        </w:rPr>
        <w:t>สำหรับผลประโยชน์พนักงาน</w:t>
      </w:r>
    </w:p>
    <w:p w:rsidR="006E772A" w:rsidRPr="000F7381" w:rsidRDefault="006E772A" w:rsidP="00D0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s/>
        </w:rPr>
      </w:pPr>
    </w:p>
    <w:tbl>
      <w:tblPr>
        <w:tblW w:w="4919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58"/>
        <w:gridCol w:w="1086"/>
        <w:gridCol w:w="249"/>
        <w:gridCol w:w="1109"/>
        <w:gridCol w:w="251"/>
        <w:gridCol w:w="1052"/>
        <w:gridCol w:w="249"/>
        <w:gridCol w:w="1338"/>
      </w:tblGrid>
      <w:tr w:rsidR="00DF5339" w:rsidRPr="00865A82" w:rsidTr="00EB3B5A">
        <w:trPr>
          <w:trHeight w:val="20"/>
          <w:tblHeader/>
        </w:trPr>
        <w:tc>
          <w:tcPr>
            <w:tcW w:w="2191" w:type="pct"/>
            <w:vMerge w:val="restart"/>
            <w:shd w:val="clear" w:color="auto" w:fill="auto"/>
          </w:tcPr>
          <w:p w:rsidR="00DF5339" w:rsidRPr="00865A82" w:rsidRDefault="00DF5339" w:rsidP="00C45006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9" w:type="pct"/>
            <w:gridSpan w:val="4"/>
          </w:tcPr>
          <w:p w:rsidR="00DF5339" w:rsidRPr="00865A82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90" w:type="pct"/>
            <w:gridSpan w:val="3"/>
          </w:tcPr>
          <w:p w:rsidR="00DF5339" w:rsidRPr="00865A82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5339" w:rsidRPr="00865A82" w:rsidTr="00EB3B5A">
        <w:trPr>
          <w:trHeight w:val="20"/>
          <w:tblHeader/>
        </w:trPr>
        <w:tc>
          <w:tcPr>
            <w:tcW w:w="2191" w:type="pct"/>
            <w:vMerge/>
            <w:shd w:val="clear" w:color="auto" w:fill="auto"/>
          </w:tcPr>
          <w:p w:rsidR="00DF5339" w:rsidRPr="00865A82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:rsidR="00DF5339" w:rsidRPr="00865A82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1" w:type="pct"/>
            <w:vAlign w:val="center"/>
          </w:tcPr>
          <w:p w:rsidR="00DF5339" w:rsidRPr="00865A82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:rsidR="00DF5339" w:rsidRPr="00865A82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1" w:type="pct"/>
          </w:tcPr>
          <w:p w:rsidR="00DF5339" w:rsidRPr="00865A82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vAlign w:val="center"/>
          </w:tcPr>
          <w:p w:rsidR="00DF5339" w:rsidRPr="00865A82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1" w:type="pct"/>
            <w:vAlign w:val="center"/>
          </w:tcPr>
          <w:p w:rsidR="00DF5339" w:rsidRPr="00865A82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705" w:type="pct"/>
            <w:vAlign w:val="center"/>
          </w:tcPr>
          <w:p w:rsidR="00DF5339" w:rsidRPr="00865A82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F5339" w:rsidRPr="00865A82" w:rsidTr="00EB3B5A">
        <w:trPr>
          <w:trHeight w:val="20"/>
          <w:tblHeader/>
        </w:trPr>
        <w:tc>
          <w:tcPr>
            <w:tcW w:w="2191" w:type="pct"/>
            <w:vAlign w:val="center"/>
          </w:tcPr>
          <w:p w:rsidR="00DF5339" w:rsidRPr="00865A82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09" w:type="pct"/>
            <w:gridSpan w:val="7"/>
          </w:tcPr>
          <w:p w:rsidR="00DF5339" w:rsidRPr="00865A82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865A8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DF5339" w:rsidRPr="00865A82" w:rsidTr="00EB3B5A">
        <w:trPr>
          <w:trHeight w:val="20"/>
        </w:trPr>
        <w:tc>
          <w:tcPr>
            <w:tcW w:w="2191" w:type="pct"/>
            <w:tcBorders>
              <w:bottom w:val="nil"/>
            </w:tcBorders>
          </w:tcPr>
          <w:p w:rsidR="00DF5339" w:rsidRPr="00865A82" w:rsidRDefault="00DF5339" w:rsidP="0080227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:rsidR="00DF5339" w:rsidRPr="00865A82" w:rsidRDefault="002A47F1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17</w:t>
            </w:r>
            <w:r w:rsidRPr="00865A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,742</w:t>
            </w:r>
          </w:p>
        </w:tc>
        <w:tc>
          <w:tcPr>
            <w:tcW w:w="131" w:type="pct"/>
            <w:tcBorders>
              <w:bottom w:val="nil"/>
            </w:tcBorders>
            <w:vAlign w:val="bottom"/>
          </w:tcPr>
          <w:p w:rsidR="00DF5339" w:rsidRPr="00865A82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nil"/>
            </w:tcBorders>
            <w:vAlign w:val="bottom"/>
          </w:tcPr>
          <w:p w:rsidR="00DF5339" w:rsidRPr="00865A82" w:rsidRDefault="00F1795E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16,683</w:t>
            </w:r>
          </w:p>
        </w:tc>
        <w:tc>
          <w:tcPr>
            <w:tcW w:w="131" w:type="pct"/>
            <w:tcBorders>
              <w:bottom w:val="nil"/>
            </w:tcBorders>
            <w:vAlign w:val="bottom"/>
          </w:tcPr>
          <w:p w:rsidR="00DF5339" w:rsidRPr="00865A82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nil"/>
            </w:tcBorders>
            <w:vAlign w:val="bottom"/>
          </w:tcPr>
          <w:p w:rsidR="00DF5339" w:rsidRPr="00865A82" w:rsidRDefault="002A47F1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8,577</w:t>
            </w:r>
          </w:p>
        </w:tc>
        <w:tc>
          <w:tcPr>
            <w:tcW w:w="131" w:type="pct"/>
            <w:tcBorders>
              <w:bottom w:val="nil"/>
            </w:tcBorders>
            <w:vAlign w:val="bottom"/>
          </w:tcPr>
          <w:p w:rsidR="00DF5339" w:rsidRPr="00865A82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5" w:type="pct"/>
            <w:tcBorders>
              <w:bottom w:val="nil"/>
            </w:tcBorders>
            <w:vAlign w:val="bottom"/>
          </w:tcPr>
          <w:p w:rsidR="00DF5339" w:rsidRPr="00865A82" w:rsidRDefault="00F1795E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6,574</w:t>
            </w:r>
          </w:p>
        </w:tc>
      </w:tr>
      <w:tr w:rsidR="00DF5339" w:rsidRPr="00865A82" w:rsidTr="00EB3B5A">
        <w:trPr>
          <w:trHeight w:val="20"/>
        </w:trPr>
        <w:tc>
          <w:tcPr>
            <w:tcW w:w="2191" w:type="pct"/>
            <w:tcBorders>
              <w:bottom w:val="nil"/>
            </w:tcBorders>
            <w:noWrap/>
            <w:vAlign w:val="bottom"/>
          </w:tcPr>
          <w:p w:rsidR="00DF5339" w:rsidRPr="00865A82" w:rsidRDefault="00DF5339" w:rsidP="0080227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5339" w:rsidRPr="00865A82" w:rsidRDefault="002A47F1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865A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17,742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:rsidR="00DF5339" w:rsidRPr="00865A82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5339" w:rsidRPr="00865A82" w:rsidRDefault="00F1795E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865A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16,683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:rsidR="00DF5339" w:rsidRPr="00865A82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5339" w:rsidRPr="00865A82" w:rsidRDefault="002A47F1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865A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8,577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:rsidR="00DF5339" w:rsidRPr="00865A82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5339" w:rsidRPr="00865A82" w:rsidRDefault="00F1795E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865A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6,574</w:t>
            </w:r>
          </w:p>
        </w:tc>
      </w:tr>
    </w:tbl>
    <w:p w:rsidR="00ED61D6" w:rsidRPr="000F7381" w:rsidRDefault="00ED61D6" w:rsidP="000F7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45104C" w:rsidRPr="0045104C" w:rsidRDefault="0045104C" w:rsidP="00451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45104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โครงการผลประโยชน์พนักงานที่กำหนดไว้</w:t>
      </w:r>
    </w:p>
    <w:p w:rsidR="0045104C" w:rsidRPr="000F7381" w:rsidRDefault="0045104C" w:rsidP="000F7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45104C" w:rsidRDefault="0045104C" w:rsidP="00451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04C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45104C">
        <w:rPr>
          <w:rFonts w:asciiTheme="majorBidi" w:hAnsiTheme="majorBidi" w:cstheme="majorBidi"/>
          <w:sz w:val="30"/>
          <w:szCs w:val="30"/>
        </w:rPr>
        <w:t xml:space="preserve">2541 </w:t>
      </w:r>
      <w:r w:rsidRPr="0045104C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ความเสี่ยงจากอัตราดอกเบี้ย ความเสี่ยงของช่วงชีวิต ความเสี่ยงจากอัตราการเพิ่มขึ้นของเงินเดือน และความเสี่ยงจากอัตราการหมุนเวียนของพนักงาน</w:t>
      </w:r>
    </w:p>
    <w:p w:rsidR="0045104C" w:rsidRPr="000F7381" w:rsidRDefault="0045104C" w:rsidP="000F7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468"/>
        <w:gridCol w:w="90"/>
        <w:gridCol w:w="1022"/>
        <w:gridCol w:w="58"/>
        <w:gridCol w:w="178"/>
        <w:gridCol w:w="59"/>
        <w:gridCol w:w="1113"/>
        <w:gridCol w:w="11"/>
        <w:gridCol w:w="259"/>
        <w:gridCol w:w="11"/>
        <w:gridCol w:w="1069"/>
        <w:gridCol w:w="90"/>
        <w:gridCol w:w="180"/>
        <w:gridCol w:w="90"/>
        <w:gridCol w:w="1170"/>
      </w:tblGrid>
      <w:tr w:rsidR="00163875" w:rsidRPr="00865A82" w:rsidTr="000F7381">
        <w:trPr>
          <w:trHeight w:val="144"/>
        </w:trPr>
        <w:tc>
          <w:tcPr>
            <w:tcW w:w="3582" w:type="dxa"/>
            <w:vMerge w:val="restart"/>
            <w:shd w:val="clear" w:color="auto" w:fill="auto"/>
            <w:vAlign w:val="bottom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" w:type="dxa"/>
            <w:gridSpan w:val="2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5"/>
            <w:vAlign w:val="bottom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6"/>
            <w:vAlign w:val="bottom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65A8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63875" w:rsidRPr="00865A82" w:rsidTr="000F7381">
        <w:trPr>
          <w:trHeight w:val="144"/>
        </w:trPr>
        <w:tc>
          <w:tcPr>
            <w:tcW w:w="3582" w:type="dxa"/>
            <w:vMerge/>
            <w:shd w:val="clear" w:color="auto" w:fill="auto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" w:type="dxa"/>
            <w:gridSpan w:val="2"/>
            <w:vAlign w:val="bottom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7" w:type="dxa"/>
            <w:gridSpan w:val="2"/>
            <w:vAlign w:val="center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  <w:vAlign w:val="center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63875" w:rsidRPr="00865A82" w:rsidTr="000F7381">
        <w:trPr>
          <w:trHeight w:val="144"/>
        </w:trPr>
        <w:tc>
          <w:tcPr>
            <w:tcW w:w="3582" w:type="dxa"/>
          </w:tcPr>
          <w:p w:rsidR="00163875" w:rsidRPr="00865A82" w:rsidRDefault="00163875" w:rsidP="00C45006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  <w:gridSpan w:val="2"/>
          </w:tcPr>
          <w:p w:rsidR="00163875" w:rsidRPr="00865A82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13"/>
          </w:tcPr>
          <w:p w:rsidR="00163875" w:rsidRPr="00865A82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65A8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865A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163875" w:rsidRPr="00865A82" w:rsidTr="000F7381">
        <w:trPr>
          <w:trHeight w:val="144"/>
        </w:trPr>
        <w:tc>
          <w:tcPr>
            <w:tcW w:w="3582" w:type="dxa"/>
          </w:tcPr>
          <w:p w:rsidR="00163875" w:rsidRPr="00865A82" w:rsidRDefault="00163875" w:rsidP="00C4500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8" w:type="dxa"/>
            <w:gridSpan w:val="2"/>
          </w:tcPr>
          <w:p w:rsidR="00163875" w:rsidRPr="00865A82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:rsidR="00163875" w:rsidRPr="00865A82" w:rsidRDefault="002A47F1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16,683</w:t>
            </w:r>
          </w:p>
        </w:tc>
        <w:tc>
          <w:tcPr>
            <w:tcW w:w="237" w:type="dxa"/>
            <w:gridSpan w:val="2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:rsidR="00163875" w:rsidRPr="00865A82" w:rsidRDefault="00A03F58" w:rsidP="004370DC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12,205</w:t>
            </w:r>
          </w:p>
        </w:tc>
        <w:tc>
          <w:tcPr>
            <w:tcW w:w="270" w:type="dxa"/>
            <w:gridSpan w:val="2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163875" w:rsidRPr="00865A82" w:rsidRDefault="002A47F1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6,574</w:t>
            </w:r>
          </w:p>
        </w:tc>
        <w:tc>
          <w:tcPr>
            <w:tcW w:w="270" w:type="dxa"/>
            <w:gridSpan w:val="2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163875" w:rsidRPr="00865A82" w:rsidRDefault="00A03F58" w:rsidP="004370DC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4,681</w:t>
            </w:r>
          </w:p>
        </w:tc>
      </w:tr>
      <w:tr w:rsidR="00163875" w:rsidRPr="00865A82" w:rsidTr="000F7381">
        <w:trPr>
          <w:trHeight w:val="144"/>
        </w:trPr>
        <w:tc>
          <w:tcPr>
            <w:tcW w:w="3582" w:type="dxa"/>
          </w:tcPr>
          <w:p w:rsidR="00163875" w:rsidRPr="00865A82" w:rsidRDefault="00163875" w:rsidP="00C45006">
            <w:pPr>
              <w:pStyle w:val="NoSpacing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  <w:gridSpan w:val="2"/>
          </w:tcPr>
          <w:p w:rsidR="00163875" w:rsidRPr="00865A82" w:rsidRDefault="00163875" w:rsidP="00C45006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163875" w:rsidRPr="00865A82" w:rsidRDefault="00163875" w:rsidP="00C45006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gridSpan w:val="2"/>
          </w:tcPr>
          <w:p w:rsidR="00163875" w:rsidRPr="00865A82" w:rsidRDefault="00163875" w:rsidP="00C45006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:rsidR="00163875" w:rsidRPr="00865A82" w:rsidRDefault="00163875" w:rsidP="00C45006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163875" w:rsidRPr="00865A82" w:rsidRDefault="00163875" w:rsidP="00C45006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163875" w:rsidRPr="00865A82" w:rsidRDefault="00163875" w:rsidP="00C45006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163875" w:rsidRPr="00865A82" w:rsidRDefault="00163875" w:rsidP="00C45006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163875" w:rsidRPr="00865A82" w:rsidRDefault="00163875" w:rsidP="00C45006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63875" w:rsidRPr="00865A82" w:rsidTr="000F7381">
        <w:trPr>
          <w:trHeight w:val="144"/>
        </w:trPr>
        <w:tc>
          <w:tcPr>
            <w:tcW w:w="3582" w:type="dxa"/>
          </w:tcPr>
          <w:p w:rsidR="00163875" w:rsidRPr="00865A82" w:rsidRDefault="00163875" w:rsidP="00C4500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58" w:type="dxa"/>
            <w:gridSpan w:val="2"/>
          </w:tcPr>
          <w:p w:rsidR="00163875" w:rsidRPr="00865A82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:rsidR="00163875" w:rsidRPr="00865A82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gridSpan w:val="2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:rsidR="00163875" w:rsidRPr="00865A82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163875" w:rsidRPr="00865A82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163875" w:rsidRPr="00865A82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63875" w:rsidRPr="00865A82" w:rsidTr="000F7381">
        <w:trPr>
          <w:trHeight w:val="144"/>
        </w:trPr>
        <w:tc>
          <w:tcPr>
            <w:tcW w:w="3582" w:type="dxa"/>
          </w:tcPr>
          <w:p w:rsidR="00163875" w:rsidRPr="00865A82" w:rsidRDefault="00163875" w:rsidP="00C4500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58" w:type="dxa"/>
            <w:gridSpan w:val="2"/>
          </w:tcPr>
          <w:p w:rsidR="00163875" w:rsidRPr="00865A82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:rsidR="00163875" w:rsidRPr="00865A82" w:rsidRDefault="002A47F1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8,153</w:t>
            </w:r>
          </w:p>
        </w:tc>
        <w:tc>
          <w:tcPr>
            <w:tcW w:w="237" w:type="dxa"/>
            <w:gridSpan w:val="2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:rsidR="00163875" w:rsidRPr="00865A82" w:rsidRDefault="00C45006" w:rsidP="004370DC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6,041</w:t>
            </w:r>
          </w:p>
        </w:tc>
        <w:tc>
          <w:tcPr>
            <w:tcW w:w="270" w:type="dxa"/>
            <w:gridSpan w:val="2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163875" w:rsidRPr="00865A82" w:rsidRDefault="002A47F1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4,172</w:t>
            </w:r>
          </w:p>
        </w:tc>
        <w:tc>
          <w:tcPr>
            <w:tcW w:w="270" w:type="dxa"/>
            <w:gridSpan w:val="2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163875" w:rsidRPr="00865A82" w:rsidRDefault="00C45006" w:rsidP="004370DC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3,210</w:t>
            </w:r>
          </w:p>
        </w:tc>
      </w:tr>
      <w:tr w:rsidR="002A47F1" w:rsidRPr="00865A82" w:rsidTr="000F7381">
        <w:trPr>
          <w:trHeight w:val="144"/>
        </w:trPr>
        <w:tc>
          <w:tcPr>
            <w:tcW w:w="3582" w:type="dxa"/>
          </w:tcPr>
          <w:p w:rsidR="002A47F1" w:rsidRPr="00865A82" w:rsidRDefault="002A47F1" w:rsidP="002A47F1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  <w:r w:rsidRPr="00865A8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58" w:type="dxa"/>
            <w:gridSpan w:val="2"/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:rsidR="002A47F1" w:rsidRPr="00865A82" w:rsidRDefault="002A47F1" w:rsidP="00E776E0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79" w:right="-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  <w:gridSpan w:val="2"/>
          </w:tcPr>
          <w:p w:rsidR="002A47F1" w:rsidRPr="00865A82" w:rsidRDefault="002A47F1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757</w:t>
            </w:r>
          </w:p>
        </w:tc>
        <w:tc>
          <w:tcPr>
            <w:tcW w:w="270" w:type="dxa"/>
            <w:gridSpan w:val="2"/>
          </w:tcPr>
          <w:p w:rsidR="002A47F1" w:rsidRPr="00865A82" w:rsidRDefault="002A47F1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A47F1" w:rsidRPr="00865A82" w:rsidRDefault="002A47F1" w:rsidP="00E776E0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79" w:right="-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2A47F1" w:rsidRPr="00865A82" w:rsidRDefault="002A47F1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2A47F1" w:rsidRPr="00060CDF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  <w:r w:rsidR="00060C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2A47F1" w:rsidRPr="00865A82" w:rsidTr="000F7381">
        <w:trPr>
          <w:trHeight w:val="144"/>
        </w:trPr>
        <w:tc>
          <w:tcPr>
            <w:tcW w:w="3582" w:type="dxa"/>
          </w:tcPr>
          <w:p w:rsidR="002A47F1" w:rsidRPr="00865A82" w:rsidRDefault="002A47F1" w:rsidP="002A47F1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58" w:type="dxa"/>
            <w:gridSpan w:val="2"/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228</w:t>
            </w:r>
          </w:p>
        </w:tc>
        <w:tc>
          <w:tcPr>
            <w:tcW w:w="237" w:type="dxa"/>
            <w:gridSpan w:val="2"/>
          </w:tcPr>
          <w:p w:rsidR="002A47F1" w:rsidRPr="00865A82" w:rsidRDefault="002A47F1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283</w:t>
            </w:r>
          </w:p>
        </w:tc>
        <w:tc>
          <w:tcPr>
            <w:tcW w:w="270" w:type="dxa"/>
            <w:gridSpan w:val="2"/>
          </w:tcPr>
          <w:p w:rsidR="002A47F1" w:rsidRPr="00865A82" w:rsidRDefault="002A47F1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1430D7"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gridSpan w:val="2"/>
          </w:tcPr>
          <w:p w:rsidR="002A47F1" w:rsidRPr="00865A82" w:rsidRDefault="002A47F1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107</w:t>
            </w:r>
          </w:p>
        </w:tc>
      </w:tr>
      <w:tr w:rsidR="002A47F1" w:rsidRPr="00865A82" w:rsidTr="000F7381">
        <w:trPr>
          <w:trHeight w:val="144"/>
        </w:trPr>
        <w:tc>
          <w:tcPr>
            <w:tcW w:w="3582" w:type="dxa"/>
          </w:tcPr>
          <w:p w:rsidR="002A47F1" w:rsidRPr="00865A82" w:rsidRDefault="002A47F1" w:rsidP="002A47F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  <w:gridSpan w:val="2"/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8,38</w:t>
            </w:r>
            <w:r w:rsidR="001430D7"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37" w:type="dxa"/>
            <w:gridSpan w:val="2"/>
          </w:tcPr>
          <w:p w:rsidR="002A47F1" w:rsidRPr="00865A82" w:rsidRDefault="002A47F1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:rsidR="002A47F1" w:rsidRPr="00865A82" w:rsidRDefault="002A47F1" w:rsidP="00E776E0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7,081</w:t>
            </w:r>
          </w:p>
        </w:tc>
        <w:tc>
          <w:tcPr>
            <w:tcW w:w="270" w:type="dxa"/>
            <w:gridSpan w:val="2"/>
          </w:tcPr>
          <w:p w:rsidR="002A47F1" w:rsidRPr="00865A82" w:rsidRDefault="002A47F1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</w:t>
            </w:r>
            <w:r w:rsidR="001430D7"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270" w:type="dxa"/>
            <w:gridSpan w:val="2"/>
          </w:tcPr>
          <w:p w:rsidR="002A47F1" w:rsidRPr="00865A82" w:rsidRDefault="002A47F1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47F1" w:rsidRPr="00865A82" w:rsidRDefault="002A47F1" w:rsidP="00E776E0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3,53</w:t>
            </w:r>
            <w:r w:rsidR="00060C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2A47F1" w:rsidRPr="00865A82" w:rsidTr="000F7381">
        <w:trPr>
          <w:trHeight w:val="144"/>
        </w:trPr>
        <w:tc>
          <w:tcPr>
            <w:tcW w:w="3582" w:type="dxa"/>
          </w:tcPr>
          <w:p w:rsidR="002A47F1" w:rsidRPr="00865A82" w:rsidRDefault="002A47F1" w:rsidP="002A47F1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" w:type="dxa"/>
            <w:gridSpan w:val="2"/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gridSpan w:val="2"/>
          </w:tcPr>
          <w:p w:rsidR="002A47F1" w:rsidRPr="00865A82" w:rsidRDefault="002A47F1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A47F1" w:rsidRPr="00865A82" w:rsidRDefault="002A47F1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A47F1" w:rsidRPr="00865A82" w:rsidRDefault="002A47F1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67E2" w:rsidRPr="00865A82" w:rsidTr="000F7381">
        <w:trPr>
          <w:trHeight w:val="144"/>
        </w:trPr>
        <w:tc>
          <w:tcPr>
            <w:tcW w:w="3582" w:type="dxa"/>
          </w:tcPr>
          <w:p w:rsidR="002F67E2" w:rsidRPr="00865A82" w:rsidRDefault="002F67E2" w:rsidP="002A47F1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58" w:type="dxa"/>
            <w:gridSpan w:val="2"/>
          </w:tcPr>
          <w:p w:rsidR="002F67E2" w:rsidRPr="00865A82" w:rsidRDefault="002F67E2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:rsidR="002F67E2" w:rsidRPr="00865A82" w:rsidRDefault="002F67E2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gridSpan w:val="2"/>
          </w:tcPr>
          <w:p w:rsidR="002F67E2" w:rsidRPr="00865A82" w:rsidRDefault="002F67E2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:rsidR="002F67E2" w:rsidRPr="00865A82" w:rsidRDefault="002F67E2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F67E2" w:rsidRPr="00865A82" w:rsidRDefault="002F67E2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F67E2" w:rsidRPr="00865A82" w:rsidRDefault="002F67E2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F67E2" w:rsidRPr="00865A82" w:rsidRDefault="002F67E2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2F67E2" w:rsidRPr="00865A82" w:rsidRDefault="002F67E2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7588" w:rsidRPr="00865A82" w:rsidTr="000F7381">
        <w:trPr>
          <w:trHeight w:val="144"/>
        </w:trPr>
        <w:tc>
          <w:tcPr>
            <w:tcW w:w="3582" w:type="dxa"/>
          </w:tcPr>
          <w:p w:rsidR="00787588" w:rsidRPr="00865A82" w:rsidRDefault="00787588" w:rsidP="00787588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</w:t>
            </w:r>
          </w:p>
          <w:p w:rsidR="00787588" w:rsidRPr="00865A82" w:rsidRDefault="00787588" w:rsidP="00787588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หลักคณิตศาสตร์ประกันภัย </w:t>
            </w:r>
          </w:p>
        </w:tc>
        <w:tc>
          <w:tcPr>
            <w:tcW w:w="558" w:type="dxa"/>
            <w:gridSpan w:val="2"/>
          </w:tcPr>
          <w:p w:rsidR="00787588" w:rsidRPr="00865A82" w:rsidRDefault="00787588" w:rsidP="0078758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:rsidR="00787588" w:rsidRDefault="00787588" w:rsidP="0078758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787588" w:rsidRPr="00865A82" w:rsidRDefault="00787588" w:rsidP="0078758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(7,187)</w:t>
            </w:r>
          </w:p>
        </w:tc>
        <w:tc>
          <w:tcPr>
            <w:tcW w:w="237" w:type="dxa"/>
            <w:gridSpan w:val="2"/>
          </w:tcPr>
          <w:p w:rsidR="00787588" w:rsidRPr="00865A82" w:rsidRDefault="00787588" w:rsidP="0078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:rsidR="00787588" w:rsidRDefault="00787588" w:rsidP="007875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787588" w:rsidRPr="00865A82" w:rsidRDefault="00787588" w:rsidP="007875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(1,285)</w:t>
            </w:r>
          </w:p>
        </w:tc>
        <w:tc>
          <w:tcPr>
            <w:tcW w:w="270" w:type="dxa"/>
            <w:gridSpan w:val="2"/>
          </w:tcPr>
          <w:p w:rsidR="00787588" w:rsidRPr="00865A82" w:rsidRDefault="00787588" w:rsidP="0078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787588" w:rsidRDefault="00787588" w:rsidP="007875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787588" w:rsidRPr="00865A82" w:rsidRDefault="00787588" w:rsidP="007875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(2,257)</w:t>
            </w:r>
          </w:p>
        </w:tc>
        <w:tc>
          <w:tcPr>
            <w:tcW w:w="270" w:type="dxa"/>
            <w:gridSpan w:val="2"/>
          </w:tcPr>
          <w:p w:rsidR="00787588" w:rsidRPr="00865A82" w:rsidRDefault="00787588" w:rsidP="0078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87588" w:rsidRDefault="00787588" w:rsidP="00787588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787588" w:rsidRPr="00865A82" w:rsidRDefault="00787588" w:rsidP="00787588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A47F1" w:rsidRPr="00865A82" w:rsidTr="000F7381">
        <w:trPr>
          <w:trHeight w:val="144"/>
        </w:trPr>
        <w:tc>
          <w:tcPr>
            <w:tcW w:w="3582" w:type="dxa"/>
          </w:tcPr>
          <w:p w:rsidR="002A47F1" w:rsidRPr="00865A82" w:rsidRDefault="002A47F1" w:rsidP="002A47F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  <w:gridSpan w:val="2"/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47F1" w:rsidRPr="00865A82" w:rsidRDefault="00C53F13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(7,187)</w:t>
            </w:r>
          </w:p>
        </w:tc>
        <w:tc>
          <w:tcPr>
            <w:tcW w:w="237" w:type="dxa"/>
            <w:gridSpan w:val="2"/>
          </w:tcPr>
          <w:p w:rsidR="002A47F1" w:rsidRPr="00865A82" w:rsidRDefault="002A47F1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(1,285)</w:t>
            </w:r>
          </w:p>
        </w:tc>
        <w:tc>
          <w:tcPr>
            <w:tcW w:w="270" w:type="dxa"/>
            <w:gridSpan w:val="2"/>
          </w:tcPr>
          <w:p w:rsidR="002A47F1" w:rsidRPr="00865A82" w:rsidRDefault="002A47F1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47F1" w:rsidRPr="00865A82" w:rsidRDefault="00C53F13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(2,257)</w:t>
            </w:r>
          </w:p>
        </w:tc>
        <w:tc>
          <w:tcPr>
            <w:tcW w:w="270" w:type="dxa"/>
            <w:gridSpan w:val="2"/>
          </w:tcPr>
          <w:p w:rsidR="002A47F1" w:rsidRPr="00865A82" w:rsidRDefault="002A47F1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(94</w:t>
            </w:r>
            <w:r w:rsidR="00215F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C53F13" w:rsidRPr="00865A82" w:rsidTr="000F7381">
        <w:trPr>
          <w:trHeight w:val="144"/>
        </w:trPr>
        <w:tc>
          <w:tcPr>
            <w:tcW w:w="3582" w:type="dxa"/>
          </w:tcPr>
          <w:p w:rsidR="00C53F13" w:rsidRPr="00865A82" w:rsidRDefault="00C53F13" w:rsidP="00C53F13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58" w:type="dxa"/>
            <w:gridSpan w:val="2"/>
          </w:tcPr>
          <w:p w:rsidR="00C53F13" w:rsidRPr="00865A82" w:rsidRDefault="00C53F13" w:rsidP="00C53F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C53F13" w:rsidRPr="00865A82" w:rsidRDefault="00C53F13" w:rsidP="00C53F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(135)</w:t>
            </w:r>
          </w:p>
        </w:tc>
        <w:tc>
          <w:tcPr>
            <w:tcW w:w="237" w:type="dxa"/>
            <w:gridSpan w:val="2"/>
          </w:tcPr>
          <w:p w:rsidR="00C53F13" w:rsidRPr="00865A82" w:rsidRDefault="00C53F13" w:rsidP="00C53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C53F13" w:rsidRPr="00865A82" w:rsidRDefault="00C53F13" w:rsidP="00C53F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(1,318)</w:t>
            </w:r>
          </w:p>
        </w:tc>
        <w:tc>
          <w:tcPr>
            <w:tcW w:w="270" w:type="dxa"/>
            <w:gridSpan w:val="2"/>
          </w:tcPr>
          <w:p w:rsidR="00C53F13" w:rsidRPr="00865A82" w:rsidRDefault="00C53F13" w:rsidP="00C53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C53F13" w:rsidRPr="00865A82" w:rsidRDefault="00C53F13" w:rsidP="00E776E0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C53F13" w:rsidRPr="00865A82" w:rsidRDefault="00C53F13" w:rsidP="00C53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C53F13" w:rsidRPr="00865A82" w:rsidRDefault="00C53F13" w:rsidP="00C53F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(699)</w:t>
            </w:r>
          </w:p>
        </w:tc>
      </w:tr>
      <w:tr w:rsidR="002A47F1" w:rsidRPr="00865A82" w:rsidTr="000F7381">
        <w:trPr>
          <w:trHeight w:val="144"/>
        </w:trPr>
        <w:tc>
          <w:tcPr>
            <w:tcW w:w="3582" w:type="dxa"/>
          </w:tcPr>
          <w:p w:rsidR="002A47F1" w:rsidRPr="00865A82" w:rsidRDefault="002A47F1" w:rsidP="002A47F1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307F"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" w:type="dxa"/>
            <w:gridSpan w:val="2"/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A47F1" w:rsidRPr="00865A82" w:rsidRDefault="00C53F13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17,742</w:t>
            </w:r>
          </w:p>
        </w:tc>
        <w:tc>
          <w:tcPr>
            <w:tcW w:w="237" w:type="dxa"/>
            <w:gridSpan w:val="2"/>
          </w:tcPr>
          <w:p w:rsidR="002A47F1" w:rsidRPr="00865A82" w:rsidRDefault="002A47F1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16,683</w:t>
            </w:r>
          </w:p>
        </w:tc>
        <w:tc>
          <w:tcPr>
            <w:tcW w:w="270" w:type="dxa"/>
            <w:gridSpan w:val="2"/>
          </w:tcPr>
          <w:p w:rsidR="002A47F1" w:rsidRPr="00865A82" w:rsidRDefault="002A47F1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A47F1" w:rsidRPr="00865A82" w:rsidRDefault="00C53F13" w:rsidP="00E776E0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8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,577</w:t>
            </w:r>
          </w:p>
        </w:tc>
        <w:tc>
          <w:tcPr>
            <w:tcW w:w="270" w:type="dxa"/>
            <w:gridSpan w:val="2"/>
          </w:tcPr>
          <w:p w:rsidR="002A47F1" w:rsidRPr="00865A82" w:rsidRDefault="002A47F1" w:rsidP="002A4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A47F1" w:rsidRPr="00865A82" w:rsidRDefault="002A47F1" w:rsidP="002A47F1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6,574</w:t>
            </w:r>
          </w:p>
        </w:tc>
      </w:tr>
      <w:tr w:rsidR="009F113E" w:rsidRPr="00865A82" w:rsidTr="00F0208B">
        <w:trPr>
          <w:trHeight w:val="20"/>
          <w:tblHeader/>
        </w:trPr>
        <w:tc>
          <w:tcPr>
            <w:tcW w:w="4050" w:type="dxa"/>
            <w:gridSpan w:val="2"/>
          </w:tcPr>
          <w:p w:rsidR="009F113E" w:rsidRPr="00865A82" w:rsidRDefault="009F113E" w:rsidP="00802279">
            <w:pPr>
              <w:tabs>
                <w:tab w:val="clear" w:pos="227"/>
              </w:tabs>
              <w:ind w:left="-33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1" w:type="dxa"/>
            <w:gridSpan w:val="7"/>
            <w:vAlign w:val="bottom"/>
          </w:tcPr>
          <w:p w:rsidR="009F113E" w:rsidRPr="00865A82" w:rsidRDefault="009F113E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:rsidR="009F113E" w:rsidRPr="00865A82" w:rsidRDefault="009F113E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99" w:type="dxa"/>
            <w:gridSpan w:val="5"/>
            <w:vAlign w:val="bottom"/>
          </w:tcPr>
          <w:p w:rsidR="009F113E" w:rsidRPr="00865A82" w:rsidRDefault="009F113E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163875" w:rsidRPr="00865A82" w:rsidTr="00F0208B">
        <w:trPr>
          <w:trHeight w:val="20"/>
          <w:tblHeader/>
        </w:trPr>
        <w:tc>
          <w:tcPr>
            <w:tcW w:w="4050" w:type="dxa"/>
            <w:gridSpan w:val="2"/>
            <w:vMerge w:val="restart"/>
          </w:tcPr>
          <w:p w:rsidR="00163875" w:rsidRPr="00865A82" w:rsidRDefault="00163875" w:rsidP="00802279">
            <w:pPr>
              <w:tabs>
                <w:tab w:val="clear" w:pos="227"/>
              </w:tabs>
              <w:ind w:left="-33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  <w:r w:rsidRPr="00865A8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="00802279" w:rsidRPr="00865A82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65A8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865A82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31" w:type="dxa"/>
            <w:gridSpan w:val="7"/>
            <w:vAlign w:val="bottom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vAlign w:val="bottom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99" w:type="dxa"/>
            <w:gridSpan w:val="5"/>
            <w:vAlign w:val="bottom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65A8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63875" w:rsidRPr="00865A82" w:rsidTr="00F0208B">
        <w:trPr>
          <w:trHeight w:val="20"/>
          <w:tblHeader/>
        </w:trPr>
        <w:tc>
          <w:tcPr>
            <w:tcW w:w="4050" w:type="dxa"/>
            <w:gridSpan w:val="2"/>
            <w:vMerge/>
          </w:tcPr>
          <w:p w:rsidR="00163875" w:rsidRPr="00865A82" w:rsidRDefault="00163875" w:rsidP="00C45006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  <w:vAlign w:val="center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center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  <w:vAlign w:val="center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63875" w:rsidRPr="00865A82" w:rsidTr="00F0208B">
        <w:trPr>
          <w:trHeight w:val="20"/>
          <w:tblHeader/>
        </w:trPr>
        <w:tc>
          <w:tcPr>
            <w:tcW w:w="4050" w:type="dxa"/>
            <w:gridSpan w:val="2"/>
          </w:tcPr>
          <w:p w:rsidR="00163875" w:rsidRPr="00865A82" w:rsidRDefault="00163875" w:rsidP="00C45006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14"/>
          </w:tcPr>
          <w:p w:rsidR="00163875" w:rsidRPr="00865A82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8F178D" w:rsidRPr="00865A82" w:rsidTr="00F0208B">
        <w:trPr>
          <w:trHeight w:val="20"/>
        </w:trPr>
        <w:tc>
          <w:tcPr>
            <w:tcW w:w="4050" w:type="dxa"/>
            <w:gridSpan w:val="2"/>
          </w:tcPr>
          <w:p w:rsidR="008F178D" w:rsidRPr="00865A82" w:rsidRDefault="008F178D" w:rsidP="008F178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12" w:type="dxa"/>
            <w:gridSpan w:val="2"/>
          </w:tcPr>
          <w:p w:rsidR="008F178D" w:rsidRPr="00865A82" w:rsidRDefault="008F178D" w:rsidP="008F17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0.93</w:t>
            </w:r>
          </w:p>
        </w:tc>
        <w:tc>
          <w:tcPr>
            <w:tcW w:w="236" w:type="dxa"/>
            <w:gridSpan w:val="2"/>
          </w:tcPr>
          <w:p w:rsidR="008F178D" w:rsidRPr="00865A82" w:rsidRDefault="008F178D" w:rsidP="008F1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gridSpan w:val="3"/>
          </w:tcPr>
          <w:p w:rsidR="008F178D" w:rsidRPr="00865A82" w:rsidRDefault="008F178D" w:rsidP="008F17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1.33</w:t>
            </w:r>
          </w:p>
        </w:tc>
        <w:tc>
          <w:tcPr>
            <w:tcW w:w="270" w:type="dxa"/>
            <w:gridSpan w:val="2"/>
          </w:tcPr>
          <w:p w:rsidR="008F178D" w:rsidRPr="00865A82" w:rsidRDefault="008F178D" w:rsidP="008F1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8F178D" w:rsidRPr="00865A82" w:rsidRDefault="008F178D" w:rsidP="008F178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0.93</w:t>
            </w:r>
          </w:p>
        </w:tc>
        <w:tc>
          <w:tcPr>
            <w:tcW w:w="270" w:type="dxa"/>
            <w:gridSpan w:val="2"/>
          </w:tcPr>
          <w:p w:rsidR="008F178D" w:rsidRPr="00865A82" w:rsidRDefault="008F178D" w:rsidP="008F1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F178D" w:rsidRPr="00865A82" w:rsidRDefault="008F178D" w:rsidP="008F17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1.33</w:t>
            </w:r>
          </w:p>
        </w:tc>
      </w:tr>
      <w:tr w:rsidR="008F178D" w:rsidRPr="00865A82" w:rsidTr="00F0208B">
        <w:trPr>
          <w:trHeight w:val="20"/>
        </w:trPr>
        <w:tc>
          <w:tcPr>
            <w:tcW w:w="4050" w:type="dxa"/>
            <w:gridSpan w:val="2"/>
          </w:tcPr>
          <w:p w:rsidR="008F178D" w:rsidRPr="00865A82" w:rsidRDefault="008F178D" w:rsidP="008F178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12" w:type="dxa"/>
            <w:gridSpan w:val="2"/>
          </w:tcPr>
          <w:p w:rsidR="008F178D" w:rsidRPr="00865A82" w:rsidRDefault="008F178D" w:rsidP="008F17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.00</w:t>
            </w:r>
          </w:p>
        </w:tc>
        <w:tc>
          <w:tcPr>
            <w:tcW w:w="236" w:type="dxa"/>
            <w:gridSpan w:val="2"/>
          </w:tcPr>
          <w:p w:rsidR="008F178D" w:rsidRPr="00865A82" w:rsidRDefault="008F178D" w:rsidP="008F1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gridSpan w:val="3"/>
          </w:tcPr>
          <w:p w:rsidR="008F178D" w:rsidRPr="00865A82" w:rsidRDefault="008F178D" w:rsidP="008F17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.00</w:t>
            </w:r>
          </w:p>
        </w:tc>
        <w:tc>
          <w:tcPr>
            <w:tcW w:w="270" w:type="dxa"/>
            <w:gridSpan w:val="2"/>
          </w:tcPr>
          <w:p w:rsidR="008F178D" w:rsidRPr="00865A82" w:rsidRDefault="008F178D" w:rsidP="008F1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8F178D" w:rsidRPr="00865A82" w:rsidRDefault="008F178D" w:rsidP="008F178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.00</w:t>
            </w:r>
          </w:p>
        </w:tc>
        <w:tc>
          <w:tcPr>
            <w:tcW w:w="270" w:type="dxa"/>
            <w:gridSpan w:val="2"/>
          </w:tcPr>
          <w:p w:rsidR="008F178D" w:rsidRPr="00865A82" w:rsidRDefault="008F178D" w:rsidP="008F1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F178D" w:rsidRPr="00865A82" w:rsidRDefault="008F178D" w:rsidP="008F17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.00</w:t>
            </w:r>
          </w:p>
        </w:tc>
      </w:tr>
      <w:tr w:rsidR="008F178D" w:rsidRPr="00865A82" w:rsidTr="00F0208B">
        <w:trPr>
          <w:trHeight w:val="20"/>
        </w:trPr>
        <w:tc>
          <w:tcPr>
            <w:tcW w:w="4050" w:type="dxa"/>
            <w:gridSpan w:val="2"/>
          </w:tcPr>
          <w:p w:rsidR="008F178D" w:rsidRPr="00865A82" w:rsidRDefault="008F178D" w:rsidP="008F178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12" w:type="dxa"/>
            <w:gridSpan w:val="2"/>
          </w:tcPr>
          <w:p w:rsidR="008F178D" w:rsidRPr="00865A82" w:rsidRDefault="008F178D" w:rsidP="008F17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F020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.00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F020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–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63</w:t>
            </w:r>
            <w:r w:rsidR="00F020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36" w:type="dxa"/>
            <w:gridSpan w:val="2"/>
          </w:tcPr>
          <w:p w:rsidR="008F178D" w:rsidRPr="00865A82" w:rsidRDefault="008F178D" w:rsidP="008F1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gridSpan w:val="3"/>
          </w:tcPr>
          <w:p w:rsidR="008F178D" w:rsidRPr="00865A82" w:rsidRDefault="008F178D" w:rsidP="008F17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F020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.00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F020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–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64</w:t>
            </w:r>
            <w:r w:rsidR="00F020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70" w:type="dxa"/>
            <w:gridSpan w:val="2"/>
          </w:tcPr>
          <w:p w:rsidR="008F178D" w:rsidRPr="00865A82" w:rsidRDefault="008F178D" w:rsidP="008F1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8F178D" w:rsidRPr="00865A82" w:rsidRDefault="008F178D" w:rsidP="008F178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</w:t>
            </w:r>
            <w:r w:rsidR="00F020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.00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F020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–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63</w:t>
            </w:r>
            <w:r w:rsidR="00F020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70" w:type="dxa"/>
            <w:gridSpan w:val="2"/>
          </w:tcPr>
          <w:p w:rsidR="008F178D" w:rsidRPr="00865A82" w:rsidRDefault="008F178D" w:rsidP="008F1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F178D" w:rsidRPr="00865A82" w:rsidRDefault="008F178D" w:rsidP="008F17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F020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.00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F020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–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64</w:t>
            </w:r>
            <w:r w:rsidR="00F020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.00</w:t>
            </w:r>
          </w:p>
        </w:tc>
      </w:tr>
    </w:tbl>
    <w:p w:rsidR="00163875" w:rsidRPr="00865A82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:rsidR="00163875" w:rsidRPr="00865A82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163875" w:rsidRPr="00865A82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</w:p>
    <w:p w:rsidR="00163875" w:rsidRPr="00865A82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865A8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865A82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:rsidR="00163875" w:rsidRPr="00865A82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:rsidR="00163875" w:rsidRPr="00865A82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:rsidR="00163875" w:rsidRPr="00865A82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1080"/>
        <w:gridCol w:w="270"/>
        <w:gridCol w:w="1260"/>
      </w:tblGrid>
      <w:tr w:rsidR="00163875" w:rsidRPr="00865A82" w:rsidTr="00C51D2D">
        <w:trPr>
          <w:trHeight w:val="20"/>
          <w:tblHeader/>
        </w:trPr>
        <w:tc>
          <w:tcPr>
            <w:tcW w:w="4320" w:type="dxa"/>
          </w:tcPr>
          <w:p w:rsidR="00163875" w:rsidRPr="00865A82" w:rsidRDefault="00163875" w:rsidP="00C45006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163875" w:rsidRPr="00865A82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63875" w:rsidRPr="00865A82" w:rsidTr="00F72124">
        <w:trPr>
          <w:trHeight w:val="20"/>
          <w:tblHeader/>
        </w:trPr>
        <w:tc>
          <w:tcPr>
            <w:tcW w:w="4320" w:type="dxa"/>
          </w:tcPr>
          <w:p w:rsidR="00163875" w:rsidRPr="00865A82" w:rsidRDefault="00163875" w:rsidP="00C51D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:rsidR="00163875" w:rsidRPr="00865A82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163875" w:rsidRPr="00865A82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163875" w:rsidRPr="00865A82" w:rsidTr="00F72124">
        <w:trPr>
          <w:trHeight w:val="20"/>
          <w:tblHeader/>
        </w:trPr>
        <w:tc>
          <w:tcPr>
            <w:tcW w:w="4320" w:type="dxa"/>
          </w:tcPr>
          <w:p w:rsidR="00163875" w:rsidRPr="00865A82" w:rsidRDefault="00163875" w:rsidP="00C450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:rsidR="00163875" w:rsidRPr="00865A82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163875" w:rsidRPr="00865A82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163875" w:rsidRPr="00865A82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163875" w:rsidRPr="00865A82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63875" w:rsidRPr="00865A82" w:rsidTr="00C51D2D">
        <w:trPr>
          <w:trHeight w:val="20"/>
          <w:tblHeader/>
        </w:trPr>
        <w:tc>
          <w:tcPr>
            <w:tcW w:w="4320" w:type="dxa"/>
          </w:tcPr>
          <w:p w:rsidR="00163875" w:rsidRPr="00865A82" w:rsidRDefault="00163875" w:rsidP="00C45006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center"/>
          </w:tcPr>
          <w:p w:rsidR="00163875" w:rsidRPr="00865A82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468B8"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163875" w:rsidRPr="00865A82" w:rsidTr="00F72124">
        <w:trPr>
          <w:trHeight w:val="20"/>
        </w:trPr>
        <w:tc>
          <w:tcPr>
            <w:tcW w:w="4320" w:type="dxa"/>
          </w:tcPr>
          <w:p w:rsidR="00163875" w:rsidRPr="00865A82" w:rsidRDefault="00163875" w:rsidP="00C4500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163875" w:rsidRPr="00865A82" w:rsidRDefault="00C53F13" w:rsidP="00177DA0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(864)</w:t>
            </w:r>
          </w:p>
        </w:tc>
        <w:tc>
          <w:tcPr>
            <w:tcW w:w="270" w:type="dxa"/>
            <w:vAlign w:val="center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163875" w:rsidRPr="00865A82" w:rsidRDefault="00F72124" w:rsidP="00A452E5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468B8"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855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163875" w:rsidRPr="00865A82" w:rsidRDefault="00C53F13" w:rsidP="00177DA0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875</w:t>
            </w:r>
          </w:p>
        </w:tc>
        <w:tc>
          <w:tcPr>
            <w:tcW w:w="270" w:type="dxa"/>
            <w:vAlign w:val="center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163875" w:rsidRPr="00865A82" w:rsidRDefault="00F468B8" w:rsidP="00A452E5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</w:tr>
      <w:tr w:rsidR="00163875" w:rsidRPr="00865A82" w:rsidTr="00F72124">
        <w:trPr>
          <w:trHeight w:val="20"/>
        </w:trPr>
        <w:tc>
          <w:tcPr>
            <w:tcW w:w="4320" w:type="dxa"/>
          </w:tcPr>
          <w:p w:rsidR="00163875" w:rsidRPr="00865A82" w:rsidRDefault="00163875" w:rsidP="00C4500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:rsidR="00163875" w:rsidRPr="00865A82" w:rsidRDefault="00C53F13" w:rsidP="00177DA0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937</w:t>
            </w:r>
          </w:p>
        </w:tc>
        <w:tc>
          <w:tcPr>
            <w:tcW w:w="270" w:type="dxa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163875" w:rsidRPr="00865A82" w:rsidRDefault="00F468B8" w:rsidP="00A452E5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923</w:t>
            </w:r>
          </w:p>
        </w:tc>
        <w:tc>
          <w:tcPr>
            <w:tcW w:w="270" w:type="dxa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63875" w:rsidRPr="00177DA0" w:rsidRDefault="00C53F13" w:rsidP="00177DA0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D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(874)</w:t>
            </w:r>
          </w:p>
        </w:tc>
        <w:tc>
          <w:tcPr>
            <w:tcW w:w="270" w:type="dxa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163875" w:rsidRPr="00865A82" w:rsidRDefault="00F72124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468B8"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861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63875" w:rsidRPr="00865A82" w:rsidTr="00F72124">
        <w:trPr>
          <w:trHeight w:val="20"/>
        </w:trPr>
        <w:tc>
          <w:tcPr>
            <w:tcW w:w="4320" w:type="dxa"/>
          </w:tcPr>
          <w:p w:rsidR="00163875" w:rsidRPr="00865A82" w:rsidRDefault="00163875" w:rsidP="00C45006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163875" w:rsidRPr="00177DA0" w:rsidRDefault="00C53F13" w:rsidP="00177DA0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D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(962)</w:t>
            </w:r>
          </w:p>
        </w:tc>
        <w:tc>
          <w:tcPr>
            <w:tcW w:w="270" w:type="dxa"/>
            <w:vAlign w:val="bottom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163875" w:rsidRPr="00865A82" w:rsidRDefault="00F72124" w:rsidP="00A452E5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468B8"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63875" w:rsidRPr="00865A82" w:rsidRDefault="00C53F13" w:rsidP="00177DA0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458</w:t>
            </w:r>
          </w:p>
        </w:tc>
        <w:tc>
          <w:tcPr>
            <w:tcW w:w="270" w:type="dxa"/>
            <w:vAlign w:val="bottom"/>
          </w:tcPr>
          <w:p w:rsidR="00163875" w:rsidRPr="00865A82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63875" w:rsidRPr="00865A82" w:rsidRDefault="00F468B8" w:rsidP="00A452E5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</w:tr>
    </w:tbl>
    <w:p w:rsidR="00163875" w:rsidRPr="00865A82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1080"/>
        <w:gridCol w:w="270"/>
        <w:gridCol w:w="1260"/>
      </w:tblGrid>
      <w:tr w:rsidR="00145A6B" w:rsidRPr="00865A82" w:rsidTr="00886A60">
        <w:trPr>
          <w:trHeight w:val="20"/>
          <w:tblHeader/>
        </w:trPr>
        <w:tc>
          <w:tcPr>
            <w:tcW w:w="4320" w:type="dxa"/>
          </w:tcPr>
          <w:p w:rsidR="00145A6B" w:rsidRPr="00865A82" w:rsidRDefault="00145A6B" w:rsidP="00886A60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145A6B" w:rsidRPr="00865A82" w:rsidRDefault="00145A6B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865A82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45A6B" w:rsidRPr="00865A82" w:rsidTr="00886A60">
        <w:trPr>
          <w:trHeight w:val="20"/>
          <w:tblHeader/>
        </w:trPr>
        <w:tc>
          <w:tcPr>
            <w:tcW w:w="4320" w:type="dxa"/>
          </w:tcPr>
          <w:p w:rsidR="00145A6B" w:rsidRPr="00865A82" w:rsidRDefault="00145A6B" w:rsidP="00886A6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:rsidR="00145A6B" w:rsidRPr="00865A82" w:rsidRDefault="00145A6B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145A6B" w:rsidRPr="00865A82" w:rsidRDefault="00145A6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145A6B" w:rsidRPr="00865A82" w:rsidRDefault="00145A6B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145A6B" w:rsidRPr="00865A82" w:rsidTr="00886A60">
        <w:trPr>
          <w:trHeight w:val="20"/>
          <w:tblHeader/>
        </w:trPr>
        <w:tc>
          <w:tcPr>
            <w:tcW w:w="4320" w:type="dxa"/>
          </w:tcPr>
          <w:p w:rsidR="00145A6B" w:rsidRPr="00865A82" w:rsidRDefault="00145A6B" w:rsidP="00886A6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:rsidR="00145A6B" w:rsidRPr="00865A82" w:rsidRDefault="00145A6B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:rsidR="00145A6B" w:rsidRPr="00865A82" w:rsidRDefault="00145A6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145A6B" w:rsidRPr="00865A82" w:rsidRDefault="00145A6B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45A6B" w:rsidRPr="00865A82" w:rsidRDefault="00145A6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145A6B" w:rsidRPr="00865A82" w:rsidRDefault="00145A6B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:rsidR="00145A6B" w:rsidRPr="00865A82" w:rsidRDefault="00145A6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145A6B" w:rsidRPr="00865A82" w:rsidRDefault="00145A6B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45A6B" w:rsidRPr="00865A82" w:rsidTr="00886A60">
        <w:trPr>
          <w:trHeight w:val="20"/>
          <w:tblHeader/>
        </w:trPr>
        <w:tc>
          <w:tcPr>
            <w:tcW w:w="4320" w:type="dxa"/>
          </w:tcPr>
          <w:p w:rsidR="00145A6B" w:rsidRPr="00865A82" w:rsidRDefault="00145A6B" w:rsidP="00886A60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center"/>
          </w:tcPr>
          <w:p w:rsidR="00145A6B" w:rsidRPr="00865A82" w:rsidRDefault="00BB6222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65A8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865A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145A6B" w:rsidRPr="00865A82" w:rsidTr="00886A60">
        <w:trPr>
          <w:trHeight w:val="20"/>
        </w:trPr>
        <w:tc>
          <w:tcPr>
            <w:tcW w:w="4320" w:type="dxa"/>
          </w:tcPr>
          <w:p w:rsidR="00145A6B" w:rsidRPr="00865A82" w:rsidRDefault="00145A6B" w:rsidP="00886A6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145A6B" w:rsidRPr="00865A82" w:rsidRDefault="00C53F13" w:rsidP="00177DA0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(374)</w:t>
            </w:r>
          </w:p>
        </w:tc>
        <w:tc>
          <w:tcPr>
            <w:tcW w:w="270" w:type="dxa"/>
            <w:vAlign w:val="center"/>
          </w:tcPr>
          <w:p w:rsidR="00145A6B" w:rsidRPr="00865A82" w:rsidRDefault="00145A6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145A6B" w:rsidRPr="00865A82" w:rsidRDefault="00145A6B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571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344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:rsidR="00145A6B" w:rsidRPr="00865A82" w:rsidRDefault="00145A6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145A6B" w:rsidRPr="00865A82" w:rsidRDefault="00C53F13" w:rsidP="00177DA0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377</w:t>
            </w:r>
          </w:p>
        </w:tc>
        <w:tc>
          <w:tcPr>
            <w:tcW w:w="270" w:type="dxa"/>
            <w:vAlign w:val="center"/>
          </w:tcPr>
          <w:p w:rsidR="00145A6B" w:rsidRPr="00865A82" w:rsidRDefault="00145A6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145A6B" w:rsidRPr="00865A82" w:rsidRDefault="00B571AF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</w:tr>
      <w:tr w:rsidR="00145A6B" w:rsidRPr="00865A82" w:rsidTr="00886A60">
        <w:trPr>
          <w:trHeight w:val="20"/>
        </w:trPr>
        <w:tc>
          <w:tcPr>
            <w:tcW w:w="4320" w:type="dxa"/>
          </w:tcPr>
          <w:p w:rsidR="00145A6B" w:rsidRPr="00865A82" w:rsidRDefault="00145A6B" w:rsidP="00886A6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:rsidR="00145A6B" w:rsidRPr="00865A82" w:rsidRDefault="00C53F13" w:rsidP="00177DA0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419</w:t>
            </w:r>
          </w:p>
        </w:tc>
        <w:tc>
          <w:tcPr>
            <w:tcW w:w="270" w:type="dxa"/>
          </w:tcPr>
          <w:p w:rsidR="00145A6B" w:rsidRPr="00865A82" w:rsidRDefault="00145A6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145A6B" w:rsidRPr="00865A82" w:rsidRDefault="00B571AF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378</w:t>
            </w:r>
          </w:p>
        </w:tc>
        <w:tc>
          <w:tcPr>
            <w:tcW w:w="270" w:type="dxa"/>
          </w:tcPr>
          <w:p w:rsidR="00145A6B" w:rsidRPr="00865A82" w:rsidRDefault="00145A6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45A6B" w:rsidRPr="00177DA0" w:rsidRDefault="00C53F13" w:rsidP="00177DA0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D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(393)</w:t>
            </w:r>
          </w:p>
        </w:tc>
        <w:tc>
          <w:tcPr>
            <w:tcW w:w="270" w:type="dxa"/>
          </w:tcPr>
          <w:p w:rsidR="00145A6B" w:rsidRPr="00865A82" w:rsidRDefault="00145A6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145A6B" w:rsidRPr="00865A82" w:rsidRDefault="00145A6B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571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353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45A6B" w:rsidRPr="00865A82" w:rsidTr="00886A60">
        <w:trPr>
          <w:trHeight w:val="20"/>
        </w:trPr>
        <w:tc>
          <w:tcPr>
            <w:tcW w:w="4320" w:type="dxa"/>
          </w:tcPr>
          <w:p w:rsidR="00145A6B" w:rsidRPr="00865A82" w:rsidRDefault="00145A6B" w:rsidP="00886A6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145A6B" w:rsidRPr="00177DA0" w:rsidRDefault="00C53F13" w:rsidP="00177DA0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D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(413)</w:t>
            </w:r>
          </w:p>
        </w:tc>
        <w:tc>
          <w:tcPr>
            <w:tcW w:w="270" w:type="dxa"/>
            <w:vAlign w:val="bottom"/>
          </w:tcPr>
          <w:p w:rsidR="00145A6B" w:rsidRPr="00865A82" w:rsidRDefault="00145A6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145A6B" w:rsidRPr="00865A82" w:rsidRDefault="00145A6B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571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145A6B" w:rsidRPr="00865A82" w:rsidRDefault="00145A6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45A6B" w:rsidRPr="00865A82" w:rsidRDefault="00C53F13" w:rsidP="00177DA0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171</w:t>
            </w:r>
          </w:p>
        </w:tc>
        <w:tc>
          <w:tcPr>
            <w:tcW w:w="270" w:type="dxa"/>
            <w:vAlign w:val="bottom"/>
          </w:tcPr>
          <w:p w:rsidR="00145A6B" w:rsidRPr="00865A82" w:rsidRDefault="00145A6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45A6B" w:rsidRPr="00865A82" w:rsidRDefault="00B571AF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</w:tbl>
    <w:p w:rsidR="00F138AB" w:rsidRPr="00865A82" w:rsidRDefault="00F138AB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:rsidR="000A5694" w:rsidRPr="00865A82" w:rsidRDefault="000A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 w:rsidRPr="00865A82">
        <w:rPr>
          <w:rFonts w:ascii="Angsana New" w:hAnsi="Angsana New"/>
          <w:bCs/>
          <w:sz w:val="30"/>
          <w:szCs w:val="30"/>
          <w:cs/>
        </w:rPr>
        <w:br w:type="page"/>
      </w:r>
    </w:p>
    <w:p w:rsidR="0086450E" w:rsidRPr="00865A82" w:rsidRDefault="0086450E" w:rsidP="00C426D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865A82">
        <w:rPr>
          <w:rFonts w:ascii="Angsana New" w:hAnsi="Angsana New" w:hint="cs"/>
          <w:bCs/>
          <w:sz w:val="30"/>
          <w:szCs w:val="30"/>
          <w:cs/>
        </w:rPr>
        <w:lastRenderedPageBreak/>
        <w:t>ทุนเรือนหุ้น</w:t>
      </w:r>
    </w:p>
    <w:p w:rsidR="0086450E" w:rsidRPr="00865A82" w:rsidRDefault="0086450E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420"/>
        <w:gridCol w:w="900"/>
        <w:gridCol w:w="990"/>
        <w:gridCol w:w="270"/>
        <w:gridCol w:w="990"/>
        <w:gridCol w:w="270"/>
        <w:gridCol w:w="1080"/>
        <w:gridCol w:w="270"/>
        <w:gridCol w:w="1260"/>
      </w:tblGrid>
      <w:tr w:rsidR="000A5694" w:rsidRPr="00865A82" w:rsidTr="000A5694">
        <w:trPr>
          <w:tblHeader/>
        </w:trPr>
        <w:tc>
          <w:tcPr>
            <w:tcW w:w="3420" w:type="dxa"/>
          </w:tcPr>
          <w:p w:rsidR="000A5694" w:rsidRPr="00865A82" w:rsidRDefault="000A5694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900" w:type="dxa"/>
          </w:tcPr>
          <w:p w:rsidR="000A5694" w:rsidRPr="00865A82" w:rsidRDefault="000A5694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0A5694" w:rsidRPr="00865A82" w:rsidRDefault="000A5694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0A5694" w:rsidRPr="00865A82" w:rsidRDefault="000A5694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0A5694" w:rsidRPr="00865A82" w:rsidRDefault="000A5694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A5694" w:rsidRPr="00865A82" w:rsidTr="000A5694">
        <w:trPr>
          <w:tblHeader/>
        </w:trPr>
        <w:tc>
          <w:tcPr>
            <w:tcW w:w="3420" w:type="dxa"/>
          </w:tcPr>
          <w:p w:rsidR="000A5694" w:rsidRPr="00865A82" w:rsidRDefault="000A5694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0A5694" w:rsidRPr="00865A82" w:rsidRDefault="000A5694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90" w:type="dxa"/>
            <w:shd w:val="clear" w:color="auto" w:fill="auto"/>
          </w:tcPr>
          <w:p w:rsidR="000A5694" w:rsidRPr="00865A82" w:rsidRDefault="000A5694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0A5694" w:rsidRPr="00865A82" w:rsidRDefault="000A5694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A5694" w:rsidRPr="00865A82" w:rsidRDefault="000A5694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0A5694" w:rsidRPr="00865A82" w:rsidRDefault="000A5694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A5694" w:rsidRPr="00865A82" w:rsidRDefault="000A5694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0A5694" w:rsidRPr="00865A82" w:rsidRDefault="000A5694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A5694" w:rsidRPr="00865A82" w:rsidRDefault="000A5694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0A5694" w:rsidRPr="00865A82" w:rsidTr="000A5694">
        <w:trPr>
          <w:tblHeader/>
        </w:trPr>
        <w:tc>
          <w:tcPr>
            <w:tcW w:w="3420" w:type="dxa"/>
          </w:tcPr>
          <w:p w:rsidR="000A5694" w:rsidRPr="00865A82" w:rsidRDefault="000A5694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0A5694" w:rsidRPr="00865A82" w:rsidRDefault="000A5694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30" w:type="dxa"/>
            <w:gridSpan w:val="7"/>
          </w:tcPr>
          <w:p w:rsidR="000A5694" w:rsidRPr="00865A82" w:rsidRDefault="000A5694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8416B5" w:rsidRPr="00865A8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65A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865A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8416B5" w:rsidRPr="00865A8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865A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03152" w:rsidRPr="00865A82" w:rsidTr="00886A60">
        <w:tc>
          <w:tcPr>
            <w:tcW w:w="342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ทุนจดทะเบียน ณ วันที่ 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</w:tr>
      <w:tr w:rsidR="00F03152" w:rsidRPr="00865A82" w:rsidTr="000A5694">
        <w:tc>
          <w:tcPr>
            <w:tcW w:w="342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03152" w:rsidRPr="00865A82" w:rsidRDefault="00F03152" w:rsidP="00F031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03152" w:rsidRPr="00865A82" w:rsidRDefault="00F03152" w:rsidP="00F031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3152" w:rsidRPr="00865A82" w:rsidTr="000A5694">
        <w:tc>
          <w:tcPr>
            <w:tcW w:w="342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03152" w:rsidRPr="00865A82" w:rsidRDefault="00F03152" w:rsidP="00F031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03152" w:rsidRPr="00865A82" w:rsidRDefault="00F03152" w:rsidP="00F031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3152" w:rsidRPr="00865A82" w:rsidTr="000A5694">
        <w:tc>
          <w:tcPr>
            <w:tcW w:w="342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03152" w:rsidRPr="00865A82" w:rsidRDefault="00F03152" w:rsidP="00F031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03152" w:rsidRPr="00865A82" w:rsidRDefault="00F03152" w:rsidP="00F031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3152" w:rsidRPr="00865A82" w:rsidTr="000A5694">
        <w:tc>
          <w:tcPr>
            <w:tcW w:w="342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90" w:type="dxa"/>
            <w:vAlign w:val="bottom"/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03152" w:rsidRPr="00865A82" w:rsidRDefault="00F03152" w:rsidP="00F031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225,000</w:t>
            </w:r>
          </w:p>
        </w:tc>
        <w:tc>
          <w:tcPr>
            <w:tcW w:w="27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03152" w:rsidRPr="00865A82" w:rsidRDefault="00F03152" w:rsidP="00F031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225,000</w:t>
            </w:r>
          </w:p>
        </w:tc>
      </w:tr>
      <w:tr w:rsidR="00F03152" w:rsidRPr="00865A82" w:rsidTr="00886A60">
        <w:tc>
          <w:tcPr>
            <w:tcW w:w="342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:rsidR="00F03152" w:rsidRPr="00865A82" w:rsidRDefault="00F03152" w:rsidP="00F03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03152" w:rsidRPr="00865A82" w:rsidRDefault="00F03152" w:rsidP="00F031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</w:p>
        </w:tc>
        <w:tc>
          <w:tcPr>
            <w:tcW w:w="270" w:type="dxa"/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03152" w:rsidRPr="00865A82" w:rsidRDefault="00F03152" w:rsidP="00F031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</w:p>
        </w:tc>
      </w:tr>
      <w:tr w:rsidR="00F03152" w:rsidRPr="00865A82" w:rsidTr="000A5694">
        <w:tc>
          <w:tcPr>
            <w:tcW w:w="342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F03152" w:rsidRPr="00865A82" w:rsidRDefault="00F03152" w:rsidP="00F031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03152" w:rsidRPr="00865A82" w:rsidRDefault="00F03152" w:rsidP="00F031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03152" w:rsidRPr="00865A82" w:rsidRDefault="00F03152" w:rsidP="00F031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03152" w:rsidRPr="00865A82" w:rsidRDefault="00F03152" w:rsidP="00F031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3152" w:rsidRPr="00865A82" w:rsidTr="000A5694">
        <w:tc>
          <w:tcPr>
            <w:tcW w:w="342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F03152" w:rsidRPr="00865A82" w:rsidRDefault="00F03152" w:rsidP="00F0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03152" w:rsidRPr="00865A82" w:rsidRDefault="00F03152" w:rsidP="00F0315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</w:tr>
    </w:tbl>
    <w:p w:rsidR="000A5694" w:rsidRPr="00865A82" w:rsidRDefault="000A5694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953816" w:rsidRPr="00865A82" w:rsidRDefault="00953816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65A82">
        <w:rPr>
          <w:rFonts w:ascii="Angsana New" w:hAnsi="Angsana New" w:hint="cs"/>
          <w:i/>
          <w:iCs/>
          <w:sz w:val="30"/>
          <w:szCs w:val="30"/>
          <w:cs/>
        </w:rPr>
        <w:t>การออกหุ้นเพิ่มทุน</w:t>
      </w:r>
    </w:p>
    <w:p w:rsidR="00953816" w:rsidRPr="00865A82" w:rsidRDefault="00953816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97F58" w:rsidRDefault="0042041A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 w:hint="cs"/>
          <w:sz w:val="30"/>
          <w:szCs w:val="30"/>
          <w:cs/>
        </w:rPr>
        <w:t>ในระหว่าง</w:t>
      </w:r>
      <w:r w:rsidR="00A8732B">
        <w:rPr>
          <w:rFonts w:ascii="Angsana New" w:hAnsi="Angsana New" w:hint="cs"/>
          <w:sz w:val="30"/>
          <w:szCs w:val="30"/>
          <w:cs/>
        </w:rPr>
        <w:t>ปี</w:t>
      </w:r>
      <w:r w:rsidRPr="00865A82">
        <w:rPr>
          <w:rFonts w:ascii="Angsana New" w:hAnsi="Angsana New" w:hint="cs"/>
          <w:sz w:val="30"/>
          <w:szCs w:val="30"/>
          <w:cs/>
        </w:rPr>
        <w:t xml:space="preserve"> </w:t>
      </w:r>
      <w:r w:rsidR="00985221" w:rsidRPr="00865A82">
        <w:rPr>
          <w:rFonts w:ascii="Angsana New" w:hAnsi="Angsana New"/>
          <w:sz w:val="30"/>
          <w:szCs w:val="30"/>
        </w:rPr>
        <w:t>2562</w:t>
      </w:r>
      <w:r w:rsidRPr="00865A82">
        <w:rPr>
          <w:rFonts w:ascii="Angsana New" w:hAnsi="Angsana New" w:hint="cs"/>
          <w:sz w:val="30"/>
          <w:szCs w:val="30"/>
          <w:cs/>
        </w:rPr>
        <w:t xml:space="preserve"> บริษัทได้เปิดให้ประชาชนจองซื้อหุ้นสามัญจำนวน </w:t>
      </w:r>
      <w:r w:rsidR="00985221" w:rsidRPr="00865A82">
        <w:rPr>
          <w:rFonts w:ascii="Angsana New" w:hAnsi="Angsana New"/>
          <w:sz w:val="30"/>
          <w:szCs w:val="30"/>
        </w:rPr>
        <w:t>75</w:t>
      </w:r>
      <w:r w:rsidR="00BC2ABA">
        <w:rPr>
          <w:rFonts w:ascii="Angsana New" w:hAnsi="Angsana New"/>
          <w:sz w:val="30"/>
          <w:szCs w:val="30"/>
        </w:rPr>
        <w:t>.0</w:t>
      </w:r>
      <w:r w:rsidRPr="00865A82">
        <w:rPr>
          <w:rFonts w:ascii="Angsana New" w:hAnsi="Angsana New" w:hint="cs"/>
          <w:sz w:val="30"/>
          <w:szCs w:val="30"/>
          <w:cs/>
        </w:rPr>
        <w:t xml:space="preserve"> ล้านหุ้น </w:t>
      </w:r>
      <w:r w:rsidR="00BC2ABA"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 w:rsidR="00BC2ABA">
        <w:rPr>
          <w:rFonts w:ascii="Angsana New" w:hAnsi="Angsana New"/>
          <w:sz w:val="30"/>
          <w:szCs w:val="30"/>
        </w:rPr>
        <w:t xml:space="preserve">1 </w:t>
      </w:r>
      <w:r w:rsidR="00BC2ABA">
        <w:rPr>
          <w:rFonts w:ascii="Angsana New" w:hAnsi="Angsana New" w:hint="cs"/>
          <w:sz w:val="30"/>
          <w:szCs w:val="30"/>
          <w:cs/>
        </w:rPr>
        <w:t>บาท</w:t>
      </w:r>
      <w:r w:rsidRPr="00865A82">
        <w:rPr>
          <w:rFonts w:ascii="Angsana New" w:hAnsi="Angsana New" w:hint="cs"/>
          <w:sz w:val="30"/>
          <w:szCs w:val="30"/>
          <w:cs/>
        </w:rPr>
        <w:t xml:space="preserve"> </w:t>
      </w:r>
      <w:r w:rsidR="00B0264F">
        <w:rPr>
          <w:rFonts w:ascii="Angsana New" w:hAnsi="Angsana New" w:hint="cs"/>
          <w:sz w:val="30"/>
          <w:szCs w:val="30"/>
          <w:cs/>
        </w:rPr>
        <w:t>ส่ง</w:t>
      </w:r>
      <w:r w:rsidRPr="00865A82">
        <w:rPr>
          <w:rFonts w:ascii="Angsana New" w:hAnsi="Angsana New" w:hint="cs"/>
          <w:sz w:val="30"/>
          <w:szCs w:val="30"/>
          <w:cs/>
        </w:rPr>
        <w:t xml:space="preserve">ผลให้บริษัทจดทะเบียนทุนที่ออกและชำระแล้ว เป็นจำนวน </w:t>
      </w:r>
      <w:r w:rsidR="00985221" w:rsidRPr="00865A82">
        <w:rPr>
          <w:rFonts w:ascii="Angsana New" w:hAnsi="Angsana New"/>
          <w:sz w:val="30"/>
          <w:szCs w:val="30"/>
        </w:rPr>
        <w:t>300</w:t>
      </w:r>
      <w:r w:rsidR="00B0264F">
        <w:rPr>
          <w:rFonts w:ascii="Angsana New" w:hAnsi="Angsana New"/>
          <w:sz w:val="30"/>
          <w:szCs w:val="30"/>
        </w:rPr>
        <w:t>.0</w:t>
      </w:r>
      <w:r w:rsidRPr="00865A82">
        <w:rPr>
          <w:rFonts w:ascii="Angsana New" w:hAnsi="Angsana New" w:hint="cs"/>
          <w:sz w:val="30"/>
          <w:szCs w:val="30"/>
          <w:cs/>
        </w:rPr>
        <w:t xml:space="preserve"> ล้านบาท กับ</w:t>
      </w:r>
      <w:r w:rsidR="00B0264F">
        <w:rPr>
          <w:rFonts w:ascii="Angsana New" w:hAnsi="Angsana New" w:hint="cs"/>
          <w:sz w:val="30"/>
          <w:szCs w:val="30"/>
          <w:cs/>
        </w:rPr>
        <w:t>กรมพัฒนาธุรกิจการค้า</w:t>
      </w:r>
      <w:r w:rsidRPr="00865A82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="00B0264F">
        <w:rPr>
          <w:rFonts w:ascii="Angsana New" w:hAnsi="Angsana New" w:hint="cs"/>
          <w:sz w:val="30"/>
          <w:szCs w:val="30"/>
          <w:cs/>
        </w:rPr>
        <w:t>เมื่อ</w:t>
      </w:r>
      <w:r w:rsidRPr="00865A8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85221" w:rsidRPr="00865A82">
        <w:rPr>
          <w:rFonts w:ascii="Angsana New" w:hAnsi="Angsana New"/>
          <w:sz w:val="30"/>
          <w:szCs w:val="30"/>
        </w:rPr>
        <w:t>13</w:t>
      </w:r>
      <w:r w:rsidRPr="00865A82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985221" w:rsidRPr="00865A82">
        <w:rPr>
          <w:rFonts w:ascii="Angsana New" w:hAnsi="Angsana New"/>
          <w:sz w:val="30"/>
          <w:szCs w:val="30"/>
        </w:rPr>
        <w:t>2562</w:t>
      </w:r>
      <w:r w:rsidRPr="00865A82">
        <w:rPr>
          <w:rFonts w:ascii="Angsana New" w:hAnsi="Angsana New" w:hint="cs"/>
          <w:sz w:val="30"/>
          <w:szCs w:val="30"/>
          <w:cs/>
        </w:rPr>
        <w:t xml:space="preserve"> </w:t>
      </w:r>
      <w:r w:rsidR="00B0264F">
        <w:rPr>
          <w:rFonts w:ascii="Angsana New" w:hAnsi="Angsana New" w:hint="cs"/>
          <w:sz w:val="30"/>
          <w:szCs w:val="30"/>
          <w:cs/>
        </w:rPr>
        <w:t>นอกจาก</w:t>
      </w:r>
      <w:r w:rsidRPr="00865A82">
        <w:rPr>
          <w:rFonts w:ascii="Angsana New" w:hAnsi="Angsana New" w:hint="cs"/>
          <w:sz w:val="30"/>
          <w:szCs w:val="30"/>
          <w:cs/>
        </w:rPr>
        <w:t xml:space="preserve">นี้ตลาดหลักทรัพย์แห่งประเทศไทยได้อนุมัติหุ้นสามัญของบริษัทจำนวน </w:t>
      </w:r>
      <w:r w:rsidR="00985221" w:rsidRPr="00865A82">
        <w:rPr>
          <w:rFonts w:ascii="Angsana New" w:hAnsi="Angsana New"/>
          <w:sz w:val="30"/>
          <w:szCs w:val="30"/>
        </w:rPr>
        <w:t>300</w:t>
      </w:r>
      <w:r w:rsidR="00B0264F">
        <w:rPr>
          <w:rFonts w:ascii="Angsana New" w:hAnsi="Angsana New"/>
          <w:sz w:val="30"/>
          <w:szCs w:val="30"/>
        </w:rPr>
        <w:t>.0</w:t>
      </w:r>
      <w:r w:rsidRPr="00865A82">
        <w:rPr>
          <w:rFonts w:ascii="Angsana New" w:hAnsi="Angsana New" w:hint="cs"/>
          <w:sz w:val="30"/>
          <w:szCs w:val="30"/>
          <w:cs/>
        </w:rPr>
        <w:t xml:space="preserve"> ล้านหุ้น 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985221" w:rsidRPr="00865A82">
        <w:rPr>
          <w:rFonts w:ascii="Angsana New" w:hAnsi="Angsana New"/>
          <w:sz w:val="30"/>
          <w:szCs w:val="30"/>
        </w:rPr>
        <w:t>20</w:t>
      </w:r>
      <w:r w:rsidRPr="00865A82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985221" w:rsidRPr="00865A82">
        <w:rPr>
          <w:rFonts w:ascii="Angsana New" w:hAnsi="Angsana New"/>
          <w:sz w:val="30"/>
          <w:szCs w:val="30"/>
        </w:rPr>
        <w:t>2562</w:t>
      </w:r>
      <w:r w:rsidRPr="00865A82">
        <w:rPr>
          <w:rFonts w:ascii="Angsana New" w:hAnsi="Angsana New" w:hint="cs"/>
          <w:sz w:val="30"/>
          <w:szCs w:val="30"/>
          <w:cs/>
        </w:rPr>
        <w:t xml:space="preserve"> </w:t>
      </w:r>
    </w:p>
    <w:p w:rsidR="00F204FC" w:rsidRPr="00865A82" w:rsidRDefault="00F204FC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97F58" w:rsidRPr="00865A82" w:rsidRDefault="00C97F58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:rsidR="00C97F58" w:rsidRPr="00865A82" w:rsidRDefault="00C97F58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97F58" w:rsidRPr="00865A82" w:rsidRDefault="00C97F58" w:rsidP="00C97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65A82">
        <w:rPr>
          <w:rFonts w:asciiTheme="majorBidi" w:hAnsiTheme="majorBidi" w:cstheme="majorBidi"/>
          <w:sz w:val="30"/>
          <w:szCs w:val="30"/>
        </w:rPr>
        <w:t>2535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865A82">
        <w:rPr>
          <w:rFonts w:asciiTheme="majorBidi" w:hAnsiTheme="majorBidi" w:cstheme="majorBidi"/>
          <w:sz w:val="30"/>
          <w:szCs w:val="30"/>
        </w:rPr>
        <w:t>51</w:t>
      </w:r>
      <w:r w:rsidRPr="00865A82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65A82">
        <w:rPr>
          <w:rFonts w:asciiTheme="majorBidi" w:hAnsiTheme="majorBidi" w:cstheme="majorBidi"/>
          <w:sz w:val="30"/>
          <w:szCs w:val="30"/>
        </w:rPr>
        <w:t>“</w:t>
      </w:r>
      <w:r w:rsidRPr="00865A82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865A82">
        <w:rPr>
          <w:rFonts w:asciiTheme="majorBidi" w:hAnsiTheme="majorBidi" w:cstheme="majorBidi"/>
          <w:sz w:val="30"/>
          <w:szCs w:val="30"/>
        </w:rPr>
        <w:t>”</w:t>
      </w:r>
      <w:r w:rsidRPr="00865A82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C97F58" w:rsidRPr="00865A82" w:rsidRDefault="00C97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 w:rsidRPr="00865A82">
        <w:rPr>
          <w:rFonts w:ascii="Angsana New" w:hAnsi="Angsana New"/>
          <w:bCs/>
          <w:sz w:val="30"/>
          <w:szCs w:val="30"/>
          <w:cs/>
        </w:rPr>
        <w:br w:type="page"/>
      </w:r>
    </w:p>
    <w:p w:rsidR="0042041A" w:rsidRPr="00865A82" w:rsidRDefault="0042041A" w:rsidP="00C426D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865A82">
        <w:rPr>
          <w:rFonts w:ascii="Angsana New" w:hAnsi="Angsana New" w:hint="cs"/>
          <w:bCs/>
          <w:sz w:val="30"/>
          <w:szCs w:val="30"/>
          <w:cs/>
        </w:rPr>
        <w:lastRenderedPageBreak/>
        <w:t>สำรองตามกฎหมาย</w:t>
      </w:r>
    </w:p>
    <w:p w:rsidR="0086450E" w:rsidRPr="00865A82" w:rsidRDefault="0086450E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42041A" w:rsidRPr="00865A82" w:rsidRDefault="009A1C40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65A82">
        <w:rPr>
          <w:rFonts w:ascii="Angsana New" w:hAnsi="Angsana New"/>
          <w:sz w:val="30"/>
          <w:szCs w:val="30"/>
        </w:rPr>
        <w:t>2535</w:t>
      </w:r>
      <w:r w:rsidRPr="00865A82">
        <w:rPr>
          <w:rFonts w:ascii="Angsana New" w:hAnsi="Angsana New"/>
          <w:sz w:val="30"/>
          <w:szCs w:val="30"/>
          <w:cs/>
        </w:rPr>
        <w:t xml:space="preserve"> มาตรา </w:t>
      </w:r>
      <w:r w:rsidRPr="00865A82">
        <w:rPr>
          <w:rFonts w:ascii="Angsana New" w:hAnsi="Angsana New"/>
          <w:sz w:val="30"/>
          <w:szCs w:val="30"/>
        </w:rPr>
        <w:t>116</w:t>
      </w:r>
      <w:r w:rsidRPr="00865A82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865A82">
        <w:rPr>
          <w:rFonts w:ascii="Angsana New" w:hAnsi="Angsana New"/>
          <w:sz w:val="30"/>
          <w:szCs w:val="30"/>
        </w:rPr>
        <w:t>5</w:t>
      </w:r>
      <w:r w:rsidRPr="00865A82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865A82">
        <w:rPr>
          <w:rFonts w:ascii="Angsana New" w:hAnsi="Angsana New"/>
          <w:sz w:val="30"/>
          <w:szCs w:val="30"/>
        </w:rPr>
        <w:t>10</w:t>
      </w:r>
      <w:r w:rsidRPr="00865A82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:rsidR="0042041A" w:rsidRPr="00865A82" w:rsidRDefault="0042041A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F77590" w:rsidRPr="00865A82" w:rsidRDefault="00F77590" w:rsidP="006C5C4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865A82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:rsidR="00F77590" w:rsidRPr="00865A82" w:rsidRDefault="00F77590" w:rsidP="00C76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022865" w:rsidRPr="00865A82" w:rsidRDefault="00022865" w:rsidP="0002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65A82"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:rsidR="00022865" w:rsidRPr="00865A82" w:rsidRDefault="00022865" w:rsidP="00C76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022865" w:rsidRPr="00865A82" w:rsidRDefault="00022865" w:rsidP="0002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865A82">
        <w:rPr>
          <w:rFonts w:ascii="Angsana New" w:hAnsi="Angsana New" w:hint="cs"/>
          <w:sz w:val="30"/>
          <w:szCs w:val="30"/>
          <w:cs/>
        </w:rPr>
        <w:t>ผู้บริหาร</w:t>
      </w:r>
      <w:r w:rsidR="006004F7">
        <w:rPr>
          <w:rFonts w:ascii="Angsana New" w:hAnsi="Angsana New" w:hint="cs"/>
          <w:sz w:val="30"/>
          <w:szCs w:val="30"/>
          <w:cs/>
        </w:rPr>
        <w:t>พิจารณา</w:t>
      </w:r>
      <w:r w:rsidRPr="00865A82">
        <w:rPr>
          <w:rFonts w:ascii="Angsana New" w:hAnsi="Angsana New" w:hint="cs"/>
          <w:sz w:val="30"/>
          <w:szCs w:val="30"/>
          <w:cs/>
        </w:rPr>
        <w:t>ว่ากลุ่มบริษัทดำเนินกิจการในส่วนงานธุรกิจเดียวคือธุรกิจร้านอาหาร ดังนั้น</w:t>
      </w:r>
      <w:r w:rsidR="00B571AF">
        <w:rPr>
          <w:rFonts w:ascii="Angsana New" w:hAnsi="Angsana New" w:hint="cs"/>
          <w:sz w:val="30"/>
          <w:szCs w:val="30"/>
          <w:cs/>
        </w:rPr>
        <w:t>จึงมีส่วนงานที่รายงานเพียงส่วนเดียว</w:t>
      </w:r>
    </w:p>
    <w:p w:rsidR="00022865" w:rsidRPr="00865A82" w:rsidRDefault="00022865" w:rsidP="00C76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022865" w:rsidRPr="00865A82" w:rsidRDefault="00022865" w:rsidP="0002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 w:hint="cs"/>
          <w:i/>
          <w:iCs/>
          <w:sz w:val="30"/>
          <w:szCs w:val="30"/>
          <w:cs/>
        </w:rPr>
        <w:t>ส่วนงานภูมิศาสตร์</w:t>
      </w:r>
    </w:p>
    <w:p w:rsidR="00022865" w:rsidRPr="00865A82" w:rsidRDefault="00022865" w:rsidP="00C76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022865" w:rsidRPr="00865A82" w:rsidRDefault="00022865" w:rsidP="0002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865A82">
        <w:rPr>
          <w:rFonts w:ascii="Angsana New" w:hAnsi="Angsana New" w:hint="cs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:rsidR="001F5100" w:rsidRPr="00865A82" w:rsidRDefault="001F5100" w:rsidP="00C76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EC3EAC" w:rsidRPr="00865A82" w:rsidRDefault="00EC3EAC" w:rsidP="00EC3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 w:hint="cs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:rsidR="003345CF" w:rsidRPr="00865A82" w:rsidRDefault="003345CF" w:rsidP="00C76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1082"/>
        <w:gridCol w:w="271"/>
        <w:gridCol w:w="1080"/>
        <w:gridCol w:w="269"/>
        <w:gridCol w:w="1080"/>
        <w:gridCol w:w="271"/>
        <w:gridCol w:w="1078"/>
      </w:tblGrid>
      <w:tr w:rsidR="003345CF" w:rsidRPr="00865A82" w:rsidTr="00FF4895">
        <w:trPr>
          <w:tblHeader/>
        </w:trPr>
        <w:tc>
          <w:tcPr>
            <w:tcW w:w="2311" w:type="pct"/>
          </w:tcPr>
          <w:p w:rsidR="003345CF" w:rsidRPr="00865A82" w:rsidRDefault="003345CF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75" w:type="pct"/>
            <w:gridSpan w:val="3"/>
            <w:shd w:val="clear" w:color="auto" w:fill="auto"/>
          </w:tcPr>
          <w:p w:rsidR="003345CF" w:rsidRPr="00865A82" w:rsidRDefault="003345CF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3345CF" w:rsidRPr="00865A82" w:rsidRDefault="003345CF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pct"/>
            <w:gridSpan w:val="3"/>
            <w:shd w:val="clear" w:color="auto" w:fill="auto"/>
            <w:vAlign w:val="bottom"/>
          </w:tcPr>
          <w:p w:rsidR="003345CF" w:rsidRPr="00865A82" w:rsidRDefault="003345CF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45CE" w:rsidRPr="00865A82" w:rsidTr="009D45CE">
        <w:tc>
          <w:tcPr>
            <w:tcW w:w="2311" w:type="pct"/>
          </w:tcPr>
          <w:p w:rsidR="003345CF" w:rsidRPr="00865A82" w:rsidRDefault="003345CF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865A82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</w:t>
            </w:r>
            <w:r w:rsidR="00A801E2" w:rsidRPr="00865A8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ปี</w:t>
            </w:r>
            <w:r w:rsidRPr="00865A82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Pr="00865A8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="00A801E2" w:rsidRPr="00865A8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1</w:t>
            </w:r>
            <w:r w:rsidRPr="00865A8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A801E2" w:rsidRPr="00865A8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  <w:r w:rsidRPr="00865A8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:rsidR="003345CF" w:rsidRPr="00865A82" w:rsidRDefault="003345CF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:rsidR="003345CF" w:rsidRPr="00865A82" w:rsidRDefault="003345CF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3345CF" w:rsidRPr="00865A82" w:rsidRDefault="003345CF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:rsidR="003345CF" w:rsidRPr="00865A82" w:rsidRDefault="003345CF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:rsidR="003345CF" w:rsidRPr="00865A82" w:rsidRDefault="003345CF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:rsidR="003345CF" w:rsidRPr="00865A82" w:rsidRDefault="003345CF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3345CF" w:rsidRPr="00865A82" w:rsidRDefault="003345CF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345CF" w:rsidRPr="00865A82" w:rsidTr="009D45CE">
        <w:tc>
          <w:tcPr>
            <w:tcW w:w="2311" w:type="pct"/>
          </w:tcPr>
          <w:p w:rsidR="003345CF" w:rsidRPr="00865A82" w:rsidRDefault="003345CF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89" w:type="pct"/>
            <w:gridSpan w:val="7"/>
            <w:shd w:val="clear" w:color="auto" w:fill="auto"/>
          </w:tcPr>
          <w:p w:rsidR="003345CF" w:rsidRPr="00865A82" w:rsidRDefault="003345CF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C18B2" w:rsidRPr="00865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865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9D45CE" w:rsidRPr="00865A82" w:rsidTr="009D45CE">
        <w:tc>
          <w:tcPr>
            <w:tcW w:w="2311" w:type="pct"/>
          </w:tcPr>
          <w:p w:rsidR="003345CF" w:rsidRPr="00865A82" w:rsidRDefault="003345CF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67" w:type="pct"/>
            <w:shd w:val="clear" w:color="auto" w:fill="auto"/>
          </w:tcPr>
          <w:p w:rsidR="003345CF" w:rsidRPr="00865A82" w:rsidRDefault="003345CF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345CF" w:rsidRPr="00865A82" w:rsidRDefault="003345CF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3345CF" w:rsidRPr="00865A82" w:rsidRDefault="003345CF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3345CF" w:rsidRPr="00865A82" w:rsidRDefault="003345CF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3345CF" w:rsidRPr="00865A82" w:rsidRDefault="003345CF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3345CF" w:rsidRPr="00865A82" w:rsidRDefault="003345CF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:rsidR="003345CF" w:rsidRPr="00865A82" w:rsidRDefault="003345CF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45CE" w:rsidRPr="00865A82" w:rsidTr="009D45CE">
        <w:tc>
          <w:tcPr>
            <w:tcW w:w="2311" w:type="pct"/>
          </w:tcPr>
          <w:p w:rsidR="003345CF" w:rsidRPr="00865A82" w:rsidRDefault="003345CF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67" w:type="pct"/>
            <w:shd w:val="clear" w:color="auto" w:fill="auto"/>
          </w:tcPr>
          <w:p w:rsidR="003345CF" w:rsidRPr="00865A82" w:rsidRDefault="00AF0E9A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2,213,914</w:t>
            </w:r>
          </w:p>
        </w:tc>
        <w:tc>
          <w:tcPr>
            <w:tcW w:w="142" w:type="pct"/>
            <w:shd w:val="clear" w:color="auto" w:fill="auto"/>
          </w:tcPr>
          <w:p w:rsidR="003345CF" w:rsidRPr="00865A82" w:rsidRDefault="003345CF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3345CF" w:rsidRPr="00865A82" w:rsidRDefault="00D10F57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6E438E" w:rsidRPr="00865A82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="002F3B1E" w:rsidRPr="00865A82">
              <w:rPr>
                <w:rFonts w:asciiTheme="majorBidi" w:hAnsiTheme="majorBidi" w:cstheme="majorBidi"/>
                <w:sz w:val="30"/>
                <w:szCs w:val="30"/>
              </w:rPr>
              <w:t>6,64</w:t>
            </w:r>
            <w:r w:rsidR="005554F1" w:rsidRPr="00865A8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:rsidR="003345CF" w:rsidRPr="00865A82" w:rsidRDefault="003345CF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3345CF" w:rsidRPr="00865A82" w:rsidRDefault="00AF0E9A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3345CF" w:rsidRPr="00865A82" w:rsidRDefault="003345CF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:rsidR="003345CF" w:rsidRPr="00865A82" w:rsidRDefault="00D87CC1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45CE" w:rsidRPr="00865A82" w:rsidTr="009D45CE">
        <w:tc>
          <w:tcPr>
            <w:tcW w:w="2311" w:type="pct"/>
          </w:tcPr>
          <w:p w:rsidR="003345CF" w:rsidRPr="00865A82" w:rsidRDefault="003345CF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67" w:type="pct"/>
            <w:shd w:val="clear" w:color="auto" w:fill="auto"/>
          </w:tcPr>
          <w:p w:rsidR="003345CF" w:rsidRPr="00865A82" w:rsidRDefault="00AF0E9A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70,083</w:t>
            </w:r>
          </w:p>
        </w:tc>
        <w:tc>
          <w:tcPr>
            <w:tcW w:w="142" w:type="pct"/>
            <w:shd w:val="clear" w:color="auto" w:fill="auto"/>
          </w:tcPr>
          <w:p w:rsidR="003345CF" w:rsidRPr="00865A82" w:rsidRDefault="003345CF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3345CF" w:rsidRPr="00865A82" w:rsidRDefault="006E438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2F3B1E" w:rsidRPr="00865A82">
              <w:rPr>
                <w:rFonts w:asciiTheme="majorBidi" w:hAnsiTheme="majorBidi" w:cstheme="majorBidi"/>
                <w:sz w:val="30"/>
                <w:szCs w:val="30"/>
              </w:rPr>
              <w:t>,856</w:t>
            </w:r>
          </w:p>
        </w:tc>
        <w:tc>
          <w:tcPr>
            <w:tcW w:w="141" w:type="pct"/>
            <w:shd w:val="clear" w:color="auto" w:fill="auto"/>
          </w:tcPr>
          <w:p w:rsidR="003345CF" w:rsidRPr="00865A82" w:rsidRDefault="003345CF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3345CF" w:rsidRPr="00865A82" w:rsidRDefault="00AF0E9A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3345CF" w:rsidRPr="00865A82" w:rsidRDefault="003345CF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:rsidR="003345CF" w:rsidRPr="00865A82" w:rsidRDefault="00D87CC1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5221" w:rsidRPr="00865A82" w:rsidTr="009D45CE">
        <w:tc>
          <w:tcPr>
            <w:tcW w:w="2311" w:type="pct"/>
          </w:tcPr>
          <w:p w:rsidR="00BC5221" w:rsidRPr="00865A82" w:rsidRDefault="00BC5221" w:rsidP="00BC522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รายได้ค่าบริหารจัดการและอื่นๆ</w:t>
            </w:r>
          </w:p>
        </w:tc>
        <w:tc>
          <w:tcPr>
            <w:tcW w:w="567" w:type="pct"/>
            <w:shd w:val="clear" w:color="auto" w:fill="auto"/>
          </w:tcPr>
          <w:p w:rsidR="00BC5221" w:rsidRPr="00865A82" w:rsidRDefault="00AF0E9A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BC5221" w:rsidRPr="00865A82" w:rsidRDefault="00BC5221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BC5221" w:rsidRPr="00865A82" w:rsidRDefault="00AF0E9A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554F1" w:rsidRPr="00865A82">
              <w:rPr>
                <w:rFonts w:asciiTheme="majorBidi" w:hAnsiTheme="majorBidi" w:cstheme="majorBidi"/>
                <w:sz w:val="30"/>
                <w:szCs w:val="30"/>
              </w:rPr>
              <w:t>8,391</w:t>
            </w:r>
          </w:p>
        </w:tc>
        <w:tc>
          <w:tcPr>
            <w:tcW w:w="142" w:type="pct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:rsidR="00BC5221" w:rsidRPr="00865A82" w:rsidRDefault="00BC5221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242,772</w:t>
            </w:r>
          </w:p>
        </w:tc>
      </w:tr>
      <w:tr w:rsidR="00BC5221" w:rsidRPr="00865A82" w:rsidTr="009D45CE">
        <w:tc>
          <w:tcPr>
            <w:tcW w:w="2311" w:type="pct"/>
          </w:tcPr>
          <w:p w:rsidR="00BC5221" w:rsidRPr="00865A82" w:rsidRDefault="00BC5221" w:rsidP="00BC522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BC5221" w:rsidRPr="00865A82" w:rsidRDefault="00AF0E9A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2,283,997</w:t>
            </w:r>
          </w:p>
        </w:tc>
        <w:tc>
          <w:tcPr>
            <w:tcW w:w="142" w:type="pct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:rsidR="00BC5221" w:rsidRPr="00865A82" w:rsidRDefault="00BC5221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3,102,497</w:t>
            </w:r>
          </w:p>
        </w:tc>
        <w:tc>
          <w:tcPr>
            <w:tcW w:w="141" w:type="pct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:rsidR="00BC5221" w:rsidRPr="00865A82" w:rsidRDefault="00AF0E9A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5554F1" w:rsidRPr="00865A82">
              <w:rPr>
                <w:rFonts w:ascii="Angsana New" w:hAnsi="Angsana New"/>
                <w:b/>
                <w:bCs/>
                <w:sz w:val="30"/>
                <w:szCs w:val="30"/>
              </w:rPr>
              <w:t>8,391</w:t>
            </w:r>
          </w:p>
        </w:tc>
        <w:tc>
          <w:tcPr>
            <w:tcW w:w="142" w:type="pct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:rsidR="00BC5221" w:rsidRPr="00865A82" w:rsidRDefault="00BC5221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242,772</w:t>
            </w:r>
          </w:p>
        </w:tc>
      </w:tr>
      <w:tr w:rsidR="00BC5221" w:rsidRPr="00865A82" w:rsidTr="009D45CE">
        <w:tc>
          <w:tcPr>
            <w:tcW w:w="2311" w:type="pct"/>
          </w:tcPr>
          <w:p w:rsidR="00BC5221" w:rsidRPr="00865A82" w:rsidRDefault="00BC5221" w:rsidP="00BC522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" w:type="pct"/>
            <w:shd w:val="clear" w:color="auto" w:fill="auto"/>
          </w:tcPr>
          <w:p w:rsidR="00BC5221" w:rsidRPr="00865A82" w:rsidRDefault="00BC5221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BC5221" w:rsidRPr="00865A82" w:rsidRDefault="00BC5221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BC5221" w:rsidRPr="00865A82" w:rsidRDefault="00BC5221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:rsidR="00BC5221" w:rsidRPr="00865A82" w:rsidRDefault="00BC5221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221" w:rsidRPr="00865A82" w:rsidTr="009D45CE">
        <w:tc>
          <w:tcPr>
            <w:tcW w:w="2311" w:type="pct"/>
          </w:tcPr>
          <w:p w:rsidR="00BC5221" w:rsidRPr="00865A82" w:rsidRDefault="00BC5221" w:rsidP="00BC522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67" w:type="pct"/>
            <w:shd w:val="clear" w:color="auto" w:fill="auto"/>
          </w:tcPr>
          <w:p w:rsidR="00BC5221" w:rsidRPr="00865A82" w:rsidRDefault="00BC5221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BC5221" w:rsidRPr="00865A82" w:rsidRDefault="00BC5221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BC5221" w:rsidRPr="00865A82" w:rsidRDefault="00BC5221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:rsidR="00BC5221" w:rsidRPr="00865A82" w:rsidRDefault="00BC5221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221" w:rsidRPr="00865A82" w:rsidTr="009D45CE">
        <w:tc>
          <w:tcPr>
            <w:tcW w:w="2311" w:type="pct"/>
          </w:tcPr>
          <w:p w:rsidR="00BC5221" w:rsidRPr="00865A82" w:rsidRDefault="00BC5221" w:rsidP="00BC522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67" w:type="pct"/>
            <w:shd w:val="clear" w:color="auto" w:fill="auto"/>
          </w:tcPr>
          <w:p w:rsidR="00BC5221" w:rsidRPr="00865A82" w:rsidRDefault="00AF0E9A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2,277,899</w:t>
            </w:r>
          </w:p>
        </w:tc>
        <w:tc>
          <w:tcPr>
            <w:tcW w:w="142" w:type="pct"/>
            <w:shd w:val="clear" w:color="auto" w:fill="auto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BC5221" w:rsidRPr="00865A82" w:rsidRDefault="00AF0E9A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3,098,964</w:t>
            </w:r>
          </w:p>
        </w:tc>
        <w:tc>
          <w:tcPr>
            <w:tcW w:w="141" w:type="pct"/>
            <w:shd w:val="clear" w:color="auto" w:fill="auto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BC5221" w:rsidRPr="00865A82" w:rsidRDefault="00AF0E9A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:rsidR="00BC5221" w:rsidRPr="00865A82" w:rsidRDefault="00BC5221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5221" w:rsidRPr="00865A82" w:rsidTr="009D45CE">
        <w:tc>
          <w:tcPr>
            <w:tcW w:w="2311" w:type="pct"/>
          </w:tcPr>
          <w:p w:rsidR="00BC5221" w:rsidRPr="00865A82" w:rsidRDefault="00BC5221" w:rsidP="00BC522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67" w:type="pct"/>
            <w:shd w:val="clear" w:color="auto" w:fill="auto"/>
          </w:tcPr>
          <w:p w:rsidR="00BC5221" w:rsidRPr="00865A82" w:rsidRDefault="00AF0E9A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6,098</w:t>
            </w:r>
          </w:p>
        </w:tc>
        <w:tc>
          <w:tcPr>
            <w:tcW w:w="142" w:type="pct"/>
            <w:shd w:val="clear" w:color="auto" w:fill="auto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BC5221" w:rsidRPr="00865A82" w:rsidRDefault="00AF0E9A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3,533</w:t>
            </w:r>
          </w:p>
        </w:tc>
        <w:tc>
          <w:tcPr>
            <w:tcW w:w="141" w:type="pct"/>
            <w:shd w:val="clear" w:color="auto" w:fill="auto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BC5221" w:rsidRPr="00865A82" w:rsidRDefault="00AF0E9A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554F1" w:rsidRPr="00865A82">
              <w:rPr>
                <w:rFonts w:asciiTheme="majorBidi" w:hAnsiTheme="majorBidi" w:cstheme="majorBidi"/>
                <w:sz w:val="30"/>
                <w:szCs w:val="30"/>
              </w:rPr>
              <w:t>8,391</w:t>
            </w:r>
          </w:p>
        </w:tc>
        <w:tc>
          <w:tcPr>
            <w:tcW w:w="142" w:type="pct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:rsidR="00BC5221" w:rsidRPr="00865A82" w:rsidRDefault="00BC5221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242,772</w:t>
            </w:r>
          </w:p>
        </w:tc>
      </w:tr>
      <w:tr w:rsidR="00BC5221" w:rsidRPr="00865A82" w:rsidTr="009D45CE">
        <w:tc>
          <w:tcPr>
            <w:tcW w:w="2311" w:type="pct"/>
          </w:tcPr>
          <w:p w:rsidR="00BC5221" w:rsidRPr="00865A82" w:rsidRDefault="00BC5221" w:rsidP="00BC522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BC5221" w:rsidRPr="00865A82" w:rsidRDefault="00AF0E9A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2,283,997</w:t>
            </w:r>
          </w:p>
        </w:tc>
        <w:tc>
          <w:tcPr>
            <w:tcW w:w="142" w:type="pct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:rsidR="00BC5221" w:rsidRPr="00865A82" w:rsidRDefault="00BC5221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3,102,497</w:t>
            </w:r>
          </w:p>
        </w:tc>
        <w:tc>
          <w:tcPr>
            <w:tcW w:w="141" w:type="pct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:rsidR="00BC5221" w:rsidRPr="00865A82" w:rsidRDefault="00AF0E9A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5554F1" w:rsidRPr="00865A82">
              <w:rPr>
                <w:rFonts w:ascii="Angsana New" w:hAnsi="Angsana New"/>
                <w:b/>
                <w:bCs/>
                <w:sz w:val="30"/>
                <w:szCs w:val="30"/>
              </w:rPr>
              <w:t>8,391</w:t>
            </w:r>
          </w:p>
        </w:tc>
        <w:tc>
          <w:tcPr>
            <w:tcW w:w="142" w:type="pct"/>
          </w:tcPr>
          <w:p w:rsidR="00BC5221" w:rsidRPr="00865A82" w:rsidRDefault="00BC5221" w:rsidP="00BC52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:rsidR="00BC5221" w:rsidRPr="00865A82" w:rsidRDefault="00BC5221" w:rsidP="00BC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242,772</w:t>
            </w:r>
          </w:p>
        </w:tc>
      </w:tr>
    </w:tbl>
    <w:p w:rsidR="009F113E" w:rsidRDefault="009F113E" w:rsidP="009F1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D4677" w:rsidRPr="00865A82" w:rsidRDefault="001D4677" w:rsidP="006C5C4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865A82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ค่าใช้จ่ายผลประโยชน์ของพนักงาน</w:t>
      </w:r>
    </w:p>
    <w:p w:rsidR="001D4677" w:rsidRPr="00865A82" w:rsidRDefault="001D4677" w:rsidP="001D4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257"/>
        <w:gridCol w:w="1083"/>
        <w:gridCol w:w="271"/>
        <w:gridCol w:w="1078"/>
        <w:gridCol w:w="271"/>
        <w:gridCol w:w="1078"/>
        <w:gridCol w:w="268"/>
        <w:gridCol w:w="1091"/>
        <w:gridCol w:w="6"/>
      </w:tblGrid>
      <w:tr w:rsidR="00FA4714" w:rsidRPr="00865A82" w:rsidTr="002E0336">
        <w:trPr>
          <w:tblHeader/>
        </w:trPr>
        <w:tc>
          <w:tcPr>
            <w:tcW w:w="1649" w:type="pct"/>
          </w:tcPr>
          <w:p w:rsidR="00FA4714" w:rsidRPr="00865A82" w:rsidRDefault="00FA4714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:rsidR="00FA4714" w:rsidRPr="00865A82" w:rsidRDefault="00FA4714" w:rsidP="00FA4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38" w:right="-108" w:firstLine="65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3" w:type="pct"/>
            <w:gridSpan w:val="3"/>
          </w:tcPr>
          <w:p w:rsidR="00FA4714" w:rsidRPr="00865A82" w:rsidRDefault="00FA4714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:rsidR="00FA4714" w:rsidRPr="00865A82" w:rsidRDefault="00FA4714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4"/>
            <w:vAlign w:val="bottom"/>
          </w:tcPr>
          <w:p w:rsidR="00FA4714" w:rsidRPr="00865A82" w:rsidRDefault="00FA4714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714" w:rsidRPr="00865A82" w:rsidTr="002E0336">
        <w:trPr>
          <w:tblHeader/>
        </w:trPr>
        <w:tc>
          <w:tcPr>
            <w:tcW w:w="1649" w:type="pct"/>
          </w:tcPr>
          <w:p w:rsidR="00FA4714" w:rsidRPr="00865A82" w:rsidRDefault="00FA4714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</w:tcPr>
          <w:p w:rsidR="00FA4714" w:rsidRPr="00865A82" w:rsidRDefault="00FA4714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7" w:type="pct"/>
          </w:tcPr>
          <w:p w:rsidR="00FA4714" w:rsidRPr="00865A82" w:rsidRDefault="00FA4714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:rsidR="00FA4714" w:rsidRPr="00865A82" w:rsidRDefault="00FA4714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FA4714" w:rsidRPr="00865A82" w:rsidRDefault="00FA4714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FA4714" w:rsidRPr="00865A82" w:rsidRDefault="00FA4714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FA4714" w:rsidRPr="00865A82" w:rsidRDefault="00FA4714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:rsidR="00FA4714" w:rsidRPr="00865A82" w:rsidRDefault="00FA4714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:rsidR="00FA4714" w:rsidRPr="00865A82" w:rsidRDefault="00FA4714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E0336" w:rsidRPr="00865A82" w:rsidTr="002E0336">
        <w:trPr>
          <w:gridAfter w:val="1"/>
          <w:wAfter w:w="3" w:type="pct"/>
          <w:tblHeader/>
        </w:trPr>
        <w:tc>
          <w:tcPr>
            <w:tcW w:w="1649" w:type="pct"/>
          </w:tcPr>
          <w:p w:rsidR="00FA4714" w:rsidRPr="00865A82" w:rsidRDefault="00FA4714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:rsidR="00FA4714" w:rsidRPr="00865A82" w:rsidRDefault="00FA4714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0" w:type="pct"/>
            <w:gridSpan w:val="7"/>
          </w:tcPr>
          <w:p w:rsidR="00FA4714" w:rsidRPr="00865A82" w:rsidRDefault="00FA4714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4714" w:rsidRPr="00865A82" w:rsidTr="002E0336">
        <w:tc>
          <w:tcPr>
            <w:tcW w:w="1649" w:type="pct"/>
          </w:tcPr>
          <w:p w:rsidR="00FA4714" w:rsidRPr="00865A82" w:rsidRDefault="00FA4714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เงินเดือน</w:t>
            </w:r>
            <w:r w:rsidR="00161D71" w:rsidRPr="00865A82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865A82">
              <w:rPr>
                <w:rFonts w:ascii="Angsana New" w:hAnsi="Angsana New" w:cs="Angsana New" w:hint="cs"/>
                <w:cs/>
                <w:lang w:val="en-US"/>
              </w:rPr>
              <w:t>ค่าแรง</w:t>
            </w:r>
            <w:r w:rsidR="00161D71" w:rsidRPr="00865A82">
              <w:rPr>
                <w:rFonts w:ascii="Angsana New" w:hAnsi="Angsana New" w:cs="Angsana New" w:hint="cs"/>
                <w:cs/>
                <w:lang w:val="en-US"/>
              </w:rPr>
              <w:t>และโบนัส</w:t>
            </w:r>
          </w:p>
        </w:tc>
        <w:tc>
          <w:tcPr>
            <w:tcW w:w="658" w:type="pct"/>
          </w:tcPr>
          <w:p w:rsidR="00FA4714" w:rsidRPr="00865A82" w:rsidRDefault="00FA4714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FA4714" w:rsidRPr="00865A82" w:rsidRDefault="00DA7221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612,020</w:t>
            </w:r>
          </w:p>
        </w:tc>
        <w:tc>
          <w:tcPr>
            <w:tcW w:w="142" w:type="pct"/>
          </w:tcPr>
          <w:p w:rsidR="00FA4714" w:rsidRPr="00865A82" w:rsidRDefault="00FA4714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</w:tcPr>
          <w:p w:rsidR="00FA4714" w:rsidRPr="00865A82" w:rsidRDefault="00DA7221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781,525</w:t>
            </w:r>
          </w:p>
        </w:tc>
        <w:tc>
          <w:tcPr>
            <w:tcW w:w="142" w:type="pct"/>
          </w:tcPr>
          <w:p w:rsidR="00FA4714" w:rsidRPr="00865A82" w:rsidRDefault="00FA4714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</w:tcPr>
          <w:p w:rsidR="00FA4714" w:rsidRPr="00865A82" w:rsidRDefault="00DA7221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126,965</w:t>
            </w:r>
          </w:p>
        </w:tc>
        <w:tc>
          <w:tcPr>
            <w:tcW w:w="140" w:type="pct"/>
          </w:tcPr>
          <w:p w:rsidR="00FA4714" w:rsidRPr="00865A82" w:rsidRDefault="00FA4714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:rsidR="00FA4714" w:rsidRPr="00865A82" w:rsidRDefault="001E119B" w:rsidP="0090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DA7221">
              <w:rPr>
                <w:rFonts w:ascii="Angsana New" w:hAnsi="Angsana New"/>
                <w:sz w:val="30"/>
                <w:szCs w:val="30"/>
              </w:rPr>
              <w:t>5,354</w:t>
            </w:r>
          </w:p>
        </w:tc>
      </w:tr>
      <w:tr w:rsidR="001E4139" w:rsidRPr="00865A82" w:rsidTr="002E0336">
        <w:tc>
          <w:tcPr>
            <w:tcW w:w="1649" w:type="pct"/>
          </w:tcPr>
          <w:p w:rsidR="001E4139" w:rsidRPr="00865A82" w:rsidRDefault="001E4139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658" w:type="pct"/>
          </w:tcPr>
          <w:p w:rsidR="001E4139" w:rsidRPr="00DA7221" w:rsidRDefault="00DA7221" w:rsidP="00DA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221"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567" w:type="pct"/>
          </w:tcPr>
          <w:p w:rsidR="001E4139" w:rsidRPr="00865A82" w:rsidRDefault="001E119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DA7221"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142" w:type="pct"/>
          </w:tcPr>
          <w:p w:rsidR="001E4139" w:rsidRPr="00865A82" w:rsidRDefault="001E4139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</w:tcPr>
          <w:p w:rsidR="001E4139" w:rsidRPr="00865A82" w:rsidRDefault="00DA7221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7,081</w:t>
            </w:r>
          </w:p>
        </w:tc>
        <w:tc>
          <w:tcPr>
            <w:tcW w:w="142" w:type="pct"/>
          </w:tcPr>
          <w:p w:rsidR="001E4139" w:rsidRPr="00865A82" w:rsidRDefault="001E4139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</w:tcPr>
          <w:p w:rsidR="001E4139" w:rsidRPr="00865A82" w:rsidRDefault="001E119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4,260</w:t>
            </w:r>
          </w:p>
        </w:tc>
        <w:tc>
          <w:tcPr>
            <w:tcW w:w="140" w:type="pct"/>
          </w:tcPr>
          <w:p w:rsidR="001E4139" w:rsidRPr="00865A82" w:rsidRDefault="001E4139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:rsidR="001E4139" w:rsidRPr="00865A82" w:rsidRDefault="00DA7221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</w:t>
            </w:r>
            <w:r w:rsidR="00E6292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A4714" w:rsidRPr="00865A82" w:rsidTr="002E0336">
        <w:tc>
          <w:tcPr>
            <w:tcW w:w="1649" w:type="pct"/>
          </w:tcPr>
          <w:p w:rsidR="00FA4714" w:rsidRPr="00865A82" w:rsidRDefault="007F37A6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โครงการสมทบเงินที่กำหนดไว้</w:t>
            </w:r>
          </w:p>
        </w:tc>
        <w:tc>
          <w:tcPr>
            <w:tcW w:w="658" w:type="pct"/>
          </w:tcPr>
          <w:p w:rsidR="00FA4714" w:rsidRPr="00865A82" w:rsidRDefault="00FA4714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FA4714" w:rsidRPr="00865A82" w:rsidRDefault="001E119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</w:t>
            </w:r>
            <w:r w:rsidR="00B802D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FA4714" w:rsidRPr="00865A82" w:rsidRDefault="00FA4714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</w:tcPr>
          <w:p w:rsidR="00FA4714" w:rsidRPr="00865A82" w:rsidRDefault="001E119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11,998</w:t>
            </w:r>
          </w:p>
        </w:tc>
        <w:tc>
          <w:tcPr>
            <w:tcW w:w="142" w:type="pct"/>
          </w:tcPr>
          <w:p w:rsidR="00FA4714" w:rsidRPr="00865A82" w:rsidRDefault="00FA4714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</w:tcPr>
          <w:p w:rsidR="00FA4714" w:rsidRPr="00865A82" w:rsidRDefault="001E119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1,459</w:t>
            </w:r>
          </w:p>
        </w:tc>
        <w:tc>
          <w:tcPr>
            <w:tcW w:w="140" w:type="pct"/>
          </w:tcPr>
          <w:p w:rsidR="00FA4714" w:rsidRPr="00865A82" w:rsidRDefault="00FA4714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:rsidR="00FA4714" w:rsidRPr="00865A82" w:rsidRDefault="001E119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4,787</w:t>
            </w:r>
          </w:p>
        </w:tc>
      </w:tr>
      <w:tr w:rsidR="00FA4714" w:rsidRPr="00865A82" w:rsidTr="002E0336">
        <w:tc>
          <w:tcPr>
            <w:tcW w:w="1649" w:type="pct"/>
          </w:tcPr>
          <w:p w:rsidR="00FA4714" w:rsidRPr="00865A82" w:rsidRDefault="00FA4714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ผลประโยชน์เมื่อเลิกจ้าง</w:t>
            </w:r>
          </w:p>
        </w:tc>
        <w:tc>
          <w:tcPr>
            <w:tcW w:w="658" w:type="pct"/>
          </w:tcPr>
          <w:p w:rsidR="00FA4714" w:rsidRPr="00865A82" w:rsidRDefault="00FA4714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FA4714" w:rsidRPr="00865A82" w:rsidRDefault="001E119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8,191</w:t>
            </w:r>
          </w:p>
        </w:tc>
        <w:tc>
          <w:tcPr>
            <w:tcW w:w="142" w:type="pct"/>
          </w:tcPr>
          <w:p w:rsidR="00FA4714" w:rsidRPr="00865A82" w:rsidRDefault="00FA4714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</w:tcPr>
          <w:p w:rsidR="00FA4714" w:rsidRPr="00865A82" w:rsidRDefault="001E119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5,933</w:t>
            </w:r>
          </w:p>
        </w:tc>
        <w:tc>
          <w:tcPr>
            <w:tcW w:w="142" w:type="pct"/>
          </w:tcPr>
          <w:p w:rsidR="00FA4714" w:rsidRPr="00865A82" w:rsidRDefault="00FA4714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</w:tcPr>
          <w:p w:rsidR="00FA4714" w:rsidRPr="00865A82" w:rsidRDefault="001E119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4,066</w:t>
            </w:r>
          </w:p>
        </w:tc>
        <w:tc>
          <w:tcPr>
            <w:tcW w:w="140" w:type="pct"/>
          </w:tcPr>
          <w:p w:rsidR="00FA4714" w:rsidRPr="00865A82" w:rsidRDefault="00FA4714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:rsidR="00FA4714" w:rsidRPr="00865A82" w:rsidRDefault="001E119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3,535</w:t>
            </w:r>
          </w:p>
        </w:tc>
      </w:tr>
      <w:tr w:rsidR="00FA4714" w:rsidRPr="00865A82" w:rsidTr="002E0336">
        <w:tc>
          <w:tcPr>
            <w:tcW w:w="1649" w:type="pct"/>
          </w:tcPr>
          <w:p w:rsidR="00FA4714" w:rsidRPr="00865A82" w:rsidRDefault="00FA4714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อื่นๆ</w:t>
            </w:r>
          </w:p>
        </w:tc>
        <w:tc>
          <w:tcPr>
            <w:tcW w:w="658" w:type="pct"/>
          </w:tcPr>
          <w:p w:rsidR="00FA4714" w:rsidRPr="00865A82" w:rsidRDefault="00FA4714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FA4714" w:rsidRPr="00865A82" w:rsidRDefault="00DA7221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56,764</w:t>
            </w:r>
          </w:p>
        </w:tc>
        <w:tc>
          <w:tcPr>
            <w:tcW w:w="142" w:type="pct"/>
          </w:tcPr>
          <w:p w:rsidR="00FA4714" w:rsidRPr="00865A82" w:rsidRDefault="00FA4714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FA4714" w:rsidRPr="00865A82" w:rsidRDefault="00DA7221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71,571</w:t>
            </w:r>
          </w:p>
        </w:tc>
        <w:tc>
          <w:tcPr>
            <w:tcW w:w="142" w:type="pct"/>
          </w:tcPr>
          <w:p w:rsidR="00FA4714" w:rsidRPr="00865A82" w:rsidRDefault="00FA4714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FA4714" w:rsidRPr="00865A82" w:rsidRDefault="001E119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A7221">
              <w:rPr>
                <w:rFonts w:ascii="Angsana New" w:hAnsi="Angsana New"/>
                <w:sz w:val="30"/>
                <w:szCs w:val="30"/>
              </w:rPr>
              <w:t>0,335</w:t>
            </w:r>
          </w:p>
        </w:tc>
        <w:tc>
          <w:tcPr>
            <w:tcW w:w="140" w:type="pct"/>
          </w:tcPr>
          <w:p w:rsidR="00FA4714" w:rsidRPr="00865A82" w:rsidRDefault="00FA4714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</w:tcPr>
          <w:p w:rsidR="00FA4714" w:rsidRPr="00865A82" w:rsidRDefault="009001AC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</w:t>
            </w:r>
            <w:r w:rsidR="00DA7221">
              <w:rPr>
                <w:rFonts w:ascii="Angsana New" w:hAnsi="Angsana New"/>
                <w:sz w:val="30"/>
                <w:szCs w:val="30"/>
              </w:rPr>
              <w:t>2,26</w:t>
            </w:r>
            <w:r w:rsidR="00E6292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A4714" w:rsidRPr="00865A82" w:rsidTr="002E0336">
        <w:tc>
          <w:tcPr>
            <w:tcW w:w="1649" w:type="pct"/>
          </w:tcPr>
          <w:p w:rsidR="00FA4714" w:rsidRPr="00865A82" w:rsidRDefault="00FA4714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58" w:type="pct"/>
          </w:tcPr>
          <w:p w:rsidR="00FA4714" w:rsidRPr="00B802DE" w:rsidRDefault="00FA4714" w:rsidP="00B8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FA4714" w:rsidRPr="00865A82" w:rsidRDefault="009001AC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1E119B">
              <w:rPr>
                <w:rFonts w:ascii="Angsana New" w:hAnsi="Angsana New"/>
                <w:b/>
                <w:bCs/>
                <w:sz w:val="30"/>
                <w:szCs w:val="30"/>
              </w:rPr>
              <w:t>9,07</w:t>
            </w:r>
            <w:r w:rsidR="00B802D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:rsidR="00FA4714" w:rsidRPr="00865A82" w:rsidRDefault="00FA4714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:rsidR="00FA4714" w:rsidRPr="00865A82" w:rsidRDefault="001E119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878,108</w:t>
            </w:r>
          </w:p>
        </w:tc>
        <w:tc>
          <w:tcPr>
            <w:tcW w:w="142" w:type="pct"/>
          </w:tcPr>
          <w:p w:rsidR="00FA4714" w:rsidRPr="00865A82" w:rsidRDefault="00FA4714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:rsidR="00FA4714" w:rsidRPr="00865A82" w:rsidRDefault="001E119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147,085</w:t>
            </w:r>
          </w:p>
        </w:tc>
        <w:tc>
          <w:tcPr>
            <w:tcW w:w="140" w:type="pct"/>
          </w:tcPr>
          <w:p w:rsidR="00FA4714" w:rsidRPr="00865A82" w:rsidRDefault="00FA4714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4714" w:rsidRPr="00865A82" w:rsidRDefault="001E119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179,470</w:t>
            </w:r>
          </w:p>
        </w:tc>
      </w:tr>
    </w:tbl>
    <w:p w:rsidR="0086752D" w:rsidRPr="00865A82" w:rsidRDefault="0086752D" w:rsidP="00867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F4895" w:rsidRPr="00865A82" w:rsidRDefault="00FF4895" w:rsidP="00FF4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865A8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:rsidR="00FF4895" w:rsidRPr="00865A82" w:rsidRDefault="00FF4895" w:rsidP="00FF4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:rsidR="00FF4895" w:rsidRPr="00865A82" w:rsidRDefault="00FF4895" w:rsidP="002E0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865A82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227D47" w:rsidRPr="00865A82">
        <w:rPr>
          <w:rFonts w:ascii="Angsana New" w:hAnsi="Angsana New"/>
          <w:sz w:val="30"/>
          <w:szCs w:val="30"/>
        </w:rPr>
        <w:t>2</w:t>
      </w:r>
      <w:r w:rsidRPr="00865A82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227D47" w:rsidRPr="00865A82">
        <w:rPr>
          <w:rFonts w:ascii="Angsana New" w:hAnsi="Angsana New"/>
          <w:sz w:val="30"/>
          <w:szCs w:val="30"/>
        </w:rPr>
        <w:t>15</w:t>
      </w:r>
      <w:r w:rsidRPr="00865A82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227D47" w:rsidRPr="00865A82">
        <w:rPr>
          <w:rFonts w:ascii="Angsana New" w:hAnsi="Angsana New"/>
          <w:sz w:val="30"/>
          <w:szCs w:val="30"/>
        </w:rPr>
        <w:t>2</w:t>
      </w:r>
      <w:r w:rsidRPr="00865A82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227D47" w:rsidRPr="00865A82">
        <w:rPr>
          <w:rFonts w:ascii="Angsana New" w:hAnsi="Angsana New"/>
          <w:sz w:val="30"/>
          <w:szCs w:val="30"/>
        </w:rPr>
        <w:t>5</w:t>
      </w:r>
      <w:r w:rsidRPr="00865A82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</w:t>
      </w:r>
      <w:r w:rsidR="00F057A2">
        <w:rPr>
          <w:rFonts w:ascii="Angsana New" w:hAnsi="Angsana New"/>
          <w:sz w:val="30"/>
          <w:szCs w:val="30"/>
        </w:rPr>
        <w:br/>
      </w:r>
      <w:r w:rsidRPr="00865A82">
        <w:rPr>
          <w:rFonts w:ascii="Angsana New" w:hAnsi="Angsana New"/>
          <w:sz w:val="30"/>
          <w:szCs w:val="30"/>
          <w:cs/>
        </w:rPr>
        <w:t>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FF4895" w:rsidRPr="00865A82" w:rsidRDefault="00FF4895" w:rsidP="00FF4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843E94" w:rsidRPr="00865A82" w:rsidRDefault="00843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 w:rsidRPr="00865A82">
        <w:rPr>
          <w:rFonts w:ascii="Angsana New" w:hAnsi="Angsana New"/>
          <w:bCs/>
          <w:sz w:val="30"/>
          <w:szCs w:val="30"/>
          <w:cs/>
        </w:rPr>
        <w:br w:type="page"/>
      </w:r>
    </w:p>
    <w:p w:rsidR="00A70F9D" w:rsidRPr="00865A82" w:rsidRDefault="00A70F9D" w:rsidP="00A70F9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865A82">
        <w:rPr>
          <w:rFonts w:ascii="Angsana New" w:hAnsi="Angsana New" w:hint="cs"/>
          <w:bCs/>
          <w:sz w:val="30"/>
          <w:szCs w:val="30"/>
          <w:cs/>
        </w:rPr>
        <w:lastRenderedPageBreak/>
        <w:t>ค่าใช้จ่ายตามลักษณะ</w:t>
      </w:r>
    </w:p>
    <w:p w:rsidR="00A70F9D" w:rsidRPr="00865A82" w:rsidRDefault="00A70F9D" w:rsidP="00A70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811"/>
        <w:gridCol w:w="988"/>
        <w:gridCol w:w="269"/>
        <w:gridCol w:w="1093"/>
        <w:gridCol w:w="267"/>
        <w:gridCol w:w="979"/>
        <w:gridCol w:w="267"/>
        <w:gridCol w:w="994"/>
      </w:tblGrid>
      <w:tr w:rsidR="0090423C" w:rsidRPr="00865A82" w:rsidTr="005D0901">
        <w:trPr>
          <w:tblHeader/>
        </w:trPr>
        <w:tc>
          <w:tcPr>
            <w:tcW w:w="2029" w:type="pct"/>
          </w:tcPr>
          <w:p w:rsidR="00877A08" w:rsidRPr="00865A82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5" w:type="pct"/>
          </w:tcPr>
          <w:p w:rsidR="00877A08" w:rsidRPr="00865A82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2" w:type="pct"/>
            <w:gridSpan w:val="3"/>
          </w:tcPr>
          <w:p w:rsidR="00877A08" w:rsidRPr="00865A82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vAlign w:val="bottom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3" w:type="pct"/>
            <w:gridSpan w:val="3"/>
            <w:vAlign w:val="bottom"/>
          </w:tcPr>
          <w:p w:rsidR="00877A08" w:rsidRPr="00865A82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423C" w:rsidRPr="00865A82" w:rsidTr="005D0901">
        <w:trPr>
          <w:tblHeader/>
        </w:trPr>
        <w:tc>
          <w:tcPr>
            <w:tcW w:w="2029" w:type="pct"/>
          </w:tcPr>
          <w:p w:rsidR="00877A08" w:rsidRPr="00865A82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5" w:type="pct"/>
          </w:tcPr>
          <w:p w:rsidR="00877A08" w:rsidRPr="00865A82" w:rsidRDefault="0090423C" w:rsidP="00904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18" w:type="pct"/>
          </w:tcPr>
          <w:p w:rsidR="00877A08" w:rsidRPr="00865A82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:rsidR="00877A08" w:rsidRPr="00865A82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877A08" w:rsidRPr="00865A82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:rsidR="00877A08" w:rsidRPr="00865A82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877A08" w:rsidRPr="00865A82" w:rsidRDefault="00877A08" w:rsidP="00904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5A8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65A8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77A08" w:rsidRPr="00865A82" w:rsidTr="005D0901">
        <w:trPr>
          <w:tblHeader/>
        </w:trPr>
        <w:tc>
          <w:tcPr>
            <w:tcW w:w="2029" w:type="pct"/>
          </w:tcPr>
          <w:p w:rsidR="00877A08" w:rsidRPr="00865A82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5" w:type="pct"/>
          </w:tcPr>
          <w:p w:rsidR="00877A08" w:rsidRPr="00865A82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6" w:type="pct"/>
            <w:gridSpan w:val="7"/>
          </w:tcPr>
          <w:p w:rsidR="00877A08" w:rsidRPr="00865A82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423C" w:rsidRPr="00865A82" w:rsidTr="005D0901">
        <w:tc>
          <w:tcPr>
            <w:tcW w:w="2029" w:type="pct"/>
          </w:tcPr>
          <w:p w:rsidR="00877A08" w:rsidRPr="00865A82" w:rsidRDefault="00877A08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ต้นทุนวัตถุดิบ</w:t>
            </w:r>
          </w:p>
        </w:tc>
        <w:tc>
          <w:tcPr>
            <w:tcW w:w="425" w:type="pct"/>
          </w:tcPr>
          <w:p w:rsidR="00877A08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839,273</w:t>
            </w:r>
          </w:p>
        </w:tc>
        <w:tc>
          <w:tcPr>
            <w:tcW w:w="141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</w:t>
            </w:r>
            <w:r w:rsidR="00890310">
              <w:rPr>
                <w:rFonts w:ascii="Angsana New" w:hAnsi="Angsana New"/>
                <w:sz w:val="30"/>
                <w:szCs w:val="30"/>
              </w:rPr>
              <w:t>3,104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:rsidR="00877A08" w:rsidRPr="00865A82" w:rsidRDefault="00877A08" w:rsidP="004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B7C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0" w:type="pct"/>
          </w:tcPr>
          <w:p w:rsidR="00877A08" w:rsidRPr="00865A82" w:rsidRDefault="00877A08" w:rsidP="004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B7C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423C" w:rsidRPr="00865A82" w:rsidTr="005D0901">
        <w:tc>
          <w:tcPr>
            <w:tcW w:w="2029" w:type="pct"/>
          </w:tcPr>
          <w:p w:rsidR="00877A08" w:rsidRPr="00865A82" w:rsidRDefault="00877A08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425" w:type="pct"/>
          </w:tcPr>
          <w:p w:rsidR="00877A08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10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0423C">
              <w:rPr>
                <w:rFonts w:ascii="Angsana New" w:hAnsi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518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689,077</w:t>
            </w:r>
          </w:p>
        </w:tc>
        <w:tc>
          <w:tcPr>
            <w:tcW w:w="141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878,108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147,085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0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179,470</w:t>
            </w:r>
          </w:p>
        </w:tc>
      </w:tr>
      <w:tr w:rsidR="0090423C" w:rsidRPr="00865A82" w:rsidTr="005D0901">
        <w:tc>
          <w:tcPr>
            <w:tcW w:w="2029" w:type="pct"/>
          </w:tcPr>
          <w:p w:rsidR="00877A08" w:rsidRPr="00865A82" w:rsidRDefault="00877A08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ค่าบริการ และค่าสาธารณูปโภค</w:t>
            </w:r>
          </w:p>
        </w:tc>
        <w:tc>
          <w:tcPr>
            <w:tcW w:w="425" w:type="pct"/>
          </w:tcPr>
          <w:p w:rsidR="00877A08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890310">
              <w:rPr>
                <w:rFonts w:ascii="Angsana New" w:hAnsi="Angsana New"/>
                <w:sz w:val="30"/>
                <w:szCs w:val="30"/>
              </w:rPr>
              <w:t>7,680</w:t>
            </w:r>
          </w:p>
        </w:tc>
        <w:tc>
          <w:tcPr>
            <w:tcW w:w="141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90310">
              <w:rPr>
                <w:rFonts w:ascii="Angsana New" w:hAnsi="Angsana New"/>
                <w:sz w:val="30"/>
                <w:szCs w:val="30"/>
              </w:rPr>
              <w:t>32,830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3,634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0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24,200</w:t>
            </w:r>
          </w:p>
        </w:tc>
      </w:tr>
      <w:tr w:rsidR="0090423C" w:rsidRPr="00865A82" w:rsidTr="005D0901">
        <w:tc>
          <w:tcPr>
            <w:tcW w:w="2029" w:type="pct"/>
          </w:tcPr>
          <w:p w:rsidR="00877A08" w:rsidRPr="00865A82" w:rsidRDefault="00877A08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425" w:type="pct"/>
          </w:tcPr>
          <w:p w:rsidR="00877A08" w:rsidRDefault="00877A08" w:rsidP="004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877A08" w:rsidRPr="00865A82" w:rsidRDefault="00877A08" w:rsidP="004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B59DC">
              <w:rPr>
                <w:rFonts w:ascii="Angsana New" w:hAnsi="Angsana New"/>
                <w:sz w:val="30"/>
                <w:szCs w:val="30"/>
              </w:rPr>
              <w:t>99,162</w:t>
            </w:r>
          </w:p>
        </w:tc>
        <w:tc>
          <w:tcPr>
            <w:tcW w:w="141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90310">
              <w:rPr>
                <w:rFonts w:ascii="Angsana New" w:hAnsi="Angsana New"/>
                <w:sz w:val="30"/>
                <w:szCs w:val="30"/>
              </w:rPr>
              <w:t>8</w:t>
            </w:r>
            <w:r w:rsidR="002B59DC">
              <w:rPr>
                <w:rFonts w:ascii="Angsana New" w:hAnsi="Angsana New"/>
                <w:sz w:val="30"/>
                <w:szCs w:val="30"/>
              </w:rPr>
              <w:t>8,791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B59DC">
              <w:rPr>
                <w:rFonts w:ascii="Angsana New" w:hAnsi="Angsana New"/>
                <w:sz w:val="30"/>
                <w:szCs w:val="30"/>
              </w:rPr>
              <w:t>5,535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0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2B59DC"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90423C" w:rsidRPr="00865A82" w:rsidTr="005D0901">
        <w:tc>
          <w:tcPr>
            <w:tcW w:w="2029" w:type="pct"/>
          </w:tcPr>
          <w:p w:rsidR="00877A08" w:rsidRPr="00865A82" w:rsidRDefault="00877A08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 xml:space="preserve">ค่าใช้จ่ายเกี่ยวกับสัญญา </w:t>
            </w:r>
            <w:r w:rsidRPr="00865A8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</w:t>
            </w:r>
            <w:r w:rsidRPr="00865A82">
              <w:rPr>
                <w:rFonts w:ascii="Angsana New" w:hAnsi="Angsana New" w:cs="Angsana New"/>
                <w:i/>
                <w:iCs/>
                <w:lang w:val="en-US"/>
              </w:rPr>
              <w:t xml:space="preserve">2562: </w:t>
            </w:r>
            <w:r w:rsidRPr="00865A8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ค่าเช่าจ่าย)</w:t>
            </w:r>
          </w:p>
        </w:tc>
        <w:tc>
          <w:tcPr>
            <w:tcW w:w="425" w:type="pct"/>
          </w:tcPr>
          <w:p w:rsidR="00877A08" w:rsidRPr="00DA7221" w:rsidRDefault="00877A08" w:rsidP="00DA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877A08" w:rsidRPr="004B7CF6" w:rsidRDefault="00890310" w:rsidP="00DA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15,600</w:t>
            </w:r>
          </w:p>
        </w:tc>
        <w:tc>
          <w:tcPr>
            <w:tcW w:w="141" w:type="pct"/>
          </w:tcPr>
          <w:p w:rsidR="00877A08" w:rsidRPr="004B7CF6" w:rsidRDefault="00877A08" w:rsidP="004B7CF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:rsidR="00877A08" w:rsidRPr="00865A82" w:rsidRDefault="00877A08" w:rsidP="00DA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15,593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:rsidR="00877A08" w:rsidRPr="00865A82" w:rsidRDefault="00877A08" w:rsidP="00AF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861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0" w:type="pct"/>
          </w:tcPr>
          <w:p w:rsidR="00877A08" w:rsidRPr="00865A82" w:rsidRDefault="00877A08" w:rsidP="00AF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90423C" w:rsidRPr="00865A82" w:rsidTr="005D0901">
        <w:tc>
          <w:tcPr>
            <w:tcW w:w="2029" w:type="pct"/>
          </w:tcPr>
          <w:p w:rsidR="00877A08" w:rsidRPr="00865A82" w:rsidRDefault="00877A08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ค่าโฆษณา</w:t>
            </w:r>
          </w:p>
        </w:tc>
        <w:tc>
          <w:tcPr>
            <w:tcW w:w="425" w:type="pct"/>
          </w:tcPr>
          <w:p w:rsidR="00877A08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33,321</w:t>
            </w:r>
          </w:p>
        </w:tc>
        <w:tc>
          <w:tcPr>
            <w:tcW w:w="141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54,771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1,406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0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</w:tr>
      <w:tr w:rsidR="0090423C" w:rsidRPr="00865A82" w:rsidTr="005D0901">
        <w:tc>
          <w:tcPr>
            <w:tcW w:w="2029" w:type="pct"/>
          </w:tcPr>
          <w:p w:rsidR="00877A08" w:rsidRPr="00865A82" w:rsidRDefault="00877A08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ค่านายหน้า</w:t>
            </w:r>
          </w:p>
        </w:tc>
        <w:tc>
          <w:tcPr>
            <w:tcW w:w="425" w:type="pct"/>
          </w:tcPr>
          <w:p w:rsidR="00877A08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38,858</w:t>
            </w:r>
          </w:p>
        </w:tc>
        <w:tc>
          <w:tcPr>
            <w:tcW w:w="141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22,998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:rsidR="00877A08" w:rsidRPr="00865A82" w:rsidRDefault="00877A08" w:rsidP="004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B7C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0" w:type="pct"/>
          </w:tcPr>
          <w:p w:rsidR="00877A08" w:rsidRPr="00865A82" w:rsidRDefault="00877A08" w:rsidP="00391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91E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423C" w:rsidRPr="00865A82" w:rsidTr="005D0901">
        <w:tc>
          <w:tcPr>
            <w:tcW w:w="2029" w:type="pct"/>
          </w:tcPr>
          <w:p w:rsidR="00654C13" w:rsidRDefault="00654C13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>
              <w:rPr>
                <w:rFonts w:ascii="Angsana New" w:hAnsi="Angsana New" w:cs="Angsana New"/>
                <w:lang w:val="en-US"/>
              </w:rPr>
              <w:t xml:space="preserve">) </w:t>
            </w:r>
            <w:r w:rsidR="00877A08" w:rsidRPr="00865A82">
              <w:rPr>
                <w:rFonts w:ascii="Angsana New" w:hAnsi="Angsana New" w:cs="Angsana New" w:hint="cs"/>
                <w:cs/>
                <w:lang w:val="en-US"/>
              </w:rPr>
              <w:t>ผลขาดทุนจากการด้อยค่า</w:t>
            </w:r>
          </w:p>
          <w:p w:rsidR="00654C13" w:rsidRDefault="00654C13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="00592820">
              <w:rPr>
                <w:rFonts w:ascii="Angsana New" w:hAnsi="Angsana New" w:cs="Angsana New" w:hint="cs"/>
                <w:cs/>
                <w:lang w:val="en-US"/>
              </w:rPr>
              <w:t xml:space="preserve">ค่าความนิยม </w:t>
            </w:r>
            <w:r w:rsidR="00877A08" w:rsidRPr="00865A82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877A08" w:rsidRPr="00865A82">
              <w:rPr>
                <w:rFonts w:ascii="Angsana New" w:hAnsi="Angsana New" w:cs="Angsana New" w:hint="cs"/>
                <w:cs/>
                <w:lang w:val="en-US"/>
              </w:rPr>
              <w:t>อาคารและอุปกรณ์</w:t>
            </w:r>
          </w:p>
          <w:p w:rsidR="00877A08" w:rsidRPr="00865A82" w:rsidRDefault="00654C13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="00877A08" w:rsidRPr="00865A82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  <w:r w:rsidR="00B7448E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425" w:type="pct"/>
          </w:tcPr>
          <w:p w:rsidR="00877A08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877A08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:rsidR="008060D7" w:rsidRDefault="008060D7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:rsidR="00877A08" w:rsidRPr="00865A82" w:rsidRDefault="002B59DC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9,326</w:t>
            </w:r>
          </w:p>
        </w:tc>
        <w:tc>
          <w:tcPr>
            <w:tcW w:w="141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:rsidR="00877A08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:rsidR="008060D7" w:rsidRDefault="008060D7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:rsidR="00877A08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:rsidR="008060D7" w:rsidRDefault="008060D7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:rsidR="00877A08" w:rsidRPr="00865A82" w:rsidRDefault="00592820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7A08">
              <w:rPr>
                <w:rFonts w:ascii="Angsana New" w:hAnsi="Angsana New"/>
                <w:sz w:val="30"/>
                <w:szCs w:val="30"/>
              </w:rPr>
              <w:t>(395)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0" w:type="pct"/>
          </w:tcPr>
          <w:p w:rsidR="00592820" w:rsidRDefault="00592820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:rsidR="008060D7" w:rsidRDefault="008060D7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</w:t>
            </w:r>
          </w:p>
        </w:tc>
      </w:tr>
      <w:tr w:rsidR="0090423C" w:rsidRPr="00865A82" w:rsidTr="005D0901">
        <w:tc>
          <w:tcPr>
            <w:tcW w:w="2029" w:type="pct"/>
          </w:tcPr>
          <w:p w:rsidR="00877A08" w:rsidRPr="00865A82" w:rsidRDefault="00877A08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65A82">
              <w:rPr>
                <w:rFonts w:ascii="Angsana New" w:hAnsi="Angsana New" w:cs="Angsana New" w:hint="cs"/>
                <w:cs/>
                <w:lang w:val="en-US"/>
              </w:rPr>
              <w:t>อื่นๆ</w:t>
            </w:r>
          </w:p>
        </w:tc>
        <w:tc>
          <w:tcPr>
            <w:tcW w:w="425" w:type="pct"/>
          </w:tcPr>
          <w:p w:rsidR="00877A08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A1216">
              <w:rPr>
                <w:rFonts w:ascii="Angsana New" w:hAnsi="Angsana New"/>
                <w:sz w:val="30"/>
                <w:szCs w:val="30"/>
              </w:rPr>
              <w:t>00,873</w:t>
            </w:r>
          </w:p>
        </w:tc>
        <w:tc>
          <w:tcPr>
            <w:tcW w:w="141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A1216">
              <w:rPr>
                <w:rFonts w:ascii="Angsana New" w:hAnsi="Angsana New"/>
                <w:sz w:val="30"/>
                <w:szCs w:val="30"/>
              </w:rPr>
              <w:t>88,000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:rsidR="00877A08" w:rsidRPr="00865A82" w:rsidRDefault="005A121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21,022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877A08" w:rsidRPr="00865A82" w:rsidRDefault="00877A08" w:rsidP="00872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</w:t>
            </w:r>
            <w:r w:rsidR="005A1216"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90423C" w:rsidRPr="00865A82" w:rsidTr="005D0901">
        <w:tc>
          <w:tcPr>
            <w:tcW w:w="2029" w:type="pct"/>
          </w:tcPr>
          <w:p w:rsidR="0090423C" w:rsidRDefault="00877A08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65A8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รวมต้นทุนขายและบริการ ค่าใช้จ่าย</w:t>
            </w:r>
          </w:p>
          <w:p w:rsidR="00877A08" w:rsidRPr="00865A82" w:rsidRDefault="0090423C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="00877A08" w:rsidRPr="00865A8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ในการขาย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77A08" w:rsidRPr="00865A8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และค่าใช้จ่ายในการบริหาร</w:t>
            </w:r>
          </w:p>
        </w:tc>
        <w:tc>
          <w:tcPr>
            <w:tcW w:w="425" w:type="pct"/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2,383,170</w:t>
            </w:r>
          </w:p>
        </w:tc>
        <w:tc>
          <w:tcPr>
            <w:tcW w:w="141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3,012,890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9,148</w:t>
            </w:r>
          </w:p>
        </w:tc>
        <w:tc>
          <w:tcPr>
            <w:tcW w:w="140" w:type="pct"/>
          </w:tcPr>
          <w:p w:rsidR="00877A08" w:rsidRPr="00865A82" w:rsidRDefault="00877A08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77A08" w:rsidRPr="00865A82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253,418</w:t>
            </w:r>
          </w:p>
        </w:tc>
      </w:tr>
    </w:tbl>
    <w:p w:rsidR="001D4677" w:rsidRPr="00865A82" w:rsidRDefault="001D4677" w:rsidP="001D4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3338C" w:rsidRPr="00865A82" w:rsidRDefault="00533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865A8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C5C4E" w:rsidRPr="00865A82" w:rsidRDefault="006C5C4E" w:rsidP="00042B2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865A82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:rsidR="009E7490" w:rsidRPr="00E16838" w:rsidRDefault="009E7490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96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0648A6" w:rsidRPr="00865A82" w:rsidTr="00042B24">
        <w:trPr>
          <w:tblHeader/>
        </w:trPr>
        <w:tc>
          <w:tcPr>
            <w:tcW w:w="4296" w:type="dxa"/>
            <w:gridSpan w:val="2"/>
          </w:tcPr>
          <w:p w:rsidR="000648A6" w:rsidRPr="00865A82" w:rsidRDefault="000648A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30" w:type="dxa"/>
            <w:gridSpan w:val="3"/>
          </w:tcPr>
          <w:p w:rsidR="000648A6" w:rsidRPr="00865A82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865A8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0648A6" w:rsidRPr="00865A82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0648A6" w:rsidRPr="00865A82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48A6" w:rsidRPr="00865A82" w:rsidTr="00042B24">
        <w:trPr>
          <w:tblHeader/>
        </w:trPr>
        <w:tc>
          <w:tcPr>
            <w:tcW w:w="3396" w:type="dxa"/>
          </w:tcPr>
          <w:p w:rsidR="000648A6" w:rsidRPr="00865A82" w:rsidRDefault="000648A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0648A6" w:rsidRPr="00865A82" w:rsidRDefault="000648A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648A6" w:rsidRPr="00865A82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648A6" w:rsidRPr="00865A82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648A6" w:rsidRPr="00865A82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648A6" w:rsidRPr="00865A82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648A6" w:rsidRPr="00865A82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648A6" w:rsidRPr="00865A82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648A6" w:rsidRPr="00865A82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648A6" w:rsidRPr="00865A82" w:rsidTr="00042B24">
        <w:trPr>
          <w:tblHeader/>
        </w:trPr>
        <w:tc>
          <w:tcPr>
            <w:tcW w:w="3396" w:type="dxa"/>
          </w:tcPr>
          <w:p w:rsidR="000648A6" w:rsidRPr="00865A82" w:rsidRDefault="000648A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0648A6" w:rsidRPr="00865A82" w:rsidRDefault="000648A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0648A6" w:rsidRPr="00865A82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951F4D" w:rsidRPr="00865A8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865A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0648A6" w:rsidRPr="00865A82" w:rsidTr="00042B24">
        <w:tc>
          <w:tcPr>
            <w:tcW w:w="4296" w:type="dxa"/>
            <w:gridSpan w:val="2"/>
          </w:tcPr>
          <w:p w:rsidR="000648A6" w:rsidRPr="00865A82" w:rsidRDefault="000648A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865A8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0648A6" w:rsidRPr="00865A82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648A6" w:rsidRPr="00865A82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648A6" w:rsidRPr="00865A82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648A6" w:rsidRPr="00865A82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648A6" w:rsidRPr="00865A82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648A6" w:rsidRPr="00865A82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648A6" w:rsidRPr="00865A82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828" w:rsidRPr="00865A82" w:rsidTr="00042B24">
        <w:tc>
          <w:tcPr>
            <w:tcW w:w="3396" w:type="dxa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:rsidR="006F5828" w:rsidRPr="00865A82" w:rsidRDefault="006F5828" w:rsidP="006F5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F5828" w:rsidRPr="00865A82" w:rsidRDefault="006F5828" w:rsidP="006F58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="00BA10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</w:p>
        </w:tc>
        <w:tc>
          <w:tcPr>
            <w:tcW w:w="270" w:type="dxa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F5828" w:rsidRPr="00865A82" w:rsidRDefault="006F5828" w:rsidP="006F58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23,912</w:t>
            </w:r>
          </w:p>
        </w:tc>
        <w:tc>
          <w:tcPr>
            <w:tcW w:w="270" w:type="dxa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5828" w:rsidRPr="00865A82" w:rsidTr="00042B24">
        <w:tc>
          <w:tcPr>
            <w:tcW w:w="3396" w:type="dxa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6F5828" w:rsidRPr="00865A82" w:rsidRDefault="006F5828" w:rsidP="006F5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5828" w:rsidRPr="00865A82" w:rsidRDefault="006F5828" w:rsidP="006F58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BA10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5828" w:rsidRPr="00865A82" w:rsidRDefault="006F5828" w:rsidP="006F58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23,912</w:t>
            </w:r>
          </w:p>
        </w:tc>
        <w:tc>
          <w:tcPr>
            <w:tcW w:w="270" w:type="dxa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F5828" w:rsidRPr="00865A82" w:rsidTr="00042B24">
        <w:tc>
          <w:tcPr>
            <w:tcW w:w="4296" w:type="dxa"/>
            <w:gridSpan w:val="2"/>
            <w:shd w:val="clear" w:color="auto" w:fill="auto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65A8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828" w:rsidRPr="00865A82" w:rsidRDefault="006F5828" w:rsidP="006F58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828" w:rsidRPr="00865A82" w:rsidRDefault="006F5828" w:rsidP="006F58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828" w:rsidRPr="00865A82" w:rsidRDefault="006F5828" w:rsidP="006F58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828" w:rsidRPr="00865A82" w:rsidRDefault="006F5828" w:rsidP="006F58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828" w:rsidRPr="00865A82" w:rsidTr="00042B24">
        <w:tc>
          <w:tcPr>
            <w:tcW w:w="3396" w:type="dxa"/>
            <w:shd w:val="clear" w:color="auto" w:fill="auto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900" w:type="dxa"/>
            <w:shd w:val="clear" w:color="auto" w:fill="auto"/>
          </w:tcPr>
          <w:p w:rsidR="006F5828" w:rsidRPr="00865A82" w:rsidRDefault="006F5828" w:rsidP="006F5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F5828" w:rsidRPr="00865A82" w:rsidRDefault="006F5828" w:rsidP="00E62929">
            <w:pPr>
              <w:pStyle w:val="acctfourfigures"/>
              <w:tabs>
                <w:tab w:val="clear" w:pos="765"/>
                <w:tab w:val="left" w:pos="7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1289" w:rsidRPr="00865A8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729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5,379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5828" w:rsidRPr="00865A82" w:rsidRDefault="006F5828" w:rsidP="00E62929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(2,562)</w:t>
            </w:r>
          </w:p>
        </w:tc>
        <w:tc>
          <w:tcPr>
            <w:tcW w:w="270" w:type="dxa"/>
            <w:shd w:val="clear" w:color="auto" w:fill="auto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F5828" w:rsidRPr="00865A82" w:rsidRDefault="006F5828" w:rsidP="006F58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57B12">
              <w:rPr>
                <w:rFonts w:asciiTheme="majorBidi" w:hAnsiTheme="majorBidi" w:cstheme="majorBidi"/>
                <w:sz w:val="30"/>
                <w:szCs w:val="30"/>
              </w:rPr>
              <w:t>5,079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F5828" w:rsidRPr="00865A82" w:rsidRDefault="006F5828" w:rsidP="006F5828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(1,077)</w:t>
            </w:r>
          </w:p>
        </w:tc>
      </w:tr>
      <w:tr w:rsidR="006F5828" w:rsidRPr="00865A82" w:rsidTr="00042B24">
        <w:tc>
          <w:tcPr>
            <w:tcW w:w="3396" w:type="dxa"/>
            <w:shd w:val="clear" w:color="auto" w:fill="auto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6F5828" w:rsidRPr="00865A82" w:rsidRDefault="006F5828" w:rsidP="006F5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5828" w:rsidRPr="00E62929" w:rsidRDefault="006F5828" w:rsidP="00E62929">
            <w:pPr>
              <w:pStyle w:val="acctfourfigures"/>
              <w:tabs>
                <w:tab w:val="clear" w:pos="765"/>
                <w:tab w:val="left" w:pos="7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29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A1289" w:rsidRPr="00E629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72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A57B12" w:rsidRPr="00E629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72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</w:t>
            </w:r>
            <w:r w:rsidRPr="00E629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5828" w:rsidRPr="00865A82" w:rsidRDefault="006F5828" w:rsidP="00E62929">
            <w:pPr>
              <w:pStyle w:val="acctfourfigures"/>
              <w:tabs>
                <w:tab w:val="clear" w:pos="765"/>
                <w:tab w:val="left" w:pos="7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21,350</w:t>
            </w:r>
          </w:p>
        </w:tc>
        <w:tc>
          <w:tcPr>
            <w:tcW w:w="270" w:type="dxa"/>
            <w:shd w:val="clear" w:color="auto" w:fill="auto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5828" w:rsidRPr="00865A82" w:rsidRDefault="006F5828" w:rsidP="006F58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57B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5,079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F5828" w:rsidRPr="00865A82" w:rsidRDefault="006F5828" w:rsidP="006F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5828" w:rsidRPr="00865A82" w:rsidRDefault="006F5828" w:rsidP="006F5828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(1,077)</w:t>
            </w:r>
          </w:p>
        </w:tc>
      </w:tr>
    </w:tbl>
    <w:p w:rsidR="000648A6" w:rsidRPr="00E16838" w:rsidRDefault="000648A6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918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882"/>
      </w:tblGrid>
      <w:tr w:rsidR="00662DF3" w:rsidRPr="00865A82" w:rsidTr="00042B24">
        <w:trPr>
          <w:trHeight w:val="20"/>
          <w:tblHeader/>
        </w:trPr>
        <w:tc>
          <w:tcPr>
            <w:tcW w:w="3042" w:type="dxa"/>
          </w:tcPr>
          <w:p w:rsidR="00662DF3" w:rsidRPr="00865A82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:rsidR="00662DF3" w:rsidRPr="00865A82" w:rsidRDefault="00662DF3" w:rsidP="0049543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62DF3" w:rsidRPr="00865A82" w:rsidTr="001B1FD4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:rsidR="00662DF3" w:rsidRPr="00865A82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68" w:type="dxa"/>
            <w:gridSpan w:val="5"/>
          </w:tcPr>
          <w:p w:rsidR="00662DF3" w:rsidRPr="00865A82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:rsidR="00662DF3" w:rsidRPr="00865A82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2" w:type="dxa"/>
            <w:gridSpan w:val="5"/>
          </w:tcPr>
          <w:p w:rsidR="00662DF3" w:rsidRPr="00865A82" w:rsidRDefault="00662DF3" w:rsidP="0049543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62DF3" w:rsidRPr="00865A82" w:rsidTr="001B1FD4">
        <w:trPr>
          <w:trHeight w:val="20"/>
          <w:tblHeader/>
        </w:trPr>
        <w:tc>
          <w:tcPr>
            <w:tcW w:w="3042" w:type="dxa"/>
            <w:vMerge/>
          </w:tcPr>
          <w:p w:rsidR="00662DF3" w:rsidRPr="00865A82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662DF3" w:rsidRPr="00865A82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:rsidR="00662DF3" w:rsidRPr="00865A82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662DF3" w:rsidRPr="00865A82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62DF3" w:rsidRPr="00865A82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:rsidR="00662DF3" w:rsidRPr="00865A82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62DF3" w:rsidRPr="00865A82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:rsidR="00662DF3" w:rsidRPr="00865A82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662DF3" w:rsidRPr="00865A82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62DF3" w:rsidRPr="00865A82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:rsidR="00662DF3" w:rsidRPr="00865A82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662DF3" w:rsidRPr="00865A82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62DF3" w:rsidRPr="00865A82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:rsidR="00662DF3" w:rsidRPr="00865A82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662DF3" w:rsidRPr="00865A82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:rsidR="00662DF3" w:rsidRPr="00865A82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62DF3" w:rsidRPr="00865A82" w:rsidTr="00042B24">
        <w:trPr>
          <w:trHeight w:val="20"/>
          <w:tblHeader/>
        </w:trPr>
        <w:tc>
          <w:tcPr>
            <w:tcW w:w="3042" w:type="dxa"/>
          </w:tcPr>
          <w:p w:rsidR="00662DF3" w:rsidRPr="00865A82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:rsidR="00662DF3" w:rsidRPr="00865A82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A1289"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62DF3" w:rsidRPr="00865A82" w:rsidTr="001B1FD4">
        <w:trPr>
          <w:cantSplit/>
          <w:trHeight w:val="20"/>
        </w:trPr>
        <w:tc>
          <w:tcPr>
            <w:tcW w:w="3042" w:type="dxa"/>
          </w:tcPr>
          <w:p w:rsidR="00662DF3" w:rsidRPr="00865A82" w:rsidRDefault="00662DF3" w:rsidP="0049543E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18" w:type="dxa"/>
            <w:vAlign w:val="bottom"/>
          </w:tcPr>
          <w:p w:rsidR="00662DF3" w:rsidRPr="00865A82" w:rsidRDefault="00662DF3" w:rsidP="004954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62DF3" w:rsidRPr="00865A82" w:rsidRDefault="00662DF3" w:rsidP="0049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662DF3" w:rsidRPr="00865A82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62DF3" w:rsidRPr="00865A82" w:rsidRDefault="00662DF3" w:rsidP="0049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662DF3" w:rsidRPr="00865A82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62DF3" w:rsidRPr="00865A82" w:rsidRDefault="00662DF3" w:rsidP="0049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662DF3" w:rsidRPr="00865A82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62DF3" w:rsidRPr="00865A82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662DF3" w:rsidRPr="00865A82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62DF3" w:rsidRPr="00865A82" w:rsidRDefault="00662DF3" w:rsidP="0049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:rsidR="00662DF3" w:rsidRPr="00865A82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62DF3" w:rsidRPr="00865A82" w:rsidTr="001B1FD4">
        <w:trPr>
          <w:cantSplit/>
          <w:trHeight w:val="20"/>
        </w:trPr>
        <w:tc>
          <w:tcPr>
            <w:tcW w:w="3042" w:type="dxa"/>
          </w:tcPr>
          <w:p w:rsidR="00662DF3" w:rsidRPr="00865A82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662DF3" w:rsidRPr="00865A82" w:rsidRDefault="005E178A" w:rsidP="005E178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7,187</w:t>
            </w:r>
          </w:p>
        </w:tc>
        <w:tc>
          <w:tcPr>
            <w:tcW w:w="180" w:type="dxa"/>
            <w:vAlign w:val="bottom"/>
          </w:tcPr>
          <w:p w:rsidR="00662DF3" w:rsidRPr="00865A82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62DF3" w:rsidRPr="00865A82" w:rsidRDefault="00DA1289" w:rsidP="005E178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E178A"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1,437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662DF3" w:rsidRPr="00865A82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62DF3" w:rsidRPr="00865A82" w:rsidRDefault="005E178A" w:rsidP="005E178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5,750</w:t>
            </w:r>
          </w:p>
        </w:tc>
        <w:tc>
          <w:tcPr>
            <w:tcW w:w="180" w:type="dxa"/>
          </w:tcPr>
          <w:p w:rsidR="00662DF3" w:rsidRPr="00865A82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62DF3" w:rsidRPr="00865A82" w:rsidRDefault="005E178A" w:rsidP="005E178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1,285</w:t>
            </w:r>
          </w:p>
        </w:tc>
        <w:tc>
          <w:tcPr>
            <w:tcW w:w="180" w:type="dxa"/>
            <w:vAlign w:val="bottom"/>
          </w:tcPr>
          <w:p w:rsidR="00662DF3" w:rsidRPr="00865A82" w:rsidRDefault="00662DF3" w:rsidP="0049543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62DF3" w:rsidRPr="00865A82" w:rsidRDefault="005E178A" w:rsidP="005E178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(257)</w:t>
            </w:r>
          </w:p>
        </w:tc>
        <w:tc>
          <w:tcPr>
            <w:tcW w:w="180" w:type="dxa"/>
          </w:tcPr>
          <w:p w:rsidR="00662DF3" w:rsidRPr="00865A82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662DF3" w:rsidRPr="00865A82" w:rsidRDefault="005E178A" w:rsidP="005E178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1,028</w:t>
            </w:r>
          </w:p>
        </w:tc>
      </w:tr>
      <w:tr w:rsidR="00662DF3" w:rsidRPr="00865A82" w:rsidTr="001B1FD4">
        <w:trPr>
          <w:cantSplit/>
          <w:trHeight w:val="20"/>
        </w:trPr>
        <w:tc>
          <w:tcPr>
            <w:tcW w:w="3042" w:type="dxa"/>
          </w:tcPr>
          <w:p w:rsidR="00662DF3" w:rsidRPr="00865A82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2DF3" w:rsidRPr="00865A82" w:rsidRDefault="005E178A" w:rsidP="005E178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7,187</w:t>
            </w:r>
          </w:p>
        </w:tc>
        <w:tc>
          <w:tcPr>
            <w:tcW w:w="180" w:type="dxa"/>
            <w:vAlign w:val="bottom"/>
          </w:tcPr>
          <w:p w:rsidR="00662DF3" w:rsidRPr="00865A82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2DF3" w:rsidRPr="00865A82" w:rsidRDefault="00DA1289" w:rsidP="005E178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E178A"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1,437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662DF3" w:rsidRPr="00865A82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2DF3" w:rsidRPr="00865A82" w:rsidRDefault="005E178A" w:rsidP="005E178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5,750</w:t>
            </w:r>
          </w:p>
        </w:tc>
        <w:tc>
          <w:tcPr>
            <w:tcW w:w="180" w:type="dxa"/>
            <w:vAlign w:val="bottom"/>
          </w:tcPr>
          <w:p w:rsidR="00662DF3" w:rsidRPr="00865A82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2DF3" w:rsidRPr="00865A82" w:rsidRDefault="005E178A" w:rsidP="005E178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1,285</w:t>
            </w:r>
          </w:p>
        </w:tc>
        <w:tc>
          <w:tcPr>
            <w:tcW w:w="180" w:type="dxa"/>
            <w:vAlign w:val="bottom"/>
          </w:tcPr>
          <w:p w:rsidR="00662DF3" w:rsidRPr="00865A82" w:rsidRDefault="00662DF3" w:rsidP="0049543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2DF3" w:rsidRPr="00865A82" w:rsidRDefault="005E178A" w:rsidP="005E178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(257)</w:t>
            </w:r>
          </w:p>
        </w:tc>
        <w:tc>
          <w:tcPr>
            <w:tcW w:w="180" w:type="dxa"/>
            <w:vAlign w:val="bottom"/>
          </w:tcPr>
          <w:p w:rsidR="00662DF3" w:rsidRPr="00865A82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2DF3" w:rsidRPr="00865A82" w:rsidRDefault="005E178A" w:rsidP="005E178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1,028</w:t>
            </w:r>
          </w:p>
        </w:tc>
      </w:tr>
    </w:tbl>
    <w:p w:rsidR="002857BE" w:rsidRPr="00E16838" w:rsidRDefault="002857BE" w:rsidP="00E16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6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957"/>
      </w:tblGrid>
      <w:tr w:rsidR="000B5AEF" w:rsidRPr="00865A82" w:rsidTr="001B1FD4">
        <w:trPr>
          <w:trHeight w:val="20"/>
          <w:tblHeader/>
        </w:trPr>
        <w:tc>
          <w:tcPr>
            <w:tcW w:w="3060" w:type="dxa"/>
          </w:tcPr>
          <w:p w:rsidR="000B5AEF" w:rsidRPr="00865A82" w:rsidRDefault="000B5AEF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:rsidR="000B5AEF" w:rsidRPr="00865A82" w:rsidRDefault="000B5AEF" w:rsidP="007D006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865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0B5AEF" w:rsidRPr="00865A82" w:rsidTr="001B1FD4">
        <w:trPr>
          <w:trHeight w:val="20"/>
          <w:tblHeader/>
        </w:trPr>
        <w:tc>
          <w:tcPr>
            <w:tcW w:w="3060" w:type="dxa"/>
            <w:vMerge w:val="restart"/>
            <w:vAlign w:val="bottom"/>
          </w:tcPr>
          <w:p w:rsidR="000B5AEF" w:rsidRPr="00865A82" w:rsidRDefault="000B5AEF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47" w:type="dxa"/>
            <w:gridSpan w:val="5"/>
          </w:tcPr>
          <w:p w:rsidR="000B5AEF" w:rsidRPr="00865A82" w:rsidRDefault="000B5AEF" w:rsidP="007D00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:rsidR="000B5AEF" w:rsidRPr="00865A82" w:rsidRDefault="000B5AEF" w:rsidP="007D00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3" w:type="dxa"/>
            <w:gridSpan w:val="5"/>
          </w:tcPr>
          <w:p w:rsidR="000B5AEF" w:rsidRPr="00865A82" w:rsidRDefault="000B5AEF" w:rsidP="007D006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B5AEF" w:rsidRPr="00865A82" w:rsidTr="001B1FD4">
        <w:trPr>
          <w:trHeight w:val="20"/>
          <w:tblHeader/>
        </w:trPr>
        <w:tc>
          <w:tcPr>
            <w:tcW w:w="3060" w:type="dxa"/>
            <w:vMerge/>
          </w:tcPr>
          <w:p w:rsidR="000B5AEF" w:rsidRPr="00865A82" w:rsidRDefault="000B5AEF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:rsidR="000B5AEF" w:rsidRPr="00865A82" w:rsidRDefault="000B5AEF" w:rsidP="007D00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:rsidR="000B5AEF" w:rsidRPr="00865A82" w:rsidRDefault="000B5AEF" w:rsidP="007D00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0B5AEF" w:rsidRPr="00865A82" w:rsidRDefault="000B5AEF" w:rsidP="007D006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:rsidR="000B5AEF" w:rsidRPr="00865A82" w:rsidRDefault="000B5AEF" w:rsidP="007D00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:rsidR="000B5AEF" w:rsidRPr="00865A82" w:rsidRDefault="000B5AEF" w:rsidP="007D006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:rsidR="000B5AEF" w:rsidRPr="00865A82" w:rsidRDefault="000B5AEF" w:rsidP="007D00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:rsidR="000B5AEF" w:rsidRPr="00865A82" w:rsidRDefault="000B5AEF" w:rsidP="007D00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0B5AEF" w:rsidRPr="00865A82" w:rsidRDefault="000B5AEF" w:rsidP="007D006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:rsidR="000B5AEF" w:rsidRPr="00865A82" w:rsidRDefault="000B5AEF" w:rsidP="007D00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:rsidR="000B5AEF" w:rsidRPr="00865A82" w:rsidRDefault="000B5AEF" w:rsidP="007D00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0B5AEF" w:rsidRPr="00865A82" w:rsidRDefault="000B5AEF" w:rsidP="007D006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:rsidR="000B5AEF" w:rsidRPr="00865A82" w:rsidRDefault="000B5AEF" w:rsidP="007D00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:rsidR="000B5AEF" w:rsidRPr="00865A82" w:rsidRDefault="000B5AEF" w:rsidP="007D006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:rsidR="000B5AEF" w:rsidRPr="00865A82" w:rsidRDefault="000B5AEF" w:rsidP="007D00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:rsidR="000B5AEF" w:rsidRPr="00865A82" w:rsidRDefault="000B5AEF" w:rsidP="007D00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B5AEF" w:rsidRPr="00865A82" w:rsidTr="001B1FD4">
        <w:trPr>
          <w:trHeight w:val="20"/>
          <w:tblHeader/>
        </w:trPr>
        <w:tc>
          <w:tcPr>
            <w:tcW w:w="3060" w:type="dxa"/>
          </w:tcPr>
          <w:p w:rsidR="000B5AEF" w:rsidRPr="00865A82" w:rsidRDefault="000B5AEF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:rsidR="000B5AEF" w:rsidRPr="00865A82" w:rsidRDefault="000B5AEF" w:rsidP="007D00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5311E"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B5AEF" w:rsidRPr="00865A82" w:rsidTr="001B1FD4">
        <w:trPr>
          <w:cantSplit/>
          <w:trHeight w:val="20"/>
        </w:trPr>
        <w:tc>
          <w:tcPr>
            <w:tcW w:w="3060" w:type="dxa"/>
          </w:tcPr>
          <w:p w:rsidR="000B5AEF" w:rsidRPr="00865A82" w:rsidRDefault="000B5AEF" w:rsidP="007D0066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61" w:type="dxa"/>
            <w:vAlign w:val="bottom"/>
          </w:tcPr>
          <w:p w:rsidR="000B5AEF" w:rsidRPr="00865A82" w:rsidRDefault="000B5AEF" w:rsidP="007D00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B5AEF" w:rsidRPr="00865A82" w:rsidRDefault="000B5AEF" w:rsidP="007D006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:rsidR="000B5AEF" w:rsidRPr="00865A82" w:rsidRDefault="000B5AEF" w:rsidP="007D006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B5AEF" w:rsidRPr="00865A82" w:rsidRDefault="000B5AEF" w:rsidP="007D006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:rsidR="000B5AEF" w:rsidRPr="00865A82" w:rsidRDefault="000B5AEF" w:rsidP="007D006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B5AEF" w:rsidRPr="00865A82" w:rsidRDefault="000B5AEF" w:rsidP="007D006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:rsidR="000B5AEF" w:rsidRPr="00865A82" w:rsidRDefault="000B5AEF" w:rsidP="007D006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B5AEF" w:rsidRPr="00865A82" w:rsidRDefault="000B5AEF" w:rsidP="007D006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:rsidR="000B5AEF" w:rsidRPr="00865A82" w:rsidRDefault="000B5AEF" w:rsidP="007D006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B5AEF" w:rsidRPr="00865A82" w:rsidRDefault="000B5AEF" w:rsidP="007D006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:rsidR="000B5AEF" w:rsidRPr="00865A82" w:rsidRDefault="000B5AEF" w:rsidP="007D006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B5AEF" w:rsidRPr="00865A82" w:rsidTr="001B1FD4">
        <w:trPr>
          <w:cantSplit/>
          <w:trHeight w:val="20"/>
        </w:trPr>
        <w:tc>
          <w:tcPr>
            <w:tcW w:w="3060" w:type="dxa"/>
          </w:tcPr>
          <w:p w:rsidR="000B5AEF" w:rsidRPr="00865A82" w:rsidRDefault="000B5AEF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:rsidR="000B5AEF" w:rsidRPr="00865A82" w:rsidRDefault="002C3AB3" w:rsidP="002C3AB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</w:t>
            </w:r>
            <w:r w:rsidR="005A0F5D"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:rsidR="000B5AEF" w:rsidRPr="00865A82" w:rsidRDefault="000B5AEF" w:rsidP="002C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:rsidR="000B5AEF" w:rsidRPr="00865A82" w:rsidRDefault="0025311E" w:rsidP="002C3AB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C3AB3"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0B5AEF" w:rsidRPr="00865A82" w:rsidRDefault="000B5AEF" w:rsidP="002C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0B5AEF" w:rsidRPr="00865A82" w:rsidRDefault="002C3AB3" w:rsidP="002C3AB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</w:t>
            </w:r>
            <w:r w:rsidR="005A0F5D"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0B5AEF" w:rsidRPr="00865A82" w:rsidRDefault="000B5AEF" w:rsidP="002C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:rsidR="000B5AEF" w:rsidRPr="00865A82" w:rsidRDefault="002C3AB3" w:rsidP="002C3AB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941</w:t>
            </w:r>
          </w:p>
        </w:tc>
        <w:tc>
          <w:tcPr>
            <w:tcW w:w="180" w:type="dxa"/>
            <w:vAlign w:val="bottom"/>
          </w:tcPr>
          <w:p w:rsidR="000B5AEF" w:rsidRPr="00865A82" w:rsidRDefault="000B5AEF" w:rsidP="002C3AB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:rsidR="000B5AEF" w:rsidRPr="00865A82" w:rsidRDefault="002C3AB3" w:rsidP="002C3AB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(188)</w:t>
            </w:r>
          </w:p>
        </w:tc>
        <w:tc>
          <w:tcPr>
            <w:tcW w:w="180" w:type="dxa"/>
          </w:tcPr>
          <w:p w:rsidR="000B5AEF" w:rsidRPr="00865A82" w:rsidRDefault="000B5AEF" w:rsidP="002C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:rsidR="000B5AEF" w:rsidRPr="00865A82" w:rsidRDefault="002C3AB3" w:rsidP="002C3AB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753</w:t>
            </w:r>
          </w:p>
        </w:tc>
      </w:tr>
      <w:tr w:rsidR="000B5AEF" w:rsidRPr="00865A82" w:rsidTr="001B1FD4">
        <w:trPr>
          <w:cantSplit/>
          <w:trHeight w:val="20"/>
        </w:trPr>
        <w:tc>
          <w:tcPr>
            <w:tcW w:w="3060" w:type="dxa"/>
          </w:tcPr>
          <w:p w:rsidR="000B5AEF" w:rsidRPr="00865A82" w:rsidRDefault="000B5AEF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5AEF" w:rsidRPr="00865A82" w:rsidRDefault="002C3AB3" w:rsidP="002C3AB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2,25</w:t>
            </w:r>
            <w:r w:rsidR="005A0F5D"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:rsidR="000B5AEF" w:rsidRPr="00865A82" w:rsidRDefault="000B5AEF" w:rsidP="002C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5AEF" w:rsidRPr="00865A82" w:rsidRDefault="0025311E" w:rsidP="002C3AB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C3AB3"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451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0B5AEF" w:rsidRPr="00865A82" w:rsidRDefault="000B5AEF" w:rsidP="002C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5AEF" w:rsidRPr="00865A82" w:rsidRDefault="002C3AB3" w:rsidP="002C3AB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1,80</w:t>
            </w:r>
            <w:r w:rsidR="005A0F5D"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:rsidR="000B5AEF" w:rsidRPr="00865A82" w:rsidRDefault="000B5AEF" w:rsidP="002C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5AEF" w:rsidRPr="00865A82" w:rsidRDefault="002C3AB3" w:rsidP="002C3AB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941</w:t>
            </w:r>
          </w:p>
        </w:tc>
        <w:tc>
          <w:tcPr>
            <w:tcW w:w="180" w:type="dxa"/>
            <w:vAlign w:val="bottom"/>
          </w:tcPr>
          <w:p w:rsidR="000B5AEF" w:rsidRPr="00865A82" w:rsidRDefault="000B5AEF" w:rsidP="002C3AB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5AEF" w:rsidRPr="00865A82" w:rsidRDefault="002C3AB3" w:rsidP="002C3AB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(188)</w:t>
            </w:r>
          </w:p>
        </w:tc>
        <w:tc>
          <w:tcPr>
            <w:tcW w:w="180" w:type="dxa"/>
            <w:vAlign w:val="bottom"/>
          </w:tcPr>
          <w:p w:rsidR="000B5AEF" w:rsidRPr="00865A82" w:rsidRDefault="000B5AEF" w:rsidP="002C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5AEF" w:rsidRPr="00865A82" w:rsidRDefault="002C3AB3" w:rsidP="002C3AB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753</w:t>
            </w:r>
          </w:p>
        </w:tc>
      </w:tr>
    </w:tbl>
    <w:p w:rsidR="000B5AEF" w:rsidRPr="00865A82" w:rsidRDefault="000B5AEF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A2477D" w:rsidRPr="00865A82" w:rsidTr="00E16838">
        <w:tc>
          <w:tcPr>
            <w:tcW w:w="4410" w:type="dxa"/>
            <w:gridSpan w:val="2"/>
          </w:tcPr>
          <w:p w:rsidR="00A2477D" w:rsidRPr="00865A82" w:rsidRDefault="00A2477D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:rsidR="00A2477D" w:rsidRPr="00865A82" w:rsidRDefault="00A2477D" w:rsidP="00A2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865A8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2477D" w:rsidRPr="00865A82" w:rsidTr="00E16838">
        <w:tc>
          <w:tcPr>
            <w:tcW w:w="4140" w:type="dxa"/>
          </w:tcPr>
          <w:p w:rsidR="00A2477D" w:rsidRPr="00865A82" w:rsidRDefault="00A2477D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2477D" w:rsidRPr="00865A82" w:rsidRDefault="00A2477D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:rsidR="00A2477D" w:rsidRPr="00865A82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A2477D" w:rsidRPr="00865A82" w:rsidRDefault="00A2477D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:rsidR="00A2477D" w:rsidRPr="00865A82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A2477D" w:rsidRPr="00865A82" w:rsidTr="00E16838">
        <w:tc>
          <w:tcPr>
            <w:tcW w:w="4140" w:type="dxa"/>
          </w:tcPr>
          <w:p w:rsidR="00A2477D" w:rsidRPr="00865A82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2477D" w:rsidRPr="00865A82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2477D" w:rsidRPr="00865A82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2477D" w:rsidRPr="00865A82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2477D" w:rsidRPr="00865A82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2477D" w:rsidRPr="00865A82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2477D" w:rsidRPr="00865A82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2477D" w:rsidRPr="00865A82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2477D" w:rsidRPr="00865A82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77D" w:rsidRPr="00865A82" w:rsidTr="00E16838">
        <w:tc>
          <w:tcPr>
            <w:tcW w:w="4140" w:type="dxa"/>
          </w:tcPr>
          <w:p w:rsidR="00A2477D" w:rsidRPr="00865A82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2477D" w:rsidRPr="00865A82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2477D" w:rsidRPr="00865A82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2477D" w:rsidRPr="00865A82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2477D" w:rsidRPr="00865A82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A2477D" w:rsidRPr="00865A82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2477D" w:rsidRPr="00865A82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2477D" w:rsidRPr="00865A82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2477D" w:rsidRPr="00865A82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2477D" w:rsidRPr="00865A82" w:rsidTr="00E16838">
        <w:tc>
          <w:tcPr>
            <w:tcW w:w="4410" w:type="dxa"/>
            <w:gridSpan w:val="2"/>
          </w:tcPr>
          <w:p w:rsidR="00A2477D" w:rsidRPr="00865A82" w:rsidRDefault="00082891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</w:t>
            </w:r>
            <w:r w:rsidR="00913702" w:rsidRPr="00865A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(ขาดทุน) </w:t>
            </w:r>
            <w:r w:rsidRPr="00865A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vAlign w:val="bottom"/>
          </w:tcPr>
          <w:p w:rsidR="00A2477D" w:rsidRPr="00865A82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2477D" w:rsidRPr="00865A82" w:rsidRDefault="00A2477D" w:rsidP="00A2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A2477D" w:rsidRPr="00865A82" w:rsidRDefault="00C24E14" w:rsidP="003D2AC3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0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C01B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4,489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A2477D" w:rsidRPr="00865A82" w:rsidRDefault="00A2477D" w:rsidP="00A2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2477D" w:rsidRPr="00865A82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2477D" w:rsidRPr="00865A82" w:rsidRDefault="00A2477D" w:rsidP="00A2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A2477D" w:rsidRPr="00865A82" w:rsidRDefault="00A6170C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127,573</w:t>
            </w:r>
          </w:p>
        </w:tc>
      </w:tr>
      <w:tr w:rsidR="00765941" w:rsidRPr="00865A82" w:rsidTr="00E16838">
        <w:tc>
          <w:tcPr>
            <w:tcW w:w="4140" w:type="dxa"/>
          </w:tcPr>
          <w:p w:rsidR="00765941" w:rsidRPr="00865A82" w:rsidRDefault="00765941" w:rsidP="0076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70" w:type="dxa"/>
          </w:tcPr>
          <w:p w:rsidR="00765941" w:rsidRPr="00865A82" w:rsidRDefault="00765941" w:rsidP="0076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65941" w:rsidRPr="00865A82" w:rsidRDefault="00765941" w:rsidP="0076594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765941" w:rsidRPr="00865A82" w:rsidRDefault="00765941" w:rsidP="0076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765941" w:rsidRPr="00865A82" w:rsidRDefault="007B19B1" w:rsidP="007B19B1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</w:t>
            </w:r>
            <w:r w:rsidR="007C4038" w:rsidRPr="00865A82">
              <w:rPr>
                <w:rFonts w:ascii="Angsana New" w:hAnsi="Angsana New"/>
                <w:sz w:val="30"/>
                <w:szCs w:val="30"/>
              </w:rPr>
              <w:t>1</w:t>
            </w:r>
            <w:r w:rsidR="009906E9">
              <w:rPr>
                <w:rFonts w:ascii="Angsana New" w:hAnsi="Angsana New"/>
                <w:sz w:val="30"/>
                <w:szCs w:val="30"/>
              </w:rPr>
              <w:t>6,</w:t>
            </w:r>
            <w:r w:rsidR="00C01B26">
              <w:rPr>
                <w:rFonts w:ascii="Angsana New" w:hAnsi="Angsana New"/>
                <w:sz w:val="30"/>
                <w:szCs w:val="30"/>
              </w:rPr>
              <w:t>911</w:t>
            </w:r>
            <w:r w:rsidRPr="00865A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65941" w:rsidRPr="00865A82" w:rsidRDefault="00765941" w:rsidP="0076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65941" w:rsidRPr="00865A82" w:rsidRDefault="00765941" w:rsidP="0076594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765941" w:rsidRPr="00865A82" w:rsidRDefault="00765941" w:rsidP="0076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65941" w:rsidRPr="00865A82" w:rsidRDefault="00765941" w:rsidP="0076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25,438</w:t>
            </w:r>
          </w:p>
        </w:tc>
      </w:tr>
      <w:tr w:rsidR="00F213F5" w:rsidRPr="00865A82" w:rsidTr="00E16838">
        <w:tc>
          <w:tcPr>
            <w:tcW w:w="4140" w:type="dxa"/>
          </w:tcPr>
          <w:p w:rsidR="00F213F5" w:rsidRPr="00865A82" w:rsidRDefault="001B1FD4" w:rsidP="00F2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270" w:type="dxa"/>
          </w:tcPr>
          <w:p w:rsidR="00F213F5" w:rsidRPr="00865A82" w:rsidRDefault="00F213F5" w:rsidP="00F21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213F5" w:rsidRPr="00865A82" w:rsidRDefault="00F213F5" w:rsidP="00F213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213F5" w:rsidRPr="00865A82" w:rsidRDefault="00F213F5" w:rsidP="00F2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213F5" w:rsidRPr="009906E9" w:rsidRDefault="009906E9" w:rsidP="00990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9906E9">
              <w:rPr>
                <w:rFonts w:ascii="Angsana New" w:hAnsi="Angsana New"/>
                <w:sz w:val="30"/>
                <w:szCs w:val="30"/>
              </w:rPr>
              <w:t>2,33</w:t>
            </w:r>
            <w:r w:rsidR="00C01B2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F213F5" w:rsidRPr="00865A82" w:rsidRDefault="00F213F5" w:rsidP="00F2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213F5" w:rsidRPr="00865A82" w:rsidRDefault="00F213F5" w:rsidP="00F213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213F5" w:rsidRPr="00865A82" w:rsidRDefault="00F213F5" w:rsidP="00F2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213F5" w:rsidRPr="00865A82" w:rsidRDefault="00F213F5" w:rsidP="00F2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1,675</w:t>
            </w:r>
          </w:p>
        </w:tc>
      </w:tr>
      <w:tr w:rsidR="00F213F5" w:rsidRPr="00865A82" w:rsidTr="00E16838">
        <w:tc>
          <w:tcPr>
            <w:tcW w:w="4410" w:type="dxa"/>
            <w:gridSpan w:val="2"/>
            <w:shd w:val="clear" w:color="auto" w:fill="auto"/>
          </w:tcPr>
          <w:p w:rsidR="00F213F5" w:rsidRPr="00865A82" w:rsidRDefault="00F213F5" w:rsidP="00F2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ค่าใช้จ่ายที่สามารถนำมาหักภาษีได้เพิ่มเติม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13F5" w:rsidRPr="00865A82" w:rsidRDefault="00F213F5" w:rsidP="00F213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213F5" w:rsidRPr="00865A82" w:rsidRDefault="00F213F5" w:rsidP="00F2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13F5" w:rsidRPr="00865A82" w:rsidRDefault="001166C7" w:rsidP="001166C7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01B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6,333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213F5" w:rsidRPr="00865A82" w:rsidRDefault="00F213F5" w:rsidP="00F2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13F5" w:rsidRPr="00865A82" w:rsidRDefault="00F213F5" w:rsidP="00F213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213F5" w:rsidRPr="00865A82" w:rsidRDefault="00F213F5" w:rsidP="00F2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13F5" w:rsidRPr="00865A82" w:rsidRDefault="00F213F5" w:rsidP="00F213F5">
            <w:pPr>
              <w:pStyle w:val="acctfourfigures"/>
              <w:tabs>
                <w:tab w:val="clear" w:pos="765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(6,146)</w:t>
            </w:r>
          </w:p>
        </w:tc>
      </w:tr>
      <w:tr w:rsidR="00CF39B2" w:rsidRPr="00865A82" w:rsidTr="00E16838">
        <w:tc>
          <w:tcPr>
            <w:tcW w:w="4140" w:type="dxa"/>
            <w:shd w:val="clear" w:color="auto" w:fill="auto"/>
          </w:tcPr>
          <w:p w:rsidR="00F213F5" w:rsidRPr="00865A82" w:rsidRDefault="00F213F5" w:rsidP="00F2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ค่าเสื่อมราคา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ส่วนต่</w:t>
            </w:r>
            <w:r w:rsidR="00094BB9"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กว่าทุนจากการซื้อ</w:t>
            </w:r>
          </w:p>
          <w:p w:rsidR="00F213F5" w:rsidRPr="00865A82" w:rsidRDefault="00F213F5" w:rsidP="00F2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สินทรัพย์จากบริษัทที่อยู่ภายใต้การควบคุม</w:t>
            </w:r>
          </w:p>
          <w:p w:rsidR="00F213F5" w:rsidRPr="00865A82" w:rsidRDefault="00F213F5" w:rsidP="00F2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เดียวกัน</w:t>
            </w:r>
          </w:p>
        </w:tc>
        <w:tc>
          <w:tcPr>
            <w:tcW w:w="270" w:type="dxa"/>
            <w:shd w:val="clear" w:color="auto" w:fill="auto"/>
          </w:tcPr>
          <w:p w:rsidR="00F213F5" w:rsidRPr="00865A82" w:rsidRDefault="00F213F5" w:rsidP="00F21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13F5" w:rsidRPr="00865A82" w:rsidRDefault="00F213F5" w:rsidP="00F213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213F5" w:rsidRPr="00865A82" w:rsidRDefault="00F213F5" w:rsidP="00F2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13F5" w:rsidRPr="00865A82" w:rsidRDefault="009906E9" w:rsidP="00D41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:rsidR="00F213F5" w:rsidRPr="00865A82" w:rsidRDefault="00F213F5" w:rsidP="00F2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13F5" w:rsidRPr="00865A82" w:rsidRDefault="00F213F5" w:rsidP="00F213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213F5" w:rsidRPr="00865A82" w:rsidRDefault="00F213F5" w:rsidP="00F2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13F5" w:rsidRPr="00865A82" w:rsidRDefault="00F213F5" w:rsidP="00F213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</w:p>
        </w:tc>
      </w:tr>
      <w:tr w:rsidR="00F213F5" w:rsidRPr="00865A82" w:rsidTr="00E16838">
        <w:tc>
          <w:tcPr>
            <w:tcW w:w="4140" w:type="dxa"/>
            <w:shd w:val="clear" w:color="auto" w:fill="auto"/>
          </w:tcPr>
          <w:p w:rsidR="00F213F5" w:rsidRPr="00865A82" w:rsidRDefault="00F213F5" w:rsidP="00F2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:rsidR="00F213F5" w:rsidRPr="00865A82" w:rsidRDefault="00F213F5" w:rsidP="00F21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213F5" w:rsidRPr="00865A82" w:rsidRDefault="009906E9" w:rsidP="001166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F23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4.7</w:t>
            </w:r>
          </w:p>
        </w:tc>
        <w:tc>
          <w:tcPr>
            <w:tcW w:w="270" w:type="dxa"/>
            <w:shd w:val="clear" w:color="auto" w:fill="auto"/>
          </w:tcPr>
          <w:p w:rsidR="00F213F5" w:rsidRPr="00865A82" w:rsidRDefault="00F213F5" w:rsidP="00F2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213F5" w:rsidRPr="00865A82" w:rsidRDefault="001166C7" w:rsidP="001166C7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906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F23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0,834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213F5" w:rsidRPr="00865A82" w:rsidRDefault="00F213F5" w:rsidP="00F2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213F5" w:rsidRPr="00865A82" w:rsidRDefault="003B681B" w:rsidP="00E65C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16.7</w:t>
            </w:r>
          </w:p>
        </w:tc>
        <w:tc>
          <w:tcPr>
            <w:tcW w:w="270" w:type="dxa"/>
            <w:shd w:val="clear" w:color="auto" w:fill="auto"/>
          </w:tcPr>
          <w:p w:rsidR="00F213F5" w:rsidRPr="00865A82" w:rsidRDefault="00F213F5" w:rsidP="00F2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213F5" w:rsidRPr="00865A82" w:rsidRDefault="00F213F5" w:rsidP="00F213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21,350</w:t>
            </w:r>
          </w:p>
        </w:tc>
      </w:tr>
    </w:tbl>
    <w:p w:rsidR="00583FA1" w:rsidRPr="00865A82" w:rsidRDefault="00583FA1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4B546E" w:rsidRPr="00865A82" w:rsidTr="00042B24">
        <w:trPr>
          <w:tblHeader/>
        </w:trPr>
        <w:tc>
          <w:tcPr>
            <w:tcW w:w="4410" w:type="dxa"/>
            <w:gridSpan w:val="2"/>
          </w:tcPr>
          <w:p w:rsidR="004B546E" w:rsidRPr="00865A82" w:rsidRDefault="004B546E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:rsidR="004B546E" w:rsidRPr="00865A82" w:rsidRDefault="004B54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865A82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B546E" w:rsidRPr="00865A82" w:rsidTr="00042B24">
        <w:trPr>
          <w:tblHeader/>
        </w:trPr>
        <w:tc>
          <w:tcPr>
            <w:tcW w:w="4140" w:type="dxa"/>
          </w:tcPr>
          <w:p w:rsidR="004B546E" w:rsidRPr="00865A82" w:rsidRDefault="004B546E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B546E" w:rsidRPr="00865A82" w:rsidRDefault="004B546E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B546E" w:rsidRPr="00865A82" w:rsidTr="00042B24">
        <w:trPr>
          <w:tblHeader/>
        </w:trPr>
        <w:tc>
          <w:tcPr>
            <w:tcW w:w="4140" w:type="dxa"/>
          </w:tcPr>
          <w:p w:rsidR="004B546E" w:rsidRPr="00865A82" w:rsidRDefault="004B546E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B546E" w:rsidRPr="00865A82" w:rsidRDefault="004B546E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46E" w:rsidRPr="00865A82" w:rsidTr="00042B24">
        <w:trPr>
          <w:tblHeader/>
        </w:trPr>
        <w:tc>
          <w:tcPr>
            <w:tcW w:w="4140" w:type="dxa"/>
          </w:tcPr>
          <w:p w:rsidR="004B546E" w:rsidRPr="00865A82" w:rsidRDefault="004B546E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B546E" w:rsidRPr="00865A82" w:rsidRDefault="004B546E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B546E" w:rsidRPr="00865A82" w:rsidTr="00042B24">
        <w:tc>
          <w:tcPr>
            <w:tcW w:w="4410" w:type="dxa"/>
            <w:gridSpan w:val="2"/>
          </w:tcPr>
          <w:p w:rsidR="004B546E" w:rsidRPr="00865A82" w:rsidRDefault="004B546E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 (ขาดทุน) ก่อนภาษีเงินได้</w:t>
            </w:r>
          </w:p>
        </w:tc>
        <w:tc>
          <w:tcPr>
            <w:tcW w:w="1080" w:type="dxa"/>
            <w:vAlign w:val="bottom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46E" w:rsidRPr="00865A82" w:rsidRDefault="004B54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4B546E" w:rsidRPr="00865A82" w:rsidRDefault="007D0724" w:rsidP="007D0724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5311E"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906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5,55</w:t>
            </w:r>
            <w:r w:rsidR="00B47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4B546E" w:rsidRPr="00865A82" w:rsidRDefault="004B54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46E" w:rsidRPr="00865A82" w:rsidRDefault="004B54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267,916</w:t>
            </w:r>
          </w:p>
        </w:tc>
      </w:tr>
      <w:tr w:rsidR="004B546E" w:rsidRPr="00865A82" w:rsidTr="00042B24">
        <w:tc>
          <w:tcPr>
            <w:tcW w:w="4140" w:type="dxa"/>
          </w:tcPr>
          <w:p w:rsidR="004B546E" w:rsidRPr="00865A82" w:rsidRDefault="004B54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70" w:type="dxa"/>
          </w:tcPr>
          <w:p w:rsidR="004B546E" w:rsidRPr="00865A82" w:rsidRDefault="004B546E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4B546E" w:rsidRPr="00865A82" w:rsidRDefault="004B54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4B546E" w:rsidRPr="00865A82" w:rsidRDefault="007D0724" w:rsidP="007D0724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(</w:t>
            </w:r>
            <w:r w:rsidR="009906E9">
              <w:rPr>
                <w:rFonts w:ascii="Angsana New" w:hAnsi="Angsana New"/>
                <w:sz w:val="30"/>
                <w:szCs w:val="30"/>
                <w:lang w:val="en-US"/>
              </w:rPr>
              <w:t>5,111</w:t>
            </w:r>
            <w:r w:rsidRPr="00865A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B546E" w:rsidRPr="00865A82" w:rsidRDefault="004B54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4B546E" w:rsidRPr="00865A82" w:rsidRDefault="004B54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B546E" w:rsidRPr="00865A82" w:rsidRDefault="004B54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53,583</w:t>
            </w:r>
          </w:p>
        </w:tc>
      </w:tr>
      <w:tr w:rsidR="004B546E" w:rsidRPr="00865A82" w:rsidTr="00042B24">
        <w:tc>
          <w:tcPr>
            <w:tcW w:w="4140" w:type="dxa"/>
          </w:tcPr>
          <w:p w:rsidR="004B546E" w:rsidRPr="00865A82" w:rsidRDefault="00297440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270" w:type="dxa"/>
          </w:tcPr>
          <w:p w:rsidR="004B546E" w:rsidRPr="00865A82" w:rsidRDefault="004B546E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46E" w:rsidRPr="00865A82" w:rsidRDefault="004B54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B546E" w:rsidRPr="00865A82" w:rsidRDefault="007D0724" w:rsidP="007D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:rsidR="004B546E" w:rsidRPr="00865A82" w:rsidRDefault="004B54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B546E" w:rsidRPr="00865A82" w:rsidRDefault="004B546E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546E" w:rsidRPr="00865A82" w:rsidRDefault="004B54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B546E" w:rsidRPr="00865A82" w:rsidRDefault="004B54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7D0724" w:rsidRPr="00865A82" w:rsidTr="00042B24">
        <w:tc>
          <w:tcPr>
            <w:tcW w:w="4410" w:type="dxa"/>
            <w:gridSpan w:val="2"/>
            <w:shd w:val="clear" w:color="auto" w:fill="auto"/>
          </w:tcPr>
          <w:p w:rsidR="007D0724" w:rsidRPr="00865A82" w:rsidRDefault="007D0724" w:rsidP="007D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ค่าใช้จ่ายที่สามารถนำมาหักภาษีได้เพิ่มเติม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D0724" w:rsidRPr="00865A82" w:rsidRDefault="007D0724" w:rsidP="007D07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D0724" w:rsidRPr="00865A82" w:rsidRDefault="007D0724" w:rsidP="007D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D0724" w:rsidRPr="00865A82" w:rsidRDefault="007D0724" w:rsidP="007D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D0724" w:rsidRPr="00865A82" w:rsidRDefault="007D0724" w:rsidP="007D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D0724" w:rsidRPr="00865A82" w:rsidRDefault="007D0724" w:rsidP="007D07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D0724" w:rsidRPr="00865A82" w:rsidRDefault="007D0724" w:rsidP="007D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D0724" w:rsidRPr="00865A82" w:rsidRDefault="007D0724" w:rsidP="007D0724">
            <w:pPr>
              <w:pStyle w:val="acctfourfigures"/>
              <w:tabs>
                <w:tab w:val="clear" w:pos="765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(171)</w:t>
            </w:r>
          </w:p>
        </w:tc>
      </w:tr>
      <w:tr w:rsidR="007D0724" w:rsidRPr="00865A82" w:rsidTr="00042B24">
        <w:tc>
          <w:tcPr>
            <w:tcW w:w="4410" w:type="dxa"/>
            <w:gridSpan w:val="2"/>
            <w:shd w:val="clear" w:color="auto" w:fill="auto"/>
          </w:tcPr>
          <w:p w:rsidR="007D0724" w:rsidRPr="00865A82" w:rsidRDefault="007D0724" w:rsidP="007D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รายได้เงินปันผลที่ได้รับยกเว้นภาษี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D0724" w:rsidRPr="00865A82" w:rsidRDefault="007D0724" w:rsidP="007D07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D0724" w:rsidRPr="00865A82" w:rsidRDefault="007D0724" w:rsidP="007D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D0724" w:rsidRPr="00865A82" w:rsidRDefault="007D0724" w:rsidP="007D0724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</w:t>
            </w:r>
            <w:r w:rsidR="00990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D0724" w:rsidRPr="00865A82" w:rsidRDefault="007D0724" w:rsidP="007D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D0724" w:rsidRPr="00865A82" w:rsidRDefault="007D0724" w:rsidP="007D07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D0724" w:rsidRPr="00865A82" w:rsidRDefault="007D0724" w:rsidP="007D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D0724" w:rsidRPr="00865A82" w:rsidRDefault="007D0724" w:rsidP="007D0724">
            <w:pPr>
              <w:pStyle w:val="acctfourfigures"/>
              <w:tabs>
                <w:tab w:val="clear" w:pos="765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(54,522)</w:t>
            </w:r>
          </w:p>
        </w:tc>
      </w:tr>
      <w:tr w:rsidR="007D0724" w:rsidRPr="00865A82" w:rsidTr="00042B24">
        <w:tc>
          <w:tcPr>
            <w:tcW w:w="4140" w:type="dxa"/>
            <w:shd w:val="clear" w:color="auto" w:fill="auto"/>
          </w:tcPr>
          <w:p w:rsidR="007D0724" w:rsidRPr="00865A82" w:rsidRDefault="007D0724" w:rsidP="007D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:rsidR="007D0724" w:rsidRPr="00865A82" w:rsidRDefault="007D0724" w:rsidP="007D0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0724" w:rsidRPr="00865A82" w:rsidRDefault="00A50CF2" w:rsidP="00A50C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19.</w:t>
            </w:r>
            <w:r w:rsidR="0025311E"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7D0724" w:rsidRPr="00865A82" w:rsidRDefault="007D0724" w:rsidP="007D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0724" w:rsidRPr="00865A82" w:rsidRDefault="007D0724" w:rsidP="007D0724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906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5,079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D0724" w:rsidRPr="00865A82" w:rsidRDefault="007D0724" w:rsidP="007D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0724" w:rsidRPr="00865A82" w:rsidRDefault="007D0724" w:rsidP="007D07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(0.4)</w:t>
            </w:r>
          </w:p>
        </w:tc>
        <w:tc>
          <w:tcPr>
            <w:tcW w:w="270" w:type="dxa"/>
            <w:shd w:val="clear" w:color="auto" w:fill="auto"/>
          </w:tcPr>
          <w:p w:rsidR="007D0724" w:rsidRPr="00865A82" w:rsidRDefault="007D0724" w:rsidP="007D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0724" w:rsidRPr="00865A82" w:rsidRDefault="007D0724" w:rsidP="007D0724">
            <w:pPr>
              <w:pStyle w:val="acctfourfigures"/>
              <w:tabs>
                <w:tab w:val="clear" w:pos="765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(1,077)</w:t>
            </w:r>
          </w:p>
        </w:tc>
      </w:tr>
    </w:tbl>
    <w:p w:rsidR="00040081" w:rsidRPr="00865A82" w:rsidRDefault="00040081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40081" w:rsidRPr="00865A82" w:rsidRDefault="00040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040081" w:rsidRPr="00865A82" w:rsidSect="002E0336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  <w:r w:rsidRPr="00865A82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70"/>
        <w:gridCol w:w="899"/>
        <w:gridCol w:w="270"/>
        <w:gridCol w:w="720"/>
        <w:gridCol w:w="270"/>
        <w:gridCol w:w="811"/>
        <w:gridCol w:w="270"/>
        <w:gridCol w:w="809"/>
        <w:gridCol w:w="236"/>
        <w:gridCol w:w="1115"/>
      </w:tblGrid>
      <w:tr w:rsidR="004748DB" w:rsidRPr="00865A82" w:rsidTr="00F50725">
        <w:trPr>
          <w:tblHeader/>
        </w:trPr>
        <w:tc>
          <w:tcPr>
            <w:tcW w:w="3150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9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65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748DB" w:rsidRPr="00865A82" w:rsidTr="00F50725">
        <w:trPr>
          <w:tblHeader/>
        </w:trPr>
        <w:tc>
          <w:tcPr>
            <w:tcW w:w="3150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48DB" w:rsidRPr="00865A82" w:rsidTr="00DC76E1">
        <w:tc>
          <w:tcPr>
            <w:tcW w:w="3150" w:type="dxa"/>
            <w:shd w:val="clear" w:color="auto" w:fill="auto"/>
            <w:vAlign w:val="bottom"/>
          </w:tcPr>
          <w:p w:rsidR="004748DB" w:rsidRPr="00865A82" w:rsidRDefault="004748DB" w:rsidP="007D0066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:rsidR="004748DB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F50725" w:rsidRDefault="00F50725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F50725" w:rsidRDefault="00F50725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F50725" w:rsidRPr="00865A82" w:rsidRDefault="00F50725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36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748DB" w:rsidRPr="00865A82" w:rsidTr="00DC76E1">
        <w:tc>
          <w:tcPr>
            <w:tcW w:w="3150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4748DB" w:rsidRPr="00865A82" w:rsidRDefault="004748DB" w:rsidP="007D006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4748DB" w:rsidRPr="00865A82" w:rsidRDefault="004748DB" w:rsidP="007D006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9"/>
          </w:tcPr>
          <w:p w:rsidR="004748DB" w:rsidRPr="00865A82" w:rsidRDefault="004748DB" w:rsidP="007D006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748DB" w:rsidRPr="00865A82" w:rsidTr="00DC76E1">
        <w:tc>
          <w:tcPr>
            <w:tcW w:w="3150" w:type="dxa"/>
            <w:shd w:val="clear" w:color="auto" w:fill="auto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48DB" w:rsidRPr="00865A82" w:rsidTr="00DC76E1">
        <w:tc>
          <w:tcPr>
            <w:tcW w:w="3150" w:type="dxa"/>
            <w:shd w:val="clear" w:color="auto" w:fill="auto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:rsidR="004748DB" w:rsidRPr="00865A82" w:rsidRDefault="004748DB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2D2A" w:rsidRPr="00865A82" w:rsidTr="00DC76E1">
        <w:tc>
          <w:tcPr>
            <w:tcW w:w="3150" w:type="dxa"/>
            <w:shd w:val="clear" w:color="auto" w:fill="auto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865A82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:rsidR="00932D2A" w:rsidRPr="007373A1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1,123</w:t>
            </w:r>
          </w:p>
        </w:tc>
      </w:tr>
      <w:tr w:rsidR="00932D2A" w:rsidRPr="00865A82" w:rsidTr="00DC76E1">
        <w:tc>
          <w:tcPr>
            <w:tcW w:w="3150" w:type="dxa"/>
            <w:shd w:val="clear" w:color="auto" w:fill="auto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810" w:type="dxa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:rsidR="00932D2A" w:rsidRPr="007373A1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</w:tr>
      <w:tr w:rsidR="00932D2A" w:rsidRPr="00865A82" w:rsidTr="00DC76E1">
        <w:tc>
          <w:tcPr>
            <w:tcW w:w="3150" w:type="dxa"/>
            <w:shd w:val="clear" w:color="auto" w:fill="auto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1,739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1,413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:rsidR="00932D2A" w:rsidRPr="007373A1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3,152</w:t>
            </w:r>
          </w:p>
        </w:tc>
      </w:tr>
      <w:tr w:rsidR="00932D2A" w:rsidRPr="00865A82" w:rsidTr="00DC76E1">
        <w:tc>
          <w:tcPr>
            <w:tcW w:w="3150" w:type="dxa"/>
            <w:shd w:val="clear" w:color="auto" w:fill="auto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810" w:type="dxa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8,428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D05507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:rsidR="00932D2A" w:rsidRPr="007373A1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10,65</w:t>
            </w:r>
            <w:r w:rsidR="001217A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32D2A" w:rsidRPr="00865A82" w:rsidTr="00DC76E1">
        <w:tc>
          <w:tcPr>
            <w:tcW w:w="3150" w:type="dxa"/>
            <w:shd w:val="clear" w:color="auto" w:fill="auto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810" w:type="dxa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11,433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932D2A" w:rsidRPr="00865A82" w:rsidRDefault="00755755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</w:t>
            </w:r>
            <w:r w:rsidR="00D05507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(1,437)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:rsidR="00932D2A" w:rsidRPr="007373A1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55755">
              <w:rPr>
                <w:rFonts w:asciiTheme="majorBidi" w:hAnsiTheme="majorBidi" w:cstheme="majorBidi"/>
                <w:sz w:val="30"/>
                <w:szCs w:val="30"/>
              </w:rPr>
              <w:t>3,86</w:t>
            </w:r>
            <w:r w:rsidR="0060517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32D2A" w:rsidRPr="00865A82" w:rsidTr="00DC76E1">
        <w:tc>
          <w:tcPr>
            <w:tcW w:w="3150" w:type="dxa"/>
            <w:shd w:val="clear" w:color="auto" w:fill="auto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810" w:type="dxa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(249)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:rsidR="00932D2A" w:rsidRPr="007373A1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</w:tr>
      <w:tr w:rsidR="00932D2A" w:rsidRPr="00865A82" w:rsidTr="00DC76E1">
        <w:tc>
          <w:tcPr>
            <w:tcW w:w="3150" w:type="dxa"/>
            <w:shd w:val="clear" w:color="auto" w:fill="auto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810" w:type="dxa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4,589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:rsidR="00932D2A" w:rsidRPr="007373A1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4,589</w:t>
            </w:r>
          </w:p>
        </w:tc>
      </w:tr>
      <w:tr w:rsidR="00932D2A" w:rsidRPr="00865A82" w:rsidTr="00DC76E1">
        <w:tc>
          <w:tcPr>
            <w:tcW w:w="3150" w:type="dxa"/>
            <w:shd w:val="clear" w:color="auto" w:fill="auto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810" w:type="dxa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5,497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16,6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0550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:rsidR="00932D2A" w:rsidRPr="007373A1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22,19</w:t>
            </w:r>
            <w:r w:rsidR="0060517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32D2A" w:rsidRPr="00865A82" w:rsidTr="00DC76E1">
        <w:tc>
          <w:tcPr>
            <w:tcW w:w="3150" w:type="dxa"/>
            <w:shd w:val="clear" w:color="auto" w:fill="auto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center"/>
          </w:tcPr>
          <w:p w:rsidR="00932D2A" w:rsidRPr="00865A82" w:rsidRDefault="000C59A3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33,332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A2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4,63</w:t>
            </w:r>
            <w:r w:rsidR="005E15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(1,437)</w:t>
            </w:r>
          </w:p>
        </w:tc>
        <w:tc>
          <w:tcPr>
            <w:tcW w:w="270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932D2A" w:rsidRPr="00865A82" w:rsidRDefault="00932D2A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:rsidR="00932D2A" w:rsidRPr="007373A1" w:rsidRDefault="00DA2F28" w:rsidP="0093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56,52</w:t>
            </w:r>
            <w:r w:rsidR="00484C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0C59A3" w:rsidRPr="00865A82" w:rsidTr="00DC76E1">
        <w:tc>
          <w:tcPr>
            <w:tcW w:w="3150" w:type="dxa"/>
            <w:shd w:val="clear" w:color="auto" w:fill="auto"/>
          </w:tcPr>
          <w:p w:rsidR="000C59A3" w:rsidRPr="000C59A3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การรับรู้สินทรัพย์สิทธิการใช้จากการ</w:t>
            </w:r>
            <w:r w:rsidR="00284BA2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ถือ</w:t>
            </w:r>
            <w:r w:rsidRPr="000C59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ปฏิบัติตาม </w:t>
            </w:r>
            <w:r w:rsidRPr="000C59A3">
              <w:rPr>
                <w:rFonts w:asciiTheme="majorBidi" w:hAnsiTheme="majorBidi" w:cstheme="majorBidi"/>
                <w:sz w:val="30"/>
                <w:szCs w:val="30"/>
              </w:rPr>
              <w:t xml:space="preserve">TFRS16 </w:t>
            </w:r>
            <w:r w:rsidRPr="000C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เป็นครั้งแรก</w:t>
            </w:r>
          </w:p>
        </w:tc>
        <w:tc>
          <w:tcPr>
            <w:tcW w:w="810" w:type="dxa"/>
          </w:tcPr>
          <w:p w:rsidR="000C59A3" w:rsidRPr="00894405" w:rsidRDefault="000C59A3" w:rsidP="0089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0C59A3" w:rsidRPr="00894405" w:rsidRDefault="000C59A3" w:rsidP="0089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44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C59A3" w:rsidRPr="000C59A3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:rsidR="000C59A3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8,596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C59A3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C59A3" w:rsidRPr="00865A82" w:rsidRDefault="00D05507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0C59A3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:rsidR="000C59A3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:rsidR="000C59A3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C59A3" w:rsidRPr="007373A1" w:rsidRDefault="005A414F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9,345</w:t>
            </w:r>
          </w:p>
        </w:tc>
      </w:tr>
      <w:tr w:rsidR="000C59A3" w:rsidRPr="00865A82" w:rsidTr="00DC76E1">
        <w:tc>
          <w:tcPr>
            <w:tcW w:w="3150" w:type="dxa"/>
            <w:shd w:val="clear" w:color="auto" w:fill="auto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41,928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E15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5,379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(1,437)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C59A3" w:rsidRPr="007373A1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21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5,870</w:t>
            </w:r>
          </w:p>
        </w:tc>
      </w:tr>
      <w:tr w:rsidR="000C59A3" w:rsidRPr="00865A82" w:rsidTr="00DC76E1">
        <w:trPr>
          <w:trHeight w:val="4337"/>
        </w:trPr>
        <w:tc>
          <w:tcPr>
            <w:tcW w:w="3150" w:type="dxa"/>
            <w:shd w:val="clear" w:color="auto" w:fill="auto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76E1" w:rsidRPr="00865A82" w:rsidTr="00E63A26">
        <w:tc>
          <w:tcPr>
            <w:tcW w:w="3150" w:type="dxa"/>
            <w:shd w:val="clear" w:color="auto" w:fill="auto"/>
            <w:vAlign w:val="bottom"/>
          </w:tcPr>
          <w:p w:rsidR="00DC76E1" w:rsidRPr="00865A82" w:rsidRDefault="00DC76E1" w:rsidP="00E63A26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:rsidR="00DC76E1" w:rsidRPr="00865A82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:rsidR="00DC76E1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DC76E1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DC76E1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DC76E1" w:rsidRPr="00865A82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76E1" w:rsidRPr="00865A82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:rsidR="00DC76E1" w:rsidRPr="00865A82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DC76E1" w:rsidRPr="00865A82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DC76E1" w:rsidRPr="00865A82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DC76E1" w:rsidRPr="00865A82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DC76E1" w:rsidRPr="00865A82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DC76E1" w:rsidRPr="00865A82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:rsidR="00DC76E1" w:rsidRPr="00865A82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:rsidR="00DC76E1" w:rsidRPr="00865A82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:rsidR="00DC76E1" w:rsidRPr="00865A82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:rsidR="00DC76E1" w:rsidRPr="00865A82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  <w:p w:rsidR="00DC76E1" w:rsidRPr="00865A82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36" w:type="dxa"/>
          </w:tcPr>
          <w:p w:rsidR="00DC76E1" w:rsidRPr="00865A82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DC76E1" w:rsidRPr="00865A82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DC76E1" w:rsidRPr="00865A82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DC76E1" w:rsidRPr="00865A82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DC76E1" w:rsidRPr="00865A82" w:rsidRDefault="00DC76E1" w:rsidP="00E6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0C59A3" w:rsidRPr="00865A82" w:rsidTr="00DC76E1">
        <w:tc>
          <w:tcPr>
            <w:tcW w:w="3150" w:type="dxa"/>
            <w:shd w:val="clear" w:color="auto" w:fill="auto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1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59A3" w:rsidRPr="00865A82" w:rsidTr="00DC76E1">
        <w:tc>
          <w:tcPr>
            <w:tcW w:w="3150" w:type="dxa"/>
            <w:shd w:val="clear" w:color="auto" w:fill="auto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59A3" w:rsidRPr="00865A82" w:rsidTr="00DC76E1">
        <w:tc>
          <w:tcPr>
            <w:tcW w:w="3150" w:type="dxa"/>
            <w:shd w:val="clear" w:color="auto" w:fill="auto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865A82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:rsidR="000C59A3" w:rsidRPr="007373A1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</w:tr>
      <w:tr w:rsidR="000C59A3" w:rsidRPr="00865A82" w:rsidTr="00DC76E1">
        <w:tc>
          <w:tcPr>
            <w:tcW w:w="3150" w:type="dxa"/>
            <w:shd w:val="clear" w:color="auto" w:fill="auto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81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:rsidR="000C59A3" w:rsidRPr="007373A1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</w:tr>
      <w:tr w:rsidR="000C59A3" w:rsidRPr="00865A82" w:rsidTr="00DC76E1">
        <w:tc>
          <w:tcPr>
            <w:tcW w:w="3150" w:type="dxa"/>
            <w:shd w:val="clear" w:color="auto" w:fill="auto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1,739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:rsidR="000C59A3" w:rsidRPr="007373A1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1,739</w:t>
            </w:r>
          </w:p>
        </w:tc>
      </w:tr>
      <w:tr w:rsidR="000C59A3" w:rsidRPr="00865A82" w:rsidTr="00DC76E1">
        <w:tc>
          <w:tcPr>
            <w:tcW w:w="3150" w:type="dxa"/>
            <w:shd w:val="clear" w:color="auto" w:fill="auto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81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2,598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5,830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:rsidR="000C59A3" w:rsidRPr="007373A1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8,428</w:t>
            </w:r>
          </w:p>
        </w:tc>
      </w:tr>
      <w:tr w:rsidR="000C59A3" w:rsidRPr="00865A82" w:rsidTr="00DC76E1">
        <w:tc>
          <w:tcPr>
            <w:tcW w:w="3150" w:type="dxa"/>
            <w:shd w:val="clear" w:color="auto" w:fill="auto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81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10,003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(257)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:rsidR="000C59A3" w:rsidRPr="007373A1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11,433</w:t>
            </w:r>
          </w:p>
        </w:tc>
      </w:tr>
      <w:tr w:rsidR="000C59A3" w:rsidRPr="00865A82" w:rsidTr="00DC76E1">
        <w:tc>
          <w:tcPr>
            <w:tcW w:w="3150" w:type="dxa"/>
            <w:shd w:val="clear" w:color="auto" w:fill="auto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81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1,253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(522)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:rsidR="000C59A3" w:rsidRPr="007373A1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</w:tr>
      <w:tr w:rsidR="000C59A3" w:rsidRPr="00865A82" w:rsidTr="00DC76E1">
        <w:tc>
          <w:tcPr>
            <w:tcW w:w="3150" w:type="dxa"/>
            <w:shd w:val="clear" w:color="auto" w:fill="auto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81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4,589</w:t>
            </w:r>
          </w:p>
        </w:tc>
        <w:tc>
          <w:tcPr>
            <w:tcW w:w="236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:rsidR="000C59A3" w:rsidRPr="007373A1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4,589</w:t>
            </w:r>
          </w:p>
        </w:tc>
      </w:tr>
      <w:tr w:rsidR="000C59A3" w:rsidRPr="00865A82" w:rsidTr="00DC76E1">
        <w:tc>
          <w:tcPr>
            <w:tcW w:w="3150" w:type="dxa"/>
            <w:shd w:val="clear" w:color="auto" w:fill="auto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81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12,185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(6,688)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:rsidR="000C59A3" w:rsidRPr="007373A1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5,497</w:t>
            </w:r>
          </w:p>
        </w:tc>
      </w:tr>
      <w:tr w:rsidR="000C59A3" w:rsidRPr="00865A82" w:rsidTr="00DC76E1">
        <w:tc>
          <w:tcPr>
            <w:tcW w:w="3150" w:type="dxa"/>
            <w:shd w:val="clear" w:color="auto" w:fill="auto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26,438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2,562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(257)</w:t>
            </w:r>
          </w:p>
        </w:tc>
        <w:tc>
          <w:tcPr>
            <w:tcW w:w="270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4,589</w:t>
            </w:r>
          </w:p>
        </w:tc>
        <w:tc>
          <w:tcPr>
            <w:tcW w:w="236" w:type="dxa"/>
            <w:vAlign w:val="center"/>
          </w:tcPr>
          <w:p w:rsidR="000C59A3" w:rsidRPr="00865A82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C59A3" w:rsidRPr="007373A1" w:rsidRDefault="000C59A3" w:rsidP="000C5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33,332</w:t>
            </w:r>
          </w:p>
        </w:tc>
      </w:tr>
    </w:tbl>
    <w:p w:rsidR="00F5591C" w:rsidRPr="00865A82" w:rsidRDefault="00F5591C" w:rsidP="00057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  <w:sectPr w:rsidR="00F5591C" w:rsidRPr="00865A82" w:rsidSect="004748DB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70"/>
        <w:gridCol w:w="899"/>
        <w:gridCol w:w="270"/>
        <w:gridCol w:w="720"/>
        <w:gridCol w:w="270"/>
        <w:gridCol w:w="811"/>
        <w:gridCol w:w="270"/>
        <w:gridCol w:w="809"/>
        <w:gridCol w:w="236"/>
        <w:gridCol w:w="1115"/>
      </w:tblGrid>
      <w:tr w:rsidR="00375CD1" w:rsidRPr="00865A82" w:rsidTr="00EA5D20">
        <w:trPr>
          <w:tblHeader/>
        </w:trPr>
        <w:tc>
          <w:tcPr>
            <w:tcW w:w="3150" w:type="dxa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9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5CD1" w:rsidRPr="00865A82" w:rsidTr="00EA5D20">
        <w:trPr>
          <w:tblHeader/>
        </w:trPr>
        <w:tc>
          <w:tcPr>
            <w:tcW w:w="3150" w:type="dxa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CD1" w:rsidRPr="00865A82" w:rsidTr="00EA5D20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:rsidR="00375CD1" w:rsidRPr="00865A82" w:rsidRDefault="00375CD1" w:rsidP="0049543E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:rsidR="00EA5D20" w:rsidRDefault="00EA5D20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EA5D20" w:rsidRDefault="00EA5D20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EA5D20" w:rsidRDefault="00EA5D20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375CD1" w:rsidRPr="00865A82" w:rsidRDefault="00EA5D20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36" w:type="dxa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75CD1" w:rsidRPr="00865A82" w:rsidTr="00EA5D20">
        <w:trPr>
          <w:tblHeader/>
        </w:trPr>
        <w:tc>
          <w:tcPr>
            <w:tcW w:w="3150" w:type="dxa"/>
          </w:tcPr>
          <w:p w:rsidR="00375CD1" w:rsidRPr="00865A82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375CD1" w:rsidRPr="00865A82" w:rsidRDefault="00375CD1" w:rsidP="0049543E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375CD1" w:rsidRPr="00865A82" w:rsidRDefault="00375CD1" w:rsidP="0049543E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9"/>
          </w:tcPr>
          <w:p w:rsidR="00375CD1" w:rsidRPr="00865A82" w:rsidRDefault="00375CD1" w:rsidP="0049543E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2780E"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62780E" w:rsidRPr="00865A82" w:rsidTr="00EA5D20">
        <w:tc>
          <w:tcPr>
            <w:tcW w:w="3150" w:type="dxa"/>
            <w:shd w:val="clear" w:color="auto" w:fill="auto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780E" w:rsidRPr="00865A82" w:rsidTr="00EA5D20">
        <w:tc>
          <w:tcPr>
            <w:tcW w:w="3150" w:type="dxa"/>
            <w:shd w:val="clear" w:color="auto" w:fill="auto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:rsidR="0062780E" w:rsidRPr="00865A82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250F" w:rsidRPr="00865A82" w:rsidTr="00EA5D20">
        <w:tc>
          <w:tcPr>
            <w:tcW w:w="3150" w:type="dxa"/>
            <w:shd w:val="clear" w:color="auto" w:fill="auto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(79)</w:t>
            </w:r>
          </w:p>
        </w:tc>
        <w:tc>
          <w:tcPr>
            <w:tcW w:w="270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:rsidR="00BF250F" w:rsidRPr="007373A1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7373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250F" w:rsidRPr="00865A82" w:rsidTr="00EA5D20">
        <w:tc>
          <w:tcPr>
            <w:tcW w:w="3150" w:type="dxa"/>
            <w:shd w:val="clear" w:color="auto" w:fill="auto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810" w:type="dxa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1,527</w:t>
            </w:r>
          </w:p>
        </w:tc>
        <w:tc>
          <w:tcPr>
            <w:tcW w:w="270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BF250F" w:rsidRPr="00865A82" w:rsidRDefault="00354CD4" w:rsidP="007F0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1,634</w:t>
            </w:r>
          </w:p>
        </w:tc>
        <w:tc>
          <w:tcPr>
            <w:tcW w:w="270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:rsidR="00BF250F" w:rsidRPr="00865A82" w:rsidRDefault="0025311E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F250F" w:rsidRPr="00865A82">
              <w:rPr>
                <w:rFonts w:asciiTheme="majorBidi" w:hAnsiTheme="majorBidi" w:cstheme="majorBidi"/>
                <w:sz w:val="30"/>
                <w:szCs w:val="30"/>
              </w:rPr>
              <w:t>451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:rsidR="00BF250F" w:rsidRPr="007373A1" w:rsidRDefault="00902EFE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2,710</w:t>
            </w:r>
          </w:p>
        </w:tc>
      </w:tr>
      <w:tr w:rsidR="00BF250F" w:rsidRPr="00865A82" w:rsidTr="00EA5D20">
        <w:tc>
          <w:tcPr>
            <w:tcW w:w="3150" w:type="dxa"/>
            <w:shd w:val="clear" w:color="auto" w:fill="auto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810" w:type="dxa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4,589</w:t>
            </w:r>
          </w:p>
        </w:tc>
        <w:tc>
          <w:tcPr>
            <w:tcW w:w="270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:rsidR="00BF250F" w:rsidRPr="007373A1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4,589</w:t>
            </w:r>
          </w:p>
        </w:tc>
      </w:tr>
      <w:tr w:rsidR="00BF250F" w:rsidRPr="00865A82" w:rsidTr="00EA5D20">
        <w:tc>
          <w:tcPr>
            <w:tcW w:w="3150" w:type="dxa"/>
            <w:shd w:val="clear" w:color="auto" w:fill="auto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810" w:type="dxa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  <w:tc>
          <w:tcPr>
            <w:tcW w:w="270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2,196</w:t>
            </w:r>
          </w:p>
        </w:tc>
        <w:tc>
          <w:tcPr>
            <w:tcW w:w="270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:rsidR="00BF250F" w:rsidRPr="007373A1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2,649</w:t>
            </w:r>
          </w:p>
        </w:tc>
      </w:tr>
      <w:tr w:rsidR="00BF250F" w:rsidRPr="00865A82" w:rsidTr="00DA2F28">
        <w:tc>
          <w:tcPr>
            <w:tcW w:w="3150" w:type="dxa"/>
            <w:shd w:val="clear" w:color="auto" w:fill="auto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:rsidR="00BF250F" w:rsidRPr="00865A82" w:rsidRDefault="00DA2F28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6,648</w:t>
            </w:r>
          </w:p>
        </w:tc>
        <w:tc>
          <w:tcPr>
            <w:tcW w:w="270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BF250F" w:rsidRPr="00865A82" w:rsidRDefault="00DA2F28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3,751</w:t>
            </w:r>
          </w:p>
        </w:tc>
        <w:tc>
          <w:tcPr>
            <w:tcW w:w="270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:rsidR="00BF250F" w:rsidRPr="00865A82" w:rsidRDefault="0025311E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F250F"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center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BF250F" w:rsidRPr="00865A82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:rsidR="00BF250F" w:rsidRPr="007373A1" w:rsidRDefault="00DA2F28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9,948</w:t>
            </w:r>
          </w:p>
        </w:tc>
      </w:tr>
      <w:tr w:rsidR="00DA2F28" w:rsidRPr="00865A82" w:rsidTr="00DA2F28">
        <w:tc>
          <w:tcPr>
            <w:tcW w:w="3150" w:type="dxa"/>
            <w:shd w:val="clear" w:color="auto" w:fill="auto"/>
          </w:tcPr>
          <w:p w:rsidR="002474B6" w:rsidRDefault="005450EB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การรับรู้สินทรัพย์สิทธิการใช้จากการ</w:t>
            </w:r>
          </w:p>
          <w:p w:rsidR="00DA2F28" w:rsidRPr="00865A82" w:rsidRDefault="002474B6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ถือ</w:t>
            </w:r>
            <w:r w:rsidR="005450EB" w:rsidRPr="000C59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ปฏิบัติตาม </w:t>
            </w:r>
            <w:r w:rsidR="005450EB" w:rsidRPr="000C59A3">
              <w:rPr>
                <w:rFonts w:asciiTheme="majorBidi" w:hAnsiTheme="majorBidi" w:cstheme="majorBidi"/>
                <w:sz w:val="30"/>
                <w:szCs w:val="30"/>
              </w:rPr>
              <w:t xml:space="preserve">TFRS16 </w:t>
            </w:r>
            <w:r w:rsidR="005450EB" w:rsidRPr="000C59A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เป็นครั้งแรก</w:t>
            </w:r>
          </w:p>
        </w:tc>
        <w:tc>
          <w:tcPr>
            <w:tcW w:w="810" w:type="dxa"/>
          </w:tcPr>
          <w:p w:rsidR="005450EB" w:rsidRPr="007528E7" w:rsidRDefault="005450EB" w:rsidP="0075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DA2F28" w:rsidRPr="007528E7" w:rsidRDefault="00DA2F28" w:rsidP="0075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28E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2,333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1,328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50475D" w:rsidRDefault="0050475D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:rsidR="0050475D" w:rsidRDefault="0050475D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:rsidR="00DA2F28" w:rsidRPr="007373A1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3,661</w:t>
            </w:r>
          </w:p>
        </w:tc>
      </w:tr>
      <w:tr w:rsidR="00DA2F28" w:rsidRPr="00865A82" w:rsidTr="00DA2F28">
        <w:tc>
          <w:tcPr>
            <w:tcW w:w="3150" w:type="dxa"/>
            <w:shd w:val="clear" w:color="auto" w:fill="auto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8,981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5,079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(451)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2F28" w:rsidRPr="007373A1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13,609</w:t>
            </w:r>
          </w:p>
        </w:tc>
      </w:tr>
      <w:tr w:rsidR="00DA2F28" w:rsidRPr="00865A82" w:rsidTr="00DA2F28">
        <w:tc>
          <w:tcPr>
            <w:tcW w:w="3150" w:type="dxa"/>
            <w:shd w:val="clear" w:color="auto" w:fill="auto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2F28" w:rsidRPr="00865A82" w:rsidTr="00EA5D20">
        <w:tc>
          <w:tcPr>
            <w:tcW w:w="3150" w:type="dxa"/>
            <w:shd w:val="clear" w:color="auto" w:fill="auto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10" w:type="dxa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2F28" w:rsidRPr="00865A82" w:rsidTr="00EA5D20">
        <w:tc>
          <w:tcPr>
            <w:tcW w:w="3150" w:type="dxa"/>
            <w:shd w:val="clear" w:color="auto" w:fill="auto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2F28" w:rsidRPr="00865A82" w:rsidTr="00EA5D20">
        <w:tc>
          <w:tcPr>
            <w:tcW w:w="3150" w:type="dxa"/>
            <w:shd w:val="clear" w:color="auto" w:fill="auto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:rsidR="00DA2F28" w:rsidRPr="007373A1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DA2F28" w:rsidRPr="00865A82" w:rsidTr="00EA5D20">
        <w:tc>
          <w:tcPr>
            <w:tcW w:w="3150" w:type="dxa"/>
            <w:shd w:val="clear" w:color="auto" w:fill="auto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810" w:type="dxa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1,170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(188)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:rsidR="00DA2F28" w:rsidRPr="007373A1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1,527</w:t>
            </w:r>
          </w:p>
        </w:tc>
      </w:tr>
      <w:tr w:rsidR="00DA2F28" w:rsidRPr="00865A82" w:rsidTr="00EA5D20">
        <w:tc>
          <w:tcPr>
            <w:tcW w:w="3150" w:type="dxa"/>
            <w:shd w:val="clear" w:color="auto" w:fill="auto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810" w:type="dxa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4,589</w:t>
            </w:r>
          </w:p>
        </w:tc>
        <w:tc>
          <w:tcPr>
            <w:tcW w:w="236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:rsidR="00DA2F28" w:rsidRPr="007373A1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4,589</w:t>
            </w:r>
          </w:p>
        </w:tc>
      </w:tr>
      <w:tr w:rsidR="00DA2F28" w:rsidRPr="00865A82" w:rsidTr="00EA5D20">
        <w:tc>
          <w:tcPr>
            <w:tcW w:w="3150" w:type="dxa"/>
            <w:shd w:val="clear" w:color="auto" w:fill="auto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810" w:type="dxa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:rsidR="00DA2F28" w:rsidRPr="007373A1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</w:tr>
      <w:tr w:rsidR="00DA2F28" w:rsidRPr="00865A82" w:rsidTr="00EA5D20">
        <w:tc>
          <w:tcPr>
            <w:tcW w:w="3150" w:type="dxa"/>
            <w:shd w:val="clear" w:color="auto" w:fill="auto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1,170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1,077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(188)</w:t>
            </w:r>
          </w:p>
        </w:tc>
        <w:tc>
          <w:tcPr>
            <w:tcW w:w="270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4,589</w:t>
            </w:r>
          </w:p>
        </w:tc>
        <w:tc>
          <w:tcPr>
            <w:tcW w:w="236" w:type="dxa"/>
            <w:vAlign w:val="bottom"/>
          </w:tcPr>
          <w:p w:rsidR="00DA2F28" w:rsidRPr="00865A82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2F28" w:rsidRPr="007373A1" w:rsidRDefault="00DA2F28" w:rsidP="00DA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73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6,648</w:t>
            </w:r>
          </w:p>
        </w:tc>
      </w:tr>
    </w:tbl>
    <w:p w:rsidR="00375CD1" w:rsidRPr="00865A82" w:rsidRDefault="00375CD1" w:rsidP="00375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:rsidR="00E42444" w:rsidRPr="00865A82" w:rsidRDefault="00E4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 w:rsidRPr="00865A82">
        <w:rPr>
          <w:rFonts w:ascii="Angsana New" w:hAnsi="Angsana New"/>
          <w:bCs/>
          <w:sz w:val="30"/>
          <w:szCs w:val="30"/>
          <w:cs/>
        </w:rPr>
        <w:br w:type="page"/>
      </w:r>
    </w:p>
    <w:p w:rsidR="007B3EA9" w:rsidRPr="00865A82" w:rsidRDefault="007B3EA9" w:rsidP="0009636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865A82">
        <w:rPr>
          <w:rFonts w:ascii="Angsana New" w:hAnsi="Angsana New" w:hint="cs"/>
          <w:bCs/>
          <w:sz w:val="30"/>
          <w:szCs w:val="30"/>
          <w:cs/>
        </w:rPr>
        <w:lastRenderedPageBreak/>
        <w:t>กำไรต่อหุ้น</w:t>
      </w:r>
    </w:p>
    <w:p w:rsidR="001E27A9" w:rsidRPr="00865A82" w:rsidRDefault="001E27A9" w:rsidP="001E2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6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BF2E26" w:rsidRPr="00865A82" w:rsidTr="0009636F">
        <w:trPr>
          <w:tblHeader/>
        </w:trPr>
        <w:tc>
          <w:tcPr>
            <w:tcW w:w="4296" w:type="dxa"/>
            <w:gridSpan w:val="2"/>
          </w:tcPr>
          <w:p w:rsidR="00BF2E26" w:rsidRPr="00865A82" w:rsidRDefault="00BF2E2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F2E26" w:rsidRPr="00865A82" w:rsidRDefault="00BF2E2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865A8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BF2E26" w:rsidRPr="00865A82" w:rsidRDefault="00BF2E2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F2E26" w:rsidRPr="00865A82" w:rsidRDefault="00BF2E2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2E26" w:rsidRPr="00865A82" w:rsidTr="0009636F">
        <w:trPr>
          <w:tblHeader/>
        </w:trPr>
        <w:tc>
          <w:tcPr>
            <w:tcW w:w="4026" w:type="dxa"/>
          </w:tcPr>
          <w:p w:rsidR="00BF2E26" w:rsidRPr="00865A82" w:rsidRDefault="00BF2E2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F2E26" w:rsidRPr="00865A82" w:rsidRDefault="00BF2E2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F2E26" w:rsidRPr="00865A82" w:rsidRDefault="00BF2E2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F2E26" w:rsidRPr="00865A82" w:rsidRDefault="00BF2E2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F2E26" w:rsidRPr="00865A82" w:rsidRDefault="00BF2E2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BF2E26" w:rsidRPr="00865A82" w:rsidRDefault="00BF2E2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F2E26" w:rsidRPr="00865A82" w:rsidRDefault="00BF2E2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F2E26" w:rsidRPr="00865A82" w:rsidRDefault="00BF2E2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F2E26" w:rsidRPr="00865A82" w:rsidRDefault="00BF2E2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F2E26" w:rsidRPr="00865A82" w:rsidTr="0009636F">
        <w:trPr>
          <w:tblHeader/>
        </w:trPr>
        <w:tc>
          <w:tcPr>
            <w:tcW w:w="4026" w:type="dxa"/>
          </w:tcPr>
          <w:p w:rsidR="00BF2E26" w:rsidRPr="00865A82" w:rsidRDefault="00BF2E2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BF2E26" w:rsidRPr="00865A82" w:rsidRDefault="00BF2E2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BF2E26" w:rsidRPr="00865A82" w:rsidRDefault="00BF2E2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865A8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865A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นบาท</w:t>
            </w:r>
            <w:r w:rsidR="00C40FF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C40FF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Pr="00865A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F2E26" w:rsidRPr="00865A82" w:rsidTr="0009636F">
        <w:tc>
          <w:tcPr>
            <w:tcW w:w="4296" w:type="dxa"/>
            <w:gridSpan w:val="2"/>
          </w:tcPr>
          <w:p w:rsidR="00766BFB" w:rsidRPr="00865A82" w:rsidRDefault="00D941CE" w:rsidP="0009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</w:t>
            </w:r>
          </w:p>
          <w:p w:rsidR="00886A60" w:rsidRPr="00865A82" w:rsidRDefault="00766BFB" w:rsidP="0060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D941CE"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865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E45A6"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65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BF2E26" w:rsidRPr="00865A82" w:rsidRDefault="004C6C0A" w:rsidP="005F3918">
            <w:pPr>
              <w:pStyle w:val="acctfourfigures"/>
              <w:tabs>
                <w:tab w:val="clear" w:pos="765"/>
                <w:tab w:val="left" w:pos="732"/>
                <w:tab w:val="left" w:pos="84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2E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1238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3,655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BF2E26" w:rsidRPr="00865A82" w:rsidRDefault="00BF2E2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BF2E26" w:rsidRPr="00865A82" w:rsidRDefault="009C7AB3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106,223</w:t>
            </w:r>
          </w:p>
        </w:tc>
        <w:tc>
          <w:tcPr>
            <w:tcW w:w="270" w:type="dxa"/>
          </w:tcPr>
          <w:p w:rsidR="00BF2E26" w:rsidRPr="00865A82" w:rsidRDefault="00BF2E2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BF2E26" w:rsidRPr="00865A82" w:rsidRDefault="004C6C0A" w:rsidP="005F3918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2E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20,474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BF2E26" w:rsidRPr="00865A82" w:rsidRDefault="00BF2E2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BF2E26" w:rsidRPr="00865A82" w:rsidRDefault="009C7AB3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268,993</w:t>
            </w:r>
          </w:p>
        </w:tc>
      </w:tr>
      <w:tr w:rsidR="00BF2E26" w:rsidRPr="00865A82" w:rsidTr="0009636F">
        <w:tc>
          <w:tcPr>
            <w:tcW w:w="4026" w:type="dxa"/>
          </w:tcPr>
          <w:p w:rsidR="00BF2E26" w:rsidRPr="00865A82" w:rsidRDefault="00BF2E26" w:rsidP="00C40F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F2E26" w:rsidRPr="00865A82" w:rsidRDefault="00BF2E26" w:rsidP="00C40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F2E26" w:rsidRPr="00865A82" w:rsidRDefault="00BF2E2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F2E26" w:rsidRPr="00865A82" w:rsidRDefault="00BF2E2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BF2E26" w:rsidRPr="00865A82" w:rsidRDefault="00BF2E2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F2E26" w:rsidRPr="00865A82" w:rsidRDefault="00BF2E2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BF2E26" w:rsidRPr="00865A82" w:rsidRDefault="00BF2E2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F2E26" w:rsidRPr="00865A82" w:rsidRDefault="00BF2E2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BF2E26" w:rsidRPr="00865A82" w:rsidRDefault="00BF2E2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3107" w:rsidRPr="00865A82" w:rsidTr="0009636F">
        <w:tc>
          <w:tcPr>
            <w:tcW w:w="4026" w:type="dxa"/>
          </w:tcPr>
          <w:p w:rsidR="00563107" w:rsidRPr="006004F7" w:rsidRDefault="00563107" w:rsidP="0060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004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</w:t>
            </w:r>
            <w:r w:rsidRPr="006004F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หุ้นสามัญที่ออกจำหน่ายแล้ว</w:t>
            </w:r>
          </w:p>
        </w:tc>
        <w:tc>
          <w:tcPr>
            <w:tcW w:w="270" w:type="dxa"/>
          </w:tcPr>
          <w:p w:rsidR="00563107" w:rsidRPr="00865A82" w:rsidRDefault="00563107" w:rsidP="00C40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63107" w:rsidRPr="00865A82" w:rsidRDefault="00563107" w:rsidP="005631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63107" w:rsidRPr="00865A82" w:rsidRDefault="00563107" w:rsidP="005631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63107" w:rsidRPr="00865A82" w:rsidRDefault="00563107" w:rsidP="005631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3107" w:rsidRPr="00865A82" w:rsidTr="0009636F">
        <w:tc>
          <w:tcPr>
            <w:tcW w:w="4296" w:type="dxa"/>
            <w:gridSpan w:val="2"/>
          </w:tcPr>
          <w:p w:rsidR="00563107" w:rsidRPr="006004F7" w:rsidRDefault="00563107" w:rsidP="0060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04F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004F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004F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:rsidR="00563107" w:rsidRPr="00865A82" w:rsidRDefault="004C6C0A" w:rsidP="005631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70" w:type="dxa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63107" w:rsidRPr="00865A82" w:rsidRDefault="00563107" w:rsidP="005631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225,000</w:t>
            </w:r>
          </w:p>
        </w:tc>
        <w:tc>
          <w:tcPr>
            <w:tcW w:w="270" w:type="dxa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63107" w:rsidRPr="00865A82" w:rsidRDefault="004C6C0A" w:rsidP="005631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70" w:type="dxa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="Angsana New" w:hAnsi="Angsana New"/>
                <w:sz w:val="30"/>
                <w:szCs w:val="30"/>
              </w:rPr>
              <w:t>225,000</w:t>
            </w:r>
          </w:p>
        </w:tc>
      </w:tr>
      <w:tr w:rsidR="00563107" w:rsidRPr="00865A82" w:rsidTr="0009636F">
        <w:tc>
          <w:tcPr>
            <w:tcW w:w="4026" w:type="dxa"/>
          </w:tcPr>
          <w:p w:rsidR="00563107" w:rsidRPr="006004F7" w:rsidRDefault="00563107" w:rsidP="0060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04F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ผลกระทบจากหุ้นที่ออกจำหน่าย</w:t>
            </w:r>
            <w:r w:rsidR="008141F2" w:rsidRPr="006004F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ณ วันที่ </w:t>
            </w:r>
            <w:r w:rsidR="008141F2" w:rsidRPr="006004F7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13 </w:t>
            </w:r>
            <w:r w:rsidR="008141F2" w:rsidRPr="006004F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="008141F2" w:rsidRPr="006004F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563107" w:rsidRPr="00865A82" w:rsidRDefault="00563107" w:rsidP="00C40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63107" w:rsidRPr="00865A82" w:rsidRDefault="004C6C0A" w:rsidP="004C6C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63107" w:rsidRPr="00865A82" w:rsidRDefault="00563107" w:rsidP="005631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</w:t>
            </w:r>
            <w:r w:rsidR="002F5491"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70" w:type="dxa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63107" w:rsidRPr="00865A82" w:rsidRDefault="004C6C0A" w:rsidP="004C6C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63107" w:rsidRPr="00865A82" w:rsidRDefault="002F5491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66,164</w:t>
            </w:r>
          </w:p>
        </w:tc>
      </w:tr>
      <w:tr w:rsidR="00563107" w:rsidRPr="00865A82" w:rsidTr="0009636F">
        <w:tc>
          <w:tcPr>
            <w:tcW w:w="4296" w:type="dxa"/>
            <w:gridSpan w:val="2"/>
            <w:shd w:val="clear" w:color="auto" w:fill="auto"/>
          </w:tcPr>
          <w:p w:rsidR="00563107" w:rsidRPr="00865A82" w:rsidRDefault="00563107" w:rsidP="0060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:rsidR="00563107" w:rsidRPr="00865A82" w:rsidRDefault="00563107" w:rsidP="0060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  <w:r w:rsidR="00577327" w:rsidRPr="00865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577327"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577327" w:rsidRPr="00865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3107" w:rsidRPr="00865A82" w:rsidRDefault="00102EFD" w:rsidP="005631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sz w:val="30"/>
                <w:szCs w:val="30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3107" w:rsidRPr="00865A82" w:rsidRDefault="00563107" w:rsidP="005631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291,</w:t>
            </w:r>
            <w:r w:rsidR="002F5491" w:rsidRPr="00865A82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  <w:shd w:val="clear" w:color="auto" w:fill="auto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3107" w:rsidRPr="00865A82" w:rsidRDefault="004C6C0A" w:rsidP="005631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sz w:val="30"/>
                <w:szCs w:val="30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3107" w:rsidRPr="00865A82" w:rsidRDefault="002F5491" w:rsidP="005631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291,164</w:t>
            </w:r>
          </w:p>
        </w:tc>
      </w:tr>
      <w:tr w:rsidR="00563107" w:rsidRPr="00865A82" w:rsidTr="0009636F">
        <w:tc>
          <w:tcPr>
            <w:tcW w:w="4026" w:type="dxa"/>
            <w:shd w:val="clear" w:color="auto" w:fill="auto"/>
          </w:tcPr>
          <w:p w:rsidR="00563107" w:rsidRPr="00865A82" w:rsidRDefault="00563107" w:rsidP="00C40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63107" w:rsidRPr="00865A82" w:rsidRDefault="00563107" w:rsidP="00C40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63107" w:rsidRPr="00865A82" w:rsidRDefault="00563107" w:rsidP="005631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63107" w:rsidRPr="00865A82" w:rsidRDefault="00563107" w:rsidP="005631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63107" w:rsidRPr="00865A82" w:rsidRDefault="00563107" w:rsidP="005631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3107" w:rsidRPr="00865A82" w:rsidTr="0009636F">
        <w:tc>
          <w:tcPr>
            <w:tcW w:w="4026" w:type="dxa"/>
            <w:shd w:val="clear" w:color="auto" w:fill="auto"/>
          </w:tcPr>
          <w:p w:rsidR="00563107" w:rsidRPr="00865A82" w:rsidRDefault="00563107" w:rsidP="0060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65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ต่อหุ้นขั้นพื้นฐาน </w:t>
            </w:r>
            <w:r w:rsidRPr="00865A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:rsidR="00563107" w:rsidRPr="00865A82" w:rsidRDefault="00563107" w:rsidP="00C40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63107" w:rsidRPr="00865A82" w:rsidRDefault="00102EFD" w:rsidP="005631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772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23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63107" w:rsidRPr="00865A82" w:rsidRDefault="00563107" w:rsidP="005631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0.36</w:t>
            </w:r>
          </w:p>
        </w:tc>
        <w:tc>
          <w:tcPr>
            <w:tcW w:w="270" w:type="dxa"/>
            <w:shd w:val="clear" w:color="auto" w:fill="auto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63107" w:rsidRPr="00865A82" w:rsidRDefault="004C6C0A" w:rsidP="005631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772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63107" w:rsidRPr="00865A82" w:rsidRDefault="00563107" w:rsidP="0056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563107" w:rsidRPr="00865A82" w:rsidRDefault="00563107" w:rsidP="0072505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82">
              <w:rPr>
                <w:rFonts w:ascii="Angsana New" w:hAnsi="Angsana New"/>
                <w:b/>
                <w:bCs/>
                <w:sz w:val="30"/>
                <w:szCs w:val="30"/>
              </w:rPr>
              <w:t>0.92</w:t>
            </w:r>
            <w:r w:rsidR="007250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:rsidR="001E27A9" w:rsidRPr="00865A82" w:rsidRDefault="001E27A9" w:rsidP="001E2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:rsidR="000B5A34" w:rsidRPr="00865A82" w:rsidRDefault="000B5A34" w:rsidP="00C426D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865A82"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:rsidR="00D4276E" w:rsidRPr="00865A82" w:rsidRDefault="00D4276E" w:rsidP="00D42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:rsidR="00D4276E" w:rsidRPr="00865A82" w:rsidRDefault="00D4276E" w:rsidP="00D42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:rsidR="00D4276E" w:rsidRPr="00865A82" w:rsidRDefault="00D4276E" w:rsidP="00D42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710"/>
        <w:gridCol w:w="2070"/>
        <w:gridCol w:w="1800"/>
        <w:gridCol w:w="270"/>
        <w:gridCol w:w="1350"/>
      </w:tblGrid>
      <w:tr w:rsidR="00D4276E" w:rsidRPr="00865A82" w:rsidTr="007E0479">
        <w:trPr>
          <w:tblHeader/>
        </w:trPr>
        <w:tc>
          <w:tcPr>
            <w:tcW w:w="2340" w:type="dxa"/>
            <w:vAlign w:val="bottom"/>
          </w:tcPr>
          <w:p w:rsidR="00D4276E" w:rsidRPr="00865A82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D4276E" w:rsidRPr="00865A82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070" w:type="dxa"/>
            <w:vAlign w:val="bottom"/>
          </w:tcPr>
          <w:p w:rsidR="00D4276E" w:rsidRPr="00865A82" w:rsidRDefault="00D4276E" w:rsidP="007E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:rsidR="00D4276E" w:rsidRPr="00865A82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:rsidR="00D4276E" w:rsidRPr="00865A82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D4276E" w:rsidRPr="00865A82" w:rsidDel="00D43E7A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4276E" w:rsidRPr="00865A82" w:rsidTr="007E0479">
        <w:trPr>
          <w:tblHeader/>
        </w:trPr>
        <w:tc>
          <w:tcPr>
            <w:tcW w:w="2340" w:type="dxa"/>
          </w:tcPr>
          <w:p w:rsidR="00D4276E" w:rsidRPr="00865A82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D4276E" w:rsidRPr="00865A82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:rsidR="00D4276E" w:rsidRPr="00865A82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D4276E" w:rsidRPr="00865A82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D4276E" w:rsidRPr="00865A82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4276E" w:rsidRPr="00865A82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BB1DAF" w:rsidRPr="00865A82" w:rsidTr="007E0479">
        <w:trPr>
          <w:tblHeader/>
        </w:trPr>
        <w:tc>
          <w:tcPr>
            <w:tcW w:w="234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B1DAF" w:rsidRPr="00865A82" w:rsidTr="007E0479">
        <w:trPr>
          <w:tblHeader/>
        </w:trPr>
        <w:tc>
          <w:tcPr>
            <w:tcW w:w="234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71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พฤศจิกายน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7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:rsidR="00BB1DAF" w:rsidRPr="00BB1DAF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B1DAF" w:rsidRPr="00BB1DAF" w:rsidRDefault="00045CD6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74,992</w:t>
            </w:r>
          </w:p>
        </w:tc>
      </w:tr>
      <w:tr w:rsidR="00BB1DAF" w:rsidRPr="00865A82" w:rsidTr="007E0479">
        <w:trPr>
          <w:tblHeader/>
        </w:trPr>
        <w:tc>
          <w:tcPr>
            <w:tcW w:w="234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B1DAF" w:rsidRPr="00865A82" w:rsidTr="007E0479">
        <w:tc>
          <w:tcPr>
            <w:tcW w:w="234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DAF" w:rsidRPr="00865A82" w:rsidTr="007E0479">
        <w:tc>
          <w:tcPr>
            <w:tcW w:w="234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710" w:type="dxa"/>
            <w:shd w:val="clear" w:color="auto" w:fill="auto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70" w:type="dxa"/>
            <w:shd w:val="clear" w:color="auto" w:fill="auto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</w:tr>
      <w:tr w:rsidR="00BB1DAF" w:rsidRPr="00865A82" w:rsidTr="007E0479">
        <w:trPr>
          <w:tblHeader/>
        </w:trPr>
        <w:tc>
          <w:tcPr>
            <w:tcW w:w="234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B1DAF" w:rsidRPr="00865A82" w:rsidTr="007E0479">
        <w:tc>
          <w:tcPr>
            <w:tcW w:w="234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DAF" w:rsidRPr="00865A82" w:rsidTr="007E0479">
        <w:tc>
          <w:tcPr>
            <w:tcW w:w="234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710" w:type="dxa"/>
            <w:shd w:val="clear" w:color="auto" w:fill="auto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70" w:type="dxa"/>
            <w:shd w:val="clear" w:color="auto" w:fill="auto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0.45</w:t>
            </w:r>
          </w:p>
        </w:tc>
        <w:tc>
          <w:tcPr>
            <w:tcW w:w="27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BB1DAF" w:rsidRPr="00865A82" w:rsidRDefault="00BB1DAF" w:rsidP="00B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101,250</w:t>
            </w:r>
          </w:p>
        </w:tc>
      </w:tr>
    </w:tbl>
    <w:p w:rsidR="005F6D51" w:rsidRPr="00865A82" w:rsidRDefault="005F6D51" w:rsidP="00C426D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865A82">
        <w:rPr>
          <w:rFonts w:ascii="Angsana New" w:hAnsi="Angsana New" w:hint="cs"/>
          <w:bCs/>
          <w:sz w:val="30"/>
          <w:szCs w:val="30"/>
          <w:cs/>
        </w:rPr>
        <w:lastRenderedPageBreak/>
        <w:t>เครื่องมือทางการเงิน</w:t>
      </w:r>
    </w:p>
    <w:p w:rsidR="00C9321B" w:rsidRPr="00865A82" w:rsidRDefault="00C9321B" w:rsidP="00C9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:rsidR="00C9321B" w:rsidRPr="00A43C33" w:rsidRDefault="00C9321B" w:rsidP="0062362E">
      <w:pPr>
        <w:pStyle w:val="block"/>
        <w:numPr>
          <w:ilvl w:val="1"/>
          <w:numId w:val="19"/>
        </w:numPr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C9321B" w:rsidRPr="00865A82" w:rsidRDefault="00C9321B" w:rsidP="00C932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:rsidR="00C9321B" w:rsidRPr="00865A82" w:rsidRDefault="00C9321B" w:rsidP="00C9321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865A8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:rsidR="00C9321B" w:rsidRPr="00865A82" w:rsidRDefault="00C9321B" w:rsidP="00C9321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62362E" w:rsidRPr="00865A82" w:rsidRDefault="0062362E" w:rsidP="0062362E">
      <w:pPr>
        <w:pStyle w:val="block"/>
        <w:numPr>
          <w:ilvl w:val="1"/>
          <w:numId w:val="19"/>
        </w:numPr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C9321B" w:rsidRPr="00865A82" w:rsidRDefault="00C9321B" w:rsidP="00C9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2362E" w:rsidRPr="00865A82" w:rsidRDefault="0062362E" w:rsidP="0062362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5A8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:rsidR="0062362E" w:rsidRPr="00865A82" w:rsidRDefault="0062362E" w:rsidP="0062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2362E" w:rsidRPr="00865A82" w:rsidRDefault="0062362E" w:rsidP="0062362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bookmarkStart w:id="4" w:name="_Hlk63601082"/>
      <w:r w:rsidR="004C0313" w:rsidRPr="00865A8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bookmarkEnd w:id="4"/>
      <w:r w:rsidRPr="00865A82">
        <w:rPr>
          <w:rFonts w:asciiTheme="majorBidi" w:hAnsiTheme="majorBidi" w:cstheme="majorBidi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4C0313" w:rsidRPr="00865A8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4C0313" w:rsidRPr="00865A8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:rsidR="0062362E" w:rsidRPr="00865A82" w:rsidRDefault="0062362E" w:rsidP="0062362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:rsidR="0062362E" w:rsidRPr="00865A82" w:rsidRDefault="0062362E" w:rsidP="0062362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="004C0313" w:rsidRPr="00865A82">
        <w:rPr>
          <w:rFonts w:asciiTheme="majorBidi" w:hAnsiTheme="majorBidi" w:cstheme="majorBidi" w:hint="cs"/>
          <w:sz w:val="30"/>
          <w:szCs w:val="30"/>
          <w:cs/>
        </w:rPr>
        <w:t>กลุ่มบริษัทจัดทำ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ขึ้นเพื่อระบุและวิเคราะห์ความเสี่ยงที่</w:t>
      </w:r>
      <w:r w:rsidR="004C0313" w:rsidRPr="00865A8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4C0313" w:rsidRPr="00865A82">
        <w:rPr>
          <w:rFonts w:asciiTheme="majorBidi" w:hAnsiTheme="majorBidi" w:cstheme="majorBidi" w:hint="cs"/>
          <w:sz w:val="30"/>
          <w:szCs w:val="30"/>
          <w:cs/>
        </w:rPr>
        <w:t>กลุ่มบริษัท กลุ่มบริษัท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:rsidR="0062362E" w:rsidRPr="00865A82" w:rsidRDefault="0062362E" w:rsidP="0062362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:rsidR="0062362E" w:rsidRPr="00865A82" w:rsidRDefault="0062362E" w:rsidP="0062362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="004C0313" w:rsidRPr="00865A8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4C0313" w:rsidRPr="00865A8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="004C0313" w:rsidRPr="00865A8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:rsidR="0062362E" w:rsidRPr="00865A82" w:rsidRDefault="0062362E" w:rsidP="0062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:rsidR="00213D08" w:rsidRPr="00865A82" w:rsidRDefault="00213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65A82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:rsidR="0062362E" w:rsidRPr="00865A82" w:rsidRDefault="0062362E" w:rsidP="0062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865A8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865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</w:t>
      </w:r>
      <w:r w:rsidR="00FD1439" w:rsidRPr="00865A8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</w:t>
      </w:r>
    </w:p>
    <w:p w:rsidR="00213D08" w:rsidRPr="00865A82" w:rsidRDefault="00213D08" w:rsidP="0062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213D08" w:rsidRPr="00865A82" w:rsidRDefault="00213D08" w:rsidP="00213D08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65A82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96328D" w:rsidRPr="00865A8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96328D" w:rsidRPr="00865A8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:rsidR="00213D08" w:rsidRPr="00865A82" w:rsidRDefault="00213D08" w:rsidP="00213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2362E" w:rsidRPr="00865A82" w:rsidRDefault="00213D08" w:rsidP="00213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00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</w:rPr>
        <w:t>(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865A82">
        <w:rPr>
          <w:rFonts w:asciiTheme="majorBidi" w:hAnsiTheme="majorBidi" w:cstheme="majorBidi"/>
          <w:sz w:val="30"/>
          <w:szCs w:val="30"/>
        </w:rPr>
        <w:t>.1.1)</w:t>
      </w:r>
      <w:r w:rsidRPr="00865A8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ลูกหนี้การค้าและ</w:t>
      </w:r>
      <w:r w:rsidR="00CF6234">
        <w:rPr>
          <w:rFonts w:asciiTheme="majorBidi" w:hAnsiTheme="majorBidi" w:cstheme="majorBidi" w:hint="cs"/>
          <w:sz w:val="30"/>
          <w:szCs w:val="30"/>
          <w:cs/>
        </w:rPr>
        <w:t>ลูกหนี้หมุนเวียนอื่น</w:t>
      </w:r>
    </w:p>
    <w:p w:rsidR="0006002E" w:rsidRPr="00865A82" w:rsidRDefault="0006002E" w:rsidP="00213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00"/>
        <w:rPr>
          <w:rFonts w:asciiTheme="majorBidi" w:hAnsiTheme="majorBidi" w:cstheme="majorBidi"/>
          <w:sz w:val="30"/>
          <w:szCs w:val="30"/>
        </w:rPr>
      </w:pPr>
    </w:p>
    <w:p w:rsidR="0006002E" w:rsidRPr="00865A82" w:rsidRDefault="0006002E" w:rsidP="0006002E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="0096328D" w:rsidRPr="00865A8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</w:t>
      </w:r>
      <w:r w:rsidR="00CF6234">
        <w:rPr>
          <w:rFonts w:asciiTheme="majorBidi" w:hAnsiTheme="majorBidi" w:cstheme="majorBidi"/>
          <w:sz w:val="30"/>
          <w:szCs w:val="30"/>
          <w:cs/>
        </w:rPr>
        <w:br/>
      </w:r>
      <w:r w:rsidRPr="00865A82">
        <w:rPr>
          <w:rFonts w:asciiTheme="majorBidi" w:hAnsiTheme="majorBidi" w:cstheme="majorBidi"/>
          <w:sz w:val="30"/>
          <w:szCs w:val="30"/>
          <w:cs/>
        </w:rPr>
        <w:t>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:rsidR="0006002E" w:rsidRPr="00865A82" w:rsidRDefault="0006002E" w:rsidP="0006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06002E" w:rsidRPr="00865A82" w:rsidRDefault="0006002E" w:rsidP="0006002E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7E0A4C" w:rsidRPr="00865A8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E0A4C" w:rsidRPr="00865A8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Pr="008437C7">
        <w:rPr>
          <w:rFonts w:asciiTheme="majorBidi" w:hAnsiTheme="majorBidi" w:cstheme="majorBidi" w:hint="cs"/>
          <w:sz w:val="30"/>
          <w:szCs w:val="30"/>
          <w:cs/>
        </w:rPr>
        <w:t xml:space="preserve">งบการเงิน </w:t>
      </w:r>
      <w:r w:rsidRPr="00865A82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865A82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865A82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865A82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="00381C7D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5A82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8437C7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คณะกรรมการบริหารความเสี่ยง </w:t>
      </w:r>
    </w:p>
    <w:p w:rsidR="0006002E" w:rsidRPr="00865A82" w:rsidRDefault="0006002E" w:rsidP="0006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:rsidR="0006002E" w:rsidRPr="00865A82" w:rsidRDefault="0006002E" w:rsidP="0006002E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  <w:r w:rsidRPr="002D665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65A82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</w:t>
      </w:r>
      <w:r w:rsidR="00CF6234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  <w:r w:rsidRPr="00865A82">
        <w:rPr>
          <w:rFonts w:asciiTheme="majorBidi" w:hAnsiTheme="majorBidi" w:cstheme="majorBidi"/>
          <w:sz w:val="30"/>
          <w:szCs w:val="30"/>
          <w:cs/>
        </w:rPr>
        <w:t>ด้วยการกำหนดระยะเวลาการจ่ายชำระสูงสุดที่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D665F">
        <w:rPr>
          <w:rFonts w:asciiTheme="majorBidi" w:hAnsiTheme="majorBidi" w:cstheme="majorBidi"/>
          <w:sz w:val="30"/>
          <w:szCs w:val="30"/>
        </w:rPr>
        <w:t>1</w:t>
      </w:r>
      <w:r w:rsidRPr="00865A8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65A82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:rsidR="0006002E" w:rsidRPr="00865A82" w:rsidRDefault="0006002E" w:rsidP="0006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:rsidR="006B2D0A" w:rsidRDefault="006B2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06002E" w:rsidRPr="00865A82" w:rsidRDefault="0006002E" w:rsidP="00A03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0330F">
        <w:rPr>
          <w:rFonts w:asciiTheme="majorBidi" w:hAnsiTheme="majorBidi" w:cstheme="majorBidi"/>
          <w:sz w:val="30"/>
          <w:szCs w:val="30"/>
          <w:cs/>
        </w:rPr>
        <w:lastRenderedPageBreak/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และ</w:t>
      </w:r>
      <w:r w:rsidR="006B2D0A" w:rsidRPr="00A0330F">
        <w:rPr>
          <w:rFonts w:asciiTheme="majorBidi" w:hAnsiTheme="majorBidi" w:cstheme="majorBidi" w:hint="cs"/>
          <w:sz w:val="30"/>
          <w:szCs w:val="30"/>
          <w:cs/>
        </w:rPr>
        <w:t>ลูกหนี้หมุนเวียนอื่น</w:t>
      </w:r>
    </w:p>
    <w:p w:rsidR="00752213" w:rsidRPr="00865A82" w:rsidRDefault="00752213" w:rsidP="0075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890"/>
        <w:gridCol w:w="270"/>
        <w:gridCol w:w="1800"/>
      </w:tblGrid>
      <w:tr w:rsidR="00C9321B" w:rsidRPr="00865A82" w:rsidTr="000927F7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:rsidR="00C9321B" w:rsidRPr="00865A82" w:rsidRDefault="00C9321B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5" w:name="_Hlk36150781"/>
          </w:p>
        </w:tc>
        <w:tc>
          <w:tcPr>
            <w:tcW w:w="3960" w:type="dxa"/>
            <w:gridSpan w:val="3"/>
            <w:vAlign w:val="bottom"/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5"/>
      <w:tr w:rsidR="00C9321B" w:rsidRPr="00865A82" w:rsidTr="000927F7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:rsidR="00C9321B" w:rsidRPr="00865A82" w:rsidRDefault="00C9321B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5A82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65A82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70" w:type="dxa"/>
            <w:vAlign w:val="bottom"/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C9321B" w:rsidRPr="00865A82" w:rsidTr="000927F7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:rsidR="00C9321B" w:rsidRPr="00865A82" w:rsidRDefault="00C9321B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C9321B" w:rsidRPr="00865A82" w:rsidTr="000927F7">
        <w:trPr>
          <w:trHeight w:val="20"/>
        </w:trPr>
        <w:tc>
          <w:tcPr>
            <w:tcW w:w="5220" w:type="dxa"/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90" w:type="dxa"/>
          </w:tcPr>
          <w:p w:rsidR="00C9321B" w:rsidRPr="00865A82" w:rsidRDefault="00FD1439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F3918">
              <w:rPr>
                <w:rFonts w:asciiTheme="majorBidi" w:hAnsiTheme="majorBidi" w:cstheme="majorBidi"/>
                <w:sz w:val="30"/>
                <w:szCs w:val="30"/>
              </w:rPr>
              <w:t>5,105</w:t>
            </w:r>
          </w:p>
        </w:tc>
        <w:tc>
          <w:tcPr>
            <w:tcW w:w="270" w:type="dxa"/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C9321B" w:rsidRPr="00865A82" w:rsidRDefault="00A578D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C9321B" w:rsidRPr="00865A82" w:rsidTr="000927F7">
        <w:trPr>
          <w:trHeight w:val="20"/>
        </w:trPr>
        <w:tc>
          <w:tcPr>
            <w:tcW w:w="5220" w:type="dxa"/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90" w:type="dxa"/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  <w:tab w:val="decimal" w:pos="1600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1439" w:rsidRPr="00865A82" w:rsidTr="000927F7">
        <w:trPr>
          <w:trHeight w:val="20"/>
        </w:trPr>
        <w:tc>
          <w:tcPr>
            <w:tcW w:w="522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14EB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22,222</w:t>
            </w:r>
          </w:p>
        </w:tc>
        <w:tc>
          <w:tcPr>
            <w:tcW w:w="27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FD1439" w:rsidRPr="00865A82" w:rsidRDefault="00A578DB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  <w:tr w:rsidR="00FD1439" w:rsidRPr="00865A82" w:rsidTr="000927F7">
        <w:trPr>
          <w:trHeight w:val="20"/>
        </w:trPr>
        <w:tc>
          <w:tcPr>
            <w:tcW w:w="522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27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FD1439" w:rsidRPr="00865A82" w:rsidRDefault="00A578DB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</w:tr>
      <w:tr w:rsidR="00FD1439" w:rsidRPr="00865A82" w:rsidTr="000927F7">
        <w:trPr>
          <w:trHeight w:val="20"/>
        </w:trPr>
        <w:tc>
          <w:tcPr>
            <w:tcW w:w="522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14EB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270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578DB">
              <w:rPr>
                <w:rFonts w:asciiTheme="majorBidi" w:hAnsiTheme="majorBidi" w:cstheme="majorBidi"/>
                <w:sz w:val="30"/>
                <w:szCs w:val="30"/>
              </w:rPr>
              <w:t>,045</w:t>
            </w:r>
          </w:p>
        </w:tc>
      </w:tr>
      <w:tr w:rsidR="00FD1439" w:rsidRPr="00865A82" w:rsidTr="000927F7">
        <w:trPr>
          <w:trHeight w:val="20"/>
        </w:trPr>
        <w:tc>
          <w:tcPr>
            <w:tcW w:w="522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  271 </w:t>
            </w:r>
            <w:r w:rsidR="00414EB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365 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1,426</w:t>
            </w:r>
          </w:p>
        </w:tc>
        <w:tc>
          <w:tcPr>
            <w:tcW w:w="27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FD1439" w:rsidRPr="00865A82" w:rsidRDefault="00A578DB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2,026</w:t>
            </w:r>
          </w:p>
        </w:tc>
      </w:tr>
      <w:tr w:rsidR="00FD1439" w:rsidRPr="00865A82" w:rsidTr="000927F7">
        <w:trPr>
          <w:trHeight w:val="20"/>
        </w:trPr>
        <w:tc>
          <w:tcPr>
            <w:tcW w:w="522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365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6,933</w:t>
            </w:r>
          </w:p>
        </w:tc>
        <w:tc>
          <w:tcPr>
            <w:tcW w:w="27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D1439" w:rsidRPr="00865A82" w:rsidRDefault="00A578DB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1,906</w:t>
            </w:r>
          </w:p>
        </w:tc>
      </w:tr>
      <w:tr w:rsidR="00FD1439" w:rsidRPr="00865A82" w:rsidTr="000927F7">
        <w:trPr>
          <w:trHeight w:val="20"/>
        </w:trPr>
        <w:tc>
          <w:tcPr>
            <w:tcW w:w="522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FD1439" w:rsidRPr="00865A82" w:rsidRDefault="00FD1439" w:rsidP="007F0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F3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7,470</w:t>
            </w:r>
          </w:p>
        </w:tc>
        <w:tc>
          <w:tcPr>
            <w:tcW w:w="27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5,616</w:t>
            </w:r>
          </w:p>
        </w:tc>
      </w:tr>
      <w:tr w:rsidR="00FD1439" w:rsidRPr="00865A82" w:rsidTr="000927F7">
        <w:trPr>
          <w:trHeight w:val="20"/>
        </w:trPr>
        <w:tc>
          <w:tcPr>
            <w:tcW w:w="522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="00315F8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D1439" w:rsidRPr="00865A82" w:rsidRDefault="00FD1439" w:rsidP="007F0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(5,616)</w:t>
            </w:r>
          </w:p>
        </w:tc>
        <w:tc>
          <w:tcPr>
            <w:tcW w:w="27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1439" w:rsidRPr="00865A82" w:rsidTr="000927F7">
        <w:trPr>
          <w:trHeight w:val="20"/>
        </w:trPr>
        <w:tc>
          <w:tcPr>
            <w:tcW w:w="522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FD1439" w:rsidRPr="00865A82" w:rsidRDefault="00FD1439" w:rsidP="00C9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F3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1,854</w:t>
            </w:r>
          </w:p>
        </w:tc>
        <w:tc>
          <w:tcPr>
            <w:tcW w:w="27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FD1439" w:rsidRPr="00865A82" w:rsidRDefault="00FD1439" w:rsidP="00FD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C9321B" w:rsidRDefault="00C9321B" w:rsidP="00C9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890"/>
        <w:gridCol w:w="270"/>
        <w:gridCol w:w="1800"/>
      </w:tblGrid>
      <w:tr w:rsidR="00D56AC3" w:rsidRPr="00865A82" w:rsidTr="007003D6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:rsidR="00D56AC3" w:rsidRPr="00865A82" w:rsidRDefault="00D56AC3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56AC3" w:rsidRPr="00865A82" w:rsidTr="007003D6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:rsidR="00D56AC3" w:rsidRPr="00865A82" w:rsidRDefault="00D56AC3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5A82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65A82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70" w:type="dxa"/>
            <w:vAlign w:val="bottom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D56AC3" w:rsidRPr="00865A82" w:rsidTr="007003D6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:rsidR="00D56AC3" w:rsidRPr="00865A82" w:rsidRDefault="00D56AC3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56AC3" w:rsidRPr="00865A82" w:rsidTr="007003D6">
        <w:trPr>
          <w:trHeight w:val="20"/>
        </w:trPr>
        <w:tc>
          <w:tcPr>
            <w:tcW w:w="522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9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22,553</w:t>
            </w:r>
          </w:p>
        </w:tc>
        <w:tc>
          <w:tcPr>
            <w:tcW w:w="27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D56AC3" w:rsidRPr="00865A82" w:rsidRDefault="00D56AC3" w:rsidP="00D5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6AC3" w:rsidRPr="00865A82" w:rsidTr="007003D6">
        <w:trPr>
          <w:trHeight w:val="20"/>
        </w:trPr>
        <w:tc>
          <w:tcPr>
            <w:tcW w:w="522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9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  <w:tab w:val="decimal" w:pos="1600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6AC3" w:rsidRPr="00865A82" w:rsidTr="007003D6">
        <w:trPr>
          <w:trHeight w:val="20"/>
        </w:trPr>
        <w:tc>
          <w:tcPr>
            <w:tcW w:w="522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D56AC3" w:rsidRPr="00865A82" w:rsidRDefault="00D56AC3" w:rsidP="00D5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6AC3" w:rsidRPr="00865A82" w:rsidTr="007003D6">
        <w:trPr>
          <w:trHeight w:val="20"/>
        </w:trPr>
        <w:tc>
          <w:tcPr>
            <w:tcW w:w="522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4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:rsidR="00D56AC3" w:rsidRPr="00865A82" w:rsidRDefault="00D56AC3" w:rsidP="00D5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D56AC3" w:rsidRPr="00865A82" w:rsidRDefault="00D56AC3" w:rsidP="00D5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6AC3" w:rsidRPr="00865A82" w:rsidTr="007003D6">
        <w:trPr>
          <w:trHeight w:val="20"/>
        </w:trPr>
        <w:tc>
          <w:tcPr>
            <w:tcW w:w="522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4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270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:rsidR="00D56AC3" w:rsidRPr="00865A82" w:rsidRDefault="00D56AC3" w:rsidP="00D5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D56AC3" w:rsidRPr="00865A82" w:rsidRDefault="00D56AC3" w:rsidP="00D5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6AC3" w:rsidRPr="00865A82" w:rsidTr="007003D6">
        <w:trPr>
          <w:trHeight w:val="20"/>
        </w:trPr>
        <w:tc>
          <w:tcPr>
            <w:tcW w:w="522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  271 </w:t>
            </w:r>
            <w:r w:rsidR="008454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365 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:rsidR="00D56AC3" w:rsidRPr="00865A82" w:rsidRDefault="00D56AC3" w:rsidP="00D5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D56AC3" w:rsidRPr="00865A82" w:rsidRDefault="00D56AC3" w:rsidP="00D5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6AC3" w:rsidRPr="00865A82" w:rsidTr="007003D6">
        <w:trPr>
          <w:trHeight w:val="20"/>
        </w:trPr>
        <w:tc>
          <w:tcPr>
            <w:tcW w:w="522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365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D56AC3" w:rsidRPr="00865A82" w:rsidRDefault="00D56AC3" w:rsidP="00D5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6AC3" w:rsidRPr="00865A82" w:rsidTr="00D56AC3">
        <w:trPr>
          <w:trHeight w:val="20"/>
        </w:trPr>
        <w:tc>
          <w:tcPr>
            <w:tcW w:w="522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22,910</w:t>
            </w:r>
          </w:p>
        </w:tc>
        <w:tc>
          <w:tcPr>
            <w:tcW w:w="270" w:type="dxa"/>
          </w:tcPr>
          <w:p w:rsidR="00D56AC3" w:rsidRPr="00865A82" w:rsidRDefault="00D56AC3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D56AC3" w:rsidRPr="00865A82" w:rsidRDefault="00D56AC3" w:rsidP="00D5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D56AC3" w:rsidRDefault="00D56AC3" w:rsidP="00C9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:rsidR="004F31A7" w:rsidRDefault="004F31A7" w:rsidP="00793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31A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อัตราผลขาดทุนคำนวณจากประสบการณ์ของการสูญเสียด้านเครดิตที่เกิดขึ้นจริง </w:t>
      </w:r>
      <w:r>
        <w:rPr>
          <w:rFonts w:asciiTheme="majorBidi" w:hAnsiTheme="majorBidi" w:cstheme="majorBidi"/>
          <w:sz w:val="30"/>
          <w:szCs w:val="30"/>
        </w:rPr>
        <w:t>5</w:t>
      </w:r>
      <w:r w:rsidRPr="004F31A7">
        <w:rPr>
          <w:rFonts w:asciiTheme="majorBidi" w:hAnsiTheme="majorBidi" w:cstheme="majorBidi"/>
          <w:sz w:val="30"/>
          <w:szCs w:val="30"/>
        </w:rPr>
        <w:t xml:space="preserve"> </w:t>
      </w:r>
      <w:r w:rsidRPr="004F31A7">
        <w:rPr>
          <w:rFonts w:asciiTheme="majorBidi" w:hAnsiTheme="majorBidi" w:cstheme="majorBidi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:rsidR="004F31A7" w:rsidRDefault="004F31A7" w:rsidP="00C9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0"/>
        <w:gridCol w:w="1800"/>
        <w:gridCol w:w="251"/>
        <w:gridCol w:w="1639"/>
      </w:tblGrid>
      <w:tr w:rsidR="00C9321B" w:rsidRPr="00865A82" w:rsidTr="004272F4">
        <w:trPr>
          <w:trHeight w:val="2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865A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9321B" w:rsidRPr="00865A82" w:rsidTr="004272F4">
        <w:trPr>
          <w:trHeight w:val="2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C9321B" w:rsidRPr="00865A82" w:rsidTr="004272F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65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321B" w:rsidRPr="00865A82" w:rsidTr="004272F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47,023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85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25,586</w:t>
            </w:r>
          </w:p>
        </w:tc>
      </w:tr>
      <w:tr w:rsidR="00C9321B" w:rsidRPr="00865A82" w:rsidTr="004272F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85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321B" w:rsidRPr="00865A82" w:rsidTr="004272F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42,554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85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</w:tr>
      <w:tr w:rsidR="00C9321B" w:rsidRPr="00865A82" w:rsidTr="004272F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8,788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85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2,473</w:t>
            </w:r>
          </w:p>
        </w:tc>
      </w:tr>
      <w:tr w:rsidR="00C9321B" w:rsidRPr="00865A82" w:rsidTr="004272F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7,982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5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321B" w:rsidRPr="00865A82" w:rsidTr="004272F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1,208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5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321B" w:rsidRPr="00865A82" w:rsidTr="004272F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321B" w:rsidRPr="00865A82" w:rsidRDefault="00CB668E" w:rsidP="000927F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107,555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85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28,745</w:t>
            </w:r>
          </w:p>
        </w:tc>
      </w:tr>
      <w:tr w:rsidR="00C9321B" w:rsidRPr="00865A82" w:rsidTr="004272F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(1,055)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85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321B" w:rsidRPr="00865A82" w:rsidTr="004272F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106,500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9321B" w:rsidRPr="00865A82" w:rsidRDefault="00C9321B" w:rsidP="000927F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9321B" w:rsidRPr="00865A82" w:rsidRDefault="00C9321B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85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28,745</w:t>
            </w:r>
          </w:p>
        </w:tc>
      </w:tr>
    </w:tbl>
    <w:p w:rsidR="00D56AC3" w:rsidRPr="00B44388" w:rsidRDefault="00D56AC3" w:rsidP="00B4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:rsidR="00085D26" w:rsidRPr="00085D26" w:rsidRDefault="00085D26" w:rsidP="00085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rPr>
          <w:rFonts w:asciiTheme="majorBidi" w:hAnsiTheme="majorBidi" w:cstheme="majorBidi"/>
          <w:sz w:val="30"/>
          <w:szCs w:val="30"/>
        </w:rPr>
      </w:pPr>
      <w:r w:rsidRPr="00085D26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1F5755">
        <w:rPr>
          <w:rFonts w:asciiTheme="majorBidi" w:hAnsiTheme="majorBidi" w:cstheme="majorBidi"/>
          <w:sz w:val="30"/>
          <w:szCs w:val="30"/>
        </w:rPr>
        <w:t>7</w:t>
      </w:r>
      <w:r w:rsidRPr="00085D26">
        <w:rPr>
          <w:rFonts w:asciiTheme="majorBidi" w:hAnsiTheme="majorBidi" w:cstheme="majorBidi"/>
          <w:sz w:val="30"/>
          <w:szCs w:val="30"/>
        </w:rPr>
        <w:t xml:space="preserve"> </w:t>
      </w:r>
      <w:r w:rsidRPr="00085D26">
        <w:rPr>
          <w:rFonts w:asciiTheme="majorBidi" w:hAnsiTheme="majorBidi" w:cstheme="majorBidi"/>
          <w:sz w:val="30"/>
          <w:szCs w:val="30"/>
          <w:cs/>
        </w:rPr>
        <w:t>วัน</w:t>
      </w:r>
      <w:r w:rsidRPr="00085D26">
        <w:rPr>
          <w:rFonts w:asciiTheme="majorBidi" w:hAnsiTheme="majorBidi" w:cstheme="majorBidi"/>
          <w:sz w:val="30"/>
          <w:szCs w:val="30"/>
        </w:rPr>
        <w:t xml:space="preserve"> </w:t>
      </w:r>
      <w:r w:rsidRPr="00085D2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1F5755">
        <w:rPr>
          <w:rFonts w:asciiTheme="majorBidi" w:hAnsiTheme="majorBidi" w:cstheme="majorBidi"/>
          <w:sz w:val="30"/>
          <w:szCs w:val="30"/>
        </w:rPr>
        <w:t>30</w:t>
      </w:r>
      <w:r w:rsidRPr="00085D26">
        <w:rPr>
          <w:rFonts w:asciiTheme="majorBidi" w:hAnsiTheme="majorBidi" w:cstheme="majorBidi"/>
          <w:sz w:val="30"/>
          <w:szCs w:val="30"/>
        </w:rPr>
        <w:t xml:space="preserve"> </w:t>
      </w:r>
      <w:r w:rsidRPr="00085D26">
        <w:rPr>
          <w:rFonts w:asciiTheme="majorBidi" w:hAnsiTheme="majorBidi" w:cstheme="majorBidi"/>
          <w:sz w:val="30"/>
          <w:szCs w:val="30"/>
          <w:cs/>
        </w:rPr>
        <w:t>วัน</w:t>
      </w:r>
    </w:p>
    <w:p w:rsidR="00085D26" w:rsidRPr="00B44388" w:rsidRDefault="00085D26" w:rsidP="00B4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5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990"/>
        <w:gridCol w:w="1440"/>
        <w:gridCol w:w="270"/>
        <w:gridCol w:w="1470"/>
      </w:tblGrid>
      <w:tr w:rsidR="00085D26" w:rsidRPr="00085D26" w:rsidTr="00A337FF">
        <w:trPr>
          <w:tblHeader/>
        </w:trPr>
        <w:tc>
          <w:tcPr>
            <w:tcW w:w="5400" w:type="dxa"/>
            <w:vAlign w:val="bottom"/>
            <w:hideMark/>
          </w:tcPr>
          <w:p w:rsidR="00085D26" w:rsidRPr="00085D26" w:rsidRDefault="00085D26" w:rsidP="00A337FF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085D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</w:t>
            </w:r>
            <w:r w:rsidR="00572C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990" w:type="dxa"/>
          </w:tcPr>
          <w:p w:rsidR="00085D26" w:rsidRPr="00085D26" w:rsidRDefault="00085D26" w:rsidP="00A337FF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:rsidR="00085D26" w:rsidRPr="00085D26" w:rsidRDefault="00085D26" w:rsidP="00A337FF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D2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085D26" w:rsidRPr="00085D26" w:rsidRDefault="00085D26" w:rsidP="00A337F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hideMark/>
          </w:tcPr>
          <w:p w:rsidR="00085D26" w:rsidRPr="00085D26" w:rsidRDefault="00085D26" w:rsidP="00A337FF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D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085D26" w:rsidRPr="00085D26" w:rsidRDefault="00085D26" w:rsidP="00A337FF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D2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85D26" w:rsidRPr="00085D26" w:rsidTr="00707C5C">
        <w:trPr>
          <w:tblHeader/>
        </w:trPr>
        <w:tc>
          <w:tcPr>
            <w:tcW w:w="5400" w:type="dxa"/>
            <w:hideMark/>
          </w:tcPr>
          <w:p w:rsidR="00085D26" w:rsidRPr="00085D26" w:rsidRDefault="00085D26" w:rsidP="00A337F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085D26" w:rsidRPr="00085D26" w:rsidRDefault="00085D26" w:rsidP="00A337FF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80" w:type="dxa"/>
            <w:gridSpan w:val="3"/>
            <w:hideMark/>
          </w:tcPr>
          <w:p w:rsidR="00085D26" w:rsidRPr="00085D26" w:rsidRDefault="00085D26" w:rsidP="00A337FF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5D26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="008E185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85D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B1E80" w:rsidRPr="00085D26" w:rsidTr="00707C5C">
        <w:trPr>
          <w:tblHeader/>
        </w:trPr>
        <w:tc>
          <w:tcPr>
            <w:tcW w:w="5400" w:type="dxa"/>
            <w:hideMark/>
          </w:tcPr>
          <w:p w:rsidR="00FB1E80" w:rsidRPr="008E1853" w:rsidRDefault="00FB1E80" w:rsidP="00FB1E8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E1853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8E1853">
              <w:rPr>
                <w:rFonts w:asciiTheme="majorBidi" w:hAnsiTheme="majorBidi" w:cstheme="majorBidi" w:hint="cs"/>
                <w:sz w:val="30"/>
                <w:szCs w:val="30"/>
              </w:rPr>
              <w:t xml:space="preserve"> 1</w:t>
            </w:r>
            <w:r w:rsidRPr="008E18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  <w:r w:rsidRPr="008E1853">
              <w:rPr>
                <w:rFonts w:asciiTheme="majorBidi" w:hAnsiTheme="majorBidi" w:cstheme="majorBidi" w:hint="cs"/>
                <w:sz w:val="30"/>
                <w:szCs w:val="30"/>
              </w:rPr>
              <w:t xml:space="preserve"> 2563 </w:t>
            </w:r>
          </w:p>
        </w:tc>
        <w:tc>
          <w:tcPr>
            <w:tcW w:w="990" w:type="dxa"/>
          </w:tcPr>
          <w:p w:rsidR="00FB1E80" w:rsidRPr="00085D26" w:rsidRDefault="00FB1E80" w:rsidP="00FB1E80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FB1E80" w:rsidRPr="00085D26" w:rsidRDefault="00FB1E80" w:rsidP="001C75BC">
            <w:pPr>
              <w:tabs>
                <w:tab w:val="clear" w:pos="680"/>
                <w:tab w:val="decimal" w:pos="702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  <w:tc>
          <w:tcPr>
            <w:tcW w:w="270" w:type="dxa"/>
          </w:tcPr>
          <w:p w:rsidR="00FB1E80" w:rsidRPr="00085D26" w:rsidRDefault="00FB1E80" w:rsidP="00FB1E80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</w:tcPr>
          <w:p w:rsidR="00FB1E80" w:rsidRPr="00085D26" w:rsidRDefault="00FB1E80" w:rsidP="00FB1E80">
            <w:pPr>
              <w:tabs>
                <w:tab w:val="clear" w:pos="680"/>
                <w:tab w:val="decimal" w:pos="685"/>
                <w:tab w:val="decimal" w:pos="1313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1E80" w:rsidRPr="00085D26" w:rsidTr="00A337FF">
        <w:trPr>
          <w:tblHeader/>
        </w:trPr>
        <w:tc>
          <w:tcPr>
            <w:tcW w:w="5400" w:type="dxa"/>
            <w:hideMark/>
          </w:tcPr>
          <w:p w:rsidR="00FB1E80" w:rsidRPr="008E1853" w:rsidRDefault="00FB1E80" w:rsidP="00FB1E8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18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:rsidR="00FB1E80" w:rsidRPr="00085D26" w:rsidRDefault="00FB1E80" w:rsidP="00FB1E80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B1E80" w:rsidRPr="00085D26" w:rsidRDefault="00A7520C" w:rsidP="001C75BC">
            <w:pPr>
              <w:tabs>
                <w:tab w:val="clear" w:pos="680"/>
                <w:tab w:val="decimal" w:pos="702"/>
                <w:tab w:val="decimal" w:pos="1224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C75BC">
              <w:rPr>
                <w:rFonts w:asciiTheme="majorBidi" w:hAnsiTheme="majorBidi" w:cstheme="majorBidi"/>
                <w:sz w:val="30"/>
                <w:szCs w:val="30"/>
              </w:rPr>
              <w:t>,608</w:t>
            </w:r>
          </w:p>
        </w:tc>
        <w:tc>
          <w:tcPr>
            <w:tcW w:w="270" w:type="dxa"/>
            <w:vAlign w:val="center"/>
          </w:tcPr>
          <w:p w:rsidR="00FB1E80" w:rsidRPr="00085D26" w:rsidRDefault="00FB1E80" w:rsidP="00FB1E80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0" w:type="dxa"/>
          </w:tcPr>
          <w:p w:rsidR="00FB1E80" w:rsidRPr="00085D26" w:rsidRDefault="00FB1E80" w:rsidP="00FB1E80">
            <w:pPr>
              <w:tabs>
                <w:tab w:val="clear" w:pos="680"/>
                <w:tab w:val="decimal" w:pos="685"/>
                <w:tab w:val="decimal" w:pos="1313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75BC" w:rsidRPr="00085D26" w:rsidTr="00A337FF">
        <w:trPr>
          <w:tblHeader/>
        </w:trPr>
        <w:tc>
          <w:tcPr>
            <w:tcW w:w="5400" w:type="dxa"/>
          </w:tcPr>
          <w:p w:rsidR="001C75BC" w:rsidRPr="008E1853" w:rsidRDefault="001C75BC" w:rsidP="00FB1E8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990" w:type="dxa"/>
          </w:tcPr>
          <w:p w:rsidR="001C75BC" w:rsidRPr="00085D26" w:rsidRDefault="001C75BC" w:rsidP="00FB1E80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1C75BC" w:rsidRDefault="001C75BC" w:rsidP="001C75BC">
            <w:pPr>
              <w:tabs>
                <w:tab w:val="clear" w:pos="680"/>
                <w:tab w:val="decimal" w:pos="702"/>
                <w:tab w:val="center" w:pos="4536"/>
                <w:tab w:val="right" w:pos="9072"/>
              </w:tabs>
              <w:spacing w:line="240" w:lineRule="auto"/>
              <w:ind w:right="-918" w:firstLine="9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270" w:type="dxa"/>
            <w:vAlign w:val="center"/>
          </w:tcPr>
          <w:p w:rsidR="001C75BC" w:rsidRPr="00085D26" w:rsidRDefault="001C75BC" w:rsidP="00FB1E80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0" w:type="dxa"/>
          </w:tcPr>
          <w:p w:rsidR="001C75BC" w:rsidRDefault="00727DB9" w:rsidP="00FB1E80">
            <w:pPr>
              <w:tabs>
                <w:tab w:val="clear" w:pos="680"/>
                <w:tab w:val="decimal" w:pos="685"/>
                <w:tab w:val="decimal" w:pos="1313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1E80" w:rsidRPr="00085D26" w:rsidTr="00A337FF">
        <w:trPr>
          <w:tblHeader/>
        </w:trPr>
        <w:tc>
          <w:tcPr>
            <w:tcW w:w="5400" w:type="dxa"/>
            <w:hideMark/>
          </w:tcPr>
          <w:p w:rsidR="00FB1E80" w:rsidRPr="008E1853" w:rsidRDefault="00FB1E80" w:rsidP="00FB1E8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18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185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8E18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E185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:rsidR="00FB1E80" w:rsidRPr="00085D26" w:rsidRDefault="00FB1E80" w:rsidP="00FB1E80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B1E80" w:rsidRPr="00A7520C" w:rsidRDefault="00FB1E80" w:rsidP="00FB1E80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5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5,616</w:t>
            </w:r>
          </w:p>
        </w:tc>
        <w:tc>
          <w:tcPr>
            <w:tcW w:w="270" w:type="dxa"/>
            <w:vAlign w:val="center"/>
          </w:tcPr>
          <w:p w:rsidR="00FB1E80" w:rsidRPr="00085D26" w:rsidRDefault="00FB1E80" w:rsidP="00FB1E80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B1E80" w:rsidRPr="00FB1E80" w:rsidRDefault="00FB1E80" w:rsidP="00FB1E80">
            <w:pPr>
              <w:tabs>
                <w:tab w:val="clear" w:pos="680"/>
                <w:tab w:val="decimal" w:pos="685"/>
                <w:tab w:val="decimal" w:pos="1313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085D26" w:rsidRPr="00B44388" w:rsidRDefault="00085D26" w:rsidP="00B4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:rsidR="00F53E83" w:rsidRDefault="00F53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bidi="ar-SA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262C82" w:rsidRPr="00B31BAA" w:rsidRDefault="00262C82" w:rsidP="00262C82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B31BAA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B31BAA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B31BAA">
        <w:rPr>
          <w:rFonts w:asciiTheme="majorBidi" w:hAnsiTheme="majorBidi" w:cstheme="majorBidi"/>
          <w:sz w:val="30"/>
          <w:szCs w:val="30"/>
        </w:rPr>
        <w:t>.1.</w:t>
      </w:r>
      <w:r w:rsidR="00F55D28" w:rsidRPr="00B31BAA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B31BAA">
        <w:rPr>
          <w:rFonts w:asciiTheme="majorBidi" w:hAnsiTheme="majorBidi" w:cstheme="majorBidi"/>
          <w:sz w:val="30"/>
          <w:szCs w:val="30"/>
        </w:rPr>
        <w:t>)</w:t>
      </w:r>
      <w:r w:rsidRPr="00B31B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31BAA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เงินสดและรายการเทียบเท่าเงินสด</w:t>
      </w:r>
      <w:r w:rsidRPr="00B31BAA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:rsidR="00262C82" w:rsidRPr="002B0282" w:rsidRDefault="00262C82" w:rsidP="002B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262C82" w:rsidRPr="00B31BAA" w:rsidRDefault="00712919" w:rsidP="00262C82">
      <w:pPr>
        <w:tabs>
          <w:tab w:val="clear" w:pos="907"/>
          <w:tab w:val="left" w:pos="1080"/>
        </w:tabs>
        <w:ind w:left="135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31BAA">
        <w:rPr>
          <w:rFonts w:asciiTheme="majorBidi" w:hAnsiTheme="majorBidi" w:cstheme="majorBidi" w:hint="cs"/>
          <w:sz w:val="30"/>
          <w:szCs w:val="30"/>
          <w:cs/>
        </w:rPr>
        <w:t>ฐานะเปิดต่อความเสี่ยงด้านเครดิตของกลุ่มบริษัทที่เกิดจากเงินสด</w:t>
      </w:r>
      <w:r w:rsidR="00D72BC5" w:rsidRPr="00B31BAA">
        <w:rPr>
          <w:rFonts w:asciiTheme="majorBidi" w:hAnsiTheme="majorBidi" w:cstheme="majorBidi" w:hint="cs"/>
          <w:sz w:val="30"/>
          <w:szCs w:val="30"/>
          <w:cs/>
        </w:rPr>
        <w:t>และรายการเทียบเท่าเงินสด ถูกจำกัดเนื่องจากคู่สัญญาเป็นธนาคารและสถาบันการเงินที่มีอันดับความน่าเชื่อถือซึ่งประเมินโดยสถาบันจัดอันดับซึ่งกลุ่มบริษัทพิจารณาว่ามีความเสี่ยงด้านเครดิตต่ำ</w:t>
      </w:r>
      <w:r w:rsidR="00262C82" w:rsidRPr="00B31B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:rsidR="00262C82" w:rsidRPr="002B0282" w:rsidRDefault="00262C82" w:rsidP="002B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94721" w:rsidRPr="00AA3081" w:rsidRDefault="00894721" w:rsidP="00894721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AA3081">
        <w:rPr>
          <w:rFonts w:asciiTheme="majorBidi" w:hAnsiTheme="majorBidi" w:cstheme="majorBidi"/>
          <w:sz w:val="30"/>
          <w:szCs w:val="30"/>
        </w:rPr>
        <w:t>(</w:t>
      </w:r>
      <w:r w:rsidR="003171D4" w:rsidRPr="00AA3081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AA3081">
        <w:rPr>
          <w:rFonts w:asciiTheme="majorBidi" w:hAnsiTheme="majorBidi" w:cstheme="majorBidi"/>
          <w:sz w:val="30"/>
          <w:szCs w:val="30"/>
        </w:rPr>
        <w:t>.1.</w:t>
      </w:r>
      <w:r w:rsidR="00262C82" w:rsidRPr="00AA3081">
        <w:rPr>
          <w:rFonts w:asciiTheme="majorBidi" w:hAnsiTheme="majorBidi" w:cstheme="majorBidi"/>
          <w:sz w:val="30"/>
          <w:szCs w:val="30"/>
        </w:rPr>
        <w:t>3</w:t>
      </w:r>
      <w:r w:rsidRPr="00AA3081">
        <w:rPr>
          <w:rFonts w:asciiTheme="majorBidi" w:hAnsiTheme="majorBidi" w:cstheme="majorBidi"/>
          <w:sz w:val="30"/>
          <w:szCs w:val="30"/>
        </w:rPr>
        <w:t>)</w:t>
      </w:r>
      <w:r w:rsidRPr="00AA30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A3081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  <w:r w:rsidRPr="00AA3081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:rsidR="00894721" w:rsidRPr="002B0282" w:rsidRDefault="00894721" w:rsidP="002B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94721" w:rsidRDefault="00894721" w:rsidP="004B50FF">
      <w:pPr>
        <w:tabs>
          <w:tab w:val="clear" w:pos="907"/>
          <w:tab w:val="left" w:pos="1080"/>
        </w:tabs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AA3081">
        <w:rPr>
          <w:rFonts w:asciiTheme="majorBidi" w:hAnsiTheme="majorBidi" w:cstheme="majorBidi" w:hint="cs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กลุ่มบริษัทมีนโยบายให้การค้ำประกันทางการเงินแก่หนี้สินของบริษัทย่อย</w:t>
      </w:r>
      <w:r w:rsidR="004B50FF" w:rsidRPr="00AA3081">
        <w:rPr>
          <w:rFonts w:asciiTheme="majorBidi" w:hAnsiTheme="majorBidi" w:cstheme="majorBidi" w:hint="cs"/>
          <w:sz w:val="30"/>
          <w:szCs w:val="30"/>
          <w:cs/>
        </w:rPr>
        <w:t>และบริษัทร่วม</w:t>
      </w:r>
      <w:r w:rsidRPr="00AA3081">
        <w:rPr>
          <w:rFonts w:asciiTheme="majorBidi" w:hAnsiTheme="majorBidi" w:cstheme="majorBidi" w:hint="cs"/>
          <w:sz w:val="30"/>
          <w:szCs w:val="30"/>
          <w:cs/>
        </w:rPr>
        <w:t xml:space="preserve">เท่านั้น </w:t>
      </w:r>
    </w:p>
    <w:p w:rsidR="002B0282" w:rsidRPr="00AA3081" w:rsidRDefault="002B0282" w:rsidP="004B50FF">
      <w:pPr>
        <w:tabs>
          <w:tab w:val="clear" w:pos="907"/>
          <w:tab w:val="left" w:pos="1080"/>
        </w:tabs>
        <w:ind w:left="135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:rsidR="00894721" w:rsidRPr="005F573A" w:rsidRDefault="00894721" w:rsidP="00894721">
      <w:pPr>
        <w:pStyle w:val="ListParagraph"/>
        <w:spacing w:line="240" w:lineRule="auto"/>
        <w:ind w:left="900" w:hanging="450"/>
        <w:rPr>
          <w:rFonts w:ascii="Times New Roman" w:hAnsi="Times New Roman"/>
          <w:b/>
          <w:bCs/>
          <w:sz w:val="30"/>
          <w:szCs w:val="30"/>
        </w:rPr>
      </w:pPr>
      <w:r w:rsidRPr="005F573A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0E0033" w:rsidRPr="005F573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5F573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Pr="005F573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5F573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5F573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  <w:r w:rsidRPr="005F573A">
        <w:rPr>
          <w:rFonts w:hint="cs"/>
          <w:b/>
          <w:bCs/>
          <w:color w:val="0000FF"/>
          <w:sz w:val="30"/>
          <w:szCs w:val="30"/>
          <w:cs/>
        </w:rPr>
        <w:t xml:space="preserve"> </w:t>
      </w:r>
    </w:p>
    <w:p w:rsidR="00894721" w:rsidRPr="005F573A" w:rsidRDefault="00894721" w:rsidP="00874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94721" w:rsidRPr="005F573A" w:rsidRDefault="00894721" w:rsidP="00894721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F573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F573A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5F573A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5F573A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5F573A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5F573A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5F57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:rsidR="001A432C" w:rsidRPr="004E5585" w:rsidRDefault="001A432C" w:rsidP="00874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1A432C" w:rsidRPr="00B3030F" w:rsidRDefault="001A432C" w:rsidP="0099689C">
      <w:pPr>
        <w:tabs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3030F">
        <w:rPr>
          <w:rFonts w:asciiTheme="majorBidi" w:hAnsiTheme="majorBidi" w:cstheme="majorBidi" w:hint="cs"/>
          <w:spacing w:val="-4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3030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3030F">
        <w:rPr>
          <w:rFonts w:asciiTheme="majorBidi" w:hAnsiTheme="majorBidi" w:cstheme="majorBidi" w:hint="cs"/>
          <w:spacing w:val="-4"/>
          <w:sz w:val="30"/>
          <w:szCs w:val="30"/>
          <w:cs/>
        </w:rPr>
        <w:t>ณ</w:t>
      </w:r>
      <w:r w:rsidRPr="00B3030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3030F">
        <w:rPr>
          <w:rFonts w:asciiTheme="majorBidi" w:hAnsiTheme="majorBidi" w:cstheme="majorBidi" w:hint="cs"/>
          <w:spacing w:val="-4"/>
          <w:sz w:val="30"/>
          <w:szCs w:val="30"/>
          <w:cs/>
        </w:rPr>
        <w:t>วันที่รายงาน</w:t>
      </w:r>
      <w:r w:rsidRPr="00B3030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3030F">
        <w:rPr>
          <w:rFonts w:asciiTheme="majorBidi" w:hAnsiTheme="majorBidi" w:cstheme="majorBidi" w:hint="cs"/>
          <w:spacing w:val="-4"/>
          <w:sz w:val="30"/>
          <w:szCs w:val="30"/>
          <w:cs/>
        </w:rPr>
        <w:t>โดยจำนวนเงินเป็นจำนวนขั้นต้นซึ่งไม่ได้คิดลด</w:t>
      </w:r>
      <w:r w:rsidRPr="00B3030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3030F">
        <w:rPr>
          <w:rFonts w:asciiTheme="majorBidi" w:hAnsiTheme="majorBidi" w:cstheme="majorBidi" w:hint="cs"/>
          <w:spacing w:val="-4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:rsidR="005973F0" w:rsidRPr="004E5585" w:rsidRDefault="005973F0" w:rsidP="00C9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270"/>
        <w:gridCol w:w="1170"/>
        <w:gridCol w:w="270"/>
        <w:gridCol w:w="1080"/>
        <w:gridCol w:w="270"/>
        <w:gridCol w:w="1260"/>
        <w:gridCol w:w="270"/>
        <w:gridCol w:w="1170"/>
        <w:gridCol w:w="270"/>
        <w:gridCol w:w="1080"/>
      </w:tblGrid>
      <w:tr w:rsidR="008D54C3" w:rsidRPr="008A104A" w:rsidTr="008D54C3">
        <w:trPr>
          <w:tblHeader/>
        </w:trPr>
        <w:tc>
          <w:tcPr>
            <w:tcW w:w="3060" w:type="dxa"/>
            <w:gridSpan w:val="2"/>
            <w:hideMark/>
          </w:tcPr>
          <w:p w:rsidR="008D54C3" w:rsidRPr="008A104A" w:rsidRDefault="008D54C3" w:rsidP="00A337FF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40" w:type="dxa"/>
            <w:gridSpan w:val="9"/>
          </w:tcPr>
          <w:p w:rsidR="008D54C3" w:rsidRPr="008A104A" w:rsidRDefault="008D54C3" w:rsidP="00A337FF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50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4027D" w:rsidRPr="008A104A" w:rsidTr="00496FEE">
        <w:trPr>
          <w:tblHeader/>
        </w:trPr>
        <w:tc>
          <w:tcPr>
            <w:tcW w:w="2790" w:type="dxa"/>
          </w:tcPr>
          <w:p w:rsidR="00F4027D" w:rsidRPr="008A104A" w:rsidRDefault="00F4027D" w:rsidP="00A337F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4027D" w:rsidRPr="008A104A" w:rsidRDefault="00F4027D" w:rsidP="00A337F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0" w:type="dxa"/>
            <w:gridSpan w:val="9"/>
            <w:vAlign w:val="bottom"/>
            <w:hideMark/>
          </w:tcPr>
          <w:p w:rsidR="00F4027D" w:rsidRPr="008A104A" w:rsidRDefault="00F4027D" w:rsidP="00A337F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10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496FEE" w:rsidRPr="008A104A" w:rsidTr="00496FEE">
        <w:trPr>
          <w:tblHeader/>
        </w:trPr>
        <w:tc>
          <w:tcPr>
            <w:tcW w:w="2790" w:type="dxa"/>
            <w:vAlign w:val="bottom"/>
            <w:hideMark/>
          </w:tcPr>
          <w:p w:rsidR="00F4027D" w:rsidRPr="008A104A" w:rsidRDefault="00F4027D" w:rsidP="00F402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8A104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  <w:r w:rsidRPr="008A104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32E0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31</w:t>
            </w:r>
            <w:r w:rsidRPr="008A104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8A104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932E0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F4027D" w:rsidRPr="008A104A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4027D" w:rsidRPr="008A104A" w:rsidRDefault="00F4027D" w:rsidP="00F4027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104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:rsidR="00F4027D" w:rsidRPr="008A104A" w:rsidRDefault="00F4027D" w:rsidP="00F402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104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:rsidR="00F4027D" w:rsidRPr="008A104A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4027D" w:rsidRPr="008A104A" w:rsidRDefault="00F4027D" w:rsidP="00F402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104A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A10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32E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A10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A10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6151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513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:rsidR="00F4027D" w:rsidRPr="008A104A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F4027D" w:rsidRPr="008A104A" w:rsidRDefault="00615137" w:rsidP="00F4027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="00F402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4027D" w:rsidRPr="00932E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027D" w:rsidRPr="008A10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4027D" w:rsidRPr="008A10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F4027D" w:rsidRPr="008A10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6FE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4027D" w:rsidRPr="008A104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ไม่เกิน</w:t>
            </w:r>
            <w:r w:rsidR="00F4027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4027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4027D" w:rsidRPr="008A10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4027D" w:rsidRPr="008A104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:rsidR="00F4027D" w:rsidRPr="008A104A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F4027D" w:rsidRDefault="00F4027D" w:rsidP="00F402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104A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8A10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F4027D" w:rsidRPr="008A104A" w:rsidRDefault="00F4027D" w:rsidP="00F402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2E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A10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A10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:rsidR="00F4027D" w:rsidRPr="008A104A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F4027D" w:rsidRPr="008A104A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104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907DD" w:rsidRPr="00A21D14" w:rsidTr="00D907DD">
        <w:trPr>
          <w:tblHeader/>
        </w:trPr>
        <w:tc>
          <w:tcPr>
            <w:tcW w:w="3060" w:type="dxa"/>
            <w:gridSpan w:val="2"/>
            <w:hideMark/>
          </w:tcPr>
          <w:p w:rsidR="00D907DD" w:rsidRPr="00C32606" w:rsidRDefault="00D907DD" w:rsidP="00F4027D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840" w:type="dxa"/>
            <w:gridSpan w:val="9"/>
          </w:tcPr>
          <w:p w:rsidR="00D907DD" w:rsidRPr="00D907DD" w:rsidRDefault="00D907DD" w:rsidP="00D907D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D907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6FEE" w:rsidRPr="00A21D14" w:rsidTr="00496FEE">
        <w:tc>
          <w:tcPr>
            <w:tcW w:w="2790" w:type="dxa"/>
          </w:tcPr>
          <w:p w:rsidR="00F4027D" w:rsidRPr="00AB4E1A" w:rsidRDefault="00F4027D" w:rsidP="000255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B4E1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หนี้สินทางการเงิน</w:t>
            </w:r>
            <w:r w:rsidRPr="00AB4E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:rsidR="00F4027D" w:rsidRPr="00C32606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F4027D" w:rsidRPr="00C32606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F4027D" w:rsidRPr="00C32606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F4027D" w:rsidRPr="00C32606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F4027D" w:rsidRPr="00C32606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F4027D" w:rsidRPr="00C32606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F4027D" w:rsidRPr="00C32606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F4027D" w:rsidRPr="00C32606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F4027D" w:rsidRPr="008C1902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027D" w:rsidRPr="008C1902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6FEE" w:rsidRPr="00A21D14" w:rsidTr="00496FEE">
        <w:tc>
          <w:tcPr>
            <w:tcW w:w="2790" w:type="dxa"/>
          </w:tcPr>
          <w:p w:rsidR="00F4027D" w:rsidRPr="00AB4E1A" w:rsidRDefault="00F4027D" w:rsidP="00F4027D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4E1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AB4E1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F4027D" w:rsidRPr="00AB4E1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:rsidR="00F4027D" w:rsidRPr="00AB4E1A" w:rsidRDefault="00514C79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223,577</w:t>
            </w:r>
          </w:p>
        </w:tc>
        <w:tc>
          <w:tcPr>
            <w:tcW w:w="270" w:type="dxa"/>
          </w:tcPr>
          <w:p w:rsidR="00F4027D" w:rsidRPr="00AB4E1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027D" w:rsidRPr="00AB4E1A" w:rsidRDefault="00514C79" w:rsidP="00DD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223,577</w:t>
            </w:r>
          </w:p>
        </w:tc>
        <w:tc>
          <w:tcPr>
            <w:tcW w:w="270" w:type="dxa"/>
          </w:tcPr>
          <w:p w:rsidR="00F4027D" w:rsidRPr="00AB4E1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:rsidR="00F4027D" w:rsidRPr="00AB4E1A" w:rsidRDefault="00DD5176" w:rsidP="00DD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027D" w:rsidRPr="00AB4E1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:rsidR="00F4027D" w:rsidRPr="00AB4E1A" w:rsidRDefault="00DD5176" w:rsidP="00DD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027D" w:rsidRPr="00AB4E1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027D" w:rsidRPr="00AB4E1A" w:rsidRDefault="00514C79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223,577</w:t>
            </w:r>
          </w:p>
        </w:tc>
      </w:tr>
      <w:tr w:rsidR="005B71C5" w:rsidRPr="00A21D14" w:rsidTr="00DD7678">
        <w:trPr>
          <w:trHeight w:val="119"/>
        </w:trPr>
        <w:tc>
          <w:tcPr>
            <w:tcW w:w="2790" w:type="dxa"/>
          </w:tcPr>
          <w:p w:rsidR="005B71C5" w:rsidRPr="00AB4E1A" w:rsidRDefault="005B71C5" w:rsidP="005B71C5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4E1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:rsidR="005B71C5" w:rsidRPr="00AB4E1A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B71C5" w:rsidRPr="00AB4E1A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980,</w:t>
            </w:r>
            <w:r w:rsidR="00DD0A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621</w:t>
            </w:r>
          </w:p>
        </w:tc>
        <w:tc>
          <w:tcPr>
            <w:tcW w:w="270" w:type="dxa"/>
            <w:vAlign w:val="bottom"/>
          </w:tcPr>
          <w:p w:rsidR="005B71C5" w:rsidRPr="00AB4E1A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B71C5" w:rsidRPr="00AB4E1A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1101A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37,945</w:t>
            </w:r>
          </w:p>
        </w:tc>
        <w:tc>
          <w:tcPr>
            <w:tcW w:w="270" w:type="dxa"/>
            <w:vAlign w:val="bottom"/>
          </w:tcPr>
          <w:p w:rsidR="005B71C5" w:rsidRPr="00AB4E1A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B71C5" w:rsidRPr="00AB4E1A" w:rsidRDefault="001101AE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733,945</w:t>
            </w:r>
          </w:p>
        </w:tc>
        <w:tc>
          <w:tcPr>
            <w:tcW w:w="270" w:type="dxa"/>
            <w:vAlign w:val="bottom"/>
          </w:tcPr>
          <w:p w:rsidR="005B71C5" w:rsidRPr="00AB4E1A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B71C5" w:rsidRPr="00AB4E1A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="001101A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5,444</w:t>
            </w:r>
          </w:p>
        </w:tc>
        <w:tc>
          <w:tcPr>
            <w:tcW w:w="270" w:type="dxa"/>
            <w:vAlign w:val="bottom"/>
          </w:tcPr>
          <w:p w:rsidR="005B71C5" w:rsidRPr="00AB4E1A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B71C5" w:rsidRPr="00AB4E1A" w:rsidRDefault="001101AE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1,067,334</w:t>
            </w:r>
          </w:p>
        </w:tc>
      </w:tr>
      <w:tr w:rsidR="005B71C5" w:rsidRPr="00A21D14" w:rsidTr="00DD7678">
        <w:tc>
          <w:tcPr>
            <w:tcW w:w="2790" w:type="dxa"/>
            <w:tcBorders>
              <w:left w:val="nil"/>
              <w:right w:val="nil"/>
            </w:tcBorders>
          </w:tcPr>
          <w:p w:rsidR="005B71C5" w:rsidRPr="00D91858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5B71C5" w:rsidRPr="00C32606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71C5" w:rsidRPr="00DD5176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1,204,19</w:t>
            </w:r>
            <w:r w:rsidR="00DD0A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5B71C5" w:rsidRPr="00DD5176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71C5" w:rsidRPr="00DD5176" w:rsidRDefault="001101AE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461,522</w:t>
            </w:r>
          </w:p>
        </w:tc>
        <w:tc>
          <w:tcPr>
            <w:tcW w:w="270" w:type="dxa"/>
          </w:tcPr>
          <w:p w:rsidR="005B71C5" w:rsidRPr="00D91858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71C5" w:rsidRPr="00D91858" w:rsidRDefault="001101AE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733,945</w:t>
            </w:r>
          </w:p>
        </w:tc>
        <w:tc>
          <w:tcPr>
            <w:tcW w:w="270" w:type="dxa"/>
          </w:tcPr>
          <w:p w:rsidR="005B71C5" w:rsidRPr="00D91858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71C5" w:rsidRPr="00D91858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1101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5,444</w:t>
            </w:r>
          </w:p>
        </w:tc>
        <w:tc>
          <w:tcPr>
            <w:tcW w:w="270" w:type="dxa"/>
          </w:tcPr>
          <w:p w:rsidR="005B71C5" w:rsidRPr="00D91858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71C5" w:rsidRPr="00D91858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1,2</w:t>
            </w:r>
            <w:r w:rsidR="001101A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90,911</w:t>
            </w:r>
          </w:p>
        </w:tc>
      </w:tr>
    </w:tbl>
    <w:p w:rsidR="001A432C" w:rsidRPr="004E5585" w:rsidRDefault="001A432C" w:rsidP="00C9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3"/>
        <w:gridCol w:w="1282"/>
        <w:gridCol w:w="265"/>
        <w:gridCol w:w="956"/>
        <w:gridCol w:w="265"/>
        <w:gridCol w:w="1117"/>
        <w:gridCol w:w="236"/>
        <w:gridCol w:w="1196"/>
        <w:gridCol w:w="265"/>
        <w:gridCol w:w="1265"/>
      </w:tblGrid>
      <w:tr w:rsidR="00B54D3A" w:rsidTr="0055509E">
        <w:trPr>
          <w:tblHeader/>
        </w:trPr>
        <w:tc>
          <w:tcPr>
            <w:tcW w:w="3053" w:type="dxa"/>
            <w:hideMark/>
          </w:tcPr>
          <w:p w:rsidR="00B54D3A" w:rsidRPr="00F32BBE" w:rsidRDefault="00B54D3A" w:rsidP="005928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7" w:type="dxa"/>
            <w:gridSpan w:val="9"/>
            <w:hideMark/>
          </w:tcPr>
          <w:p w:rsidR="00B54D3A" w:rsidRPr="00F32BBE" w:rsidRDefault="00B54D3A" w:rsidP="0059282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54D3A" w:rsidTr="0055509E">
        <w:trPr>
          <w:tblHeader/>
        </w:trPr>
        <w:tc>
          <w:tcPr>
            <w:tcW w:w="3053" w:type="dxa"/>
          </w:tcPr>
          <w:p w:rsidR="00B54D3A" w:rsidRPr="00F32BBE" w:rsidRDefault="00B54D3A" w:rsidP="0059282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82" w:type="dxa"/>
          </w:tcPr>
          <w:p w:rsidR="00B54D3A" w:rsidRPr="00F32BBE" w:rsidRDefault="00B54D3A" w:rsidP="00592820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B54D3A" w:rsidRPr="00F32BBE" w:rsidRDefault="00B54D3A" w:rsidP="005928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5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54D3A" w:rsidRPr="00F32BBE" w:rsidRDefault="00B54D3A" w:rsidP="005928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B54D3A" w:rsidTr="0055509E">
        <w:trPr>
          <w:tblHeader/>
        </w:trPr>
        <w:tc>
          <w:tcPr>
            <w:tcW w:w="3053" w:type="dxa"/>
            <w:vAlign w:val="bottom"/>
            <w:hideMark/>
          </w:tcPr>
          <w:p w:rsidR="00B54D3A" w:rsidRPr="00F32BBE" w:rsidRDefault="00B54D3A" w:rsidP="005928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32B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32B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F32B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282" w:type="dxa"/>
            <w:hideMark/>
          </w:tcPr>
          <w:p w:rsidR="00B54D3A" w:rsidRPr="00F32BBE" w:rsidRDefault="00B54D3A" w:rsidP="00592820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B54D3A" w:rsidRPr="00F32BBE" w:rsidRDefault="00B54D3A" w:rsidP="00592820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65" w:type="dxa"/>
          </w:tcPr>
          <w:p w:rsidR="00B54D3A" w:rsidRPr="00F32BBE" w:rsidRDefault="00B54D3A" w:rsidP="005928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  <w:hideMark/>
          </w:tcPr>
          <w:p w:rsidR="00B54D3A" w:rsidRPr="00F32BBE" w:rsidRDefault="00B54D3A" w:rsidP="00592820">
            <w:pPr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F32BBE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65" w:type="dxa"/>
            <w:vAlign w:val="bottom"/>
          </w:tcPr>
          <w:p w:rsidR="00B54D3A" w:rsidRPr="00F32BBE" w:rsidRDefault="00B54D3A" w:rsidP="005928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  <w:hideMark/>
          </w:tcPr>
          <w:p w:rsidR="00B54D3A" w:rsidRPr="00F32BBE" w:rsidRDefault="00B54D3A" w:rsidP="00592820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</w:t>
            </w:r>
            <w:r w:rsidRPr="00F32BBE">
              <w:rPr>
                <w:rFonts w:asciiTheme="majorBidi" w:hAnsiTheme="majorBidi" w:cstheme="majorBidi" w:hint="cs"/>
                <w:sz w:val="30"/>
                <w:szCs w:val="30"/>
              </w:rPr>
              <w:t xml:space="preserve"> 1 </w:t>
            </w: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:rsidR="00B54D3A" w:rsidRPr="00F32BBE" w:rsidRDefault="00B54D3A" w:rsidP="00592820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แต่ภายใน </w:t>
            </w:r>
            <w:r w:rsidRPr="00F32BBE">
              <w:rPr>
                <w:rFonts w:asciiTheme="majorBidi" w:hAnsiTheme="majorBidi" w:cstheme="majorBidi" w:hint="cs"/>
                <w:sz w:val="30"/>
                <w:szCs w:val="30"/>
              </w:rPr>
              <w:t xml:space="preserve">5 </w:t>
            </w: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:rsidR="00B54D3A" w:rsidRPr="00F32BBE" w:rsidRDefault="00B54D3A" w:rsidP="005928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  <w:hideMark/>
          </w:tcPr>
          <w:p w:rsidR="00B54D3A" w:rsidRPr="00F32BBE" w:rsidRDefault="00B54D3A" w:rsidP="00592820">
            <w:pPr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หลังจาก </w:t>
            </w:r>
            <w:r w:rsidRPr="00F32BBE">
              <w:rPr>
                <w:rFonts w:asciiTheme="majorBidi" w:hAnsiTheme="majorBidi" w:cstheme="majorBidi" w:hint="cs"/>
                <w:sz w:val="30"/>
                <w:szCs w:val="30"/>
              </w:rPr>
              <w:t xml:space="preserve">5 </w:t>
            </w: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65" w:type="dxa"/>
            <w:vAlign w:val="bottom"/>
          </w:tcPr>
          <w:p w:rsidR="00B54D3A" w:rsidRPr="00F32BBE" w:rsidRDefault="00B54D3A" w:rsidP="005928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:rsidR="00B54D3A" w:rsidRPr="00F32BBE" w:rsidRDefault="00B54D3A" w:rsidP="005928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B54D3A" w:rsidTr="0055509E">
        <w:trPr>
          <w:tblHeader/>
        </w:trPr>
        <w:tc>
          <w:tcPr>
            <w:tcW w:w="3053" w:type="dxa"/>
            <w:hideMark/>
          </w:tcPr>
          <w:p w:rsidR="00B54D3A" w:rsidRPr="00F32BBE" w:rsidRDefault="00B54D3A" w:rsidP="005928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:rsidR="00B54D3A" w:rsidRPr="00F32BBE" w:rsidRDefault="00B54D3A" w:rsidP="0059282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2BB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F32BB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265" w:type="dxa"/>
          </w:tcPr>
          <w:p w:rsidR="00B54D3A" w:rsidRPr="00F32BBE" w:rsidRDefault="00B54D3A" w:rsidP="005928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5300" w:type="dxa"/>
            <w:gridSpan w:val="7"/>
            <w:vAlign w:val="bottom"/>
            <w:hideMark/>
          </w:tcPr>
          <w:p w:rsidR="00B54D3A" w:rsidRPr="00F32BBE" w:rsidRDefault="00B54D3A" w:rsidP="0059282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="00D907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F32BB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B54D3A" w:rsidTr="0055509E">
        <w:tc>
          <w:tcPr>
            <w:tcW w:w="3053" w:type="dxa"/>
            <w:hideMark/>
          </w:tcPr>
          <w:p w:rsidR="00B54D3A" w:rsidRPr="00F32BBE" w:rsidRDefault="00B54D3A" w:rsidP="0059282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:rsidR="00B54D3A" w:rsidRPr="00F32BBE" w:rsidRDefault="00B54D3A" w:rsidP="0059282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:rsidR="00B54D3A" w:rsidRPr="00F32BBE" w:rsidRDefault="00B54D3A" w:rsidP="005928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:rsidR="00B54D3A" w:rsidRPr="00F32BBE" w:rsidRDefault="00B54D3A" w:rsidP="005928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B54D3A" w:rsidRPr="00F32BBE" w:rsidRDefault="00B54D3A" w:rsidP="0059282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:rsidR="00B54D3A" w:rsidRPr="00F32BBE" w:rsidRDefault="00B54D3A" w:rsidP="005928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54D3A" w:rsidRPr="00F32BBE" w:rsidRDefault="00B54D3A" w:rsidP="0059282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:rsidR="00B54D3A" w:rsidRPr="00F32BBE" w:rsidRDefault="00B54D3A" w:rsidP="005928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B54D3A" w:rsidRPr="00F32BBE" w:rsidRDefault="00B54D3A" w:rsidP="0059282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B54D3A" w:rsidRPr="00F32BBE" w:rsidRDefault="00B54D3A" w:rsidP="005928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509E" w:rsidTr="0055509E">
        <w:tc>
          <w:tcPr>
            <w:tcW w:w="3053" w:type="dxa"/>
          </w:tcPr>
          <w:p w:rsidR="0055509E" w:rsidRPr="00F32BBE" w:rsidRDefault="0055509E" w:rsidP="005550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2" w:type="dxa"/>
          </w:tcPr>
          <w:p w:rsidR="0055509E" w:rsidRPr="00F32BBE" w:rsidRDefault="0055509E" w:rsidP="0055509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17.48</w:t>
            </w:r>
          </w:p>
        </w:tc>
        <w:tc>
          <w:tcPr>
            <w:tcW w:w="265" w:type="dxa"/>
          </w:tcPr>
          <w:p w:rsidR="0055509E" w:rsidRPr="00F32BBE" w:rsidRDefault="0055509E" w:rsidP="005550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tcBorders>
              <w:left w:val="nil"/>
              <w:bottom w:val="single" w:sz="4" w:space="0" w:color="auto"/>
              <w:right w:val="nil"/>
            </w:tcBorders>
          </w:tcPr>
          <w:p w:rsidR="0055509E" w:rsidRPr="0055509E" w:rsidRDefault="0055509E" w:rsidP="0055509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09E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265" w:type="dxa"/>
          </w:tcPr>
          <w:p w:rsidR="0055509E" w:rsidRPr="00F32BBE" w:rsidRDefault="0055509E" w:rsidP="0055509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bottom w:val="single" w:sz="4" w:space="0" w:color="auto"/>
              <w:right w:val="nil"/>
            </w:tcBorders>
          </w:tcPr>
          <w:p w:rsidR="0055509E" w:rsidRPr="0055509E" w:rsidRDefault="0055509E" w:rsidP="0055509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09E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36" w:type="dxa"/>
          </w:tcPr>
          <w:p w:rsidR="0055509E" w:rsidRPr="00F32BBE" w:rsidRDefault="0055509E" w:rsidP="0055509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</w:tcPr>
          <w:p w:rsidR="0055509E" w:rsidRPr="00AB4E1A" w:rsidRDefault="0055509E" w:rsidP="0055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55509E" w:rsidRPr="00F32BBE" w:rsidRDefault="0055509E" w:rsidP="0055509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:rsidR="0055509E" w:rsidRPr="0055509E" w:rsidRDefault="0055509E" w:rsidP="0055509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09E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</w:tr>
      <w:tr w:rsidR="0055509E" w:rsidTr="0055509E">
        <w:tc>
          <w:tcPr>
            <w:tcW w:w="3053" w:type="dxa"/>
            <w:hideMark/>
          </w:tcPr>
          <w:p w:rsidR="0055509E" w:rsidRPr="00F32BBE" w:rsidRDefault="0055509E" w:rsidP="0055509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:rsidR="0055509E" w:rsidRPr="00F32BBE" w:rsidRDefault="0055509E" w:rsidP="0055509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:rsidR="0055509E" w:rsidRPr="00F32BBE" w:rsidRDefault="0055509E" w:rsidP="005550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5509E" w:rsidRPr="00F32BBE" w:rsidRDefault="0055509E" w:rsidP="0055509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</w:t>
            </w:r>
          </w:p>
        </w:tc>
        <w:tc>
          <w:tcPr>
            <w:tcW w:w="265" w:type="dxa"/>
          </w:tcPr>
          <w:p w:rsidR="0055509E" w:rsidRPr="00F32BBE" w:rsidRDefault="0055509E" w:rsidP="0055509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5509E" w:rsidRPr="00F32BBE" w:rsidRDefault="0055509E" w:rsidP="0055509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236" w:type="dxa"/>
          </w:tcPr>
          <w:p w:rsidR="0055509E" w:rsidRPr="00F32BBE" w:rsidRDefault="0055509E" w:rsidP="0055509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5509E" w:rsidRPr="0055509E" w:rsidRDefault="0055509E" w:rsidP="0055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3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55509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55509E" w:rsidRPr="00F32BBE" w:rsidRDefault="0055509E" w:rsidP="0055509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5509E" w:rsidRPr="00F32BBE" w:rsidRDefault="0055509E" w:rsidP="0055509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</w:t>
            </w:r>
          </w:p>
        </w:tc>
      </w:tr>
    </w:tbl>
    <w:p w:rsidR="005973F0" w:rsidRDefault="00597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270"/>
        <w:gridCol w:w="1170"/>
        <w:gridCol w:w="270"/>
        <w:gridCol w:w="1080"/>
        <w:gridCol w:w="270"/>
        <w:gridCol w:w="1260"/>
        <w:gridCol w:w="270"/>
        <w:gridCol w:w="1170"/>
        <w:gridCol w:w="270"/>
        <w:gridCol w:w="1080"/>
      </w:tblGrid>
      <w:tr w:rsidR="000D27C1" w:rsidRPr="008A104A" w:rsidTr="00381C7D">
        <w:trPr>
          <w:tblHeader/>
        </w:trPr>
        <w:tc>
          <w:tcPr>
            <w:tcW w:w="3060" w:type="dxa"/>
            <w:gridSpan w:val="2"/>
            <w:hideMark/>
          </w:tcPr>
          <w:p w:rsidR="000D27C1" w:rsidRPr="008A104A" w:rsidRDefault="000D27C1" w:rsidP="00381C7D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40" w:type="dxa"/>
            <w:gridSpan w:val="9"/>
          </w:tcPr>
          <w:p w:rsidR="000D27C1" w:rsidRPr="008A104A" w:rsidRDefault="000D27C1" w:rsidP="00381C7D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104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D27C1" w:rsidRPr="008A104A" w:rsidTr="00381C7D">
        <w:trPr>
          <w:tblHeader/>
        </w:trPr>
        <w:tc>
          <w:tcPr>
            <w:tcW w:w="2790" w:type="dxa"/>
          </w:tcPr>
          <w:p w:rsidR="000D27C1" w:rsidRPr="008A104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0D27C1" w:rsidRPr="008A104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0" w:type="dxa"/>
            <w:gridSpan w:val="9"/>
            <w:vAlign w:val="bottom"/>
            <w:hideMark/>
          </w:tcPr>
          <w:p w:rsidR="000D27C1" w:rsidRPr="008A104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10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D27C1" w:rsidRPr="008A104A" w:rsidTr="00381C7D">
        <w:trPr>
          <w:tblHeader/>
        </w:trPr>
        <w:tc>
          <w:tcPr>
            <w:tcW w:w="2790" w:type="dxa"/>
            <w:vAlign w:val="bottom"/>
            <w:hideMark/>
          </w:tcPr>
          <w:p w:rsidR="000D27C1" w:rsidRPr="008A104A" w:rsidRDefault="000D27C1" w:rsidP="00381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8A104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  <w:r w:rsidRPr="008A104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32E0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31</w:t>
            </w:r>
            <w:r w:rsidRPr="008A104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8A104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932E0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0D27C1" w:rsidRPr="008A104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D27C1" w:rsidRPr="008A104A" w:rsidRDefault="000D27C1" w:rsidP="00381C7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104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:rsidR="000D27C1" w:rsidRPr="008A104A" w:rsidRDefault="000D27C1" w:rsidP="00381C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104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:rsidR="000D27C1" w:rsidRPr="008A104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D27C1" w:rsidRPr="008A104A" w:rsidRDefault="00615137" w:rsidP="00381C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104A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A10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32E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A10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A10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:rsidR="000D27C1" w:rsidRPr="008A104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0D27C1" w:rsidRPr="008A104A" w:rsidRDefault="00615137" w:rsidP="00381C7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32E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A10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A10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8A10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A104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A10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A104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:rsidR="000D27C1" w:rsidRPr="008A104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0D27C1" w:rsidRDefault="000D27C1" w:rsidP="00381C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104A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8A10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0D27C1" w:rsidRPr="008A104A" w:rsidRDefault="000D27C1" w:rsidP="00381C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2E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A10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A10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:rsidR="000D27C1" w:rsidRPr="008A104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0D27C1" w:rsidRPr="008A104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104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907DD" w:rsidRPr="00D907DD" w:rsidTr="00592820">
        <w:trPr>
          <w:tblHeader/>
        </w:trPr>
        <w:tc>
          <w:tcPr>
            <w:tcW w:w="3060" w:type="dxa"/>
            <w:gridSpan w:val="2"/>
            <w:hideMark/>
          </w:tcPr>
          <w:p w:rsidR="00D907DD" w:rsidRPr="00C32606" w:rsidRDefault="00D907DD" w:rsidP="005928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840" w:type="dxa"/>
            <w:gridSpan w:val="9"/>
          </w:tcPr>
          <w:p w:rsidR="00D907DD" w:rsidRPr="00D907DD" w:rsidRDefault="00D907DD" w:rsidP="0059282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D907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7C1" w:rsidRPr="00A21D14" w:rsidTr="00381C7D">
        <w:tc>
          <w:tcPr>
            <w:tcW w:w="2790" w:type="dxa"/>
          </w:tcPr>
          <w:p w:rsidR="000D27C1" w:rsidRPr="00AB4E1A" w:rsidRDefault="000D27C1" w:rsidP="00381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B4E1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หนี้สินทางการเงิน</w:t>
            </w:r>
            <w:r w:rsidRPr="00AB4E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:rsidR="000D27C1" w:rsidRPr="00C32606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D27C1" w:rsidRPr="00C32606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0D27C1" w:rsidRPr="00C32606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0D27C1" w:rsidRPr="00C32606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0D27C1" w:rsidRPr="00C32606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0D27C1" w:rsidRPr="00C32606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0D27C1" w:rsidRPr="00C32606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D27C1" w:rsidRPr="00C32606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0D27C1" w:rsidRPr="008C1902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D27C1" w:rsidRPr="008C1902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7C1" w:rsidRPr="00A21D14" w:rsidTr="00381C7D">
        <w:tc>
          <w:tcPr>
            <w:tcW w:w="2790" w:type="dxa"/>
          </w:tcPr>
          <w:p w:rsidR="000D27C1" w:rsidRPr="00AB4E1A" w:rsidRDefault="000D27C1" w:rsidP="00381C7D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4E1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AB4E1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0D27C1" w:rsidRPr="00AB4E1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:rsidR="000D27C1" w:rsidRPr="00AB4E1A" w:rsidRDefault="0055509E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:rsidR="000D27C1" w:rsidRPr="00AB4E1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:rsidR="000D27C1" w:rsidRPr="00AB4E1A" w:rsidRDefault="0055509E" w:rsidP="00DD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:rsidR="000D27C1" w:rsidRPr="00AB4E1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:rsidR="000D27C1" w:rsidRPr="00AB4E1A" w:rsidRDefault="00DD5176" w:rsidP="00DD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27C1" w:rsidRPr="00AB4E1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:rsidR="000D27C1" w:rsidRPr="00AB4E1A" w:rsidRDefault="00DD5176" w:rsidP="00DD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27C1" w:rsidRPr="00AB4E1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:rsidR="000D27C1" w:rsidRPr="00AB4E1A" w:rsidRDefault="0055509E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596</w:t>
            </w:r>
          </w:p>
        </w:tc>
      </w:tr>
      <w:tr w:rsidR="00817CE9" w:rsidRPr="00A21D14" w:rsidTr="00381C7D">
        <w:trPr>
          <w:trHeight w:val="119"/>
        </w:trPr>
        <w:tc>
          <w:tcPr>
            <w:tcW w:w="2790" w:type="dxa"/>
          </w:tcPr>
          <w:p w:rsidR="00817CE9" w:rsidRPr="00AB4E1A" w:rsidRDefault="00817CE9" w:rsidP="00817CE9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4E1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:rsidR="00817CE9" w:rsidRPr="00AB4E1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17CE9" w:rsidRPr="00AB4E1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179,688</w:t>
            </w:r>
          </w:p>
        </w:tc>
        <w:tc>
          <w:tcPr>
            <w:tcW w:w="270" w:type="dxa"/>
            <w:vAlign w:val="bottom"/>
          </w:tcPr>
          <w:p w:rsidR="00817CE9" w:rsidRPr="00AB4E1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17CE9" w:rsidRPr="00AB4E1A" w:rsidRDefault="00AA5D7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23,120</w:t>
            </w:r>
          </w:p>
        </w:tc>
        <w:tc>
          <w:tcPr>
            <w:tcW w:w="270" w:type="dxa"/>
            <w:vAlign w:val="bottom"/>
          </w:tcPr>
          <w:p w:rsidR="00817CE9" w:rsidRPr="00AB4E1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17CE9" w:rsidRPr="00AB4E1A" w:rsidRDefault="00AA5D7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111,358</w:t>
            </w:r>
          </w:p>
        </w:tc>
        <w:tc>
          <w:tcPr>
            <w:tcW w:w="270" w:type="dxa"/>
            <w:vAlign w:val="bottom"/>
          </w:tcPr>
          <w:p w:rsidR="00817CE9" w:rsidRPr="00AB4E1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17CE9" w:rsidRPr="00AB4E1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="00AA5D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7,006</w:t>
            </w:r>
          </w:p>
        </w:tc>
        <w:tc>
          <w:tcPr>
            <w:tcW w:w="270" w:type="dxa"/>
            <w:vAlign w:val="bottom"/>
          </w:tcPr>
          <w:p w:rsidR="00817CE9" w:rsidRPr="00AB4E1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17CE9" w:rsidRPr="00AB4E1A" w:rsidRDefault="00AA5D7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211,484</w:t>
            </w:r>
          </w:p>
        </w:tc>
      </w:tr>
      <w:tr w:rsidR="00817CE9" w:rsidRPr="00A21D14" w:rsidTr="00381C7D">
        <w:trPr>
          <w:trHeight w:val="119"/>
        </w:trPr>
        <w:tc>
          <w:tcPr>
            <w:tcW w:w="2790" w:type="dxa"/>
          </w:tcPr>
          <w:p w:rsidR="00817CE9" w:rsidRPr="00AB4E1A" w:rsidRDefault="00817CE9" w:rsidP="00817CE9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เงินกู้ยืมจากบริษัทย่อย</w:t>
            </w:r>
          </w:p>
        </w:tc>
        <w:tc>
          <w:tcPr>
            <w:tcW w:w="270" w:type="dxa"/>
            <w:vAlign w:val="bottom"/>
          </w:tcPr>
          <w:p w:rsidR="00817CE9" w:rsidRPr="00AB4E1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17CE9" w:rsidRPr="00AB4E1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3,572</w:t>
            </w:r>
          </w:p>
        </w:tc>
        <w:tc>
          <w:tcPr>
            <w:tcW w:w="270" w:type="dxa"/>
            <w:vAlign w:val="bottom"/>
          </w:tcPr>
          <w:p w:rsidR="00817CE9" w:rsidRPr="00AB4E1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17CE9" w:rsidRPr="00AB4E1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3,572</w:t>
            </w:r>
          </w:p>
        </w:tc>
        <w:tc>
          <w:tcPr>
            <w:tcW w:w="270" w:type="dxa"/>
            <w:vAlign w:val="bottom"/>
          </w:tcPr>
          <w:p w:rsidR="00817CE9" w:rsidRPr="00AB4E1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17CE9" w:rsidRPr="00AB4E1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17CE9" w:rsidRPr="00AB4E1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17CE9" w:rsidRPr="00AB4E1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30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17CE9" w:rsidRPr="00AB4E1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17CE9" w:rsidRPr="00AB4E1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3,572</w:t>
            </w:r>
          </w:p>
        </w:tc>
      </w:tr>
      <w:tr w:rsidR="00817CE9" w:rsidRPr="00A21D14" w:rsidTr="005875C3">
        <w:tc>
          <w:tcPr>
            <w:tcW w:w="2790" w:type="dxa"/>
            <w:tcBorders>
              <w:left w:val="nil"/>
              <w:right w:val="nil"/>
            </w:tcBorders>
          </w:tcPr>
          <w:p w:rsidR="00817CE9" w:rsidRPr="00D91858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817CE9" w:rsidRPr="00C32606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7CE9" w:rsidRPr="0055509E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55509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183,856</w:t>
            </w:r>
          </w:p>
        </w:tc>
        <w:tc>
          <w:tcPr>
            <w:tcW w:w="270" w:type="dxa"/>
          </w:tcPr>
          <w:p w:rsidR="00817CE9" w:rsidRPr="00C32606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7CE9" w:rsidRPr="00D91858" w:rsidRDefault="00AA5D7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27,288</w:t>
            </w:r>
          </w:p>
        </w:tc>
        <w:tc>
          <w:tcPr>
            <w:tcW w:w="270" w:type="dxa"/>
          </w:tcPr>
          <w:p w:rsidR="00817CE9" w:rsidRPr="00D91858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7CE9" w:rsidRPr="00D91858" w:rsidRDefault="00AA5D7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111,358</w:t>
            </w:r>
          </w:p>
        </w:tc>
        <w:tc>
          <w:tcPr>
            <w:tcW w:w="270" w:type="dxa"/>
          </w:tcPr>
          <w:p w:rsidR="00817CE9" w:rsidRPr="00D91858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17CE9" w:rsidRPr="00817CE9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817CE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7</w:t>
            </w:r>
            <w:r w:rsidR="00AA5D7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7,006</w:t>
            </w:r>
          </w:p>
        </w:tc>
        <w:tc>
          <w:tcPr>
            <w:tcW w:w="270" w:type="dxa"/>
          </w:tcPr>
          <w:p w:rsidR="00817CE9" w:rsidRPr="00D91858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7CE9" w:rsidRPr="00D91858" w:rsidRDefault="00AA5D7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215,652</w:t>
            </w:r>
          </w:p>
        </w:tc>
      </w:tr>
    </w:tbl>
    <w:p w:rsidR="00AF1B1D" w:rsidRDefault="00AF1B1D" w:rsidP="00D47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2A0CD8" w:rsidRDefault="002A0CD8" w:rsidP="00D47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2A0CD8" w:rsidRDefault="002A0CD8" w:rsidP="00D47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2A0CD8" w:rsidRDefault="002A0CD8" w:rsidP="00D47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EA0973" w:rsidRDefault="00EA0973" w:rsidP="00D47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2A0CD8" w:rsidRPr="00D47987" w:rsidRDefault="002A0CD8" w:rsidP="00D47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Style w:val="TableGrid"/>
        <w:tblW w:w="9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9"/>
        <w:gridCol w:w="1235"/>
        <w:gridCol w:w="261"/>
        <w:gridCol w:w="1207"/>
        <w:gridCol w:w="261"/>
        <w:gridCol w:w="1274"/>
        <w:gridCol w:w="236"/>
        <w:gridCol w:w="1066"/>
        <w:gridCol w:w="261"/>
        <w:gridCol w:w="1140"/>
      </w:tblGrid>
      <w:tr w:rsidR="00B54D3A" w:rsidTr="005973F0">
        <w:trPr>
          <w:tblHeader/>
        </w:trPr>
        <w:tc>
          <w:tcPr>
            <w:tcW w:w="2869" w:type="dxa"/>
            <w:hideMark/>
          </w:tcPr>
          <w:p w:rsidR="00B54D3A" w:rsidRPr="00F32BBE" w:rsidRDefault="00B54D3A" w:rsidP="005928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1" w:type="dxa"/>
            <w:gridSpan w:val="9"/>
            <w:hideMark/>
          </w:tcPr>
          <w:p w:rsidR="00B54D3A" w:rsidRPr="00F32BBE" w:rsidRDefault="00B54D3A" w:rsidP="0059282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54D3A" w:rsidTr="005973F0">
        <w:trPr>
          <w:tblHeader/>
        </w:trPr>
        <w:tc>
          <w:tcPr>
            <w:tcW w:w="2869" w:type="dxa"/>
          </w:tcPr>
          <w:p w:rsidR="00B54D3A" w:rsidRPr="00F32BBE" w:rsidRDefault="00B54D3A" w:rsidP="0059282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35" w:type="dxa"/>
          </w:tcPr>
          <w:p w:rsidR="00B54D3A" w:rsidRPr="00F32BBE" w:rsidRDefault="00B54D3A" w:rsidP="00592820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:rsidR="00B54D3A" w:rsidRPr="00F32BBE" w:rsidRDefault="00B54D3A" w:rsidP="005928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54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54D3A" w:rsidRPr="00F32BBE" w:rsidRDefault="00B54D3A" w:rsidP="005928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B54D3A" w:rsidTr="005973F0">
        <w:trPr>
          <w:tblHeader/>
        </w:trPr>
        <w:tc>
          <w:tcPr>
            <w:tcW w:w="2869" w:type="dxa"/>
            <w:vAlign w:val="bottom"/>
            <w:hideMark/>
          </w:tcPr>
          <w:p w:rsidR="00B54D3A" w:rsidRPr="00F32BBE" w:rsidRDefault="00B54D3A" w:rsidP="005928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32B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32B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F32B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235" w:type="dxa"/>
            <w:hideMark/>
          </w:tcPr>
          <w:p w:rsidR="00B54D3A" w:rsidRPr="00F32BBE" w:rsidRDefault="00B54D3A" w:rsidP="00592820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B54D3A" w:rsidRPr="00F32BBE" w:rsidRDefault="00B54D3A" w:rsidP="00592820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61" w:type="dxa"/>
          </w:tcPr>
          <w:p w:rsidR="00B54D3A" w:rsidRPr="00F32BBE" w:rsidRDefault="00B54D3A" w:rsidP="005928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  <w:hideMark/>
          </w:tcPr>
          <w:p w:rsidR="00B54D3A" w:rsidRPr="00F32BBE" w:rsidRDefault="00B54D3A" w:rsidP="00592820">
            <w:pPr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F32BBE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61" w:type="dxa"/>
            <w:vAlign w:val="bottom"/>
          </w:tcPr>
          <w:p w:rsidR="00B54D3A" w:rsidRPr="00F32BBE" w:rsidRDefault="00B54D3A" w:rsidP="005928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  <w:hideMark/>
          </w:tcPr>
          <w:p w:rsidR="00B54D3A" w:rsidRPr="00F32BBE" w:rsidRDefault="00B54D3A" w:rsidP="00592820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</w:t>
            </w:r>
            <w:r w:rsidRPr="00F32BBE">
              <w:rPr>
                <w:rFonts w:asciiTheme="majorBidi" w:hAnsiTheme="majorBidi" w:cstheme="majorBidi" w:hint="cs"/>
                <w:sz w:val="30"/>
                <w:szCs w:val="30"/>
              </w:rPr>
              <w:t xml:space="preserve"> 1 </w:t>
            </w: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:rsidR="00B54D3A" w:rsidRPr="00F32BBE" w:rsidRDefault="00B54D3A" w:rsidP="00592820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แต่ภายใน </w:t>
            </w:r>
            <w:r w:rsidRPr="00F32BBE">
              <w:rPr>
                <w:rFonts w:asciiTheme="majorBidi" w:hAnsiTheme="majorBidi" w:cstheme="majorBidi" w:hint="cs"/>
                <w:sz w:val="30"/>
                <w:szCs w:val="30"/>
              </w:rPr>
              <w:t xml:space="preserve">5 </w:t>
            </w: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:rsidR="00B54D3A" w:rsidRPr="00F32BBE" w:rsidRDefault="00B54D3A" w:rsidP="005928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  <w:hideMark/>
          </w:tcPr>
          <w:p w:rsidR="00B54D3A" w:rsidRPr="00F32BBE" w:rsidRDefault="00B54D3A" w:rsidP="00592820">
            <w:pPr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หลังจาก </w:t>
            </w:r>
            <w:r w:rsidRPr="00F32BBE">
              <w:rPr>
                <w:rFonts w:asciiTheme="majorBidi" w:hAnsiTheme="majorBidi" w:cstheme="majorBidi" w:hint="cs"/>
                <w:sz w:val="30"/>
                <w:szCs w:val="30"/>
              </w:rPr>
              <w:t xml:space="preserve">5 </w:t>
            </w: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61" w:type="dxa"/>
            <w:vAlign w:val="bottom"/>
          </w:tcPr>
          <w:p w:rsidR="00B54D3A" w:rsidRPr="00F32BBE" w:rsidRDefault="00B54D3A" w:rsidP="005928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  <w:hideMark/>
          </w:tcPr>
          <w:p w:rsidR="00B54D3A" w:rsidRPr="00F32BBE" w:rsidRDefault="00B54D3A" w:rsidP="005928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B54D3A" w:rsidTr="005973F0">
        <w:trPr>
          <w:tblHeader/>
        </w:trPr>
        <w:tc>
          <w:tcPr>
            <w:tcW w:w="2869" w:type="dxa"/>
            <w:hideMark/>
          </w:tcPr>
          <w:p w:rsidR="00B54D3A" w:rsidRPr="00F32BBE" w:rsidRDefault="00B54D3A" w:rsidP="005928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hideMark/>
          </w:tcPr>
          <w:p w:rsidR="00B54D3A" w:rsidRPr="00F32BBE" w:rsidRDefault="00B54D3A" w:rsidP="0059282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2BB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F32BB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261" w:type="dxa"/>
          </w:tcPr>
          <w:p w:rsidR="00B54D3A" w:rsidRPr="00F32BBE" w:rsidRDefault="00B54D3A" w:rsidP="005928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5445" w:type="dxa"/>
            <w:gridSpan w:val="7"/>
            <w:vAlign w:val="bottom"/>
            <w:hideMark/>
          </w:tcPr>
          <w:p w:rsidR="00B54D3A" w:rsidRPr="00F32BBE" w:rsidRDefault="00B54D3A" w:rsidP="0059282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="00D907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F32BB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B54D3A" w:rsidTr="005973F0">
        <w:tc>
          <w:tcPr>
            <w:tcW w:w="2869" w:type="dxa"/>
            <w:hideMark/>
          </w:tcPr>
          <w:p w:rsidR="00B54D3A" w:rsidRPr="00F32BBE" w:rsidRDefault="00B54D3A" w:rsidP="0059282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35" w:type="dxa"/>
          </w:tcPr>
          <w:p w:rsidR="00B54D3A" w:rsidRPr="00F32BBE" w:rsidRDefault="00B54D3A" w:rsidP="0059282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:rsidR="00B54D3A" w:rsidRPr="00F32BBE" w:rsidRDefault="00B54D3A" w:rsidP="005928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B54D3A" w:rsidRPr="00F32BBE" w:rsidRDefault="00B54D3A" w:rsidP="005928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B54D3A" w:rsidRPr="00F32BBE" w:rsidRDefault="00B54D3A" w:rsidP="0059282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:rsidR="00B54D3A" w:rsidRPr="00F32BBE" w:rsidRDefault="00B54D3A" w:rsidP="005928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54D3A" w:rsidRPr="00F32BBE" w:rsidRDefault="00B54D3A" w:rsidP="0059282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:rsidR="00B54D3A" w:rsidRPr="00F32BBE" w:rsidRDefault="00B54D3A" w:rsidP="005928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B54D3A" w:rsidRPr="00F32BBE" w:rsidRDefault="00B54D3A" w:rsidP="0059282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:rsidR="00B54D3A" w:rsidRPr="00F32BBE" w:rsidRDefault="00B54D3A" w:rsidP="005928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194C" w:rsidTr="005973F0">
        <w:tc>
          <w:tcPr>
            <w:tcW w:w="2869" w:type="dxa"/>
            <w:hideMark/>
          </w:tcPr>
          <w:p w:rsidR="00ED194C" w:rsidRPr="00F32BBE" w:rsidRDefault="00ED194C" w:rsidP="00ED194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:rsidR="00ED194C" w:rsidRPr="00F32BBE" w:rsidRDefault="00ED194C" w:rsidP="00ED194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17.48</w:t>
            </w:r>
          </w:p>
        </w:tc>
        <w:tc>
          <w:tcPr>
            <w:tcW w:w="261" w:type="dxa"/>
          </w:tcPr>
          <w:p w:rsidR="00ED194C" w:rsidRPr="00F32BBE" w:rsidRDefault="00ED194C" w:rsidP="00ED1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ED194C" w:rsidRPr="00ED194C" w:rsidRDefault="00ED194C" w:rsidP="00ED194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194C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261" w:type="dxa"/>
          </w:tcPr>
          <w:p w:rsidR="00ED194C" w:rsidRPr="00F32BBE" w:rsidRDefault="00ED194C" w:rsidP="00ED194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:rsidR="00ED194C" w:rsidRPr="00ED194C" w:rsidRDefault="00ED194C" w:rsidP="00ED194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194C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36" w:type="dxa"/>
          </w:tcPr>
          <w:p w:rsidR="00ED194C" w:rsidRPr="00ED194C" w:rsidRDefault="00ED194C" w:rsidP="00ED194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:rsidR="00ED194C" w:rsidRPr="00ED194C" w:rsidRDefault="00ED194C" w:rsidP="00ED1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D19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ED194C" w:rsidRPr="00ED194C" w:rsidRDefault="00ED194C" w:rsidP="00ED194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:rsidR="00ED194C" w:rsidRPr="00ED194C" w:rsidRDefault="00ED194C" w:rsidP="00ED194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</w:tr>
      <w:tr w:rsidR="00ED194C" w:rsidTr="005973F0">
        <w:tc>
          <w:tcPr>
            <w:tcW w:w="2869" w:type="dxa"/>
            <w:hideMark/>
          </w:tcPr>
          <w:p w:rsidR="00ED194C" w:rsidRPr="00F32BBE" w:rsidRDefault="00ED194C" w:rsidP="00ED194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เงินกู้ยืมจากบริษัทย่อย</w:t>
            </w:r>
          </w:p>
        </w:tc>
        <w:tc>
          <w:tcPr>
            <w:tcW w:w="1235" w:type="dxa"/>
          </w:tcPr>
          <w:p w:rsidR="00ED194C" w:rsidRPr="00F32BBE" w:rsidRDefault="00ED194C" w:rsidP="00ED194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1.05</w:t>
            </w:r>
          </w:p>
        </w:tc>
        <w:tc>
          <w:tcPr>
            <w:tcW w:w="261" w:type="dxa"/>
          </w:tcPr>
          <w:p w:rsidR="00ED194C" w:rsidRPr="00F32BBE" w:rsidRDefault="00ED194C" w:rsidP="00ED1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94C" w:rsidRPr="00ED194C" w:rsidRDefault="00ED194C" w:rsidP="00ED194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194C">
              <w:rPr>
                <w:rFonts w:asciiTheme="majorBidi" w:hAnsiTheme="majorBidi" w:cstheme="majorBidi"/>
                <w:sz w:val="30"/>
                <w:szCs w:val="30"/>
              </w:rPr>
              <w:t>150,690</w:t>
            </w:r>
          </w:p>
        </w:tc>
        <w:tc>
          <w:tcPr>
            <w:tcW w:w="261" w:type="dxa"/>
          </w:tcPr>
          <w:p w:rsidR="00ED194C" w:rsidRPr="00F32BBE" w:rsidRDefault="00ED194C" w:rsidP="00ED194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94C" w:rsidRPr="00ED194C" w:rsidRDefault="00ED194C" w:rsidP="00ED1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D19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D194C" w:rsidRPr="00ED194C" w:rsidRDefault="00ED194C" w:rsidP="00ED194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94C" w:rsidRPr="00ED194C" w:rsidRDefault="00ED194C" w:rsidP="00ED1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D19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ED194C" w:rsidRPr="00ED194C" w:rsidRDefault="00ED194C" w:rsidP="00ED194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94C" w:rsidRPr="00ED194C" w:rsidRDefault="00ED194C" w:rsidP="00ED194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150,690</w:t>
            </w:r>
          </w:p>
        </w:tc>
      </w:tr>
      <w:tr w:rsidR="00ED194C" w:rsidTr="005973F0">
        <w:tc>
          <w:tcPr>
            <w:tcW w:w="2869" w:type="dxa"/>
            <w:hideMark/>
          </w:tcPr>
          <w:p w:rsidR="00ED194C" w:rsidRPr="00F32BBE" w:rsidRDefault="00ED194C" w:rsidP="00ED194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2B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5" w:type="dxa"/>
          </w:tcPr>
          <w:p w:rsidR="00ED194C" w:rsidRPr="00F32BBE" w:rsidRDefault="00ED194C" w:rsidP="00ED194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:rsidR="00ED194C" w:rsidRPr="00F32BBE" w:rsidRDefault="00ED194C" w:rsidP="00ED1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D194C" w:rsidRPr="00F32BBE" w:rsidRDefault="00ED194C" w:rsidP="00ED194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151,292</w:t>
            </w:r>
          </w:p>
        </w:tc>
        <w:tc>
          <w:tcPr>
            <w:tcW w:w="261" w:type="dxa"/>
          </w:tcPr>
          <w:p w:rsidR="00ED194C" w:rsidRPr="00F32BBE" w:rsidRDefault="00ED194C" w:rsidP="00ED194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D194C" w:rsidRPr="00F32BBE" w:rsidRDefault="00ED194C" w:rsidP="00ED194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236" w:type="dxa"/>
          </w:tcPr>
          <w:p w:rsidR="00ED194C" w:rsidRPr="00F32BBE" w:rsidRDefault="00ED194C" w:rsidP="00ED194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D194C" w:rsidRPr="00ED194C" w:rsidRDefault="00ED194C" w:rsidP="00ED1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45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D194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ED194C" w:rsidRPr="00F32BBE" w:rsidRDefault="00ED194C" w:rsidP="00ED194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D194C" w:rsidRPr="00F32BBE" w:rsidRDefault="00ED194C" w:rsidP="00ED194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151,573</w:t>
            </w:r>
          </w:p>
        </w:tc>
      </w:tr>
    </w:tbl>
    <w:p w:rsidR="002A0CD8" w:rsidRDefault="002A0CD8" w:rsidP="00DF3D2C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DF3D2C" w:rsidRPr="00DF72F1" w:rsidRDefault="00DF3D2C" w:rsidP="00DF3D2C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F72F1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DF72F1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932E0B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DF72F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DF72F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:rsidR="00DF3D2C" w:rsidRPr="0099689C" w:rsidRDefault="00DF3D2C" w:rsidP="00DF3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DF3D2C" w:rsidRPr="00570692" w:rsidRDefault="00DF3D2C" w:rsidP="003E79F0">
      <w:pPr>
        <w:pStyle w:val="block"/>
        <w:spacing w:after="0" w:line="240" w:lineRule="auto"/>
        <w:ind w:left="1107" w:right="-7" w:hanging="20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70692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ความเสี่ยงด้านอัตราดอกเบี้ย</w:t>
      </w:r>
    </w:p>
    <w:p w:rsidR="00DF3D2C" w:rsidRPr="0099689C" w:rsidRDefault="00DF3D2C" w:rsidP="00DF3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DF3D2C" w:rsidRDefault="00DF3D2C" w:rsidP="003E79F0">
      <w:pPr>
        <w:pStyle w:val="block"/>
        <w:tabs>
          <w:tab w:val="left" w:pos="1710"/>
        </w:tabs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0692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57069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70692">
        <w:rPr>
          <w:rFonts w:asciiTheme="majorBidi" w:hAnsiTheme="majorBidi" w:cstheme="majorBidi"/>
          <w:sz w:val="30"/>
          <w:szCs w:val="30"/>
          <w:cs/>
          <w:lang w:val="en-US"/>
        </w:rPr>
        <w:t>เนื่องจากเงินกู้ยืม</w:t>
      </w:r>
      <w:r w:rsidRPr="00570692">
        <w:rPr>
          <w:rFonts w:asciiTheme="majorBidi" w:hAnsiTheme="majorBidi" w:cstheme="majorBidi" w:hint="cs"/>
          <w:sz w:val="30"/>
          <w:szCs w:val="30"/>
          <w:cs/>
          <w:lang w:val="en-US"/>
        </w:rPr>
        <w:t>ส่วนใหญ่</w:t>
      </w:r>
      <w:r w:rsidRPr="00570692">
        <w:rPr>
          <w:rFonts w:asciiTheme="majorBidi" w:hAnsiTheme="majorBidi" w:cstheme="majorBidi"/>
          <w:sz w:val="30"/>
          <w:szCs w:val="30"/>
          <w:cs/>
          <w:lang w:val="en-US"/>
        </w:rPr>
        <w:t>มี</w:t>
      </w:r>
      <w:r w:rsidRPr="00EE5D0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อัตราดอกเบี้ยคงที่ กลุ่มบริษัทมีฐานะเปิดต่อความเสี่ยงด้านอัตราดอกเบี้ยโดยหลักมาจาก</w:t>
      </w:r>
      <w:r w:rsidRPr="00EE5D0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เงิน</w:t>
      </w:r>
      <w:r w:rsidRPr="00EE5D0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กู้ยืม</w:t>
      </w:r>
      <w:r w:rsidRPr="00EE5D0B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ระยะสั้น</w:t>
      </w:r>
      <w:r w:rsidR="00315F84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570692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กลุ่มบริษัทได้ลดความเสี่ยง</w:t>
      </w:r>
      <w:r w:rsidRPr="00570692">
        <w:rPr>
          <w:rFonts w:asciiTheme="majorBidi" w:hAnsiTheme="majorBidi" w:cstheme="majorBidi" w:hint="cs"/>
          <w:sz w:val="30"/>
          <w:szCs w:val="30"/>
          <w:cs/>
          <w:lang w:val="en-US"/>
        </w:rPr>
        <w:t>ดังกล่าว</w:t>
      </w:r>
      <w:r w:rsidRPr="00570692">
        <w:rPr>
          <w:rFonts w:asciiTheme="majorBidi" w:hAnsiTheme="majorBidi" w:cstheme="majorBidi"/>
          <w:sz w:val="30"/>
          <w:szCs w:val="30"/>
          <w:cs/>
          <w:lang w:val="en-US"/>
        </w:rPr>
        <w:t>ด้วยการทำให้มั่นใจว่าเงินกู้ยืมส่วนใหญ่มีอัตราดอกเบี้ยคงที่</w:t>
      </w:r>
    </w:p>
    <w:p w:rsidR="00874F92" w:rsidRDefault="00874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</w:p>
    <w:p w:rsidR="006354F2" w:rsidRPr="00865A82" w:rsidRDefault="006354F2" w:rsidP="00C426D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865A82">
        <w:rPr>
          <w:rFonts w:ascii="Angsana New" w:hAnsi="Angsana New" w:hint="cs"/>
          <w:bCs/>
          <w:sz w:val="30"/>
          <w:szCs w:val="30"/>
          <w:cs/>
        </w:rPr>
        <w:t>การบริหารจัดการทุน</w:t>
      </w:r>
    </w:p>
    <w:p w:rsidR="005C61FC" w:rsidRPr="0099689C" w:rsidRDefault="005C61FC" w:rsidP="00996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C61FC" w:rsidRDefault="005C61FC" w:rsidP="005C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65A82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Pr="00085D26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3268A5" w:rsidRDefault="003268A5" w:rsidP="005C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3268A5" w:rsidRDefault="003268A5" w:rsidP="005C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3268A5" w:rsidRDefault="003268A5" w:rsidP="005C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3268A5" w:rsidRDefault="003268A5" w:rsidP="005C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EE73BA" w:rsidRDefault="00EE73BA" w:rsidP="005C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0F699E" w:rsidRPr="0099689C" w:rsidRDefault="000F699E" w:rsidP="00996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9F113E" w:rsidRDefault="009F1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2A009F" w:rsidRPr="00865A82" w:rsidRDefault="000B6320" w:rsidP="00C426D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865A82">
        <w:rPr>
          <w:rFonts w:ascii="Angsana New" w:hAnsi="Angsana New" w:hint="cs"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:rsidR="002A009F" w:rsidRDefault="002A009F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990"/>
        <w:gridCol w:w="273"/>
        <w:gridCol w:w="995"/>
        <w:gridCol w:w="273"/>
        <w:gridCol w:w="1084"/>
        <w:gridCol w:w="273"/>
        <w:gridCol w:w="1071"/>
      </w:tblGrid>
      <w:tr w:rsidR="007003D6" w:rsidRPr="00AF08D5" w:rsidTr="007003D6">
        <w:trPr>
          <w:tblHeader/>
        </w:trPr>
        <w:tc>
          <w:tcPr>
            <w:tcW w:w="2274" w:type="pct"/>
            <w:shd w:val="clear" w:color="auto" w:fill="auto"/>
          </w:tcPr>
          <w:p w:rsidR="007003D6" w:rsidRPr="007003D6" w:rsidRDefault="007003D6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pct"/>
            <w:gridSpan w:val="3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03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03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003D6" w:rsidRPr="00AF08D5" w:rsidTr="007003D6">
        <w:trPr>
          <w:trHeight w:val="344"/>
          <w:tblHeader/>
        </w:trPr>
        <w:tc>
          <w:tcPr>
            <w:tcW w:w="2274" w:type="pct"/>
            <w:shd w:val="clear" w:color="auto" w:fill="auto"/>
          </w:tcPr>
          <w:p w:rsidR="007003D6" w:rsidRPr="007003D6" w:rsidRDefault="007003D6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03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03D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03D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03D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003D6" w:rsidRPr="00AF08D5" w:rsidTr="007003D6">
        <w:trPr>
          <w:tblHeader/>
        </w:trPr>
        <w:tc>
          <w:tcPr>
            <w:tcW w:w="2274" w:type="pct"/>
            <w:shd w:val="clear" w:color="auto" w:fill="auto"/>
            <w:vAlign w:val="center"/>
          </w:tcPr>
          <w:p w:rsidR="007003D6" w:rsidRPr="007003D6" w:rsidRDefault="007003D6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03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4798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003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003D6" w:rsidRPr="00AF08D5" w:rsidTr="007003D6">
        <w:tc>
          <w:tcPr>
            <w:tcW w:w="2274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3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7003D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44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3D6" w:rsidRPr="00AF08D5" w:rsidTr="007003D6">
        <w:tc>
          <w:tcPr>
            <w:tcW w:w="2274" w:type="pct"/>
            <w:shd w:val="clear" w:color="auto" w:fill="auto"/>
          </w:tcPr>
          <w:p w:rsidR="007003D6" w:rsidRPr="00CB015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544" w:type="pct"/>
            <w:shd w:val="clear" w:color="auto" w:fill="auto"/>
          </w:tcPr>
          <w:p w:rsidR="007003D6" w:rsidRPr="00CB0156" w:rsidRDefault="007003D6" w:rsidP="007003D6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9,536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41,772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7003D6" w:rsidRPr="00865A82" w:rsidRDefault="007003D6" w:rsidP="007003D6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5,064</w:t>
            </w:r>
          </w:p>
        </w:tc>
      </w:tr>
      <w:tr w:rsidR="007003D6" w:rsidRPr="00AF08D5" w:rsidTr="007003D6">
        <w:tc>
          <w:tcPr>
            <w:tcW w:w="2274" w:type="pct"/>
            <w:shd w:val="clear" w:color="auto" w:fill="auto"/>
          </w:tcPr>
          <w:p w:rsidR="007003D6" w:rsidRPr="00CB015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544" w:type="pct"/>
            <w:shd w:val="clear" w:color="auto" w:fill="auto"/>
          </w:tcPr>
          <w:p w:rsidR="007003D6" w:rsidRPr="00865A82" w:rsidRDefault="007003D6" w:rsidP="007003D6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1,748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12,271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7003D6" w:rsidRPr="00865A82" w:rsidRDefault="007003D6" w:rsidP="007003D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3,128</w:t>
            </w:r>
          </w:p>
        </w:tc>
      </w:tr>
      <w:tr w:rsidR="007003D6" w:rsidRPr="00AF08D5" w:rsidTr="007003D6">
        <w:tc>
          <w:tcPr>
            <w:tcW w:w="2274" w:type="pct"/>
            <w:shd w:val="clear" w:color="auto" w:fill="auto"/>
          </w:tcPr>
          <w:p w:rsidR="007003D6" w:rsidRPr="00CB015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:rsidR="007003D6" w:rsidRPr="00865A82" w:rsidRDefault="007003D6" w:rsidP="007003D6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1,414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:rsidR="007003D6" w:rsidRPr="007003D6" w:rsidRDefault="002E237C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2,231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:rsidR="007003D6" w:rsidRPr="00865A82" w:rsidRDefault="007003D6" w:rsidP="007003D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1,172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:rsidR="007003D6" w:rsidRPr="007003D6" w:rsidRDefault="002E237C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2,117</w:t>
            </w:r>
          </w:p>
        </w:tc>
      </w:tr>
      <w:tr w:rsidR="007003D6" w:rsidRPr="00AF08D5" w:rsidTr="007003D6">
        <w:tc>
          <w:tcPr>
            <w:tcW w:w="2274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3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03D6" w:rsidRPr="00CB0156" w:rsidRDefault="007003D6" w:rsidP="007003D6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0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12,698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E23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6,274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03D6" w:rsidRPr="00CB0156" w:rsidRDefault="007003D6" w:rsidP="007003D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0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1,191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03D6" w:rsidRPr="007003D6" w:rsidRDefault="002E237C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10,309</w:t>
            </w:r>
          </w:p>
        </w:tc>
      </w:tr>
      <w:tr w:rsidR="007003D6" w:rsidRPr="00AF08D5" w:rsidTr="007003D6">
        <w:tc>
          <w:tcPr>
            <w:tcW w:w="2274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003D6" w:rsidRPr="00AF08D5" w:rsidTr="007003D6">
        <w:tc>
          <w:tcPr>
            <w:tcW w:w="2274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03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44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003D6" w:rsidRPr="00AF08D5" w:rsidTr="007003D6">
        <w:tc>
          <w:tcPr>
            <w:tcW w:w="2274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26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44" w:type="pct"/>
            <w:shd w:val="clear" w:color="auto" w:fill="auto"/>
          </w:tcPr>
          <w:p w:rsidR="007003D6" w:rsidRPr="00712407" w:rsidRDefault="00F06264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2407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712407" w:rsidRPr="00712407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7003D6" w:rsidRPr="007003D6" w:rsidRDefault="00712407" w:rsidP="00712407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7003D6" w:rsidRPr="007003D6" w:rsidRDefault="00712407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1,622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7003D6" w:rsidRPr="007003D6" w:rsidRDefault="00712407" w:rsidP="00712407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03D6" w:rsidRPr="00AF08D5" w:rsidTr="007003D6">
        <w:tc>
          <w:tcPr>
            <w:tcW w:w="2274" w:type="pct"/>
            <w:shd w:val="clear" w:color="auto" w:fill="auto"/>
          </w:tcPr>
          <w:p w:rsidR="007003D6" w:rsidRPr="00865A82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44" w:type="pct"/>
            <w:shd w:val="clear" w:color="auto" w:fill="auto"/>
          </w:tcPr>
          <w:p w:rsidR="007003D6" w:rsidRPr="00865A82" w:rsidRDefault="007003D6" w:rsidP="007003D6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35,165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3D6">
              <w:rPr>
                <w:rFonts w:asciiTheme="majorBidi" w:hAnsiTheme="majorBidi" w:cstheme="majorBidi"/>
                <w:sz w:val="30"/>
                <w:szCs w:val="30"/>
              </w:rPr>
              <w:t>48,707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7003D6" w:rsidRPr="007003D6" w:rsidRDefault="007003D6" w:rsidP="007003D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03D6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7003D6" w:rsidRPr="007003D6" w:rsidRDefault="002E237C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1,187</w:t>
            </w:r>
          </w:p>
        </w:tc>
      </w:tr>
      <w:tr w:rsidR="007003D6" w:rsidRPr="00AF08D5" w:rsidTr="007003D6">
        <w:tc>
          <w:tcPr>
            <w:tcW w:w="2274" w:type="pct"/>
            <w:shd w:val="clear" w:color="auto" w:fill="auto"/>
          </w:tcPr>
          <w:p w:rsidR="007003D6" w:rsidRPr="00865A82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4" w:type="pct"/>
            <w:shd w:val="clear" w:color="auto" w:fill="auto"/>
          </w:tcPr>
          <w:p w:rsidR="007003D6" w:rsidRPr="00865A82" w:rsidRDefault="007003D6" w:rsidP="007003D6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7003D6" w:rsidRPr="007003D6" w:rsidRDefault="007003D6" w:rsidP="007003D6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3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7003D6" w:rsidRPr="007003D6" w:rsidRDefault="002E237C" w:rsidP="002E237C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03D6" w:rsidRPr="00AF08D5" w:rsidTr="007003D6">
        <w:tc>
          <w:tcPr>
            <w:tcW w:w="2274" w:type="pct"/>
            <w:shd w:val="clear" w:color="auto" w:fill="auto"/>
          </w:tcPr>
          <w:p w:rsidR="007003D6" w:rsidRPr="00865A82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544" w:type="pct"/>
            <w:shd w:val="clear" w:color="auto" w:fill="auto"/>
          </w:tcPr>
          <w:p w:rsidR="007003D6" w:rsidRPr="007003D6" w:rsidRDefault="007003D6" w:rsidP="007003D6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557,480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7003D6" w:rsidRPr="007003D6" w:rsidRDefault="007003D6" w:rsidP="007003D6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3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7003D6" w:rsidRPr="007003D6" w:rsidRDefault="002E237C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234,592</w:t>
            </w:r>
          </w:p>
        </w:tc>
      </w:tr>
      <w:tr w:rsidR="007003D6" w:rsidRPr="00AF08D5" w:rsidTr="007003D6">
        <w:tc>
          <w:tcPr>
            <w:tcW w:w="2274" w:type="pct"/>
            <w:shd w:val="clear" w:color="auto" w:fill="auto"/>
          </w:tcPr>
          <w:p w:rsidR="007003D6" w:rsidRPr="00865A82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544" w:type="pct"/>
            <w:shd w:val="clear" w:color="auto" w:fill="auto"/>
          </w:tcPr>
          <w:p w:rsidR="007003D6" w:rsidRPr="00865A82" w:rsidRDefault="007003D6" w:rsidP="007003D6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334,555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338,433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7003D6" w:rsidRPr="007003D6" w:rsidRDefault="007003D6" w:rsidP="007003D6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3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7003D6" w:rsidRPr="007003D6" w:rsidRDefault="002E237C" w:rsidP="002E237C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03D6" w:rsidRPr="00AF08D5" w:rsidTr="007003D6">
        <w:tc>
          <w:tcPr>
            <w:tcW w:w="2274" w:type="pct"/>
            <w:shd w:val="clear" w:color="auto" w:fill="auto"/>
          </w:tcPr>
          <w:p w:rsidR="007003D6" w:rsidRPr="00865A82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:rsidR="007003D6" w:rsidRPr="00865A82" w:rsidRDefault="007003D6" w:rsidP="007003D6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65,982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63,490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:rsidR="007003D6" w:rsidRPr="007003D6" w:rsidRDefault="007003D6" w:rsidP="007003D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03D6">
              <w:rPr>
                <w:rFonts w:asciiTheme="majorBidi" w:hAnsiTheme="majorBidi" w:cstheme="majorBidi"/>
                <w:sz w:val="30"/>
                <w:szCs w:val="30"/>
              </w:rPr>
              <w:t>50,698</w:t>
            </w:r>
          </w:p>
        </w:tc>
        <w:tc>
          <w:tcPr>
            <w:tcW w:w="150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:rsidR="007003D6" w:rsidRPr="007003D6" w:rsidRDefault="002E237C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49,798</w:t>
            </w:r>
          </w:p>
        </w:tc>
      </w:tr>
      <w:tr w:rsidR="007003D6" w:rsidRPr="00AF08D5" w:rsidTr="007003D6">
        <w:tc>
          <w:tcPr>
            <w:tcW w:w="2274" w:type="pct"/>
            <w:shd w:val="clear" w:color="auto" w:fill="auto"/>
          </w:tcPr>
          <w:p w:rsidR="007003D6" w:rsidRPr="007003D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3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03D6" w:rsidRPr="002E237C" w:rsidRDefault="007003D6" w:rsidP="007003D6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23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F67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51,767</w:t>
            </w:r>
          </w:p>
        </w:tc>
        <w:tc>
          <w:tcPr>
            <w:tcW w:w="150" w:type="pct"/>
            <w:shd w:val="clear" w:color="auto" w:fill="auto"/>
          </w:tcPr>
          <w:p w:rsidR="007003D6" w:rsidRPr="002E237C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03D6" w:rsidRPr="002E237C" w:rsidRDefault="002E237C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3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</w:t>
            </w:r>
            <w:r w:rsidR="00DF67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8,710</w:t>
            </w:r>
          </w:p>
        </w:tc>
        <w:tc>
          <w:tcPr>
            <w:tcW w:w="150" w:type="pct"/>
            <w:shd w:val="clear" w:color="auto" w:fill="auto"/>
          </w:tcPr>
          <w:p w:rsidR="007003D6" w:rsidRPr="002E237C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03D6" w:rsidRPr="002E237C" w:rsidRDefault="007003D6" w:rsidP="007003D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E23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DF67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2E23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F67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058</w:t>
            </w:r>
          </w:p>
        </w:tc>
        <w:tc>
          <w:tcPr>
            <w:tcW w:w="150" w:type="pct"/>
            <w:shd w:val="clear" w:color="auto" w:fill="auto"/>
          </w:tcPr>
          <w:p w:rsidR="007003D6" w:rsidRPr="002E237C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03D6" w:rsidRPr="002E237C" w:rsidRDefault="00EC693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285,577</w:t>
            </w:r>
          </w:p>
        </w:tc>
      </w:tr>
    </w:tbl>
    <w:p w:rsidR="007003D6" w:rsidRPr="00865A82" w:rsidRDefault="007003D6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F1B1D" w:rsidRDefault="00030560" w:rsidP="0003056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ก</w:t>
      </w:r>
      <w:r w:rsidR="000B6320" w:rsidRPr="00865A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ลุ่มบริษัทมีสัญญาการสนันสนุนทางการตลาดกับบริษัทในประเทศ </w:t>
      </w:r>
      <w:r w:rsidR="000B6320" w:rsidRPr="00865A82">
        <w:rPr>
          <w:rFonts w:asciiTheme="majorBidi" w:hAnsiTheme="majorBidi" w:cstheme="majorBidi"/>
          <w:spacing w:val="-4"/>
          <w:sz w:val="30"/>
          <w:szCs w:val="30"/>
        </w:rPr>
        <w:t xml:space="preserve">2 </w:t>
      </w:r>
      <w:r w:rsidR="000B6320" w:rsidRPr="00865A82">
        <w:rPr>
          <w:rFonts w:asciiTheme="majorBidi" w:hAnsiTheme="majorBidi" w:cstheme="majorBidi"/>
          <w:spacing w:val="-4"/>
          <w:sz w:val="30"/>
          <w:szCs w:val="30"/>
          <w:cs/>
        </w:rPr>
        <w:t>แห่ง เพื่อส่งเสริมและจัดจำหน่ายผลิตภัณฑ์</w:t>
      </w:r>
      <w:r w:rsidR="000B6320" w:rsidRPr="00865A82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บางประเภทของบริษัทดังกล่าวภายในสถานประกอบการของกลุ่มบริษัทและแฟรนไชส์ซี โดยมีระยะเวลาตั้งแต่วันที่ </w:t>
      </w:r>
      <w:r w:rsidR="000B6320" w:rsidRPr="00865A82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0B6320" w:rsidRPr="00865A82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0B6320" w:rsidRPr="00865A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0B6320" w:rsidRPr="00865A82">
        <w:rPr>
          <w:rFonts w:asciiTheme="majorBidi" w:hAnsiTheme="majorBidi" w:cstheme="majorBidi"/>
          <w:spacing w:val="-4"/>
          <w:sz w:val="30"/>
          <w:szCs w:val="30"/>
        </w:rPr>
        <w:t>2562</w:t>
      </w:r>
      <w:r w:rsidR="000B6320" w:rsidRPr="00865A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0B6320" w:rsidRPr="00865A82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0B6320" w:rsidRPr="00865A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0B6320" w:rsidRPr="00865A82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0B6320" w:rsidRPr="00865A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ในการนี้ กลุ่มบริษัทผูกพันที่จะต้องจัดทำกิจกรรมส่งเสริมทางการตลาดและป</w:t>
      </w:r>
      <w:r w:rsidR="000B6320" w:rsidRPr="00865A82">
        <w:rPr>
          <w:rFonts w:asciiTheme="majorBidi" w:hAnsiTheme="majorBidi" w:cstheme="majorBidi" w:hint="cs"/>
          <w:spacing w:val="-4"/>
          <w:sz w:val="30"/>
          <w:szCs w:val="30"/>
          <w:cs/>
        </w:rPr>
        <w:t>ฏิ</w:t>
      </w:r>
      <w:r w:rsidR="000B6320" w:rsidRPr="00865A82">
        <w:rPr>
          <w:rFonts w:asciiTheme="majorBidi" w:hAnsiTheme="majorBidi" w:cstheme="majorBidi"/>
          <w:spacing w:val="-4"/>
          <w:sz w:val="30"/>
          <w:szCs w:val="30"/>
          <w:cs/>
        </w:rPr>
        <w:t>บัติตามเงื่อนไขต่าง ๆ ที่กำหนดไว้ในสัญญา</w:t>
      </w:r>
    </w:p>
    <w:p w:rsidR="009A3F35" w:rsidRDefault="009A3F35" w:rsidP="0003056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3268A5" w:rsidRDefault="003268A5" w:rsidP="0003056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3268A5" w:rsidRDefault="003268A5" w:rsidP="0003056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3268A5" w:rsidRDefault="003268A5" w:rsidP="0003056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3268A5" w:rsidRDefault="003268A5" w:rsidP="0003056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3268A5" w:rsidRDefault="003268A5" w:rsidP="0003056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3268A5" w:rsidRDefault="003268A5" w:rsidP="0003056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:rsidR="008D01D2" w:rsidRPr="00865A82" w:rsidRDefault="008D01D2" w:rsidP="008D01D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865A82">
        <w:rPr>
          <w:rFonts w:ascii="Angsana New" w:hAnsi="Angsana New" w:hint="cs"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:rsidR="000B6320" w:rsidRPr="00817C54" w:rsidRDefault="000B6320" w:rsidP="001B411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:rsidR="001B4117" w:rsidRPr="001B4117" w:rsidRDefault="001B4117" w:rsidP="001B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1B4117">
        <w:rPr>
          <w:rFonts w:ascii="Angsana New" w:hAnsi="Angsana New"/>
          <w:i/>
          <w:i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1B4117">
        <w:rPr>
          <w:rFonts w:ascii="Angsana New" w:hAnsi="Angsana New"/>
          <w:i/>
          <w:iCs/>
          <w:sz w:val="30"/>
          <w:szCs w:val="30"/>
        </w:rPr>
        <w:t>2019</w:t>
      </w:r>
      <w:r w:rsidRPr="001B4117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1B4117">
        <w:rPr>
          <w:rFonts w:ascii="Angsana New" w:hAnsi="Angsana New"/>
          <w:i/>
          <w:iCs/>
          <w:sz w:val="30"/>
          <w:szCs w:val="30"/>
        </w:rPr>
        <w:t>Covid-19</w:t>
      </w:r>
      <w:r w:rsidRPr="001B4117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0A0FB1" w:rsidRPr="00817C54" w:rsidRDefault="000A0FB1" w:rsidP="001B411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:rsidR="001C37BE" w:rsidRDefault="001C37BE" w:rsidP="001C3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C37BE">
        <w:rPr>
          <w:rFonts w:ascii="Angsana New" w:hAnsi="Angsana New" w:hint="cs"/>
          <w:sz w:val="30"/>
          <w:szCs w:val="30"/>
          <w:cs/>
        </w:rPr>
        <w:t xml:space="preserve">ตามที่ได้เปิดเผยไว้ในหมายเหตุ </w:t>
      </w:r>
      <w:r>
        <w:rPr>
          <w:rFonts w:ascii="Angsana New" w:hAnsi="Angsana New"/>
          <w:sz w:val="30"/>
          <w:szCs w:val="30"/>
        </w:rPr>
        <w:t>5</w:t>
      </w:r>
      <w:r w:rsidRPr="001C37BE">
        <w:rPr>
          <w:rFonts w:ascii="Angsana New" w:hAnsi="Angsana New"/>
          <w:sz w:val="30"/>
          <w:szCs w:val="30"/>
        </w:rPr>
        <w:t xml:space="preserve"> </w:t>
      </w:r>
      <w:r w:rsidRPr="001C37BE">
        <w:rPr>
          <w:rFonts w:ascii="Angsana New" w:hAnsi="Angsana New"/>
          <w:sz w:val="30"/>
          <w:szCs w:val="30"/>
          <w:cs/>
        </w:rPr>
        <w:t xml:space="preserve">กลุ่มบริษัทเลือกปฏิบัติตามแนวปฏิบัติทางการบัญชี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="Angsana New" w:hAnsi="Angsana New"/>
          <w:sz w:val="30"/>
          <w:szCs w:val="30"/>
        </w:rPr>
        <w:t>2019</w:t>
      </w:r>
      <w:r w:rsidRPr="001C37BE">
        <w:rPr>
          <w:rFonts w:ascii="Angsana New" w:hAnsi="Angsana New"/>
          <w:sz w:val="30"/>
          <w:szCs w:val="30"/>
          <w:cs/>
        </w:rPr>
        <w:t xml:space="preserve"> (</w:t>
      </w:r>
      <w:r w:rsidRPr="001C37BE">
        <w:rPr>
          <w:rFonts w:ascii="Angsana New" w:hAnsi="Angsana New" w:hint="cs"/>
          <w:sz w:val="30"/>
          <w:szCs w:val="30"/>
          <w:cs/>
        </w:rPr>
        <w:t xml:space="preserve">โควิด </w:t>
      </w:r>
      <w:r>
        <w:rPr>
          <w:rFonts w:ascii="Angsana New" w:hAnsi="Angsana New"/>
          <w:sz w:val="30"/>
          <w:szCs w:val="30"/>
        </w:rPr>
        <w:t>19</w:t>
      </w:r>
      <w:r w:rsidRPr="001C37BE">
        <w:rPr>
          <w:rFonts w:ascii="Angsana New" w:hAnsi="Angsana New"/>
          <w:sz w:val="30"/>
          <w:szCs w:val="30"/>
          <w:cs/>
        </w:rPr>
        <w:t>)</w:t>
      </w:r>
      <w:r w:rsidRPr="001C37BE">
        <w:rPr>
          <w:rFonts w:ascii="Angsana New" w:hAnsi="Angsana New" w:hint="cs"/>
          <w:sz w:val="30"/>
          <w:szCs w:val="30"/>
          <w:cs/>
        </w:rPr>
        <w:t xml:space="preserve"> โดยแนวปฏิบัติดังกล่าวสิ้นสุดการมีผลบังคับใช้ ณ วันที่ </w:t>
      </w:r>
      <w:r>
        <w:rPr>
          <w:rFonts w:ascii="Angsana New" w:hAnsi="Angsana New"/>
          <w:sz w:val="30"/>
          <w:szCs w:val="30"/>
        </w:rPr>
        <w:t>31</w:t>
      </w:r>
      <w:r w:rsidRPr="001C37BE">
        <w:rPr>
          <w:rFonts w:ascii="Angsana New" w:hAnsi="Angsana New"/>
          <w:sz w:val="30"/>
          <w:szCs w:val="30"/>
        </w:rPr>
        <w:t xml:space="preserve"> </w:t>
      </w:r>
      <w:r w:rsidRPr="001C37B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C37BE">
        <w:rPr>
          <w:rFonts w:ascii="Angsana New" w:hAnsi="Angsana New"/>
          <w:sz w:val="30"/>
          <w:szCs w:val="30"/>
        </w:rPr>
        <w:t>2563</w:t>
      </w:r>
    </w:p>
    <w:p w:rsidR="00EE5D0B" w:rsidRPr="00817C54" w:rsidRDefault="00EE5D0B" w:rsidP="001B411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:rsidR="001C37BE" w:rsidRDefault="001C37BE" w:rsidP="001C3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C37BE">
        <w:rPr>
          <w:rFonts w:ascii="Angsana New" w:hAnsi="Angsana New" w:hint="cs"/>
          <w:sz w:val="30"/>
          <w:szCs w:val="30"/>
          <w:cs/>
        </w:rPr>
        <w:t xml:space="preserve">การแพร่ระบาดของโรคโควิด </w:t>
      </w:r>
      <w:r w:rsidRPr="001C37BE">
        <w:rPr>
          <w:rFonts w:ascii="Angsana New" w:hAnsi="Angsana New"/>
          <w:sz w:val="30"/>
          <w:szCs w:val="30"/>
        </w:rPr>
        <w:t xml:space="preserve">19 </w:t>
      </w:r>
      <w:r w:rsidRPr="001C37BE">
        <w:rPr>
          <w:rFonts w:ascii="Angsana New" w:hAnsi="Angsana New" w:hint="cs"/>
          <w:sz w:val="30"/>
          <w:szCs w:val="30"/>
          <w:cs/>
        </w:rPr>
        <w:t>ยังคงดำเนินอยู่ภายหลังจากที่แนวปฏิบัติดังกล่าวได้สิ้นสุดการมีผลบังคับใช้ โดยมีการตรวจพบผู้ติดเชื้อเป็นจำนวนเพิ่มขึ้นอย่างต่อเนื่องและมีการแพร่ระบาดไปทั่วประเทศไทย เพื่อเป็นการตอบสนองต่อสถานการณ์ดังกล่าว ประเทศไทยได้มีการออกมาตรการต่างๆ</w:t>
      </w:r>
      <w:r w:rsidR="0011587D">
        <w:rPr>
          <w:rFonts w:ascii="Angsana New" w:hAnsi="Angsana New" w:hint="cs"/>
          <w:sz w:val="30"/>
          <w:szCs w:val="30"/>
          <w:cs/>
        </w:rPr>
        <w:t xml:space="preserve"> </w:t>
      </w:r>
      <w:r w:rsidRPr="001C37BE">
        <w:rPr>
          <w:rFonts w:ascii="Angsana New" w:hAnsi="Angsana New" w:hint="cs"/>
          <w:sz w:val="30"/>
          <w:szCs w:val="30"/>
          <w:cs/>
        </w:rPr>
        <w:t xml:space="preserve">เพื่อเฝ้าระวังและควบคุมการแพร่ระบาด โดยสนับสนุนให้ประชาชนรักษาระยะห่างทางสังคม หลีกเลี่ยงการรวมตัวกัน และจำกัดการเดินทาง ในขณะเดียวกัน จากข้อมูลขององค์การอนามัยโลก </w:t>
      </w:r>
      <w:r w:rsidRPr="001C37BE">
        <w:rPr>
          <w:rFonts w:ascii="Angsana New" w:hAnsi="Angsana New"/>
          <w:sz w:val="30"/>
          <w:szCs w:val="30"/>
        </w:rPr>
        <w:t xml:space="preserve">(WHO) </w:t>
      </w:r>
      <w:r w:rsidRPr="001C37BE">
        <w:rPr>
          <w:rFonts w:ascii="Angsana New" w:hAnsi="Angsana New" w:hint="cs"/>
          <w:sz w:val="30"/>
          <w:szCs w:val="30"/>
          <w:cs/>
        </w:rPr>
        <w:t>วัคซีนป้องกัน</w:t>
      </w:r>
      <w:r w:rsidRPr="001C37BE">
        <w:rPr>
          <w:rFonts w:ascii="Angsana New" w:hAnsi="Angsana New"/>
          <w:sz w:val="30"/>
          <w:szCs w:val="30"/>
          <w:cs/>
        </w:rPr>
        <w:t>โรค</w:t>
      </w:r>
      <w:r w:rsidRPr="001C37BE">
        <w:rPr>
          <w:rFonts w:ascii="Angsana New" w:hAnsi="Angsana New" w:hint="cs"/>
          <w:sz w:val="30"/>
          <w:szCs w:val="30"/>
          <w:cs/>
        </w:rPr>
        <w:t xml:space="preserve">โควิด </w:t>
      </w:r>
      <w:r w:rsidRPr="001C37BE">
        <w:rPr>
          <w:rFonts w:ascii="Angsana New" w:hAnsi="Angsana New"/>
          <w:sz w:val="30"/>
          <w:szCs w:val="30"/>
        </w:rPr>
        <w:t xml:space="preserve">19 </w:t>
      </w:r>
      <w:r w:rsidRPr="001C37BE">
        <w:rPr>
          <w:rFonts w:ascii="Angsana New" w:hAnsi="Angsana New" w:hint="cs"/>
          <w:sz w:val="30"/>
          <w:szCs w:val="30"/>
          <w:cs/>
        </w:rPr>
        <w:t>เริ่มนำไปใช้ได้แล้วและกำลังแจกจ่ายไป</w:t>
      </w:r>
      <w:r w:rsidR="0011587D">
        <w:rPr>
          <w:rFonts w:ascii="Angsana New" w:hAnsi="Angsana New"/>
          <w:sz w:val="30"/>
          <w:szCs w:val="30"/>
          <w:cs/>
        </w:rPr>
        <w:br/>
      </w:r>
      <w:r w:rsidRPr="001C37BE">
        <w:rPr>
          <w:rFonts w:ascii="Angsana New" w:hAnsi="Angsana New" w:hint="cs"/>
          <w:sz w:val="30"/>
          <w:szCs w:val="30"/>
          <w:cs/>
        </w:rPr>
        <w:t xml:space="preserve">ทั่วโลก อย่างไรก็ตาม ในขณะนี้ยังไม่สามารถคาดการณ์ได้ว่าวัคซีนดังกล่าวจะสามารถป้องกันการแพร่ระบาดเป็นระยะเวลานานเท่าใดและป้องกันได้มากน้อยเพียงใด และการแพร่ระบาดจะสิ้นสุดลงเมื่อใด </w:t>
      </w:r>
    </w:p>
    <w:p w:rsidR="00981E9D" w:rsidRPr="00817C54" w:rsidRDefault="00981E9D" w:rsidP="001B411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:rsidR="001C37BE" w:rsidRDefault="001C37BE" w:rsidP="001C3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C37BE">
        <w:rPr>
          <w:rFonts w:ascii="Angsana New" w:hAnsi="Angsana New" w:hint="cs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ที่อาจมีต่อธุรกิจของ</w:t>
      </w:r>
      <w:r w:rsidRPr="001C37BE">
        <w:rPr>
          <w:rFonts w:ascii="Angsana New" w:hAnsi="Angsana New"/>
          <w:sz w:val="30"/>
          <w:szCs w:val="30"/>
          <w:cs/>
        </w:rPr>
        <w:t>กลุ่มบริษัท</w:t>
      </w:r>
      <w:r w:rsidR="00315CD8">
        <w:rPr>
          <w:rFonts w:ascii="Angsana New" w:hAnsi="Angsana New"/>
          <w:sz w:val="30"/>
          <w:szCs w:val="30"/>
        </w:rPr>
        <w:t xml:space="preserve"> </w:t>
      </w:r>
      <w:r w:rsidRPr="001C37BE">
        <w:rPr>
          <w:rFonts w:ascii="Angsana New" w:hAnsi="Angsana New" w:hint="cs"/>
          <w:sz w:val="30"/>
          <w:szCs w:val="30"/>
          <w:cs/>
        </w:rPr>
        <w:t>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:rsidR="000A0FB1" w:rsidRPr="00817C54" w:rsidRDefault="000A0FB1" w:rsidP="001B411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:rsidR="000A0FB1" w:rsidRPr="000A0FB1" w:rsidRDefault="000A0FB1" w:rsidP="001C3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A0FB1">
        <w:rPr>
          <w:rFonts w:ascii="Angsana New" w:hAnsi="Angsana New" w:hint="cs"/>
          <w:i/>
          <w:iCs/>
          <w:sz w:val="30"/>
          <w:szCs w:val="30"/>
          <w:cs/>
        </w:rPr>
        <w:t xml:space="preserve">การอนุมัติจ่ายเงินปันผลประจำปี </w:t>
      </w:r>
      <w:r w:rsidRPr="000A0FB1">
        <w:rPr>
          <w:rFonts w:ascii="Angsana New" w:hAnsi="Angsana New"/>
          <w:i/>
          <w:iCs/>
          <w:sz w:val="30"/>
          <w:szCs w:val="30"/>
        </w:rPr>
        <w:t>2563</w:t>
      </w:r>
      <w:r w:rsidR="001B4117">
        <w:rPr>
          <w:rFonts w:ascii="Angsana New" w:hAnsi="Angsana New"/>
          <w:i/>
          <w:iCs/>
          <w:sz w:val="30"/>
          <w:szCs w:val="30"/>
        </w:rPr>
        <w:t xml:space="preserve"> </w:t>
      </w:r>
      <w:r w:rsidR="001B4117">
        <w:rPr>
          <w:rFonts w:ascii="Angsana New" w:hAnsi="Angsana New" w:hint="cs"/>
          <w:i/>
          <w:iCs/>
          <w:sz w:val="30"/>
          <w:szCs w:val="30"/>
          <w:cs/>
        </w:rPr>
        <w:t>ของบริษัทย่อย</w:t>
      </w:r>
    </w:p>
    <w:p w:rsidR="000A0FB1" w:rsidRPr="00817C54" w:rsidRDefault="000A0FB1" w:rsidP="001B411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:rsidR="000A0FB1" w:rsidRDefault="000A0FB1" w:rsidP="001B4117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A0FB1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0A0FB1">
        <w:rPr>
          <w:rFonts w:ascii="Angsana New" w:hAnsi="Angsana New"/>
          <w:sz w:val="30"/>
          <w:szCs w:val="30"/>
        </w:rPr>
        <w:t xml:space="preserve">23 </w:t>
      </w:r>
      <w:r w:rsidRPr="000A0FB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0A0FB1">
        <w:rPr>
          <w:rFonts w:ascii="Angsana New" w:hAnsi="Angsana New"/>
          <w:sz w:val="30"/>
          <w:szCs w:val="30"/>
        </w:rPr>
        <w:t xml:space="preserve">2564 </w:t>
      </w:r>
      <w:r w:rsidRPr="000A0FB1">
        <w:rPr>
          <w:rFonts w:ascii="Angsana New" w:hAnsi="Angsana New" w:hint="cs"/>
          <w:sz w:val="30"/>
          <w:szCs w:val="30"/>
          <w:cs/>
        </w:rPr>
        <w:t xml:space="preserve">คณะกรรมการมีมติอนุมัติให้บริษัทย่อยจ่ายเงินปันผลประจำปี </w:t>
      </w:r>
      <w:r w:rsidRPr="000A0FB1">
        <w:rPr>
          <w:rFonts w:ascii="Angsana New" w:hAnsi="Angsana New"/>
          <w:sz w:val="30"/>
          <w:szCs w:val="30"/>
        </w:rPr>
        <w:t xml:space="preserve">2563 </w:t>
      </w:r>
      <w:r w:rsidRPr="000A0FB1">
        <w:rPr>
          <w:rFonts w:ascii="Angsana New" w:hAnsi="Angsana New" w:hint="cs"/>
          <w:sz w:val="30"/>
          <w:szCs w:val="30"/>
          <w:cs/>
        </w:rPr>
        <w:t xml:space="preserve">ให้แก่บริษัทในเดือนมีนาคม </w:t>
      </w:r>
      <w:r w:rsidRPr="000A0FB1">
        <w:rPr>
          <w:rFonts w:ascii="Angsana New" w:hAnsi="Angsana New"/>
          <w:sz w:val="30"/>
          <w:szCs w:val="30"/>
        </w:rPr>
        <w:t xml:space="preserve">2564 </w:t>
      </w:r>
      <w:r w:rsidRPr="000A0FB1">
        <w:rPr>
          <w:rFonts w:ascii="Angsana New" w:hAnsi="Angsana New" w:hint="cs"/>
          <w:sz w:val="30"/>
          <w:szCs w:val="30"/>
          <w:cs/>
        </w:rPr>
        <w:t>รายละเอียดดังต่อไปนี้</w:t>
      </w:r>
    </w:p>
    <w:p w:rsidR="00817C54" w:rsidRPr="00817C54" w:rsidRDefault="00817C54" w:rsidP="00817C54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340"/>
        <w:gridCol w:w="2240"/>
      </w:tblGrid>
      <w:tr w:rsidR="000A0FB1" w:rsidTr="000A0FB1">
        <w:tc>
          <w:tcPr>
            <w:tcW w:w="4320" w:type="dxa"/>
          </w:tcPr>
          <w:p w:rsidR="000A0FB1" w:rsidRPr="000A0FB1" w:rsidRDefault="000A0FB1" w:rsidP="008C65F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0F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40" w:type="dxa"/>
          </w:tcPr>
          <w:p w:rsidR="000A0FB1" w:rsidRPr="000A0FB1" w:rsidRDefault="000A0FB1" w:rsidP="008C65F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0FB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240" w:type="dxa"/>
          </w:tcPr>
          <w:p w:rsidR="000A0FB1" w:rsidRPr="000A0FB1" w:rsidRDefault="000A0FB1" w:rsidP="008C65F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0FB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A0FB1" w:rsidTr="000A0FB1">
        <w:tc>
          <w:tcPr>
            <w:tcW w:w="4320" w:type="dxa"/>
          </w:tcPr>
          <w:p w:rsidR="000A0FB1" w:rsidRPr="000A0FB1" w:rsidRDefault="000A0FB1" w:rsidP="008C65F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:rsidR="000A0FB1" w:rsidRPr="000A0FB1" w:rsidRDefault="000A0FB1" w:rsidP="008C65F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A0F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240" w:type="dxa"/>
          </w:tcPr>
          <w:p w:rsidR="000A0FB1" w:rsidRPr="000A0FB1" w:rsidRDefault="000A0FB1" w:rsidP="008C65F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A0F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B41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A0F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0FB1" w:rsidTr="000A0FB1">
        <w:tc>
          <w:tcPr>
            <w:tcW w:w="4320" w:type="dxa"/>
          </w:tcPr>
          <w:p w:rsidR="000A0FB1" w:rsidRPr="000A0FB1" w:rsidRDefault="000A0FB1" w:rsidP="008C65F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0F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อากะอินเตอร์ฟู้ดส์</w:t>
            </w:r>
            <w:r w:rsidRPr="000A0F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0FB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2340" w:type="dxa"/>
          </w:tcPr>
          <w:p w:rsidR="000A0FB1" w:rsidRPr="000A0FB1" w:rsidRDefault="000A0FB1" w:rsidP="008C65F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0FB1">
              <w:rPr>
                <w:rFonts w:asciiTheme="majorBidi" w:hAnsiTheme="majorBidi" w:cstheme="majorBidi"/>
                <w:sz w:val="30"/>
                <w:szCs w:val="30"/>
              </w:rPr>
              <w:t>12.50</w:t>
            </w:r>
          </w:p>
        </w:tc>
        <w:tc>
          <w:tcPr>
            <w:tcW w:w="2240" w:type="dxa"/>
          </w:tcPr>
          <w:p w:rsidR="000A0FB1" w:rsidRPr="000A0FB1" w:rsidRDefault="000A0FB1" w:rsidP="008C65F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0FB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B4117">
              <w:rPr>
                <w:rFonts w:asciiTheme="majorBidi" w:hAnsiTheme="majorBidi" w:cstheme="majorBidi"/>
                <w:sz w:val="30"/>
                <w:szCs w:val="30"/>
              </w:rPr>
              <w:t>,00</w:t>
            </w:r>
            <w:r w:rsidRPr="000A0FB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0A0FB1" w:rsidTr="000A0FB1">
        <w:tc>
          <w:tcPr>
            <w:tcW w:w="4320" w:type="dxa"/>
          </w:tcPr>
          <w:p w:rsidR="000A0FB1" w:rsidRPr="000A0FB1" w:rsidRDefault="000A0FB1" w:rsidP="008C65F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0F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 ซัพพลายเชน แมเนจเม้นท์ จำกัด</w:t>
            </w:r>
          </w:p>
        </w:tc>
        <w:tc>
          <w:tcPr>
            <w:tcW w:w="2340" w:type="dxa"/>
          </w:tcPr>
          <w:p w:rsidR="000A0FB1" w:rsidRPr="000A0FB1" w:rsidRDefault="000A0FB1" w:rsidP="008C65F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0FB1"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  <w:tc>
          <w:tcPr>
            <w:tcW w:w="2240" w:type="dxa"/>
          </w:tcPr>
          <w:p w:rsidR="000A0FB1" w:rsidRPr="000A0FB1" w:rsidRDefault="000A0FB1" w:rsidP="008C65F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0F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B41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0FB1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="001B411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0A0FB1" w:rsidTr="001B4117">
        <w:tc>
          <w:tcPr>
            <w:tcW w:w="4320" w:type="dxa"/>
          </w:tcPr>
          <w:p w:rsidR="000A0FB1" w:rsidRPr="000A0FB1" w:rsidRDefault="000A0FB1" w:rsidP="008C65F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0F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สไปซ์ ซินเนอจี้ จำกัด</w:t>
            </w:r>
          </w:p>
        </w:tc>
        <w:tc>
          <w:tcPr>
            <w:tcW w:w="2340" w:type="dxa"/>
          </w:tcPr>
          <w:p w:rsidR="000A0FB1" w:rsidRPr="000A0FB1" w:rsidRDefault="000A0FB1" w:rsidP="008C65F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0FB1"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:rsidR="000A0FB1" w:rsidRPr="000A0FB1" w:rsidRDefault="000A0FB1" w:rsidP="008C65F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0FB1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1B411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1B4117" w:rsidTr="001B4117">
        <w:tc>
          <w:tcPr>
            <w:tcW w:w="4320" w:type="dxa"/>
          </w:tcPr>
          <w:p w:rsidR="001B4117" w:rsidRPr="001B4117" w:rsidRDefault="001B4117" w:rsidP="008C65F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41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40" w:type="dxa"/>
          </w:tcPr>
          <w:p w:rsidR="001B4117" w:rsidRPr="000A0FB1" w:rsidRDefault="001B4117" w:rsidP="008C65F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0" w:type="dxa"/>
            <w:tcBorders>
              <w:top w:val="single" w:sz="4" w:space="0" w:color="auto"/>
              <w:bottom w:val="double" w:sz="4" w:space="0" w:color="auto"/>
            </w:tcBorders>
          </w:tcPr>
          <w:p w:rsidR="001B4117" w:rsidRPr="001B4117" w:rsidRDefault="001B4117" w:rsidP="008C65F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41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11,800</w:t>
            </w:r>
          </w:p>
        </w:tc>
      </w:tr>
    </w:tbl>
    <w:p w:rsidR="000A0FB1" w:rsidRDefault="000A0FB1" w:rsidP="000A0FB1"/>
    <w:p w:rsidR="009F113E" w:rsidRDefault="009F1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2B121E" w:rsidRPr="00865A82" w:rsidRDefault="002B121E" w:rsidP="002B121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bookmarkStart w:id="6" w:name="_GoBack"/>
      <w:bookmarkEnd w:id="6"/>
      <w:r w:rsidRPr="00865A82">
        <w:rPr>
          <w:rFonts w:ascii="Angsana New" w:hAnsi="Angsana New" w:hint="cs"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:rsidR="002B121E" w:rsidRDefault="002B121E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315CD8" w:rsidRPr="008D01D2" w:rsidRDefault="00315CD8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15CD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15CD8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315CD8">
        <w:rPr>
          <w:rFonts w:ascii="Angsana New" w:hAnsi="Angsana New"/>
          <w:sz w:val="30"/>
          <w:szCs w:val="30"/>
        </w:rPr>
        <w:t xml:space="preserve">16 </w:t>
      </w:r>
      <w:r w:rsidRPr="00315CD8">
        <w:rPr>
          <w:rFonts w:ascii="Angsana New" w:hAnsi="Angsana New" w:hint="cs"/>
          <w:sz w:val="30"/>
          <w:szCs w:val="30"/>
          <w:cs/>
        </w:rPr>
        <w:t>ฉบับปรับปรุงใหม่ ให้ทางเลือกแก่ผู้เช่าในการไม่ต้องประเมินว่าการได้รับการลดค่าเช่าที่เกี่ยวข้องกับ</w:t>
      </w:r>
      <w:r w:rsidRPr="00315CD8" w:rsidDel="00A57405">
        <w:rPr>
          <w:rFonts w:ascii="Angsana New" w:hAnsi="Angsana New" w:hint="cs"/>
          <w:sz w:val="30"/>
          <w:szCs w:val="30"/>
          <w:cs/>
        </w:rPr>
        <w:t xml:space="preserve"> </w:t>
      </w:r>
      <w:r w:rsidRPr="00315CD8">
        <w:rPr>
          <w:rFonts w:ascii="Angsana New" w:hAnsi="Angsana New"/>
          <w:sz w:val="30"/>
          <w:szCs w:val="30"/>
        </w:rPr>
        <w:t>COVID-19</w:t>
      </w:r>
      <w:r w:rsidRPr="00315CD8">
        <w:rPr>
          <w:rFonts w:ascii="Angsana New" w:hAnsi="Angsana New" w:hint="cs"/>
          <w:sz w:val="30"/>
          <w:szCs w:val="30"/>
          <w:cs/>
        </w:rPr>
        <w:t xml:space="preserve"> เป็นการเปลี่ยนแปลงสัญญาเช่า </w:t>
      </w:r>
      <w:r w:rsidRPr="00315CD8">
        <w:rPr>
          <w:rFonts w:ascii="Angsana New" w:hAnsi="Angsana New"/>
          <w:sz w:val="30"/>
          <w:szCs w:val="30"/>
          <w:cs/>
        </w:rPr>
        <w:t>โดยบันทึกลดที่หนี้สินตามสัญญาเช่าโดยตรง</w:t>
      </w:r>
      <w:r w:rsidRPr="00315CD8">
        <w:rPr>
          <w:rFonts w:ascii="Angsana New" w:hAnsi="Angsana New" w:hint="cs"/>
          <w:sz w:val="30"/>
          <w:szCs w:val="30"/>
          <w:cs/>
        </w:rPr>
        <w:t xml:space="preserve"> การถือปฏิบัติตามทางเลือกดังกล่าวต้องปรับปรุงผลกระทบกับกำไรสะสม </w:t>
      </w:r>
      <w:r w:rsidRPr="00315CD8">
        <w:rPr>
          <w:rFonts w:ascii="Angsana New" w:hAnsi="Angsana New"/>
          <w:sz w:val="30"/>
          <w:szCs w:val="30"/>
          <w:cs/>
        </w:rPr>
        <w:t>ณ วันที่</w:t>
      </w:r>
      <w:r w:rsidRPr="00315CD8">
        <w:rPr>
          <w:rFonts w:ascii="Angsana New" w:hAnsi="Angsana New"/>
          <w:sz w:val="30"/>
          <w:szCs w:val="30"/>
        </w:rPr>
        <w:t xml:space="preserve"> 1</w:t>
      </w:r>
      <w:r w:rsidRPr="00315CD8">
        <w:rPr>
          <w:rFonts w:ascii="Angsana New" w:hAnsi="Angsana New"/>
          <w:sz w:val="30"/>
          <w:szCs w:val="30"/>
          <w:cs/>
        </w:rPr>
        <w:t xml:space="preserve"> มกราคม</w:t>
      </w:r>
      <w:r w:rsidRPr="00315CD8">
        <w:rPr>
          <w:rFonts w:ascii="Angsana New" w:hAnsi="Angsana New"/>
          <w:sz w:val="30"/>
          <w:szCs w:val="30"/>
        </w:rPr>
        <w:t xml:space="preserve"> 2564</w:t>
      </w:r>
      <w:r w:rsidRPr="00315CD8" w:rsidDel="00A57405">
        <w:rPr>
          <w:rFonts w:ascii="Angsana New" w:hAnsi="Angsana New" w:hint="cs"/>
          <w:sz w:val="30"/>
          <w:szCs w:val="30"/>
          <w:cs/>
        </w:rPr>
        <w:t xml:space="preserve"> </w:t>
      </w:r>
      <w:r w:rsidRPr="00315CD8">
        <w:rPr>
          <w:rFonts w:ascii="Angsana New" w:hAnsi="Angsana New" w:hint="cs"/>
          <w:sz w:val="30"/>
          <w:szCs w:val="30"/>
          <w:cs/>
        </w:rPr>
        <w:t>และ</w:t>
      </w:r>
      <w:r w:rsidRPr="00315CD8">
        <w:rPr>
          <w:rFonts w:ascii="Angsana New" w:hAnsi="Angsana New"/>
          <w:sz w:val="30"/>
          <w:szCs w:val="30"/>
          <w:cs/>
        </w:rPr>
        <w:t>ไม่</w:t>
      </w:r>
      <w:r w:rsidRPr="00315CD8">
        <w:rPr>
          <w:rFonts w:ascii="Angsana New" w:hAnsi="Angsana New" w:hint="cs"/>
          <w:sz w:val="30"/>
          <w:szCs w:val="30"/>
          <w:cs/>
        </w:rPr>
        <w:t>ต้อง</w:t>
      </w:r>
      <w:r w:rsidRPr="00315CD8">
        <w:rPr>
          <w:rFonts w:ascii="Angsana New" w:hAnsi="Angsana New"/>
          <w:sz w:val="30"/>
          <w:szCs w:val="30"/>
          <w:cs/>
        </w:rPr>
        <w:t>ปรับปรุง</w:t>
      </w:r>
      <w:r w:rsidRPr="00315CD8">
        <w:rPr>
          <w:rFonts w:ascii="Angsana New" w:hAnsi="Angsana New" w:hint="cs"/>
          <w:sz w:val="30"/>
          <w:szCs w:val="30"/>
          <w:cs/>
        </w:rPr>
        <w:t>งบการเงิน</w:t>
      </w:r>
      <w:r w:rsidRPr="00315CD8">
        <w:rPr>
          <w:rFonts w:ascii="Angsana New" w:hAnsi="Angsana New"/>
          <w:sz w:val="30"/>
          <w:szCs w:val="30"/>
          <w:cs/>
        </w:rPr>
        <w:t>เปรียบเทียบ</w:t>
      </w:r>
      <w:r w:rsidRPr="00315CD8">
        <w:rPr>
          <w:rFonts w:ascii="Angsana New" w:hAnsi="Angsana New"/>
          <w:sz w:val="30"/>
          <w:szCs w:val="30"/>
        </w:rPr>
        <w:t xml:space="preserve"> </w:t>
      </w:r>
      <w:r w:rsidRPr="00315CD8">
        <w:rPr>
          <w:rFonts w:ascii="Angsana New" w:hAnsi="Angsana New" w:hint="cs"/>
          <w:sz w:val="30"/>
          <w:szCs w:val="30"/>
          <w:cs/>
        </w:rPr>
        <w:t>ซึ่ง</w:t>
      </w:r>
      <w:r w:rsidRPr="00315CD8">
        <w:rPr>
          <w:rFonts w:ascii="Angsana New" w:hAnsi="Angsana New"/>
          <w:sz w:val="30"/>
          <w:szCs w:val="30"/>
          <w:cs/>
        </w:rPr>
        <w:t>ขณะนี้ผู้บริหารกำลังพิจารณา</w:t>
      </w:r>
      <w:r w:rsidRPr="00315CD8">
        <w:rPr>
          <w:rFonts w:ascii="Angsana New" w:hAnsi="Angsana New" w:hint="cs"/>
          <w:sz w:val="30"/>
          <w:szCs w:val="30"/>
          <w:cs/>
        </w:rPr>
        <w:t>ว่าจะเลือกถือปฏิบัติตามทางเลือกดังกล่าวหรือไม่</w:t>
      </w:r>
    </w:p>
    <w:sectPr w:rsidR="00315CD8" w:rsidRPr="008D01D2" w:rsidSect="002E0336"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299" w:rsidRDefault="00CD2299" w:rsidP="004956B4">
      <w:r>
        <w:separator/>
      </w:r>
    </w:p>
  </w:endnote>
  <w:endnote w:type="continuationSeparator" w:id="0">
    <w:p w:rsidR="00CD2299" w:rsidRDefault="00CD229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299" w:rsidRPr="00B206C0" w:rsidRDefault="00CD2299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299" w:rsidRDefault="00CD2299" w:rsidP="004956B4">
      <w:r>
        <w:separator/>
      </w:r>
    </w:p>
  </w:footnote>
  <w:footnote w:type="continuationSeparator" w:id="0">
    <w:p w:rsidR="00CD2299" w:rsidRDefault="00CD229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299" w:rsidRDefault="00CD2299" w:rsidP="00ED4895">
    <w:pPr>
      <w:pStyle w:val="acctmainheading"/>
      <w:tabs>
        <w:tab w:val="left" w:pos="90"/>
      </w:tabs>
      <w:spacing w:after="0" w:line="240" w:lineRule="auto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:rsidR="00CD2299" w:rsidRPr="00401060" w:rsidRDefault="00CD2299" w:rsidP="00ED4895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:rsidR="00CD2299" w:rsidRPr="0064776F" w:rsidRDefault="00CD2299" w:rsidP="00ED4895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2563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 xml:space="preserve"> </w:t>
    </w:r>
  </w:p>
  <w:p w:rsidR="00CD2299" w:rsidRPr="00133A03" w:rsidRDefault="00CD2299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10A31C5"/>
    <w:multiLevelType w:val="hybridMultilevel"/>
    <w:tmpl w:val="374A9C02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93C84D2">
      <w:start w:val="1"/>
      <w:numFmt w:val="thaiLetters"/>
      <w:lvlText w:val="(%2)"/>
      <w:lvlJc w:val="left"/>
      <w:pPr>
        <w:ind w:left="1440" w:hanging="360"/>
      </w:pPr>
      <w:rPr>
        <w:rFonts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6157305"/>
    <w:multiLevelType w:val="hybridMultilevel"/>
    <w:tmpl w:val="898AE572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28E75C6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68344FF"/>
    <w:multiLevelType w:val="hybridMultilevel"/>
    <w:tmpl w:val="87AA1A7C"/>
    <w:lvl w:ilvl="0" w:tplc="A67EB260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32" w15:restartNumberingAfterBreak="0">
    <w:nsid w:val="4F135D2E"/>
    <w:multiLevelType w:val="hybridMultilevel"/>
    <w:tmpl w:val="98B0FCFC"/>
    <w:lvl w:ilvl="0" w:tplc="E0A4716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78126A2"/>
    <w:multiLevelType w:val="hybridMultilevel"/>
    <w:tmpl w:val="9CD2AEE0"/>
    <w:lvl w:ilvl="0" w:tplc="550E86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5F615D5F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D923F3"/>
    <w:multiLevelType w:val="hybridMultilevel"/>
    <w:tmpl w:val="75F80B60"/>
    <w:lvl w:ilvl="0" w:tplc="AEF8CAB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5"/>
  </w:num>
  <w:num w:numId="10">
    <w:abstractNumId w:val="18"/>
  </w:num>
  <w:num w:numId="11">
    <w:abstractNumId w:val="41"/>
  </w:num>
  <w:num w:numId="12">
    <w:abstractNumId w:val="26"/>
  </w:num>
  <w:num w:numId="13">
    <w:abstractNumId w:val="44"/>
  </w:num>
  <w:num w:numId="14">
    <w:abstractNumId w:val="8"/>
  </w:num>
  <w:num w:numId="15">
    <w:abstractNumId w:val="33"/>
  </w:num>
  <w:num w:numId="16">
    <w:abstractNumId w:val="17"/>
  </w:num>
  <w:num w:numId="17">
    <w:abstractNumId w:val="11"/>
  </w:num>
  <w:num w:numId="18">
    <w:abstractNumId w:val="16"/>
  </w:num>
  <w:num w:numId="19">
    <w:abstractNumId w:val="28"/>
  </w:num>
  <w:num w:numId="20">
    <w:abstractNumId w:val="43"/>
  </w:num>
  <w:num w:numId="21">
    <w:abstractNumId w:val="30"/>
  </w:num>
  <w:num w:numId="22">
    <w:abstractNumId w:val="37"/>
  </w:num>
  <w:num w:numId="23">
    <w:abstractNumId w:val="34"/>
  </w:num>
  <w:num w:numId="24">
    <w:abstractNumId w:val="35"/>
  </w:num>
  <w:num w:numId="25">
    <w:abstractNumId w:val="9"/>
  </w:num>
  <w:num w:numId="26">
    <w:abstractNumId w:val="38"/>
  </w:num>
  <w:num w:numId="27">
    <w:abstractNumId w:val="13"/>
  </w:num>
  <w:num w:numId="28">
    <w:abstractNumId w:val="40"/>
  </w:num>
  <w:num w:numId="29">
    <w:abstractNumId w:val="32"/>
  </w:num>
  <w:num w:numId="30">
    <w:abstractNumId w:val="22"/>
  </w:num>
  <w:num w:numId="31">
    <w:abstractNumId w:val="15"/>
  </w:num>
  <w:num w:numId="32">
    <w:abstractNumId w:val="46"/>
  </w:num>
  <w:num w:numId="33">
    <w:abstractNumId w:val="14"/>
  </w:num>
  <w:num w:numId="34">
    <w:abstractNumId w:val="10"/>
  </w:num>
  <w:num w:numId="35">
    <w:abstractNumId w:val="27"/>
  </w:num>
  <w:num w:numId="36">
    <w:abstractNumId w:val="24"/>
  </w:num>
  <w:num w:numId="37">
    <w:abstractNumId w:val="36"/>
  </w:num>
  <w:num w:numId="38">
    <w:abstractNumId w:val="20"/>
  </w:num>
  <w:num w:numId="39">
    <w:abstractNumId w:val="31"/>
  </w:num>
  <w:num w:numId="40">
    <w:abstractNumId w:val="45"/>
  </w:num>
  <w:num w:numId="41">
    <w:abstractNumId w:val="39"/>
  </w:num>
  <w:num w:numId="42">
    <w:abstractNumId w:val="21"/>
  </w:num>
  <w:num w:numId="43">
    <w:abstractNumId w:val="29"/>
  </w:num>
  <w:num w:numId="44">
    <w:abstractNumId w:val="12"/>
  </w:num>
  <w:num w:numId="45">
    <w:abstractNumId w:val="42"/>
  </w:num>
  <w:num w:numId="46">
    <w:abstractNumId w:val="19"/>
  </w:num>
  <w:num w:numId="47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109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6FE"/>
    <w:rsid w:val="00001843"/>
    <w:rsid w:val="000018BC"/>
    <w:rsid w:val="000019C7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A4"/>
    <w:rsid w:val="00003DB1"/>
    <w:rsid w:val="00004E9C"/>
    <w:rsid w:val="000051B6"/>
    <w:rsid w:val="00005614"/>
    <w:rsid w:val="00005A60"/>
    <w:rsid w:val="00005AAF"/>
    <w:rsid w:val="00005B2E"/>
    <w:rsid w:val="00005F6B"/>
    <w:rsid w:val="000061F6"/>
    <w:rsid w:val="00006302"/>
    <w:rsid w:val="00006328"/>
    <w:rsid w:val="000063AA"/>
    <w:rsid w:val="00006761"/>
    <w:rsid w:val="00006BA5"/>
    <w:rsid w:val="00006BC9"/>
    <w:rsid w:val="00006D92"/>
    <w:rsid w:val="00006FA5"/>
    <w:rsid w:val="00007CC1"/>
    <w:rsid w:val="00007CC8"/>
    <w:rsid w:val="00010129"/>
    <w:rsid w:val="00010447"/>
    <w:rsid w:val="000105D0"/>
    <w:rsid w:val="000106EF"/>
    <w:rsid w:val="00010EB4"/>
    <w:rsid w:val="00011154"/>
    <w:rsid w:val="0001130D"/>
    <w:rsid w:val="0001195F"/>
    <w:rsid w:val="0001239A"/>
    <w:rsid w:val="000123C5"/>
    <w:rsid w:val="00012584"/>
    <w:rsid w:val="000126DC"/>
    <w:rsid w:val="00012704"/>
    <w:rsid w:val="00012E31"/>
    <w:rsid w:val="00012F7A"/>
    <w:rsid w:val="000130DA"/>
    <w:rsid w:val="00013662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E94"/>
    <w:rsid w:val="00015F6E"/>
    <w:rsid w:val="00015F76"/>
    <w:rsid w:val="0001632B"/>
    <w:rsid w:val="000163BF"/>
    <w:rsid w:val="000165FD"/>
    <w:rsid w:val="0001678E"/>
    <w:rsid w:val="00016812"/>
    <w:rsid w:val="0001698E"/>
    <w:rsid w:val="00016AF6"/>
    <w:rsid w:val="00016CE3"/>
    <w:rsid w:val="00017171"/>
    <w:rsid w:val="00017B6E"/>
    <w:rsid w:val="00017E99"/>
    <w:rsid w:val="00017FF8"/>
    <w:rsid w:val="000200C4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60E"/>
    <w:rsid w:val="00022679"/>
    <w:rsid w:val="00022865"/>
    <w:rsid w:val="00022951"/>
    <w:rsid w:val="00022B18"/>
    <w:rsid w:val="00023491"/>
    <w:rsid w:val="00023E11"/>
    <w:rsid w:val="00024246"/>
    <w:rsid w:val="000243E7"/>
    <w:rsid w:val="0002445A"/>
    <w:rsid w:val="0002466E"/>
    <w:rsid w:val="00024846"/>
    <w:rsid w:val="000248DE"/>
    <w:rsid w:val="00024CCA"/>
    <w:rsid w:val="000250A9"/>
    <w:rsid w:val="00025594"/>
    <w:rsid w:val="000256D4"/>
    <w:rsid w:val="00025798"/>
    <w:rsid w:val="0002589B"/>
    <w:rsid w:val="00025CDE"/>
    <w:rsid w:val="00025EF4"/>
    <w:rsid w:val="0002671B"/>
    <w:rsid w:val="000275FA"/>
    <w:rsid w:val="00027F26"/>
    <w:rsid w:val="00027FA7"/>
    <w:rsid w:val="000303E1"/>
    <w:rsid w:val="00030496"/>
    <w:rsid w:val="00030560"/>
    <w:rsid w:val="0003064B"/>
    <w:rsid w:val="00030D42"/>
    <w:rsid w:val="00030F9A"/>
    <w:rsid w:val="00030FAF"/>
    <w:rsid w:val="0003104C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677"/>
    <w:rsid w:val="00033753"/>
    <w:rsid w:val="00033863"/>
    <w:rsid w:val="000339B8"/>
    <w:rsid w:val="00033A24"/>
    <w:rsid w:val="00033A26"/>
    <w:rsid w:val="00033DE5"/>
    <w:rsid w:val="00034174"/>
    <w:rsid w:val="0003434C"/>
    <w:rsid w:val="0003482C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7047"/>
    <w:rsid w:val="00037564"/>
    <w:rsid w:val="00037B04"/>
    <w:rsid w:val="00037BD9"/>
    <w:rsid w:val="00040081"/>
    <w:rsid w:val="00040571"/>
    <w:rsid w:val="00040649"/>
    <w:rsid w:val="00040C3B"/>
    <w:rsid w:val="00041055"/>
    <w:rsid w:val="000410F1"/>
    <w:rsid w:val="00041371"/>
    <w:rsid w:val="000417A1"/>
    <w:rsid w:val="000419C0"/>
    <w:rsid w:val="00041AE0"/>
    <w:rsid w:val="000422B0"/>
    <w:rsid w:val="00042427"/>
    <w:rsid w:val="0004266D"/>
    <w:rsid w:val="00042B24"/>
    <w:rsid w:val="00042B76"/>
    <w:rsid w:val="00042CA8"/>
    <w:rsid w:val="00042CEB"/>
    <w:rsid w:val="00043578"/>
    <w:rsid w:val="00043728"/>
    <w:rsid w:val="00043984"/>
    <w:rsid w:val="0004420A"/>
    <w:rsid w:val="00044405"/>
    <w:rsid w:val="00044B66"/>
    <w:rsid w:val="00044C2B"/>
    <w:rsid w:val="00044DCE"/>
    <w:rsid w:val="00044E11"/>
    <w:rsid w:val="00045003"/>
    <w:rsid w:val="00045621"/>
    <w:rsid w:val="000456B5"/>
    <w:rsid w:val="00045816"/>
    <w:rsid w:val="000458F3"/>
    <w:rsid w:val="00045BF4"/>
    <w:rsid w:val="00045CD6"/>
    <w:rsid w:val="00045E2D"/>
    <w:rsid w:val="0004685C"/>
    <w:rsid w:val="000468EF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9F3"/>
    <w:rsid w:val="00050156"/>
    <w:rsid w:val="000502A1"/>
    <w:rsid w:val="000502EB"/>
    <w:rsid w:val="00050965"/>
    <w:rsid w:val="0005098D"/>
    <w:rsid w:val="00050EE5"/>
    <w:rsid w:val="000512D8"/>
    <w:rsid w:val="0005160C"/>
    <w:rsid w:val="00051636"/>
    <w:rsid w:val="00051B10"/>
    <w:rsid w:val="0005210B"/>
    <w:rsid w:val="000527C7"/>
    <w:rsid w:val="00052B57"/>
    <w:rsid w:val="00052DEF"/>
    <w:rsid w:val="00052E8F"/>
    <w:rsid w:val="000535E3"/>
    <w:rsid w:val="00053B2B"/>
    <w:rsid w:val="00053DBC"/>
    <w:rsid w:val="00053DF9"/>
    <w:rsid w:val="0005469B"/>
    <w:rsid w:val="00054B89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C68"/>
    <w:rsid w:val="00056E0A"/>
    <w:rsid w:val="0005704C"/>
    <w:rsid w:val="000571A7"/>
    <w:rsid w:val="000574DA"/>
    <w:rsid w:val="0005756F"/>
    <w:rsid w:val="0005772F"/>
    <w:rsid w:val="00057763"/>
    <w:rsid w:val="000578AA"/>
    <w:rsid w:val="000578B0"/>
    <w:rsid w:val="000579A7"/>
    <w:rsid w:val="000579AE"/>
    <w:rsid w:val="0006002E"/>
    <w:rsid w:val="00060646"/>
    <w:rsid w:val="00060795"/>
    <w:rsid w:val="000609F7"/>
    <w:rsid w:val="00060C2A"/>
    <w:rsid w:val="00060C8F"/>
    <w:rsid w:val="00060CDF"/>
    <w:rsid w:val="00060D24"/>
    <w:rsid w:val="00061278"/>
    <w:rsid w:val="00061340"/>
    <w:rsid w:val="0006147E"/>
    <w:rsid w:val="00061489"/>
    <w:rsid w:val="00061891"/>
    <w:rsid w:val="00061B08"/>
    <w:rsid w:val="00061C4E"/>
    <w:rsid w:val="00061D4A"/>
    <w:rsid w:val="00061E76"/>
    <w:rsid w:val="00061FF7"/>
    <w:rsid w:val="000621E2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8A6"/>
    <w:rsid w:val="00064E76"/>
    <w:rsid w:val="00065060"/>
    <w:rsid w:val="000652A3"/>
    <w:rsid w:val="00065308"/>
    <w:rsid w:val="000656E1"/>
    <w:rsid w:val="00065874"/>
    <w:rsid w:val="00065A87"/>
    <w:rsid w:val="00065AA1"/>
    <w:rsid w:val="00065AD3"/>
    <w:rsid w:val="00065C80"/>
    <w:rsid w:val="00066111"/>
    <w:rsid w:val="00066342"/>
    <w:rsid w:val="00066700"/>
    <w:rsid w:val="000668A7"/>
    <w:rsid w:val="00066E95"/>
    <w:rsid w:val="00067887"/>
    <w:rsid w:val="00067CD0"/>
    <w:rsid w:val="00067D22"/>
    <w:rsid w:val="00067F3B"/>
    <w:rsid w:val="000700F1"/>
    <w:rsid w:val="000702F6"/>
    <w:rsid w:val="00070BDA"/>
    <w:rsid w:val="00070D7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228"/>
    <w:rsid w:val="00075246"/>
    <w:rsid w:val="000754D3"/>
    <w:rsid w:val="00075699"/>
    <w:rsid w:val="000758F0"/>
    <w:rsid w:val="000759E5"/>
    <w:rsid w:val="00075A10"/>
    <w:rsid w:val="00075ACD"/>
    <w:rsid w:val="00075D0D"/>
    <w:rsid w:val="00075DD5"/>
    <w:rsid w:val="00076119"/>
    <w:rsid w:val="0007623F"/>
    <w:rsid w:val="00076434"/>
    <w:rsid w:val="00076B0B"/>
    <w:rsid w:val="00077652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00"/>
    <w:rsid w:val="00080F9A"/>
    <w:rsid w:val="0008111C"/>
    <w:rsid w:val="00081C88"/>
    <w:rsid w:val="00081E56"/>
    <w:rsid w:val="00082414"/>
    <w:rsid w:val="00082626"/>
    <w:rsid w:val="00082891"/>
    <w:rsid w:val="000828C3"/>
    <w:rsid w:val="000829DF"/>
    <w:rsid w:val="00082DA6"/>
    <w:rsid w:val="00082DD5"/>
    <w:rsid w:val="00082F02"/>
    <w:rsid w:val="0008356D"/>
    <w:rsid w:val="00083A87"/>
    <w:rsid w:val="00083CBB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D4"/>
    <w:rsid w:val="00085AFA"/>
    <w:rsid w:val="00085D26"/>
    <w:rsid w:val="00085EE5"/>
    <w:rsid w:val="000862E7"/>
    <w:rsid w:val="00086D12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C2A"/>
    <w:rsid w:val="00090C7E"/>
    <w:rsid w:val="00090CF7"/>
    <w:rsid w:val="00090D2D"/>
    <w:rsid w:val="00090FC8"/>
    <w:rsid w:val="0009187F"/>
    <w:rsid w:val="00091991"/>
    <w:rsid w:val="00091A56"/>
    <w:rsid w:val="00091B12"/>
    <w:rsid w:val="00091B76"/>
    <w:rsid w:val="00091C53"/>
    <w:rsid w:val="00092337"/>
    <w:rsid w:val="00092559"/>
    <w:rsid w:val="000927F7"/>
    <w:rsid w:val="000928B2"/>
    <w:rsid w:val="00092977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4C"/>
    <w:rsid w:val="00094BB9"/>
    <w:rsid w:val="00094C94"/>
    <w:rsid w:val="00094D6E"/>
    <w:rsid w:val="00094DE2"/>
    <w:rsid w:val="00095878"/>
    <w:rsid w:val="00095B01"/>
    <w:rsid w:val="00095D99"/>
    <w:rsid w:val="00095E0D"/>
    <w:rsid w:val="00095E3F"/>
    <w:rsid w:val="00096008"/>
    <w:rsid w:val="0009618A"/>
    <w:rsid w:val="0009636F"/>
    <w:rsid w:val="00096788"/>
    <w:rsid w:val="00096AD8"/>
    <w:rsid w:val="00096B30"/>
    <w:rsid w:val="00096EE2"/>
    <w:rsid w:val="00096EF9"/>
    <w:rsid w:val="000973C7"/>
    <w:rsid w:val="0009756E"/>
    <w:rsid w:val="000978F0"/>
    <w:rsid w:val="000979B3"/>
    <w:rsid w:val="00097ACD"/>
    <w:rsid w:val="00097B75"/>
    <w:rsid w:val="00097C69"/>
    <w:rsid w:val="00097C78"/>
    <w:rsid w:val="00097D16"/>
    <w:rsid w:val="00097EF5"/>
    <w:rsid w:val="000A0BD9"/>
    <w:rsid w:val="000A0C5A"/>
    <w:rsid w:val="000A0F01"/>
    <w:rsid w:val="000A0FB1"/>
    <w:rsid w:val="000A1017"/>
    <w:rsid w:val="000A10B0"/>
    <w:rsid w:val="000A149B"/>
    <w:rsid w:val="000A1725"/>
    <w:rsid w:val="000A1762"/>
    <w:rsid w:val="000A17D2"/>
    <w:rsid w:val="000A1D5D"/>
    <w:rsid w:val="000A23C1"/>
    <w:rsid w:val="000A24DF"/>
    <w:rsid w:val="000A2877"/>
    <w:rsid w:val="000A29B0"/>
    <w:rsid w:val="000A2DD1"/>
    <w:rsid w:val="000A30B4"/>
    <w:rsid w:val="000A3282"/>
    <w:rsid w:val="000A343F"/>
    <w:rsid w:val="000A3536"/>
    <w:rsid w:val="000A3543"/>
    <w:rsid w:val="000A3557"/>
    <w:rsid w:val="000A38D8"/>
    <w:rsid w:val="000A3A47"/>
    <w:rsid w:val="000A3C1A"/>
    <w:rsid w:val="000A3EE9"/>
    <w:rsid w:val="000A4212"/>
    <w:rsid w:val="000A4B14"/>
    <w:rsid w:val="000A4B9B"/>
    <w:rsid w:val="000A50DB"/>
    <w:rsid w:val="000A55AA"/>
    <w:rsid w:val="000A5694"/>
    <w:rsid w:val="000A58A5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336"/>
    <w:rsid w:val="000B249C"/>
    <w:rsid w:val="000B25B4"/>
    <w:rsid w:val="000B27F1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4185"/>
    <w:rsid w:val="000B4884"/>
    <w:rsid w:val="000B4B5B"/>
    <w:rsid w:val="000B5467"/>
    <w:rsid w:val="000B54C9"/>
    <w:rsid w:val="000B5728"/>
    <w:rsid w:val="000B5A34"/>
    <w:rsid w:val="000B5A73"/>
    <w:rsid w:val="000B5AEF"/>
    <w:rsid w:val="000B5B7F"/>
    <w:rsid w:val="000B6320"/>
    <w:rsid w:val="000B64A9"/>
    <w:rsid w:val="000B6806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A"/>
    <w:rsid w:val="000C080D"/>
    <w:rsid w:val="000C08F0"/>
    <w:rsid w:val="000C0946"/>
    <w:rsid w:val="000C0A43"/>
    <w:rsid w:val="000C0D65"/>
    <w:rsid w:val="000C0E05"/>
    <w:rsid w:val="000C0F6A"/>
    <w:rsid w:val="000C18A5"/>
    <w:rsid w:val="000C197C"/>
    <w:rsid w:val="000C1A58"/>
    <w:rsid w:val="000C1CA6"/>
    <w:rsid w:val="000C1F03"/>
    <w:rsid w:val="000C2301"/>
    <w:rsid w:val="000C24A2"/>
    <w:rsid w:val="000C24A6"/>
    <w:rsid w:val="000C37F2"/>
    <w:rsid w:val="000C3E39"/>
    <w:rsid w:val="000C3F67"/>
    <w:rsid w:val="000C3FBC"/>
    <w:rsid w:val="000C3FEC"/>
    <w:rsid w:val="000C406D"/>
    <w:rsid w:val="000C4567"/>
    <w:rsid w:val="000C467A"/>
    <w:rsid w:val="000C46A7"/>
    <w:rsid w:val="000C4BB4"/>
    <w:rsid w:val="000C4EB3"/>
    <w:rsid w:val="000C5102"/>
    <w:rsid w:val="000C5183"/>
    <w:rsid w:val="000C5951"/>
    <w:rsid w:val="000C59A3"/>
    <w:rsid w:val="000C5EC2"/>
    <w:rsid w:val="000C5EC4"/>
    <w:rsid w:val="000C60B2"/>
    <w:rsid w:val="000C62AE"/>
    <w:rsid w:val="000C63D1"/>
    <w:rsid w:val="000C6493"/>
    <w:rsid w:val="000C6709"/>
    <w:rsid w:val="000C6B0B"/>
    <w:rsid w:val="000C6D34"/>
    <w:rsid w:val="000C779B"/>
    <w:rsid w:val="000C7B4E"/>
    <w:rsid w:val="000C7F39"/>
    <w:rsid w:val="000D0005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7C1"/>
    <w:rsid w:val="000D2878"/>
    <w:rsid w:val="000D2BA5"/>
    <w:rsid w:val="000D2BD1"/>
    <w:rsid w:val="000D2C0C"/>
    <w:rsid w:val="000D2DC1"/>
    <w:rsid w:val="000D2DE6"/>
    <w:rsid w:val="000D306C"/>
    <w:rsid w:val="000D325A"/>
    <w:rsid w:val="000D3437"/>
    <w:rsid w:val="000D376B"/>
    <w:rsid w:val="000D3A0F"/>
    <w:rsid w:val="000D3AC7"/>
    <w:rsid w:val="000D3D45"/>
    <w:rsid w:val="000D41FB"/>
    <w:rsid w:val="000D43A7"/>
    <w:rsid w:val="000D44ED"/>
    <w:rsid w:val="000D49FE"/>
    <w:rsid w:val="000D4D7C"/>
    <w:rsid w:val="000D4FC6"/>
    <w:rsid w:val="000D5118"/>
    <w:rsid w:val="000D55E2"/>
    <w:rsid w:val="000D5600"/>
    <w:rsid w:val="000D5F44"/>
    <w:rsid w:val="000D6288"/>
    <w:rsid w:val="000D64D9"/>
    <w:rsid w:val="000D673D"/>
    <w:rsid w:val="000D682A"/>
    <w:rsid w:val="000D6C4F"/>
    <w:rsid w:val="000D765D"/>
    <w:rsid w:val="000D76F3"/>
    <w:rsid w:val="000D79DC"/>
    <w:rsid w:val="000D7CF5"/>
    <w:rsid w:val="000D7E9B"/>
    <w:rsid w:val="000E0033"/>
    <w:rsid w:val="000E04A6"/>
    <w:rsid w:val="000E07CD"/>
    <w:rsid w:val="000E085C"/>
    <w:rsid w:val="000E0949"/>
    <w:rsid w:val="000E0BFC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533"/>
    <w:rsid w:val="000E382A"/>
    <w:rsid w:val="000E3CC0"/>
    <w:rsid w:val="000E3D92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926"/>
    <w:rsid w:val="000F0A2E"/>
    <w:rsid w:val="000F0A39"/>
    <w:rsid w:val="000F0C0E"/>
    <w:rsid w:val="000F0D9B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CEF"/>
    <w:rsid w:val="000F2EEB"/>
    <w:rsid w:val="000F30D0"/>
    <w:rsid w:val="000F354B"/>
    <w:rsid w:val="000F368E"/>
    <w:rsid w:val="000F3952"/>
    <w:rsid w:val="000F3977"/>
    <w:rsid w:val="000F3AB2"/>
    <w:rsid w:val="000F3BF1"/>
    <w:rsid w:val="000F4328"/>
    <w:rsid w:val="000F4348"/>
    <w:rsid w:val="000F43E9"/>
    <w:rsid w:val="000F47ED"/>
    <w:rsid w:val="000F4D38"/>
    <w:rsid w:val="000F4D8A"/>
    <w:rsid w:val="000F52F6"/>
    <w:rsid w:val="000F5306"/>
    <w:rsid w:val="000F556F"/>
    <w:rsid w:val="000F574E"/>
    <w:rsid w:val="000F5B54"/>
    <w:rsid w:val="000F5C4C"/>
    <w:rsid w:val="000F6007"/>
    <w:rsid w:val="000F696F"/>
    <w:rsid w:val="000F699E"/>
    <w:rsid w:val="000F69E0"/>
    <w:rsid w:val="000F6C1C"/>
    <w:rsid w:val="000F6FD7"/>
    <w:rsid w:val="000F703B"/>
    <w:rsid w:val="000F7101"/>
    <w:rsid w:val="000F713A"/>
    <w:rsid w:val="000F72C9"/>
    <w:rsid w:val="000F72D6"/>
    <w:rsid w:val="000F7381"/>
    <w:rsid w:val="000F7866"/>
    <w:rsid w:val="000F7DAD"/>
    <w:rsid w:val="000F7DDA"/>
    <w:rsid w:val="000F7E8A"/>
    <w:rsid w:val="001001B8"/>
    <w:rsid w:val="0010035A"/>
    <w:rsid w:val="0010041A"/>
    <w:rsid w:val="00100CD1"/>
    <w:rsid w:val="00100F4E"/>
    <w:rsid w:val="00100F8D"/>
    <w:rsid w:val="0010143A"/>
    <w:rsid w:val="00101714"/>
    <w:rsid w:val="00101B2D"/>
    <w:rsid w:val="001024B3"/>
    <w:rsid w:val="00102940"/>
    <w:rsid w:val="00102C62"/>
    <w:rsid w:val="00102EFD"/>
    <w:rsid w:val="001034DB"/>
    <w:rsid w:val="00103A58"/>
    <w:rsid w:val="00103DE9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1AE"/>
    <w:rsid w:val="0011040D"/>
    <w:rsid w:val="001105AA"/>
    <w:rsid w:val="00110837"/>
    <w:rsid w:val="00110A7F"/>
    <w:rsid w:val="00110B05"/>
    <w:rsid w:val="00110CB7"/>
    <w:rsid w:val="00110F97"/>
    <w:rsid w:val="001112E3"/>
    <w:rsid w:val="001113DB"/>
    <w:rsid w:val="001114D0"/>
    <w:rsid w:val="00111510"/>
    <w:rsid w:val="0011158C"/>
    <w:rsid w:val="00111913"/>
    <w:rsid w:val="00111939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550"/>
    <w:rsid w:val="001136D4"/>
    <w:rsid w:val="001137B5"/>
    <w:rsid w:val="00113C18"/>
    <w:rsid w:val="001142BD"/>
    <w:rsid w:val="0011485F"/>
    <w:rsid w:val="00114BFB"/>
    <w:rsid w:val="00114DE9"/>
    <w:rsid w:val="0011507C"/>
    <w:rsid w:val="001151DC"/>
    <w:rsid w:val="00115442"/>
    <w:rsid w:val="001154BB"/>
    <w:rsid w:val="00115547"/>
    <w:rsid w:val="0011587D"/>
    <w:rsid w:val="00115AB2"/>
    <w:rsid w:val="00115C40"/>
    <w:rsid w:val="00115D25"/>
    <w:rsid w:val="00116002"/>
    <w:rsid w:val="0011630A"/>
    <w:rsid w:val="0011632B"/>
    <w:rsid w:val="001164DE"/>
    <w:rsid w:val="001166C7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52A"/>
    <w:rsid w:val="001205AB"/>
    <w:rsid w:val="00120735"/>
    <w:rsid w:val="00120E1B"/>
    <w:rsid w:val="00121271"/>
    <w:rsid w:val="001214BA"/>
    <w:rsid w:val="001215B1"/>
    <w:rsid w:val="0012173E"/>
    <w:rsid w:val="00121778"/>
    <w:rsid w:val="001217A9"/>
    <w:rsid w:val="001219E9"/>
    <w:rsid w:val="00121B39"/>
    <w:rsid w:val="00121BC8"/>
    <w:rsid w:val="0012211F"/>
    <w:rsid w:val="0012244E"/>
    <w:rsid w:val="00122507"/>
    <w:rsid w:val="00122779"/>
    <w:rsid w:val="00122929"/>
    <w:rsid w:val="00122A78"/>
    <w:rsid w:val="00122D82"/>
    <w:rsid w:val="00122F2F"/>
    <w:rsid w:val="00122F95"/>
    <w:rsid w:val="001236CE"/>
    <w:rsid w:val="001238B6"/>
    <w:rsid w:val="001238D2"/>
    <w:rsid w:val="001238EB"/>
    <w:rsid w:val="00123BEB"/>
    <w:rsid w:val="00124623"/>
    <w:rsid w:val="001249EF"/>
    <w:rsid w:val="00124B04"/>
    <w:rsid w:val="00124B84"/>
    <w:rsid w:val="00124DC6"/>
    <w:rsid w:val="00125041"/>
    <w:rsid w:val="00125080"/>
    <w:rsid w:val="001260AE"/>
    <w:rsid w:val="00126172"/>
    <w:rsid w:val="0012621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6EF0"/>
    <w:rsid w:val="00127127"/>
    <w:rsid w:val="00127299"/>
    <w:rsid w:val="001272C6"/>
    <w:rsid w:val="00127763"/>
    <w:rsid w:val="00127BF8"/>
    <w:rsid w:val="00130215"/>
    <w:rsid w:val="00130948"/>
    <w:rsid w:val="00130EDE"/>
    <w:rsid w:val="00130F48"/>
    <w:rsid w:val="00131073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0A1"/>
    <w:rsid w:val="00132190"/>
    <w:rsid w:val="0013248F"/>
    <w:rsid w:val="00132547"/>
    <w:rsid w:val="001329E7"/>
    <w:rsid w:val="00132BD6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5313"/>
    <w:rsid w:val="0013533C"/>
    <w:rsid w:val="00135860"/>
    <w:rsid w:val="00135ECD"/>
    <w:rsid w:val="00136712"/>
    <w:rsid w:val="0013678D"/>
    <w:rsid w:val="00136C1E"/>
    <w:rsid w:val="00136EEA"/>
    <w:rsid w:val="0013706F"/>
    <w:rsid w:val="00137538"/>
    <w:rsid w:val="001377A0"/>
    <w:rsid w:val="0013783B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929"/>
    <w:rsid w:val="00142008"/>
    <w:rsid w:val="00142021"/>
    <w:rsid w:val="001424CA"/>
    <w:rsid w:val="00142999"/>
    <w:rsid w:val="00142CD3"/>
    <w:rsid w:val="00142F34"/>
    <w:rsid w:val="00142FD0"/>
    <w:rsid w:val="0014301D"/>
    <w:rsid w:val="001430D7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838"/>
    <w:rsid w:val="00145916"/>
    <w:rsid w:val="00145918"/>
    <w:rsid w:val="00145A6B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603"/>
    <w:rsid w:val="001478FF"/>
    <w:rsid w:val="00147CAF"/>
    <w:rsid w:val="00147E55"/>
    <w:rsid w:val="001501D6"/>
    <w:rsid w:val="001503B8"/>
    <w:rsid w:val="00150483"/>
    <w:rsid w:val="00150619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8B5"/>
    <w:rsid w:val="00152959"/>
    <w:rsid w:val="001529E2"/>
    <w:rsid w:val="00152A30"/>
    <w:rsid w:val="00152B06"/>
    <w:rsid w:val="00152B69"/>
    <w:rsid w:val="00152D70"/>
    <w:rsid w:val="00153079"/>
    <w:rsid w:val="00153516"/>
    <w:rsid w:val="001535E8"/>
    <w:rsid w:val="00153D72"/>
    <w:rsid w:val="0015435C"/>
    <w:rsid w:val="00154BC5"/>
    <w:rsid w:val="00154CC4"/>
    <w:rsid w:val="00154ECD"/>
    <w:rsid w:val="00154EDF"/>
    <w:rsid w:val="0015520F"/>
    <w:rsid w:val="0015525D"/>
    <w:rsid w:val="001552F7"/>
    <w:rsid w:val="00155411"/>
    <w:rsid w:val="00156022"/>
    <w:rsid w:val="001564DB"/>
    <w:rsid w:val="00156544"/>
    <w:rsid w:val="00156735"/>
    <w:rsid w:val="001567FB"/>
    <w:rsid w:val="00156CA4"/>
    <w:rsid w:val="00157052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6CA"/>
    <w:rsid w:val="00161825"/>
    <w:rsid w:val="00161B03"/>
    <w:rsid w:val="00161D65"/>
    <w:rsid w:val="00161D71"/>
    <w:rsid w:val="0016208F"/>
    <w:rsid w:val="001620C9"/>
    <w:rsid w:val="00162181"/>
    <w:rsid w:val="00162A36"/>
    <w:rsid w:val="00162B4A"/>
    <w:rsid w:val="00162E76"/>
    <w:rsid w:val="0016317E"/>
    <w:rsid w:val="0016327D"/>
    <w:rsid w:val="0016333F"/>
    <w:rsid w:val="00163556"/>
    <w:rsid w:val="00163769"/>
    <w:rsid w:val="00163875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6B3"/>
    <w:rsid w:val="00165AEB"/>
    <w:rsid w:val="00165B75"/>
    <w:rsid w:val="00165F49"/>
    <w:rsid w:val="001662BE"/>
    <w:rsid w:val="0016633B"/>
    <w:rsid w:val="00166676"/>
    <w:rsid w:val="0016677E"/>
    <w:rsid w:val="0016696C"/>
    <w:rsid w:val="001669CD"/>
    <w:rsid w:val="00166C2A"/>
    <w:rsid w:val="00166F19"/>
    <w:rsid w:val="00167029"/>
    <w:rsid w:val="0016711F"/>
    <w:rsid w:val="00170686"/>
    <w:rsid w:val="001707BE"/>
    <w:rsid w:val="001707C5"/>
    <w:rsid w:val="001707E4"/>
    <w:rsid w:val="001709AB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8EF"/>
    <w:rsid w:val="00172E04"/>
    <w:rsid w:val="00173137"/>
    <w:rsid w:val="001736E4"/>
    <w:rsid w:val="00173C57"/>
    <w:rsid w:val="00173CC6"/>
    <w:rsid w:val="00174035"/>
    <w:rsid w:val="0017408E"/>
    <w:rsid w:val="001741B9"/>
    <w:rsid w:val="00174294"/>
    <w:rsid w:val="001743B5"/>
    <w:rsid w:val="001744C1"/>
    <w:rsid w:val="00174B6E"/>
    <w:rsid w:val="00175025"/>
    <w:rsid w:val="001753CD"/>
    <w:rsid w:val="00175405"/>
    <w:rsid w:val="00175ED3"/>
    <w:rsid w:val="00175FDB"/>
    <w:rsid w:val="001762F1"/>
    <w:rsid w:val="00176384"/>
    <w:rsid w:val="001764AD"/>
    <w:rsid w:val="00176551"/>
    <w:rsid w:val="0017684A"/>
    <w:rsid w:val="00176A0D"/>
    <w:rsid w:val="001770C5"/>
    <w:rsid w:val="0017718F"/>
    <w:rsid w:val="001771C5"/>
    <w:rsid w:val="00177DA0"/>
    <w:rsid w:val="0018010C"/>
    <w:rsid w:val="00180433"/>
    <w:rsid w:val="001804CD"/>
    <w:rsid w:val="001808C6"/>
    <w:rsid w:val="00180901"/>
    <w:rsid w:val="00180F55"/>
    <w:rsid w:val="001812A4"/>
    <w:rsid w:val="001814B2"/>
    <w:rsid w:val="0018159A"/>
    <w:rsid w:val="00181957"/>
    <w:rsid w:val="0018232A"/>
    <w:rsid w:val="001825B6"/>
    <w:rsid w:val="001829C5"/>
    <w:rsid w:val="00182D0C"/>
    <w:rsid w:val="00183031"/>
    <w:rsid w:val="0018304C"/>
    <w:rsid w:val="001833FE"/>
    <w:rsid w:val="001834B8"/>
    <w:rsid w:val="0018353C"/>
    <w:rsid w:val="001838F4"/>
    <w:rsid w:val="00183C26"/>
    <w:rsid w:val="001840D8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BF1"/>
    <w:rsid w:val="00185FFA"/>
    <w:rsid w:val="001861E7"/>
    <w:rsid w:val="0018670A"/>
    <w:rsid w:val="00186ABE"/>
    <w:rsid w:val="00186E60"/>
    <w:rsid w:val="0018724F"/>
    <w:rsid w:val="001873BC"/>
    <w:rsid w:val="00187644"/>
    <w:rsid w:val="001879C2"/>
    <w:rsid w:val="001879C7"/>
    <w:rsid w:val="00187CB1"/>
    <w:rsid w:val="00187EED"/>
    <w:rsid w:val="001902B8"/>
    <w:rsid w:val="00190454"/>
    <w:rsid w:val="001905A1"/>
    <w:rsid w:val="001909FF"/>
    <w:rsid w:val="00190C03"/>
    <w:rsid w:val="00190CBF"/>
    <w:rsid w:val="00190D1F"/>
    <w:rsid w:val="0019104E"/>
    <w:rsid w:val="001910B5"/>
    <w:rsid w:val="00191103"/>
    <w:rsid w:val="00191146"/>
    <w:rsid w:val="00191344"/>
    <w:rsid w:val="001914C6"/>
    <w:rsid w:val="0019155C"/>
    <w:rsid w:val="001916C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BE8"/>
    <w:rsid w:val="00192D47"/>
    <w:rsid w:val="00192FAF"/>
    <w:rsid w:val="00193172"/>
    <w:rsid w:val="00193AFF"/>
    <w:rsid w:val="00194308"/>
    <w:rsid w:val="0019458C"/>
    <w:rsid w:val="00194750"/>
    <w:rsid w:val="0019481E"/>
    <w:rsid w:val="00194947"/>
    <w:rsid w:val="00194AF0"/>
    <w:rsid w:val="00194BD3"/>
    <w:rsid w:val="00194BEA"/>
    <w:rsid w:val="0019597B"/>
    <w:rsid w:val="00195BEE"/>
    <w:rsid w:val="00195CBD"/>
    <w:rsid w:val="00195DD8"/>
    <w:rsid w:val="00195F8E"/>
    <w:rsid w:val="0019611C"/>
    <w:rsid w:val="001962CB"/>
    <w:rsid w:val="001965E7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D4A"/>
    <w:rsid w:val="00197EC9"/>
    <w:rsid w:val="001A00B0"/>
    <w:rsid w:val="001A070E"/>
    <w:rsid w:val="001A0823"/>
    <w:rsid w:val="001A09B8"/>
    <w:rsid w:val="001A0E75"/>
    <w:rsid w:val="001A0F5B"/>
    <w:rsid w:val="001A1331"/>
    <w:rsid w:val="001A1518"/>
    <w:rsid w:val="001A1530"/>
    <w:rsid w:val="001A16E2"/>
    <w:rsid w:val="001A1912"/>
    <w:rsid w:val="001A1CA2"/>
    <w:rsid w:val="001A2216"/>
    <w:rsid w:val="001A243B"/>
    <w:rsid w:val="001A2744"/>
    <w:rsid w:val="001A2A76"/>
    <w:rsid w:val="001A2E9D"/>
    <w:rsid w:val="001A3142"/>
    <w:rsid w:val="001A31E3"/>
    <w:rsid w:val="001A3207"/>
    <w:rsid w:val="001A3234"/>
    <w:rsid w:val="001A3320"/>
    <w:rsid w:val="001A3808"/>
    <w:rsid w:val="001A395B"/>
    <w:rsid w:val="001A39BA"/>
    <w:rsid w:val="001A40B4"/>
    <w:rsid w:val="001A432C"/>
    <w:rsid w:val="001A480E"/>
    <w:rsid w:val="001A4A85"/>
    <w:rsid w:val="001A4F02"/>
    <w:rsid w:val="001A54B4"/>
    <w:rsid w:val="001A5590"/>
    <w:rsid w:val="001A5762"/>
    <w:rsid w:val="001A598A"/>
    <w:rsid w:val="001A5E47"/>
    <w:rsid w:val="001A60EA"/>
    <w:rsid w:val="001A61F9"/>
    <w:rsid w:val="001A62F2"/>
    <w:rsid w:val="001A6542"/>
    <w:rsid w:val="001A6560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C57"/>
    <w:rsid w:val="001B0DFB"/>
    <w:rsid w:val="001B0F39"/>
    <w:rsid w:val="001B1997"/>
    <w:rsid w:val="001B1A6E"/>
    <w:rsid w:val="001B1C98"/>
    <w:rsid w:val="001B1FD4"/>
    <w:rsid w:val="001B25A3"/>
    <w:rsid w:val="001B28B7"/>
    <w:rsid w:val="001B2A22"/>
    <w:rsid w:val="001B2A5E"/>
    <w:rsid w:val="001B301B"/>
    <w:rsid w:val="001B3ADC"/>
    <w:rsid w:val="001B3B3A"/>
    <w:rsid w:val="001B4117"/>
    <w:rsid w:val="001B41B5"/>
    <w:rsid w:val="001B4A59"/>
    <w:rsid w:val="001B4ADD"/>
    <w:rsid w:val="001B55F2"/>
    <w:rsid w:val="001B577E"/>
    <w:rsid w:val="001B599F"/>
    <w:rsid w:val="001B5B22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B7772"/>
    <w:rsid w:val="001B7812"/>
    <w:rsid w:val="001C006E"/>
    <w:rsid w:val="001C00F1"/>
    <w:rsid w:val="001C0319"/>
    <w:rsid w:val="001C0700"/>
    <w:rsid w:val="001C093C"/>
    <w:rsid w:val="001C0CA7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7BE"/>
    <w:rsid w:val="001C383B"/>
    <w:rsid w:val="001C39B1"/>
    <w:rsid w:val="001C3EC5"/>
    <w:rsid w:val="001C44D7"/>
    <w:rsid w:val="001C45F2"/>
    <w:rsid w:val="001C4BCD"/>
    <w:rsid w:val="001C53F4"/>
    <w:rsid w:val="001C56F6"/>
    <w:rsid w:val="001C57C5"/>
    <w:rsid w:val="001C59EE"/>
    <w:rsid w:val="001C5A39"/>
    <w:rsid w:val="001C5E22"/>
    <w:rsid w:val="001C605D"/>
    <w:rsid w:val="001C628B"/>
    <w:rsid w:val="001C674F"/>
    <w:rsid w:val="001C6992"/>
    <w:rsid w:val="001C7219"/>
    <w:rsid w:val="001C75BC"/>
    <w:rsid w:val="001C7826"/>
    <w:rsid w:val="001C7D51"/>
    <w:rsid w:val="001D00D4"/>
    <w:rsid w:val="001D0408"/>
    <w:rsid w:val="001D0799"/>
    <w:rsid w:val="001D0912"/>
    <w:rsid w:val="001D09DF"/>
    <w:rsid w:val="001D0B0D"/>
    <w:rsid w:val="001D0B53"/>
    <w:rsid w:val="001D0C46"/>
    <w:rsid w:val="001D0F07"/>
    <w:rsid w:val="001D0F82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370"/>
    <w:rsid w:val="001D354C"/>
    <w:rsid w:val="001D3778"/>
    <w:rsid w:val="001D3B2E"/>
    <w:rsid w:val="001D3C79"/>
    <w:rsid w:val="001D3CC9"/>
    <w:rsid w:val="001D3F94"/>
    <w:rsid w:val="001D40E6"/>
    <w:rsid w:val="001D446E"/>
    <w:rsid w:val="001D457C"/>
    <w:rsid w:val="001D4677"/>
    <w:rsid w:val="001D491F"/>
    <w:rsid w:val="001D4CA0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310"/>
    <w:rsid w:val="001D7728"/>
    <w:rsid w:val="001D773D"/>
    <w:rsid w:val="001D77FF"/>
    <w:rsid w:val="001D7B7E"/>
    <w:rsid w:val="001D7BD7"/>
    <w:rsid w:val="001D7CB9"/>
    <w:rsid w:val="001D7CD7"/>
    <w:rsid w:val="001D7F82"/>
    <w:rsid w:val="001E004E"/>
    <w:rsid w:val="001E0415"/>
    <w:rsid w:val="001E0569"/>
    <w:rsid w:val="001E0C12"/>
    <w:rsid w:val="001E0FB8"/>
    <w:rsid w:val="001E119B"/>
    <w:rsid w:val="001E1415"/>
    <w:rsid w:val="001E14F5"/>
    <w:rsid w:val="001E14F8"/>
    <w:rsid w:val="001E1B30"/>
    <w:rsid w:val="001E1B78"/>
    <w:rsid w:val="001E1C75"/>
    <w:rsid w:val="001E1EF8"/>
    <w:rsid w:val="001E1F92"/>
    <w:rsid w:val="001E238E"/>
    <w:rsid w:val="001E2461"/>
    <w:rsid w:val="001E249B"/>
    <w:rsid w:val="001E27A9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E79"/>
    <w:rsid w:val="001E413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C08"/>
    <w:rsid w:val="001F0C8B"/>
    <w:rsid w:val="001F0CAB"/>
    <w:rsid w:val="001F0DE1"/>
    <w:rsid w:val="001F16FB"/>
    <w:rsid w:val="001F1CFB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EDB"/>
    <w:rsid w:val="001F4140"/>
    <w:rsid w:val="001F46B6"/>
    <w:rsid w:val="001F4EC3"/>
    <w:rsid w:val="001F5100"/>
    <w:rsid w:val="001F5127"/>
    <w:rsid w:val="001F524E"/>
    <w:rsid w:val="001F5625"/>
    <w:rsid w:val="001F5755"/>
    <w:rsid w:val="001F5862"/>
    <w:rsid w:val="001F589B"/>
    <w:rsid w:val="001F5C62"/>
    <w:rsid w:val="001F5FF5"/>
    <w:rsid w:val="001F6004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04F"/>
    <w:rsid w:val="00200649"/>
    <w:rsid w:val="002006A9"/>
    <w:rsid w:val="002006EC"/>
    <w:rsid w:val="00200DBC"/>
    <w:rsid w:val="002015B1"/>
    <w:rsid w:val="0020178D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D9B"/>
    <w:rsid w:val="00204D9D"/>
    <w:rsid w:val="00205046"/>
    <w:rsid w:val="002056B9"/>
    <w:rsid w:val="002056E9"/>
    <w:rsid w:val="00205AB9"/>
    <w:rsid w:val="00205B18"/>
    <w:rsid w:val="002061D5"/>
    <w:rsid w:val="002062DC"/>
    <w:rsid w:val="00206555"/>
    <w:rsid w:val="00206630"/>
    <w:rsid w:val="002066C2"/>
    <w:rsid w:val="002068B3"/>
    <w:rsid w:val="0020692E"/>
    <w:rsid w:val="00206A4F"/>
    <w:rsid w:val="00206B2A"/>
    <w:rsid w:val="00206ECC"/>
    <w:rsid w:val="0020702A"/>
    <w:rsid w:val="00207261"/>
    <w:rsid w:val="002072F0"/>
    <w:rsid w:val="00207E99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DF4"/>
    <w:rsid w:val="00212136"/>
    <w:rsid w:val="0021227E"/>
    <w:rsid w:val="00212584"/>
    <w:rsid w:val="0021281D"/>
    <w:rsid w:val="00212F87"/>
    <w:rsid w:val="0021303F"/>
    <w:rsid w:val="00213201"/>
    <w:rsid w:val="00213344"/>
    <w:rsid w:val="0021363E"/>
    <w:rsid w:val="0021377A"/>
    <w:rsid w:val="00213BB0"/>
    <w:rsid w:val="00213CCA"/>
    <w:rsid w:val="00213D08"/>
    <w:rsid w:val="00213D3C"/>
    <w:rsid w:val="00213FCE"/>
    <w:rsid w:val="002143C3"/>
    <w:rsid w:val="002146DC"/>
    <w:rsid w:val="00214878"/>
    <w:rsid w:val="0021488E"/>
    <w:rsid w:val="00214AA8"/>
    <w:rsid w:val="00214BD1"/>
    <w:rsid w:val="00214CC2"/>
    <w:rsid w:val="00214CC5"/>
    <w:rsid w:val="0021544B"/>
    <w:rsid w:val="00215753"/>
    <w:rsid w:val="00215797"/>
    <w:rsid w:val="0021589B"/>
    <w:rsid w:val="00215FA5"/>
    <w:rsid w:val="0021611C"/>
    <w:rsid w:val="00216213"/>
    <w:rsid w:val="00216780"/>
    <w:rsid w:val="00216860"/>
    <w:rsid w:val="00216BCE"/>
    <w:rsid w:val="00216BE5"/>
    <w:rsid w:val="00216DD0"/>
    <w:rsid w:val="00216E51"/>
    <w:rsid w:val="0021702A"/>
    <w:rsid w:val="00217044"/>
    <w:rsid w:val="00217045"/>
    <w:rsid w:val="002176D2"/>
    <w:rsid w:val="00217757"/>
    <w:rsid w:val="00217A0D"/>
    <w:rsid w:val="00217B32"/>
    <w:rsid w:val="00217D20"/>
    <w:rsid w:val="00220118"/>
    <w:rsid w:val="002205D3"/>
    <w:rsid w:val="00220691"/>
    <w:rsid w:val="00220800"/>
    <w:rsid w:val="00220CF7"/>
    <w:rsid w:val="00220E0A"/>
    <w:rsid w:val="00220E9B"/>
    <w:rsid w:val="002214CD"/>
    <w:rsid w:val="002215CD"/>
    <w:rsid w:val="00221887"/>
    <w:rsid w:val="0022189B"/>
    <w:rsid w:val="00221929"/>
    <w:rsid w:val="00221988"/>
    <w:rsid w:val="00221F8E"/>
    <w:rsid w:val="002221CE"/>
    <w:rsid w:val="002225A7"/>
    <w:rsid w:val="0022274F"/>
    <w:rsid w:val="00222872"/>
    <w:rsid w:val="00222ADA"/>
    <w:rsid w:val="0022312B"/>
    <w:rsid w:val="0022329B"/>
    <w:rsid w:val="0022381A"/>
    <w:rsid w:val="00224264"/>
    <w:rsid w:val="0022474E"/>
    <w:rsid w:val="00224799"/>
    <w:rsid w:val="002247A9"/>
    <w:rsid w:val="00224CD0"/>
    <w:rsid w:val="002254D3"/>
    <w:rsid w:val="002255E6"/>
    <w:rsid w:val="00225CB2"/>
    <w:rsid w:val="002263C1"/>
    <w:rsid w:val="002264D1"/>
    <w:rsid w:val="002269C7"/>
    <w:rsid w:val="00226E2F"/>
    <w:rsid w:val="00226E49"/>
    <w:rsid w:val="00226E70"/>
    <w:rsid w:val="00226FB3"/>
    <w:rsid w:val="002276FE"/>
    <w:rsid w:val="00227952"/>
    <w:rsid w:val="002279DE"/>
    <w:rsid w:val="00227BF0"/>
    <w:rsid w:val="00227C4D"/>
    <w:rsid w:val="00227CC1"/>
    <w:rsid w:val="00227D47"/>
    <w:rsid w:val="00227E5D"/>
    <w:rsid w:val="00227EF4"/>
    <w:rsid w:val="00227F12"/>
    <w:rsid w:val="0023004C"/>
    <w:rsid w:val="00230621"/>
    <w:rsid w:val="00230697"/>
    <w:rsid w:val="002308D7"/>
    <w:rsid w:val="00230913"/>
    <w:rsid w:val="00230953"/>
    <w:rsid w:val="00230971"/>
    <w:rsid w:val="00231142"/>
    <w:rsid w:val="00231242"/>
    <w:rsid w:val="00231367"/>
    <w:rsid w:val="00231939"/>
    <w:rsid w:val="0023196B"/>
    <w:rsid w:val="00231B30"/>
    <w:rsid w:val="00231BCC"/>
    <w:rsid w:val="00232072"/>
    <w:rsid w:val="002320E2"/>
    <w:rsid w:val="002323A5"/>
    <w:rsid w:val="00232440"/>
    <w:rsid w:val="0023248D"/>
    <w:rsid w:val="002324AE"/>
    <w:rsid w:val="00232585"/>
    <w:rsid w:val="0023289D"/>
    <w:rsid w:val="00232B43"/>
    <w:rsid w:val="00232F1D"/>
    <w:rsid w:val="00233213"/>
    <w:rsid w:val="002333EA"/>
    <w:rsid w:val="00233725"/>
    <w:rsid w:val="00233947"/>
    <w:rsid w:val="00233C2A"/>
    <w:rsid w:val="0023430B"/>
    <w:rsid w:val="00234474"/>
    <w:rsid w:val="002344FF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194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E6"/>
    <w:rsid w:val="002417F3"/>
    <w:rsid w:val="002418B3"/>
    <w:rsid w:val="0024193A"/>
    <w:rsid w:val="002420E9"/>
    <w:rsid w:val="002423F2"/>
    <w:rsid w:val="00242B9A"/>
    <w:rsid w:val="00242CE4"/>
    <w:rsid w:val="00242DA2"/>
    <w:rsid w:val="002433CA"/>
    <w:rsid w:val="00243743"/>
    <w:rsid w:val="00243BE2"/>
    <w:rsid w:val="00243EBF"/>
    <w:rsid w:val="00243EE2"/>
    <w:rsid w:val="00244302"/>
    <w:rsid w:val="00244334"/>
    <w:rsid w:val="002446FD"/>
    <w:rsid w:val="00244A18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7C"/>
    <w:rsid w:val="002468E1"/>
    <w:rsid w:val="002469F5"/>
    <w:rsid w:val="00246B6B"/>
    <w:rsid w:val="00246BBF"/>
    <w:rsid w:val="00246E15"/>
    <w:rsid w:val="00246F65"/>
    <w:rsid w:val="0024713D"/>
    <w:rsid w:val="00247205"/>
    <w:rsid w:val="00247278"/>
    <w:rsid w:val="0024746D"/>
    <w:rsid w:val="002474B6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2C1E"/>
    <w:rsid w:val="0025311E"/>
    <w:rsid w:val="002534A0"/>
    <w:rsid w:val="0025388D"/>
    <w:rsid w:val="002538F6"/>
    <w:rsid w:val="002539E1"/>
    <w:rsid w:val="00253B54"/>
    <w:rsid w:val="00253D22"/>
    <w:rsid w:val="0025446E"/>
    <w:rsid w:val="00254648"/>
    <w:rsid w:val="0025470B"/>
    <w:rsid w:val="00254772"/>
    <w:rsid w:val="00254B6C"/>
    <w:rsid w:val="00254E1B"/>
    <w:rsid w:val="00254FD7"/>
    <w:rsid w:val="00255718"/>
    <w:rsid w:val="00255813"/>
    <w:rsid w:val="00255A20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FC2"/>
    <w:rsid w:val="00257601"/>
    <w:rsid w:val="0025777F"/>
    <w:rsid w:val="00257793"/>
    <w:rsid w:val="00257804"/>
    <w:rsid w:val="00257C61"/>
    <w:rsid w:val="00257D9A"/>
    <w:rsid w:val="00257E26"/>
    <w:rsid w:val="00257E2F"/>
    <w:rsid w:val="00260536"/>
    <w:rsid w:val="00260555"/>
    <w:rsid w:val="00260B87"/>
    <w:rsid w:val="00260CAC"/>
    <w:rsid w:val="00260F3B"/>
    <w:rsid w:val="002610D2"/>
    <w:rsid w:val="00261372"/>
    <w:rsid w:val="002613E8"/>
    <w:rsid w:val="00261408"/>
    <w:rsid w:val="00261A8D"/>
    <w:rsid w:val="00261DE5"/>
    <w:rsid w:val="00261E8E"/>
    <w:rsid w:val="00261F1B"/>
    <w:rsid w:val="00261FF6"/>
    <w:rsid w:val="00262187"/>
    <w:rsid w:val="002621AA"/>
    <w:rsid w:val="00262525"/>
    <w:rsid w:val="002626DC"/>
    <w:rsid w:val="002628D5"/>
    <w:rsid w:val="00262A8C"/>
    <w:rsid w:val="00262C82"/>
    <w:rsid w:val="00263651"/>
    <w:rsid w:val="00263724"/>
    <w:rsid w:val="00263882"/>
    <w:rsid w:val="00263A86"/>
    <w:rsid w:val="00263BC8"/>
    <w:rsid w:val="00263E8B"/>
    <w:rsid w:val="00264051"/>
    <w:rsid w:val="00264069"/>
    <w:rsid w:val="002640C2"/>
    <w:rsid w:val="00264565"/>
    <w:rsid w:val="002648C3"/>
    <w:rsid w:val="00264E68"/>
    <w:rsid w:val="00265049"/>
    <w:rsid w:val="002655F4"/>
    <w:rsid w:val="00265837"/>
    <w:rsid w:val="00265A63"/>
    <w:rsid w:val="00265FB5"/>
    <w:rsid w:val="00266469"/>
    <w:rsid w:val="00266536"/>
    <w:rsid w:val="00266594"/>
    <w:rsid w:val="00266689"/>
    <w:rsid w:val="002666B8"/>
    <w:rsid w:val="00266827"/>
    <w:rsid w:val="00266F99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1E58"/>
    <w:rsid w:val="002721EF"/>
    <w:rsid w:val="00272327"/>
    <w:rsid w:val="0027241A"/>
    <w:rsid w:val="00272901"/>
    <w:rsid w:val="00272940"/>
    <w:rsid w:val="00272C6B"/>
    <w:rsid w:val="00272D83"/>
    <w:rsid w:val="00272F9F"/>
    <w:rsid w:val="00273548"/>
    <w:rsid w:val="002735CB"/>
    <w:rsid w:val="00273666"/>
    <w:rsid w:val="00273795"/>
    <w:rsid w:val="00273E34"/>
    <w:rsid w:val="002744D2"/>
    <w:rsid w:val="00274605"/>
    <w:rsid w:val="002747DC"/>
    <w:rsid w:val="00274989"/>
    <w:rsid w:val="00275011"/>
    <w:rsid w:val="00275020"/>
    <w:rsid w:val="00275471"/>
    <w:rsid w:val="002755DD"/>
    <w:rsid w:val="00275890"/>
    <w:rsid w:val="002758B5"/>
    <w:rsid w:val="00275A44"/>
    <w:rsid w:val="00275E05"/>
    <w:rsid w:val="00275F65"/>
    <w:rsid w:val="0027619C"/>
    <w:rsid w:val="00276211"/>
    <w:rsid w:val="002764D5"/>
    <w:rsid w:val="002769E1"/>
    <w:rsid w:val="00276C8B"/>
    <w:rsid w:val="00276CD1"/>
    <w:rsid w:val="002774FD"/>
    <w:rsid w:val="00277603"/>
    <w:rsid w:val="002776E7"/>
    <w:rsid w:val="002779A4"/>
    <w:rsid w:val="00277C07"/>
    <w:rsid w:val="00277E6D"/>
    <w:rsid w:val="0028006F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860"/>
    <w:rsid w:val="00282E7A"/>
    <w:rsid w:val="002831F6"/>
    <w:rsid w:val="00283B19"/>
    <w:rsid w:val="00283BEB"/>
    <w:rsid w:val="00283CBC"/>
    <w:rsid w:val="00283D52"/>
    <w:rsid w:val="002840C0"/>
    <w:rsid w:val="0028452C"/>
    <w:rsid w:val="002845EE"/>
    <w:rsid w:val="00284BA2"/>
    <w:rsid w:val="002857BE"/>
    <w:rsid w:val="002864D7"/>
    <w:rsid w:val="002865E9"/>
    <w:rsid w:val="00286939"/>
    <w:rsid w:val="002869B5"/>
    <w:rsid w:val="00286DD0"/>
    <w:rsid w:val="002870B9"/>
    <w:rsid w:val="00287254"/>
    <w:rsid w:val="0028733C"/>
    <w:rsid w:val="00287462"/>
    <w:rsid w:val="002877A0"/>
    <w:rsid w:val="00287EAD"/>
    <w:rsid w:val="00287EB1"/>
    <w:rsid w:val="00287EC9"/>
    <w:rsid w:val="0029022E"/>
    <w:rsid w:val="002903C0"/>
    <w:rsid w:val="00290407"/>
    <w:rsid w:val="002904A5"/>
    <w:rsid w:val="00290F95"/>
    <w:rsid w:val="0029178D"/>
    <w:rsid w:val="002918D3"/>
    <w:rsid w:val="0029198F"/>
    <w:rsid w:val="00291B06"/>
    <w:rsid w:val="00291C4C"/>
    <w:rsid w:val="00291F4C"/>
    <w:rsid w:val="00292060"/>
    <w:rsid w:val="002920E8"/>
    <w:rsid w:val="002927E8"/>
    <w:rsid w:val="00292B8C"/>
    <w:rsid w:val="00292D54"/>
    <w:rsid w:val="00293223"/>
    <w:rsid w:val="00293488"/>
    <w:rsid w:val="00293580"/>
    <w:rsid w:val="00293592"/>
    <w:rsid w:val="00293874"/>
    <w:rsid w:val="00293878"/>
    <w:rsid w:val="00293952"/>
    <w:rsid w:val="00293EF8"/>
    <w:rsid w:val="0029400B"/>
    <w:rsid w:val="0029448A"/>
    <w:rsid w:val="00294BAE"/>
    <w:rsid w:val="00294BB1"/>
    <w:rsid w:val="00294BE2"/>
    <w:rsid w:val="00294CBC"/>
    <w:rsid w:val="002951AF"/>
    <w:rsid w:val="00295234"/>
    <w:rsid w:val="0029527F"/>
    <w:rsid w:val="0029534C"/>
    <w:rsid w:val="002953CE"/>
    <w:rsid w:val="00295408"/>
    <w:rsid w:val="002955AC"/>
    <w:rsid w:val="00295840"/>
    <w:rsid w:val="00295BA9"/>
    <w:rsid w:val="002961D8"/>
    <w:rsid w:val="002962FB"/>
    <w:rsid w:val="00296898"/>
    <w:rsid w:val="00296A0F"/>
    <w:rsid w:val="00296E50"/>
    <w:rsid w:val="00296E53"/>
    <w:rsid w:val="002970AA"/>
    <w:rsid w:val="0029723F"/>
    <w:rsid w:val="00297328"/>
    <w:rsid w:val="00297440"/>
    <w:rsid w:val="002976AC"/>
    <w:rsid w:val="002976EE"/>
    <w:rsid w:val="00297CA2"/>
    <w:rsid w:val="002A009F"/>
    <w:rsid w:val="002A01E0"/>
    <w:rsid w:val="002A02DC"/>
    <w:rsid w:val="002A0341"/>
    <w:rsid w:val="002A0CD8"/>
    <w:rsid w:val="002A0E2D"/>
    <w:rsid w:val="002A10A7"/>
    <w:rsid w:val="002A12B7"/>
    <w:rsid w:val="002A13F6"/>
    <w:rsid w:val="002A155F"/>
    <w:rsid w:val="002A1EB7"/>
    <w:rsid w:val="002A1FFF"/>
    <w:rsid w:val="002A2203"/>
    <w:rsid w:val="002A240F"/>
    <w:rsid w:val="002A2DB6"/>
    <w:rsid w:val="002A2FFD"/>
    <w:rsid w:val="002A3008"/>
    <w:rsid w:val="002A3206"/>
    <w:rsid w:val="002A35DC"/>
    <w:rsid w:val="002A39BD"/>
    <w:rsid w:val="002A39DE"/>
    <w:rsid w:val="002A39EB"/>
    <w:rsid w:val="002A47E9"/>
    <w:rsid w:val="002A47F1"/>
    <w:rsid w:val="002A47F6"/>
    <w:rsid w:val="002A4A2F"/>
    <w:rsid w:val="002A4D18"/>
    <w:rsid w:val="002A4D7A"/>
    <w:rsid w:val="002A4E29"/>
    <w:rsid w:val="002A511E"/>
    <w:rsid w:val="002A6381"/>
    <w:rsid w:val="002A644F"/>
    <w:rsid w:val="002A64CB"/>
    <w:rsid w:val="002A65BF"/>
    <w:rsid w:val="002A6646"/>
    <w:rsid w:val="002A6DF0"/>
    <w:rsid w:val="002A7097"/>
    <w:rsid w:val="002A7219"/>
    <w:rsid w:val="002A7225"/>
    <w:rsid w:val="002A7CD8"/>
    <w:rsid w:val="002A7D42"/>
    <w:rsid w:val="002A7EE1"/>
    <w:rsid w:val="002B00C5"/>
    <w:rsid w:val="002B0189"/>
    <w:rsid w:val="002B0205"/>
    <w:rsid w:val="002B0282"/>
    <w:rsid w:val="002B0592"/>
    <w:rsid w:val="002B081E"/>
    <w:rsid w:val="002B0902"/>
    <w:rsid w:val="002B0C58"/>
    <w:rsid w:val="002B0E1A"/>
    <w:rsid w:val="002B121E"/>
    <w:rsid w:val="002B14FE"/>
    <w:rsid w:val="002B16A7"/>
    <w:rsid w:val="002B1E07"/>
    <w:rsid w:val="002B1E27"/>
    <w:rsid w:val="002B1EBB"/>
    <w:rsid w:val="002B1ECB"/>
    <w:rsid w:val="002B2035"/>
    <w:rsid w:val="002B2346"/>
    <w:rsid w:val="002B26E7"/>
    <w:rsid w:val="002B280E"/>
    <w:rsid w:val="002B2AFC"/>
    <w:rsid w:val="002B2EC2"/>
    <w:rsid w:val="002B2F25"/>
    <w:rsid w:val="002B32D0"/>
    <w:rsid w:val="002B3436"/>
    <w:rsid w:val="002B344F"/>
    <w:rsid w:val="002B34B8"/>
    <w:rsid w:val="002B3656"/>
    <w:rsid w:val="002B3B3D"/>
    <w:rsid w:val="002B3F55"/>
    <w:rsid w:val="002B4092"/>
    <w:rsid w:val="002B45B1"/>
    <w:rsid w:val="002B471E"/>
    <w:rsid w:val="002B48DD"/>
    <w:rsid w:val="002B49E5"/>
    <w:rsid w:val="002B4A0A"/>
    <w:rsid w:val="002B4BDD"/>
    <w:rsid w:val="002B4C61"/>
    <w:rsid w:val="002B4CF1"/>
    <w:rsid w:val="002B5767"/>
    <w:rsid w:val="002B5796"/>
    <w:rsid w:val="002B5939"/>
    <w:rsid w:val="002B596C"/>
    <w:rsid w:val="002B59DC"/>
    <w:rsid w:val="002B61A7"/>
    <w:rsid w:val="002B64A7"/>
    <w:rsid w:val="002B66C7"/>
    <w:rsid w:val="002B66D7"/>
    <w:rsid w:val="002B6ACD"/>
    <w:rsid w:val="002B6D67"/>
    <w:rsid w:val="002B6E19"/>
    <w:rsid w:val="002B701F"/>
    <w:rsid w:val="002B744A"/>
    <w:rsid w:val="002B744F"/>
    <w:rsid w:val="002B7776"/>
    <w:rsid w:val="002B7863"/>
    <w:rsid w:val="002B793D"/>
    <w:rsid w:val="002B7A19"/>
    <w:rsid w:val="002B7AEF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AB3"/>
    <w:rsid w:val="002C3B89"/>
    <w:rsid w:val="002C3D6C"/>
    <w:rsid w:val="002C40ED"/>
    <w:rsid w:val="002C443D"/>
    <w:rsid w:val="002C4667"/>
    <w:rsid w:val="002C47D5"/>
    <w:rsid w:val="002C4B29"/>
    <w:rsid w:val="002C4E85"/>
    <w:rsid w:val="002C5092"/>
    <w:rsid w:val="002C5547"/>
    <w:rsid w:val="002C58E2"/>
    <w:rsid w:val="002C5F6C"/>
    <w:rsid w:val="002C5FF2"/>
    <w:rsid w:val="002C648F"/>
    <w:rsid w:val="002C64AC"/>
    <w:rsid w:val="002C667E"/>
    <w:rsid w:val="002C6824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114B"/>
    <w:rsid w:val="002D11CC"/>
    <w:rsid w:val="002D16FB"/>
    <w:rsid w:val="002D1817"/>
    <w:rsid w:val="002D1927"/>
    <w:rsid w:val="002D19B4"/>
    <w:rsid w:val="002D1B0C"/>
    <w:rsid w:val="002D1BAD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37"/>
    <w:rsid w:val="002D2B6B"/>
    <w:rsid w:val="002D2F73"/>
    <w:rsid w:val="002D30BA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544"/>
    <w:rsid w:val="002D572C"/>
    <w:rsid w:val="002D5BFA"/>
    <w:rsid w:val="002D5DBA"/>
    <w:rsid w:val="002D6051"/>
    <w:rsid w:val="002D639B"/>
    <w:rsid w:val="002D642B"/>
    <w:rsid w:val="002D64DF"/>
    <w:rsid w:val="002D665F"/>
    <w:rsid w:val="002D6974"/>
    <w:rsid w:val="002D6CC8"/>
    <w:rsid w:val="002D6F99"/>
    <w:rsid w:val="002D7180"/>
    <w:rsid w:val="002D73CD"/>
    <w:rsid w:val="002D75D8"/>
    <w:rsid w:val="002D7942"/>
    <w:rsid w:val="002E0336"/>
    <w:rsid w:val="002E0797"/>
    <w:rsid w:val="002E0B55"/>
    <w:rsid w:val="002E0C93"/>
    <w:rsid w:val="002E0CFE"/>
    <w:rsid w:val="002E0E61"/>
    <w:rsid w:val="002E0E6C"/>
    <w:rsid w:val="002E10D2"/>
    <w:rsid w:val="002E12ED"/>
    <w:rsid w:val="002E165B"/>
    <w:rsid w:val="002E1D05"/>
    <w:rsid w:val="002E2301"/>
    <w:rsid w:val="002E237C"/>
    <w:rsid w:val="002E2407"/>
    <w:rsid w:val="002E2783"/>
    <w:rsid w:val="002E27E4"/>
    <w:rsid w:val="002E2921"/>
    <w:rsid w:val="002E29D1"/>
    <w:rsid w:val="002E2AC1"/>
    <w:rsid w:val="002E2BA4"/>
    <w:rsid w:val="002E2C08"/>
    <w:rsid w:val="002E2E9E"/>
    <w:rsid w:val="002E30E6"/>
    <w:rsid w:val="002E33DF"/>
    <w:rsid w:val="002E344B"/>
    <w:rsid w:val="002E35D2"/>
    <w:rsid w:val="002E36C4"/>
    <w:rsid w:val="002E3824"/>
    <w:rsid w:val="002E3943"/>
    <w:rsid w:val="002E3999"/>
    <w:rsid w:val="002E3CF2"/>
    <w:rsid w:val="002E4150"/>
    <w:rsid w:val="002E41A6"/>
    <w:rsid w:val="002E41C9"/>
    <w:rsid w:val="002E4364"/>
    <w:rsid w:val="002E4586"/>
    <w:rsid w:val="002E4972"/>
    <w:rsid w:val="002E4CC3"/>
    <w:rsid w:val="002E4D17"/>
    <w:rsid w:val="002E4D49"/>
    <w:rsid w:val="002E4E73"/>
    <w:rsid w:val="002E4F85"/>
    <w:rsid w:val="002E507D"/>
    <w:rsid w:val="002E5315"/>
    <w:rsid w:val="002E574C"/>
    <w:rsid w:val="002E595B"/>
    <w:rsid w:val="002E5ACB"/>
    <w:rsid w:val="002E604E"/>
    <w:rsid w:val="002E642B"/>
    <w:rsid w:val="002E64B0"/>
    <w:rsid w:val="002E67CF"/>
    <w:rsid w:val="002E6C02"/>
    <w:rsid w:val="002E729A"/>
    <w:rsid w:val="002E74FA"/>
    <w:rsid w:val="002E765B"/>
    <w:rsid w:val="002E7A1D"/>
    <w:rsid w:val="002E7A78"/>
    <w:rsid w:val="002E7A84"/>
    <w:rsid w:val="002F00F0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86D"/>
    <w:rsid w:val="002F30C1"/>
    <w:rsid w:val="002F31A4"/>
    <w:rsid w:val="002F3675"/>
    <w:rsid w:val="002F388C"/>
    <w:rsid w:val="002F39AA"/>
    <w:rsid w:val="002F3B1E"/>
    <w:rsid w:val="002F3CAB"/>
    <w:rsid w:val="002F4304"/>
    <w:rsid w:val="002F4587"/>
    <w:rsid w:val="002F45FC"/>
    <w:rsid w:val="002F467C"/>
    <w:rsid w:val="002F4792"/>
    <w:rsid w:val="002F4845"/>
    <w:rsid w:val="002F4984"/>
    <w:rsid w:val="002F4A8D"/>
    <w:rsid w:val="002F4C41"/>
    <w:rsid w:val="002F5001"/>
    <w:rsid w:val="002F5033"/>
    <w:rsid w:val="002F5040"/>
    <w:rsid w:val="002F519A"/>
    <w:rsid w:val="002F52CF"/>
    <w:rsid w:val="002F53C8"/>
    <w:rsid w:val="002F5491"/>
    <w:rsid w:val="002F575F"/>
    <w:rsid w:val="002F5B55"/>
    <w:rsid w:val="002F64F8"/>
    <w:rsid w:val="002F67E2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EFE"/>
    <w:rsid w:val="00300121"/>
    <w:rsid w:val="003007B9"/>
    <w:rsid w:val="003008F2"/>
    <w:rsid w:val="00300BCD"/>
    <w:rsid w:val="00300CBA"/>
    <w:rsid w:val="00300F1B"/>
    <w:rsid w:val="00301117"/>
    <w:rsid w:val="00301214"/>
    <w:rsid w:val="00301AA9"/>
    <w:rsid w:val="00301C8C"/>
    <w:rsid w:val="00301D00"/>
    <w:rsid w:val="00302038"/>
    <w:rsid w:val="00302060"/>
    <w:rsid w:val="0030208F"/>
    <w:rsid w:val="00302387"/>
    <w:rsid w:val="00302480"/>
    <w:rsid w:val="003024D4"/>
    <w:rsid w:val="003025EF"/>
    <w:rsid w:val="0030266F"/>
    <w:rsid w:val="003026A4"/>
    <w:rsid w:val="00302741"/>
    <w:rsid w:val="0030277A"/>
    <w:rsid w:val="00302B84"/>
    <w:rsid w:val="00302E09"/>
    <w:rsid w:val="00303247"/>
    <w:rsid w:val="00303D29"/>
    <w:rsid w:val="00303E3E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32D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C1B"/>
    <w:rsid w:val="00312DAD"/>
    <w:rsid w:val="00312FC3"/>
    <w:rsid w:val="003130A1"/>
    <w:rsid w:val="00313323"/>
    <w:rsid w:val="0031347C"/>
    <w:rsid w:val="003134D4"/>
    <w:rsid w:val="0031360B"/>
    <w:rsid w:val="003138B1"/>
    <w:rsid w:val="003140CE"/>
    <w:rsid w:val="003143F1"/>
    <w:rsid w:val="003153AC"/>
    <w:rsid w:val="00315998"/>
    <w:rsid w:val="00315CD8"/>
    <w:rsid w:val="00315DB8"/>
    <w:rsid w:val="00315F84"/>
    <w:rsid w:val="00316146"/>
    <w:rsid w:val="0031614D"/>
    <w:rsid w:val="0031664C"/>
    <w:rsid w:val="003166C5"/>
    <w:rsid w:val="00316E96"/>
    <w:rsid w:val="003171D4"/>
    <w:rsid w:val="00317552"/>
    <w:rsid w:val="003175B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646"/>
    <w:rsid w:val="003217F6"/>
    <w:rsid w:val="003218CC"/>
    <w:rsid w:val="00321943"/>
    <w:rsid w:val="00321A57"/>
    <w:rsid w:val="00322065"/>
    <w:rsid w:val="003220C8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5BC"/>
    <w:rsid w:val="00323853"/>
    <w:rsid w:val="00323BEB"/>
    <w:rsid w:val="00323C29"/>
    <w:rsid w:val="0032423F"/>
    <w:rsid w:val="00324325"/>
    <w:rsid w:val="00324764"/>
    <w:rsid w:val="003248EE"/>
    <w:rsid w:val="00324D64"/>
    <w:rsid w:val="00324FE1"/>
    <w:rsid w:val="003250AE"/>
    <w:rsid w:val="003258E5"/>
    <w:rsid w:val="00325A5D"/>
    <w:rsid w:val="00325BAE"/>
    <w:rsid w:val="00325C4E"/>
    <w:rsid w:val="00325C52"/>
    <w:rsid w:val="0032606D"/>
    <w:rsid w:val="003260D0"/>
    <w:rsid w:val="00326345"/>
    <w:rsid w:val="0032679C"/>
    <w:rsid w:val="003267E1"/>
    <w:rsid w:val="003268A5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D78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2F4C"/>
    <w:rsid w:val="00333201"/>
    <w:rsid w:val="0033323A"/>
    <w:rsid w:val="0033341F"/>
    <w:rsid w:val="003335E3"/>
    <w:rsid w:val="0033384E"/>
    <w:rsid w:val="00333D08"/>
    <w:rsid w:val="00333D40"/>
    <w:rsid w:val="00333D6C"/>
    <w:rsid w:val="00333FF6"/>
    <w:rsid w:val="00334200"/>
    <w:rsid w:val="003342E6"/>
    <w:rsid w:val="00334502"/>
    <w:rsid w:val="00334518"/>
    <w:rsid w:val="00334576"/>
    <w:rsid w:val="003345CF"/>
    <w:rsid w:val="003346D5"/>
    <w:rsid w:val="00334D81"/>
    <w:rsid w:val="00335215"/>
    <w:rsid w:val="00335756"/>
    <w:rsid w:val="00335777"/>
    <w:rsid w:val="00336990"/>
    <w:rsid w:val="00336C51"/>
    <w:rsid w:val="00336CE8"/>
    <w:rsid w:val="00337015"/>
    <w:rsid w:val="003373D1"/>
    <w:rsid w:val="0033755B"/>
    <w:rsid w:val="00337818"/>
    <w:rsid w:val="00337A04"/>
    <w:rsid w:val="00337C05"/>
    <w:rsid w:val="00337D63"/>
    <w:rsid w:val="00337FA2"/>
    <w:rsid w:val="00337FBB"/>
    <w:rsid w:val="003400DB"/>
    <w:rsid w:val="00340288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86C"/>
    <w:rsid w:val="00342931"/>
    <w:rsid w:val="00342DA2"/>
    <w:rsid w:val="00342E7F"/>
    <w:rsid w:val="00342F88"/>
    <w:rsid w:val="003432D5"/>
    <w:rsid w:val="003434E2"/>
    <w:rsid w:val="00343F9F"/>
    <w:rsid w:val="003440A7"/>
    <w:rsid w:val="003442BB"/>
    <w:rsid w:val="0034431D"/>
    <w:rsid w:val="003443FC"/>
    <w:rsid w:val="003446BA"/>
    <w:rsid w:val="00344735"/>
    <w:rsid w:val="0034574A"/>
    <w:rsid w:val="003461CE"/>
    <w:rsid w:val="003469DF"/>
    <w:rsid w:val="00346DB0"/>
    <w:rsid w:val="00346FC1"/>
    <w:rsid w:val="0034740D"/>
    <w:rsid w:val="00347ADA"/>
    <w:rsid w:val="00347D8F"/>
    <w:rsid w:val="00350021"/>
    <w:rsid w:val="00350141"/>
    <w:rsid w:val="00350424"/>
    <w:rsid w:val="00350425"/>
    <w:rsid w:val="003506E8"/>
    <w:rsid w:val="00350942"/>
    <w:rsid w:val="00350A74"/>
    <w:rsid w:val="00350C9F"/>
    <w:rsid w:val="00350D3F"/>
    <w:rsid w:val="00350F85"/>
    <w:rsid w:val="00350F88"/>
    <w:rsid w:val="003515F6"/>
    <w:rsid w:val="003515F8"/>
    <w:rsid w:val="00351997"/>
    <w:rsid w:val="003519D6"/>
    <w:rsid w:val="00351A50"/>
    <w:rsid w:val="00351C09"/>
    <w:rsid w:val="00351EE7"/>
    <w:rsid w:val="00351FD7"/>
    <w:rsid w:val="0035226F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45D6"/>
    <w:rsid w:val="0035464F"/>
    <w:rsid w:val="00354781"/>
    <w:rsid w:val="003547B0"/>
    <w:rsid w:val="00354CD4"/>
    <w:rsid w:val="00354D3A"/>
    <w:rsid w:val="00354F50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02A"/>
    <w:rsid w:val="0035787D"/>
    <w:rsid w:val="00357A9A"/>
    <w:rsid w:val="00357AC1"/>
    <w:rsid w:val="00357BF3"/>
    <w:rsid w:val="00357C07"/>
    <w:rsid w:val="00357EEB"/>
    <w:rsid w:val="00357F80"/>
    <w:rsid w:val="00360013"/>
    <w:rsid w:val="00360191"/>
    <w:rsid w:val="00360192"/>
    <w:rsid w:val="003603DD"/>
    <w:rsid w:val="0036049D"/>
    <w:rsid w:val="003606A6"/>
    <w:rsid w:val="00360C3B"/>
    <w:rsid w:val="003613F2"/>
    <w:rsid w:val="0036210D"/>
    <w:rsid w:val="00362393"/>
    <w:rsid w:val="00362765"/>
    <w:rsid w:val="00362996"/>
    <w:rsid w:val="00362E0F"/>
    <w:rsid w:val="00362F0C"/>
    <w:rsid w:val="00363559"/>
    <w:rsid w:val="00363D0A"/>
    <w:rsid w:val="00363F84"/>
    <w:rsid w:val="00363F87"/>
    <w:rsid w:val="00364127"/>
    <w:rsid w:val="0036479C"/>
    <w:rsid w:val="00364959"/>
    <w:rsid w:val="00364ED8"/>
    <w:rsid w:val="00364FEB"/>
    <w:rsid w:val="00365292"/>
    <w:rsid w:val="003658AB"/>
    <w:rsid w:val="00365A5D"/>
    <w:rsid w:val="00365DCC"/>
    <w:rsid w:val="00366028"/>
    <w:rsid w:val="003664B1"/>
    <w:rsid w:val="00366C6A"/>
    <w:rsid w:val="0036702D"/>
    <w:rsid w:val="003671A2"/>
    <w:rsid w:val="00367A55"/>
    <w:rsid w:val="00367DFD"/>
    <w:rsid w:val="0037057D"/>
    <w:rsid w:val="0037098E"/>
    <w:rsid w:val="00370B27"/>
    <w:rsid w:val="00370FC2"/>
    <w:rsid w:val="00371132"/>
    <w:rsid w:val="0037117F"/>
    <w:rsid w:val="003717EC"/>
    <w:rsid w:val="0037183B"/>
    <w:rsid w:val="00371CFA"/>
    <w:rsid w:val="0037248D"/>
    <w:rsid w:val="00372941"/>
    <w:rsid w:val="00372C27"/>
    <w:rsid w:val="00373111"/>
    <w:rsid w:val="0037360F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364"/>
    <w:rsid w:val="003753E1"/>
    <w:rsid w:val="00375CD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CCE"/>
    <w:rsid w:val="0038020B"/>
    <w:rsid w:val="0038030A"/>
    <w:rsid w:val="0038032B"/>
    <w:rsid w:val="00380575"/>
    <w:rsid w:val="0038079D"/>
    <w:rsid w:val="003808A0"/>
    <w:rsid w:val="00380952"/>
    <w:rsid w:val="003809D5"/>
    <w:rsid w:val="00380B87"/>
    <w:rsid w:val="00380D4C"/>
    <w:rsid w:val="00380E62"/>
    <w:rsid w:val="00381064"/>
    <w:rsid w:val="003811DD"/>
    <w:rsid w:val="00381568"/>
    <w:rsid w:val="00381637"/>
    <w:rsid w:val="003819B9"/>
    <w:rsid w:val="00381A5F"/>
    <w:rsid w:val="00381C7D"/>
    <w:rsid w:val="0038201C"/>
    <w:rsid w:val="003821BA"/>
    <w:rsid w:val="003823B0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3EE5"/>
    <w:rsid w:val="003844A7"/>
    <w:rsid w:val="0038452A"/>
    <w:rsid w:val="00384679"/>
    <w:rsid w:val="00384832"/>
    <w:rsid w:val="00384C76"/>
    <w:rsid w:val="00384FE2"/>
    <w:rsid w:val="00385A99"/>
    <w:rsid w:val="00385F92"/>
    <w:rsid w:val="00385FA0"/>
    <w:rsid w:val="00386065"/>
    <w:rsid w:val="00386581"/>
    <w:rsid w:val="003868EA"/>
    <w:rsid w:val="003869BF"/>
    <w:rsid w:val="00386B3A"/>
    <w:rsid w:val="00386BAF"/>
    <w:rsid w:val="00386CC9"/>
    <w:rsid w:val="00387A0C"/>
    <w:rsid w:val="00387A2E"/>
    <w:rsid w:val="00387A33"/>
    <w:rsid w:val="00387DF9"/>
    <w:rsid w:val="00387E06"/>
    <w:rsid w:val="00390116"/>
    <w:rsid w:val="00390571"/>
    <w:rsid w:val="0039061A"/>
    <w:rsid w:val="00390644"/>
    <w:rsid w:val="003909FD"/>
    <w:rsid w:val="00390BC6"/>
    <w:rsid w:val="00390E93"/>
    <w:rsid w:val="00391422"/>
    <w:rsid w:val="00391459"/>
    <w:rsid w:val="0039152C"/>
    <w:rsid w:val="0039154F"/>
    <w:rsid w:val="0039180E"/>
    <w:rsid w:val="0039194F"/>
    <w:rsid w:val="00391B84"/>
    <w:rsid w:val="00391BAA"/>
    <w:rsid w:val="00391D76"/>
    <w:rsid w:val="00391E28"/>
    <w:rsid w:val="00391E6A"/>
    <w:rsid w:val="00391FA3"/>
    <w:rsid w:val="003922C9"/>
    <w:rsid w:val="00392636"/>
    <w:rsid w:val="00392822"/>
    <w:rsid w:val="003928A4"/>
    <w:rsid w:val="00392938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F38"/>
    <w:rsid w:val="00393FCC"/>
    <w:rsid w:val="0039407B"/>
    <w:rsid w:val="003945B3"/>
    <w:rsid w:val="00394726"/>
    <w:rsid w:val="00394E7B"/>
    <w:rsid w:val="00394F53"/>
    <w:rsid w:val="0039521A"/>
    <w:rsid w:val="00395A76"/>
    <w:rsid w:val="00395B0A"/>
    <w:rsid w:val="00395D38"/>
    <w:rsid w:val="00395E0C"/>
    <w:rsid w:val="00395EC6"/>
    <w:rsid w:val="00396384"/>
    <w:rsid w:val="0039652F"/>
    <w:rsid w:val="003968DA"/>
    <w:rsid w:val="003974D1"/>
    <w:rsid w:val="00397720"/>
    <w:rsid w:val="003979F8"/>
    <w:rsid w:val="00397F91"/>
    <w:rsid w:val="00397FDB"/>
    <w:rsid w:val="003A00CA"/>
    <w:rsid w:val="003A02CC"/>
    <w:rsid w:val="003A0373"/>
    <w:rsid w:val="003A0B53"/>
    <w:rsid w:val="003A0C6F"/>
    <w:rsid w:val="003A0EA5"/>
    <w:rsid w:val="003A0FA0"/>
    <w:rsid w:val="003A1344"/>
    <w:rsid w:val="003A1380"/>
    <w:rsid w:val="003A1418"/>
    <w:rsid w:val="003A24B2"/>
    <w:rsid w:val="003A25BE"/>
    <w:rsid w:val="003A27C0"/>
    <w:rsid w:val="003A2B70"/>
    <w:rsid w:val="003A2BF0"/>
    <w:rsid w:val="003A2D02"/>
    <w:rsid w:val="003A3009"/>
    <w:rsid w:val="003A3037"/>
    <w:rsid w:val="003A308F"/>
    <w:rsid w:val="003A3766"/>
    <w:rsid w:val="003A39B1"/>
    <w:rsid w:val="003A3E73"/>
    <w:rsid w:val="003A3EA9"/>
    <w:rsid w:val="003A4080"/>
    <w:rsid w:val="003A4232"/>
    <w:rsid w:val="003A4249"/>
    <w:rsid w:val="003A442E"/>
    <w:rsid w:val="003A4B2B"/>
    <w:rsid w:val="003A4E8D"/>
    <w:rsid w:val="003A5431"/>
    <w:rsid w:val="003A5590"/>
    <w:rsid w:val="003A56BC"/>
    <w:rsid w:val="003A5A1B"/>
    <w:rsid w:val="003A62F6"/>
    <w:rsid w:val="003A63D8"/>
    <w:rsid w:val="003A64EC"/>
    <w:rsid w:val="003A662C"/>
    <w:rsid w:val="003A67EF"/>
    <w:rsid w:val="003A6B51"/>
    <w:rsid w:val="003A7034"/>
    <w:rsid w:val="003A7213"/>
    <w:rsid w:val="003A76E1"/>
    <w:rsid w:val="003A78B6"/>
    <w:rsid w:val="003A7E7C"/>
    <w:rsid w:val="003B037A"/>
    <w:rsid w:val="003B06E6"/>
    <w:rsid w:val="003B08B9"/>
    <w:rsid w:val="003B0A7F"/>
    <w:rsid w:val="003B0ABC"/>
    <w:rsid w:val="003B0D7B"/>
    <w:rsid w:val="003B0E6C"/>
    <w:rsid w:val="003B0EBA"/>
    <w:rsid w:val="003B0F6D"/>
    <w:rsid w:val="003B1204"/>
    <w:rsid w:val="003B13C9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41"/>
    <w:rsid w:val="003B2EB6"/>
    <w:rsid w:val="003B2F0E"/>
    <w:rsid w:val="003B2F69"/>
    <w:rsid w:val="003B3001"/>
    <w:rsid w:val="003B34E7"/>
    <w:rsid w:val="003B3866"/>
    <w:rsid w:val="003B3938"/>
    <w:rsid w:val="003B3D67"/>
    <w:rsid w:val="003B3EA0"/>
    <w:rsid w:val="003B4014"/>
    <w:rsid w:val="003B4076"/>
    <w:rsid w:val="003B4364"/>
    <w:rsid w:val="003B43FD"/>
    <w:rsid w:val="003B4404"/>
    <w:rsid w:val="003B490D"/>
    <w:rsid w:val="003B49AD"/>
    <w:rsid w:val="003B4D7F"/>
    <w:rsid w:val="003B4E8C"/>
    <w:rsid w:val="003B5540"/>
    <w:rsid w:val="003B562E"/>
    <w:rsid w:val="003B56E8"/>
    <w:rsid w:val="003B5DAF"/>
    <w:rsid w:val="003B5DF9"/>
    <w:rsid w:val="003B5F84"/>
    <w:rsid w:val="003B6200"/>
    <w:rsid w:val="003B62AD"/>
    <w:rsid w:val="003B6306"/>
    <w:rsid w:val="003B65C3"/>
    <w:rsid w:val="003B681B"/>
    <w:rsid w:val="003B6FA6"/>
    <w:rsid w:val="003B712A"/>
    <w:rsid w:val="003B72D0"/>
    <w:rsid w:val="003B7520"/>
    <w:rsid w:val="003B7860"/>
    <w:rsid w:val="003B7900"/>
    <w:rsid w:val="003C0096"/>
    <w:rsid w:val="003C01D5"/>
    <w:rsid w:val="003C0A4F"/>
    <w:rsid w:val="003C0A93"/>
    <w:rsid w:val="003C0B9F"/>
    <w:rsid w:val="003C0CC3"/>
    <w:rsid w:val="003C0E78"/>
    <w:rsid w:val="003C10C2"/>
    <w:rsid w:val="003C161C"/>
    <w:rsid w:val="003C1B51"/>
    <w:rsid w:val="003C1B71"/>
    <w:rsid w:val="003C1EF5"/>
    <w:rsid w:val="003C1EFF"/>
    <w:rsid w:val="003C20AF"/>
    <w:rsid w:val="003C20C6"/>
    <w:rsid w:val="003C2161"/>
    <w:rsid w:val="003C2570"/>
    <w:rsid w:val="003C38DF"/>
    <w:rsid w:val="003C411D"/>
    <w:rsid w:val="003C44C4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5F81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82E"/>
    <w:rsid w:val="003C7835"/>
    <w:rsid w:val="003C7B44"/>
    <w:rsid w:val="003C7F03"/>
    <w:rsid w:val="003D01BA"/>
    <w:rsid w:val="003D04A5"/>
    <w:rsid w:val="003D0652"/>
    <w:rsid w:val="003D0660"/>
    <w:rsid w:val="003D0881"/>
    <w:rsid w:val="003D09B9"/>
    <w:rsid w:val="003D0CBB"/>
    <w:rsid w:val="003D0F25"/>
    <w:rsid w:val="003D0F67"/>
    <w:rsid w:val="003D0F78"/>
    <w:rsid w:val="003D0F93"/>
    <w:rsid w:val="003D107F"/>
    <w:rsid w:val="003D10B7"/>
    <w:rsid w:val="003D1465"/>
    <w:rsid w:val="003D1570"/>
    <w:rsid w:val="003D1BFC"/>
    <w:rsid w:val="003D1C64"/>
    <w:rsid w:val="003D20EB"/>
    <w:rsid w:val="003D219B"/>
    <w:rsid w:val="003D24B7"/>
    <w:rsid w:val="003D254E"/>
    <w:rsid w:val="003D285C"/>
    <w:rsid w:val="003D28C5"/>
    <w:rsid w:val="003D2AC3"/>
    <w:rsid w:val="003D2FCE"/>
    <w:rsid w:val="003D311F"/>
    <w:rsid w:val="003D318C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EB"/>
    <w:rsid w:val="003D65AC"/>
    <w:rsid w:val="003D6F02"/>
    <w:rsid w:val="003D756B"/>
    <w:rsid w:val="003D7653"/>
    <w:rsid w:val="003D76F2"/>
    <w:rsid w:val="003D7A5C"/>
    <w:rsid w:val="003D7D2C"/>
    <w:rsid w:val="003D7D4A"/>
    <w:rsid w:val="003D7FCD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CD6"/>
    <w:rsid w:val="003E228F"/>
    <w:rsid w:val="003E2365"/>
    <w:rsid w:val="003E2473"/>
    <w:rsid w:val="003E253E"/>
    <w:rsid w:val="003E2B08"/>
    <w:rsid w:val="003E31E3"/>
    <w:rsid w:val="003E3210"/>
    <w:rsid w:val="003E3345"/>
    <w:rsid w:val="003E3550"/>
    <w:rsid w:val="003E3672"/>
    <w:rsid w:val="003E375E"/>
    <w:rsid w:val="003E3D41"/>
    <w:rsid w:val="003E4046"/>
    <w:rsid w:val="003E40F1"/>
    <w:rsid w:val="003E4201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6355"/>
    <w:rsid w:val="003E6534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9F0"/>
    <w:rsid w:val="003E7A00"/>
    <w:rsid w:val="003E7A34"/>
    <w:rsid w:val="003F00C0"/>
    <w:rsid w:val="003F0196"/>
    <w:rsid w:val="003F0240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8A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2E3"/>
    <w:rsid w:val="003F3727"/>
    <w:rsid w:val="003F39F2"/>
    <w:rsid w:val="003F3CC9"/>
    <w:rsid w:val="003F3F12"/>
    <w:rsid w:val="003F3F41"/>
    <w:rsid w:val="003F4191"/>
    <w:rsid w:val="003F41A1"/>
    <w:rsid w:val="003F4667"/>
    <w:rsid w:val="003F4AF9"/>
    <w:rsid w:val="003F4B4A"/>
    <w:rsid w:val="003F4DFE"/>
    <w:rsid w:val="003F5465"/>
    <w:rsid w:val="003F5777"/>
    <w:rsid w:val="003F60FE"/>
    <w:rsid w:val="003F6189"/>
    <w:rsid w:val="003F66E0"/>
    <w:rsid w:val="003F6738"/>
    <w:rsid w:val="003F68E0"/>
    <w:rsid w:val="003F6BE8"/>
    <w:rsid w:val="003F6C4E"/>
    <w:rsid w:val="003F6CA9"/>
    <w:rsid w:val="003F6F09"/>
    <w:rsid w:val="003F7284"/>
    <w:rsid w:val="003F7707"/>
    <w:rsid w:val="003F7EA2"/>
    <w:rsid w:val="003F7EBF"/>
    <w:rsid w:val="00400321"/>
    <w:rsid w:val="00400377"/>
    <w:rsid w:val="004003FC"/>
    <w:rsid w:val="0040068B"/>
    <w:rsid w:val="0040069E"/>
    <w:rsid w:val="00400A12"/>
    <w:rsid w:val="004010DB"/>
    <w:rsid w:val="0040114F"/>
    <w:rsid w:val="00401252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C3"/>
    <w:rsid w:val="004034C4"/>
    <w:rsid w:val="0040353F"/>
    <w:rsid w:val="004035FC"/>
    <w:rsid w:val="00403928"/>
    <w:rsid w:val="00403C37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6E7"/>
    <w:rsid w:val="004078BA"/>
    <w:rsid w:val="00407AB5"/>
    <w:rsid w:val="00407DBB"/>
    <w:rsid w:val="0041060A"/>
    <w:rsid w:val="0041095A"/>
    <w:rsid w:val="00410B67"/>
    <w:rsid w:val="00410ED5"/>
    <w:rsid w:val="00410F44"/>
    <w:rsid w:val="00410FC8"/>
    <w:rsid w:val="0041109C"/>
    <w:rsid w:val="0041140B"/>
    <w:rsid w:val="00411860"/>
    <w:rsid w:val="004119EE"/>
    <w:rsid w:val="004120C4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E02"/>
    <w:rsid w:val="00414397"/>
    <w:rsid w:val="00414641"/>
    <w:rsid w:val="00414946"/>
    <w:rsid w:val="00414AA8"/>
    <w:rsid w:val="00414B1B"/>
    <w:rsid w:val="00414E72"/>
    <w:rsid w:val="00414E8C"/>
    <w:rsid w:val="00414EA8"/>
    <w:rsid w:val="00414EBB"/>
    <w:rsid w:val="004155EF"/>
    <w:rsid w:val="00415B51"/>
    <w:rsid w:val="00415CE8"/>
    <w:rsid w:val="00415E2A"/>
    <w:rsid w:val="00415FBB"/>
    <w:rsid w:val="00416371"/>
    <w:rsid w:val="00416497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20169"/>
    <w:rsid w:val="0042041A"/>
    <w:rsid w:val="004205D6"/>
    <w:rsid w:val="0042077F"/>
    <w:rsid w:val="004207BE"/>
    <w:rsid w:val="004207D1"/>
    <w:rsid w:val="00420A83"/>
    <w:rsid w:val="00420BED"/>
    <w:rsid w:val="0042102D"/>
    <w:rsid w:val="004212CC"/>
    <w:rsid w:val="00421C2E"/>
    <w:rsid w:val="00421DE5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905"/>
    <w:rsid w:val="00423BF6"/>
    <w:rsid w:val="00423FDD"/>
    <w:rsid w:val="0042434E"/>
    <w:rsid w:val="00425537"/>
    <w:rsid w:val="004255CC"/>
    <w:rsid w:val="0042587A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2F4"/>
    <w:rsid w:val="004273A8"/>
    <w:rsid w:val="0042771D"/>
    <w:rsid w:val="004277C5"/>
    <w:rsid w:val="00427A05"/>
    <w:rsid w:val="00427A86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36C"/>
    <w:rsid w:val="0043166A"/>
    <w:rsid w:val="004317CB"/>
    <w:rsid w:val="004318B9"/>
    <w:rsid w:val="00431938"/>
    <w:rsid w:val="00431F8C"/>
    <w:rsid w:val="00432011"/>
    <w:rsid w:val="0043213E"/>
    <w:rsid w:val="00432374"/>
    <w:rsid w:val="0043296B"/>
    <w:rsid w:val="00432B48"/>
    <w:rsid w:val="00432D6A"/>
    <w:rsid w:val="00432E12"/>
    <w:rsid w:val="00432F33"/>
    <w:rsid w:val="004330D4"/>
    <w:rsid w:val="00433282"/>
    <w:rsid w:val="00433450"/>
    <w:rsid w:val="00433574"/>
    <w:rsid w:val="00433D03"/>
    <w:rsid w:val="00433DB4"/>
    <w:rsid w:val="00434079"/>
    <w:rsid w:val="00434096"/>
    <w:rsid w:val="0043411F"/>
    <w:rsid w:val="00434193"/>
    <w:rsid w:val="004350CA"/>
    <w:rsid w:val="00435B2F"/>
    <w:rsid w:val="00435BF3"/>
    <w:rsid w:val="00435F35"/>
    <w:rsid w:val="00435FC2"/>
    <w:rsid w:val="004361DE"/>
    <w:rsid w:val="00436C0E"/>
    <w:rsid w:val="00436E57"/>
    <w:rsid w:val="004370DC"/>
    <w:rsid w:val="004373A0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A6D"/>
    <w:rsid w:val="00440B75"/>
    <w:rsid w:val="00440CCF"/>
    <w:rsid w:val="00440D2F"/>
    <w:rsid w:val="004410A7"/>
    <w:rsid w:val="00441152"/>
    <w:rsid w:val="0044125E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2B"/>
    <w:rsid w:val="004434E4"/>
    <w:rsid w:val="004434FB"/>
    <w:rsid w:val="00443E27"/>
    <w:rsid w:val="00444068"/>
    <w:rsid w:val="00444318"/>
    <w:rsid w:val="0044437A"/>
    <w:rsid w:val="00444584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AA0"/>
    <w:rsid w:val="00450B61"/>
    <w:rsid w:val="00450CA5"/>
    <w:rsid w:val="00450FA6"/>
    <w:rsid w:val="0045104C"/>
    <w:rsid w:val="0045140D"/>
    <w:rsid w:val="0045155B"/>
    <w:rsid w:val="004516E4"/>
    <w:rsid w:val="004517E1"/>
    <w:rsid w:val="0045194B"/>
    <w:rsid w:val="00451990"/>
    <w:rsid w:val="004519DF"/>
    <w:rsid w:val="00451C32"/>
    <w:rsid w:val="00451E73"/>
    <w:rsid w:val="004522BE"/>
    <w:rsid w:val="00452360"/>
    <w:rsid w:val="00452684"/>
    <w:rsid w:val="00452AEC"/>
    <w:rsid w:val="00452B75"/>
    <w:rsid w:val="00452BE0"/>
    <w:rsid w:val="00452E2B"/>
    <w:rsid w:val="00452F62"/>
    <w:rsid w:val="0045337D"/>
    <w:rsid w:val="004535A1"/>
    <w:rsid w:val="00453873"/>
    <w:rsid w:val="004538DD"/>
    <w:rsid w:val="004539FA"/>
    <w:rsid w:val="00453C55"/>
    <w:rsid w:val="00453ECC"/>
    <w:rsid w:val="004540FC"/>
    <w:rsid w:val="0045449B"/>
    <w:rsid w:val="00454DB5"/>
    <w:rsid w:val="00454E79"/>
    <w:rsid w:val="0045536C"/>
    <w:rsid w:val="0045537F"/>
    <w:rsid w:val="00455509"/>
    <w:rsid w:val="0045553A"/>
    <w:rsid w:val="004557F3"/>
    <w:rsid w:val="00455B6A"/>
    <w:rsid w:val="00455BF8"/>
    <w:rsid w:val="00455D95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5FD"/>
    <w:rsid w:val="00457A88"/>
    <w:rsid w:val="00457B81"/>
    <w:rsid w:val="00457BF3"/>
    <w:rsid w:val="00457E23"/>
    <w:rsid w:val="004601BB"/>
    <w:rsid w:val="0046053A"/>
    <w:rsid w:val="004605F3"/>
    <w:rsid w:val="004606C1"/>
    <w:rsid w:val="00460917"/>
    <w:rsid w:val="00460A1F"/>
    <w:rsid w:val="00460E67"/>
    <w:rsid w:val="004610F0"/>
    <w:rsid w:val="004612F7"/>
    <w:rsid w:val="00461771"/>
    <w:rsid w:val="00461985"/>
    <w:rsid w:val="004619E5"/>
    <w:rsid w:val="004619F4"/>
    <w:rsid w:val="00461BE7"/>
    <w:rsid w:val="00461C98"/>
    <w:rsid w:val="00462282"/>
    <w:rsid w:val="00462514"/>
    <w:rsid w:val="004629D2"/>
    <w:rsid w:val="00462B35"/>
    <w:rsid w:val="00462E9C"/>
    <w:rsid w:val="00462FEC"/>
    <w:rsid w:val="004630B6"/>
    <w:rsid w:val="00463397"/>
    <w:rsid w:val="00463698"/>
    <w:rsid w:val="00463B76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70E"/>
    <w:rsid w:val="00465883"/>
    <w:rsid w:val="00465CBB"/>
    <w:rsid w:val="00465F06"/>
    <w:rsid w:val="00466485"/>
    <w:rsid w:val="00466592"/>
    <w:rsid w:val="00466610"/>
    <w:rsid w:val="00466904"/>
    <w:rsid w:val="00466961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F4B"/>
    <w:rsid w:val="00471FF1"/>
    <w:rsid w:val="004721B4"/>
    <w:rsid w:val="00472524"/>
    <w:rsid w:val="00472B80"/>
    <w:rsid w:val="00472BFE"/>
    <w:rsid w:val="00472FC1"/>
    <w:rsid w:val="004730D5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5E"/>
    <w:rsid w:val="00474371"/>
    <w:rsid w:val="00474487"/>
    <w:rsid w:val="004747F1"/>
    <w:rsid w:val="004748DB"/>
    <w:rsid w:val="004749CA"/>
    <w:rsid w:val="00474B36"/>
    <w:rsid w:val="00474B7E"/>
    <w:rsid w:val="00474B96"/>
    <w:rsid w:val="00474BC4"/>
    <w:rsid w:val="00474F15"/>
    <w:rsid w:val="004755A8"/>
    <w:rsid w:val="00475936"/>
    <w:rsid w:val="00475CBB"/>
    <w:rsid w:val="00475E65"/>
    <w:rsid w:val="00476009"/>
    <w:rsid w:val="00476035"/>
    <w:rsid w:val="00476176"/>
    <w:rsid w:val="0047619F"/>
    <w:rsid w:val="004763CA"/>
    <w:rsid w:val="00476DCA"/>
    <w:rsid w:val="00476DE0"/>
    <w:rsid w:val="00476E2C"/>
    <w:rsid w:val="00476E34"/>
    <w:rsid w:val="00477363"/>
    <w:rsid w:val="004773A2"/>
    <w:rsid w:val="004775ED"/>
    <w:rsid w:val="00477812"/>
    <w:rsid w:val="00477898"/>
    <w:rsid w:val="0047794D"/>
    <w:rsid w:val="00477B51"/>
    <w:rsid w:val="00477C62"/>
    <w:rsid w:val="00480052"/>
    <w:rsid w:val="004804AF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9E"/>
    <w:rsid w:val="004827BF"/>
    <w:rsid w:val="00482934"/>
    <w:rsid w:val="00482967"/>
    <w:rsid w:val="00482AF3"/>
    <w:rsid w:val="00482C99"/>
    <w:rsid w:val="00482D28"/>
    <w:rsid w:val="00482D59"/>
    <w:rsid w:val="004831DA"/>
    <w:rsid w:val="0048339D"/>
    <w:rsid w:val="00483729"/>
    <w:rsid w:val="0048384B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598"/>
    <w:rsid w:val="00484C30"/>
    <w:rsid w:val="00484D04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6EBE"/>
    <w:rsid w:val="00487026"/>
    <w:rsid w:val="004870D0"/>
    <w:rsid w:val="004871DA"/>
    <w:rsid w:val="00487A00"/>
    <w:rsid w:val="00487C06"/>
    <w:rsid w:val="00487D0D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1CC2"/>
    <w:rsid w:val="00491D97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43E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6FEE"/>
    <w:rsid w:val="004975B6"/>
    <w:rsid w:val="0049760B"/>
    <w:rsid w:val="004977C5"/>
    <w:rsid w:val="004979D3"/>
    <w:rsid w:val="00497CDA"/>
    <w:rsid w:val="004A00D4"/>
    <w:rsid w:val="004A05DB"/>
    <w:rsid w:val="004A0719"/>
    <w:rsid w:val="004A0AE0"/>
    <w:rsid w:val="004A0FBD"/>
    <w:rsid w:val="004A1037"/>
    <w:rsid w:val="004A114A"/>
    <w:rsid w:val="004A1469"/>
    <w:rsid w:val="004A163D"/>
    <w:rsid w:val="004A17BC"/>
    <w:rsid w:val="004A17EE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604"/>
    <w:rsid w:val="004A37AE"/>
    <w:rsid w:val="004A3B09"/>
    <w:rsid w:val="004A3B8B"/>
    <w:rsid w:val="004A3B96"/>
    <w:rsid w:val="004A3F1D"/>
    <w:rsid w:val="004A3F2C"/>
    <w:rsid w:val="004A405C"/>
    <w:rsid w:val="004A42B2"/>
    <w:rsid w:val="004A45D0"/>
    <w:rsid w:val="004A4701"/>
    <w:rsid w:val="004A4905"/>
    <w:rsid w:val="004A4A08"/>
    <w:rsid w:val="004A4CB0"/>
    <w:rsid w:val="004A510E"/>
    <w:rsid w:val="004A5216"/>
    <w:rsid w:val="004A5841"/>
    <w:rsid w:val="004A589A"/>
    <w:rsid w:val="004A58DB"/>
    <w:rsid w:val="004A5947"/>
    <w:rsid w:val="004A59AE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7B0"/>
    <w:rsid w:val="004B0A9A"/>
    <w:rsid w:val="004B0AD3"/>
    <w:rsid w:val="004B100C"/>
    <w:rsid w:val="004B1300"/>
    <w:rsid w:val="004B1AE3"/>
    <w:rsid w:val="004B1B71"/>
    <w:rsid w:val="004B1C43"/>
    <w:rsid w:val="004B1D25"/>
    <w:rsid w:val="004B217B"/>
    <w:rsid w:val="004B27F2"/>
    <w:rsid w:val="004B29A2"/>
    <w:rsid w:val="004B2A8F"/>
    <w:rsid w:val="004B2AF2"/>
    <w:rsid w:val="004B2C15"/>
    <w:rsid w:val="004B3028"/>
    <w:rsid w:val="004B3377"/>
    <w:rsid w:val="004B35DB"/>
    <w:rsid w:val="004B3798"/>
    <w:rsid w:val="004B3E87"/>
    <w:rsid w:val="004B3EFB"/>
    <w:rsid w:val="004B439F"/>
    <w:rsid w:val="004B47DC"/>
    <w:rsid w:val="004B4901"/>
    <w:rsid w:val="004B4A76"/>
    <w:rsid w:val="004B4AFD"/>
    <w:rsid w:val="004B4FE5"/>
    <w:rsid w:val="004B50FF"/>
    <w:rsid w:val="004B53FD"/>
    <w:rsid w:val="004B546E"/>
    <w:rsid w:val="004B5537"/>
    <w:rsid w:val="004B56C6"/>
    <w:rsid w:val="004B591B"/>
    <w:rsid w:val="004B5D31"/>
    <w:rsid w:val="004B64CF"/>
    <w:rsid w:val="004B67CD"/>
    <w:rsid w:val="004B6861"/>
    <w:rsid w:val="004B6965"/>
    <w:rsid w:val="004B6A45"/>
    <w:rsid w:val="004B6C30"/>
    <w:rsid w:val="004B6D83"/>
    <w:rsid w:val="004B6EFD"/>
    <w:rsid w:val="004B7395"/>
    <w:rsid w:val="004B741F"/>
    <w:rsid w:val="004B7568"/>
    <w:rsid w:val="004B79AF"/>
    <w:rsid w:val="004B7CF6"/>
    <w:rsid w:val="004C02BF"/>
    <w:rsid w:val="004C02ED"/>
    <w:rsid w:val="004C0313"/>
    <w:rsid w:val="004C05A0"/>
    <w:rsid w:val="004C093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691"/>
    <w:rsid w:val="004C271C"/>
    <w:rsid w:val="004C2834"/>
    <w:rsid w:val="004C2A2F"/>
    <w:rsid w:val="004C2B17"/>
    <w:rsid w:val="004C2EC5"/>
    <w:rsid w:val="004C2EFC"/>
    <w:rsid w:val="004C302B"/>
    <w:rsid w:val="004C3196"/>
    <w:rsid w:val="004C3477"/>
    <w:rsid w:val="004C349E"/>
    <w:rsid w:val="004C3EE2"/>
    <w:rsid w:val="004C4003"/>
    <w:rsid w:val="004C404E"/>
    <w:rsid w:val="004C4155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2D2"/>
    <w:rsid w:val="004C67F9"/>
    <w:rsid w:val="004C6C0A"/>
    <w:rsid w:val="004C6E26"/>
    <w:rsid w:val="004C6E6F"/>
    <w:rsid w:val="004C71BA"/>
    <w:rsid w:val="004C7240"/>
    <w:rsid w:val="004C724D"/>
    <w:rsid w:val="004C75AE"/>
    <w:rsid w:val="004C767A"/>
    <w:rsid w:val="004C7A16"/>
    <w:rsid w:val="004C7BBC"/>
    <w:rsid w:val="004C7CBA"/>
    <w:rsid w:val="004C7FC8"/>
    <w:rsid w:val="004D08BE"/>
    <w:rsid w:val="004D0E3F"/>
    <w:rsid w:val="004D0F77"/>
    <w:rsid w:val="004D13F8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69"/>
    <w:rsid w:val="004D41C7"/>
    <w:rsid w:val="004D4425"/>
    <w:rsid w:val="004D44D0"/>
    <w:rsid w:val="004D465A"/>
    <w:rsid w:val="004D4818"/>
    <w:rsid w:val="004D4B37"/>
    <w:rsid w:val="004D4C55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893"/>
    <w:rsid w:val="004D694F"/>
    <w:rsid w:val="004D6AA8"/>
    <w:rsid w:val="004D6BA7"/>
    <w:rsid w:val="004D6BC9"/>
    <w:rsid w:val="004D6C35"/>
    <w:rsid w:val="004D6F95"/>
    <w:rsid w:val="004D77EE"/>
    <w:rsid w:val="004D7FDE"/>
    <w:rsid w:val="004E0168"/>
    <w:rsid w:val="004E03B2"/>
    <w:rsid w:val="004E03DC"/>
    <w:rsid w:val="004E0544"/>
    <w:rsid w:val="004E0A2B"/>
    <w:rsid w:val="004E1015"/>
    <w:rsid w:val="004E1381"/>
    <w:rsid w:val="004E1463"/>
    <w:rsid w:val="004E148A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AD7"/>
    <w:rsid w:val="004E2EA5"/>
    <w:rsid w:val="004E2F00"/>
    <w:rsid w:val="004E3059"/>
    <w:rsid w:val="004E3217"/>
    <w:rsid w:val="004E3224"/>
    <w:rsid w:val="004E340C"/>
    <w:rsid w:val="004E3499"/>
    <w:rsid w:val="004E34CC"/>
    <w:rsid w:val="004E35FA"/>
    <w:rsid w:val="004E36BC"/>
    <w:rsid w:val="004E3D6A"/>
    <w:rsid w:val="004E3D7D"/>
    <w:rsid w:val="004E3EBF"/>
    <w:rsid w:val="004E41DA"/>
    <w:rsid w:val="004E435D"/>
    <w:rsid w:val="004E43B2"/>
    <w:rsid w:val="004E456C"/>
    <w:rsid w:val="004E4AE8"/>
    <w:rsid w:val="004E4EB7"/>
    <w:rsid w:val="004E5585"/>
    <w:rsid w:val="004E57CE"/>
    <w:rsid w:val="004E5950"/>
    <w:rsid w:val="004E59EA"/>
    <w:rsid w:val="004E5BF5"/>
    <w:rsid w:val="004E5F79"/>
    <w:rsid w:val="004E5FB2"/>
    <w:rsid w:val="004E66D1"/>
    <w:rsid w:val="004E6E8D"/>
    <w:rsid w:val="004E732F"/>
    <w:rsid w:val="004E75BA"/>
    <w:rsid w:val="004E78B5"/>
    <w:rsid w:val="004E79B2"/>
    <w:rsid w:val="004E7BCC"/>
    <w:rsid w:val="004E7BDC"/>
    <w:rsid w:val="004E7E36"/>
    <w:rsid w:val="004E7E67"/>
    <w:rsid w:val="004F04E2"/>
    <w:rsid w:val="004F05DC"/>
    <w:rsid w:val="004F080C"/>
    <w:rsid w:val="004F0D03"/>
    <w:rsid w:val="004F0D54"/>
    <w:rsid w:val="004F111D"/>
    <w:rsid w:val="004F1577"/>
    <w:rsid w:val="004F16D3"/>
    <w:rsid w:val="004F172C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2EAD"/>
    <w:rsid w:val="004F31A7"/>
    <w:rsid w:val="004F3504"/>
    <w:rsid w:val="004F3A98"/>
    <w:rsid w:val="004F3F02"/>
    <w:rsid w:val="004F43D0"/>
    <w:rsid w:val="004F4656"/>
    <w:rsid w:val="004F4708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3FD5"/>
    <w:rsid w:val="0050440E"/>
    <w:rsid w:val="0050475D"/>
    <w:rsid w:val="00504827"/>
    <w:rsid w:val="005048C1"/>
    <w:rsid w:val="005049B9"/>
    <w:rsid w:val="00504AC9"/>
    <w:rsid w:val="00504BF4"/>
    <w:rsid w:val="00504C64"/>
    <w:rsid w:val="00504C7C"/>
    <w:rsid w:val="00504D3B"/>
    <w:rsid w:val="00504FB1"/>
    <w:rsid w:val="00505186"/>
    <w:rsid w:val="0050525E"/>
    <w:rsid w:val="0050539E"/>
    <w:rsid w:val="005055E2"/>
    <w:rsid w:val="0050568B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07D92"/>
    <w:rsid w:val="00510A40"/>
    <w:rsid w:val="00510DC3"/>
    <w:rsid w:val="00510E4E"/>
    <w:rsid w:val="005110C0"/>
    <w:rsid w:val="00511270"/>
    <w:rsid w:val="005116F8"/>
    <w:rsid w:val="005117FE"/>
    <w:rsid w:val="00511ABA"/>
    <w:rsid w:val="00512355"/>
    <w:rsid w:val="0051279F"/>
    <w:rsid w:val="0051280B"/>
    <w:rsid w:val="005128B2"/>
    <w:rsid w:val="00512D2C"/>
    <w:rsid w:val="00512D36"/>
    <w:rsid w:val="00513035"/>
    <w:rsid w:val="005134DC"/>
    <w:rsid w:val="005135AF"/>
    <w:rsid w:val="00513624"/>
    <w:rsid w:val="005136C7"/>
    <w:rsid w:val="00513C31"/>
    <w:rsid w:val="00513D2C"/>
    <w:rsid w:val="00513EE9"/>
    <w:rsid w:val="00513EF8"/>
    <w:rsid w:val="00514117"/>
    <w:rsid w:val="00514386"/>
    <w:rsid w:val="00514397"/>
    <w:rsid w:val="0051442B"/>
    <w:rsid w:val="005145D4"/>
    <w:rsid w:val="00514727"/>
    <w:rsid w:val="00514776"/>
    <w:rsid w:val="00514C79"/>
    <w:rsid w:val="00514CD0"/>
    <w:rsid w:val="00514F13"/>
    <w:rsid w:val="005150A0"/>
    <w:rsid w:val="0051518D"/>
    <w:rsid w:val="00515570"/>
    <w:rsid w:val="005158B8"/>
    <w:rsid w:val="00515CB2"/>
    <w:rsid w:val="00515E0D"/>
    <w:rsid w:val="00515E63"/>
    <w:rsid w:val="00515F68"/>
    <w:rsid w:val="0051612E"/>
    <w:rsid w:val="0051637C"/>
    <w:rsid w:val="00516679"/>
    <w:rsid w:val="00516A53"/>
    <w:rsid w:val="00516CBB"/>
    <w:rsid w:val="00516D60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5FD"/>
    <w:rsid w:val="00521A74"/>
    <w:rsid w:val="00521A9C"/>
    <w:rsid w:val="00521C0A"/>
    <w:rsid w:val="00521E56"/>
    <w:rsid w:val="00521FC7"/>
    <w:rsid w:val="0052220A"/>
    <w:rsid w:val="0052241E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51F7"/>
    <w:rsid w:val="0052593F"/>
    <w:rsid w:val="00525A0B"/>
    <w:rsid w:val="00525C9E"/>
    <w:rsid w:val="00525EC1"/>
    <w:rsid w:val="00526082"/>
    <w:rsid w:val="00526089"/>
    <w:rsid w:val="0052613B"/>
    <w:rsid w:val="005261E5"/>
    <w:rsid w:val="00526350"/>
    <w:rsid w:val="00526387"/>
    <w:rsid w:val="0052638A"/>
    <w:rsid w:val="00526445"/>
    <w:rsid w:val="0052645D"/>
    <w:rsid w:val="0052666E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DE8"/>
    <w:rsid w:val="00530E82"/>
    <w:rsid w:val="00530F49"/>
    <w:rsid w:val="00530FD1"/>
    <w:rsid w:val="00530FE2"/>
    <w:rsid w:val="0053111E"/>
    <w:rsid w:val="00531186"/>
    <w:rsid w:val="00531197"/>
    <w:rsid w:val="0053132A"/>
    <w:rsid w:val="005315BC"/>
    <w:rsid w:val="00531C2D"/>
    <w:rsid w:val="00531CF5"/>
    <w:rsid w:val="00531DDB"/>
    <w:rsid w:val="0053217C"/>
    <w:rsid w:val="005323F9"/>
    <w:rsid w:val="005329C5"/>
    <w:rsid w:val="00532CEE"/>
    <w:rsid w:val="00532E85"/>
    <w:rsid w:val="0053338C"/>
    <w:rsid w:val="0053347D"/>
    <w:rsid w:val="0053357C"/>
    <w:rsid w:val="00533A13"/>
    <w:rsid w:val="00533A66"/>
    <w:rsid w:val="00533DDA"/>
    <w:rsid w:val="005342D3"/>
    <w:rsid w:val="00534320"/>
    <w:rsid w:val="0053450F"/>
    <w:rsid w:val="005348D5"/>
    <w:rsid w:val="00535426"/>
    <w:rsid w:val="005356DD"/>
    <w:rsid w:val="005357C9"/>
    <w:rsid w:val="00535931"/>
    <w:rsid w:val="00535CE0"/>
    <w:rsid w:val="00535F61"/>
    <w:rsid w:val="00536062"/>
    <w:rsid w:val="0053624A"/>
    <w:rsid w:val="0053640B"/>
    <w:rsid w:val="00536668"/>
    <w:rsid w:val="00536E9A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BEE"/>
    <w:rsid w:val="00541C5A"/>
    <w:rsid w:val="00541CC2"/>
    <w:rsid w:val="00541F8C"/>
    <w:rsid w:val="005421E0"/>
    <w:rsid w:val="005422EE"/>
    <w:rsid w:val="0054230D"/>
    <w:rsid w:val="00542575"/>
    <w:rsid w:val="00542798"/>
    <w:rsid w:val="00542926"/>
    <w:rsid w:val="00543383"/>
    <w:rsid w:val="00543B4A"/>
    <w:rsid w:val="00543C72"/>
    <w:rsid w:val="005440CB"/>
    <w:rsid w:val="00544101"/>
    <w:rsid w:val="005443D7"/>
    <w:rsid w:val="00544CF7"/>
    <w:rsid w:val="005450EB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273"/>
    <w:rsid w:val="00546F31"/>
    <w:rsid w:val="0054714D"/>
    <w:rsid w:val="005473B3"/>
    <w:rsid w:val="00547F6D"/>
    <w:rsid w:val="00550460"/>
    <w:rsid w:val="0055047A"/>
    <w:rsid w:val="0055051E"/>
    <w:rsid w:val="005509C8"/>
    <w:rsid w:val="005509F9"/>
    <w:rsid w:val="00550C86"/>
    <w:rsid w:val="00550D74"/>
    <w:rsid w:val="00550E6E"/>
    <w:rsid w:val="00550F08"/>
    <w:rsid w:val="00551441"/>
    <w:rsid w:val="005514AB"/>
    <w:rsid w:val="00551CF8"/>
    <w:rsid w:val="00552021"/>
    <w:rsid w:val="005521EF"/>
    <w:rsid w:val="0055253F"/>
    <w:rsid w:val="005527AC"/>
    <w:rsid w:val="00552934"/>
    <w:rsid w:val="005529D9"/>
    <w:rsid w:val="00552B5F"/>
    <w:rsid w:val="00552F47"/>
    <w:rsid w:val="00552FD9"/>
    <w:rsid w:val="00553382"/>
    <w:rsid w:val="0055344B"/>
    <w:rsid w:val="005534D1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F0A"/>
    <w:rsid w:val="00554F63"/>
    <w:rsid w:val="0055509E"/>
    <w:rsid w:val="0055514E"/>
    <w:rsid w:val="005554F1"/>
    <w:rsid w:val="0055596E"/>
    <w:rsid w:val="00555A33"/>
    <w:rsid w:val="00555C4B"/>
    <w:rsid w:val="00555DE5"/>
    <w:rsid w:val="00555DEA"/>
    <w:rsid w:val="00555FA3"/>
    <w:rsid w:val="005566F4"/>
    <w:rsid w:val="005568E0"/>
    <w:rsid w:val="0055690A"/>
    <w:rsid w:val="005569A5"/>
    <w:rsid w:val="00556B00"/>
    <w:rsid w:val="00556B3F"/>
    <w:rsid w:val="00556D3D"/>
    <w:rsid w:val="00556DAC"/>
    <w:rsid w:val="00556DE6"/>
    <w:rsid w:val="00557F04"/>
    <w:rsid w:val="00557F7E"/>
    <w:rsid w:val="005602CD"/>
    <w:rsid w:val="00560767"/>
    <w:rsid w:val="00560979"/>
    <w:rsid w:val="0056133E"/>
    <w:rsid w:val="00561702"/>
    <w:rsid w:val="00561704"/>
    <w:rsid w:val="0056195C"/>
    <w:rsid w:val="005619FE"/>
    <w:rsid w:val="00561EFA"/>
    <w:rsid w:val="0056209B"/>
    <w:rsid w:val="0056275E"/>
    <w:rsid w:val="00562B49"/>
    <w:rsid w:val="005630F1"/>
    <w:rsid w:val="00563107"/>
    <w:rsid w:val="0056392D"/>
    <w:rsid w:val="00563FFB"/>
    <w:rsid w:val="00564062"/>
    <w:rsid w:val="005640D0"/>
    <w:rsid w:val="00564291"/>
    <w:rsid w:val="0056443C"/>
    <w:rsid w:val="0056490C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6D8F"/>
    <w:rsid w:val="005670B7"/>
    <w:rsid w:val="0056721E"/>
    <w:rsid w:val="00567477"/>
    <w:rsid w:val="005678FC"/>
    <w:rsid w:val="00567DC4"/>
    <w:rsid w:val="0057003E"/>
    <w:rsid w:val="00570304"/>
    <w:rsid w:val="00570E53"/>
    <w:rsid w:val="005710F5"/>
    <w:rsid w:val="005712AE"/>
    <w:rsid w:val="00571B4A"/>
    <w:rsid w:val="00571FD2"/>
    <w:rsid w:val="0057208C"/>
    <w:rsid w:val="00572109"/>
    <w:rsid w:val="005727B3"/>
    <w:rsid w:val="0057281E"/>
    <w:rsid w:val="00572C28"/>
    <w:rsid w:val="005735AF"/>
    <w:rsid w:val="005736E3"/>
    <w:rsid w:val="005738B3"/>
    <w:rsid w:val="0057392E"/>
    <w:rsid w:val="00573C12"/>
    <w:rsid w:val="0057429D"/>
    <w:rsid w:val="005742BF"/>
    <w:rsid w:val="0057454E"/>
    <w:rsid w:val="00574D2C"/>
    <w:rsid w:val="00574F0F"/>
    <w:rsid w:val="005750CF"/>
    <w:rsid w:val="0057519B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69DB"/>
    <w:rsid w:val="00577134"/>
    <w:rsid w:val="005771BE"/>
    <w:rsid w:val="00577327"/>
    <w:rsid w:val="00577387"/>
    <w:rsid w:val="0057750E"/>
    <w:rsid w:val="0057760E"/>
    <w:rsid w:val="005779B6"/>
    <w:rsid w:val="00577BA4"/>
    <w:rsid w:val="00577D8E"/>
    <w:rsid w:val="00577E34"/>
    <w:rsid w:val="0058000D"/>
    <w:rsid w:val="005801DA"/>
    <w:rsid w:val="0058023C"/>
    <w:rsid w:val="00580309"/>
    <w:rsid w:val="00580561"/>
    <w:rsid w:val="005806AA"/>
    <w:rsid w:val="005808A1"/>
    <w:rsid w:val="005809D5"/>
    <w:rsid w:val="00580C47"/>
    <w:rsid w:val="00580CD5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A1"/>
    <w:rsid w:val="00583FDD"/>
    <w:rsid w:val="00584093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DC8"/>
    <w:rsid w:val="005870FC"/>
    <w:rsid w:val="005872DD"/>
    <w:rsid w:val="005875C3"/>
    <w:rsid w:val="005876D9"/>
    <w:rsid w:val="005876DD"/>
    <w:rsid w:val="00587BB8"/>
    <w:rsid w:val="00587FD3"/>
    <w:rsid w:val="0059024A"/>
    <w:rsid w:val="00590644"/>
    <w:rsid w:val="005907F3"/>
    <w:rsid w:val="00590B63"/>
    <w:rsid w:val="00590BD7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03E"/>
    <w:rsid w:val="00592529"/>
    <w:rsid w:val="005925D9"/>
    <w:rsid w:val="005926B3"/>
    <w:rsid w:val="00592820"/>
    <w:rsid w:val="00592ACB"/>
    <w:rsid w:val="00592BAC"/>
    <w:rsid w:val="00592BFA"/>
    <w:rsid w:val="00592E3E"/>
    <w:rsid w:val="00593035"/>
    <w:rsid w:val="005934AA"/>
    <w:rsid w:val="00593607"/>
    <w:rsid w:val="00593876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122"/>
    <w:rsid w:val="005973F0"/>
    <w:rsid w:val="0059743A"/>
    <w:rsid w:val="00597486"/>
    <w:rsid w:val="005979EB"/>
    <w:rsid w:val="00597B6B"/>
    <w:rsid w:val="005A02B2"/>
    <w:rsid w:val="005A0673"/>
    <w:rsid w:val="005A06FB"/>
    <w:rsid w:val="005A08D0"/>
    <w:rsid w:val="005A0CE1"/>
    <w:rsid w:val="005A0E85"/>
    <w:rsid w:val="005A0F3C"/>
    <w:rsid w:val="005A0F5D"/>
    <w:rsid w:val="005A1216"/>
    <w:rsid w:val="005A1608"/>
    <w:rsid w:val="005A16C8"/>
    <w:rsid w:val="005A1902"/>
    <w:rsid w:val="005A1ACB"/>
    <w:rsid w:val="005A1CE2"/>
    <w:rsid w:val="005A1CF8"/>
    <w:rsid w:val="005A222D"/>
    <w:rsid w:val="005A267D"/>
    <w:rsid w:val="005A26E6"/>
    <w:rsid w:val="005A2AF9"/>
    <w:rsid w:val="005A2B5A"/>
    <w:rsid w:val="005A2C43"/>
    <w:rsid w:val="005A2D56"/>
    <w:rsid w:val="005A2DE2"/>
    <w:rsid w:val="005A2FE2"/>
    <w:rsid w:val="005A3057"/>
    <w:rsid w:val="005A31B8"/>
    <w:rsid w:val="005A32D0"/>
    <w:rsid w:val="005A33B4"/>
    <w:rsid w:val="005A3823"/>
    <w:rsid w:val="005A3AAA"/>
    <w:rsid w:val="005A3EDF"/>
    <w:rsid w:val="005A413E"/>
    <w:rsid w:val="005A414F"/>
    <w:rsid w:val="005A4385"/>
    <w:rsid w:val="005A4391"/>
    <w:rsid w:val="005A4403"/>
    <w:rsid w:val="005A4497"/>
    <w:rsid w:val="005A4A4A"/>
    <w:rsid w:val="005A4B0A"/>
    <w:rsid w:val="005A4D4B"/>
    <w:rsid w:val="005A50B0"/>
    <w:rsid w:val="005A5119"/>
    <w:rsid w:val="005A5340"/>
    <w:rsid w:val="005A5370"/>
    <w:rsid w:val="005A560E"/>
    <w:rsid w:val="005A58EA"/>
    <w:rsid w:val="005A5902"/>
    <w:rsid w:val="005A5E5A"/>
    <w:rsid w:val="005A6269"/>
    <w:rsid w:val="005A6396"/>
    <w:rsid w:val="005A67E3"/>
    <w:rsid w:val="005A691E"/>
    <w:rsid w:val="005A6C93"/>
    <w:rsid w:val="005A6DFD"/>
    <w:rsid w:val="005A708F"/>
    <w:rsid w:val="005A71C2"/>
    <w:rsid w:val="005A7BC7"/>
    <w:rsid w:val="005B011E"/>
    <w:rsid w:val="005B0399"/>
    <w:rsid w:val="005B0640"/>
    <w:rsid w:val="005B08F4"/>
    <w:rsid w:val="005B0AAA"/>
    <w:rsid w:val="005B0ADA"/>
    <w:rsid w:val="005B0C79"/>
    <w:rsid w:val="005B0D62"/>
    <w:rsid w:val="005B1238"/>
    <w:rsid w:val="005B142C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D2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419"/>
    <w:rsid w:val="005B658D"/>
    <w:rsid w:val="005B677B"/>
    <w:rsid w:val="005B685E"/>
    <w:rsid w:val="005B69B4"/>
    <w:rsid w:val="005B6B7B"/>
    <w:rsid w:val="005B6BBC"/>
    <w:rsid w:val="005B71C5"/>
    <w:rsid w:val="005B728C"/>
    <w:rsid w:val="005B736A"/>
    <w:rsid w:val="005B73A9"/>
    <w:rsid w:val="005B78B3"/>
    <w:rsid w:val="005C04D0"/>
    <w:rsid w:val="005C0CD0"/>
    <w:rsid w:val="005C104E"/>
    <w:rsid w:val="005C15AB"/>
    <w:rsid w:val="005C19CD"/>
    <w:rsid w:val="005C1C8A"/>
    <w:rsid w:val="005C1D23"/>
    <w:rsid w:val="005C1F4C"/>
    <w:rsid w:val="005C215A"/>
    <w:rsid w:val="005C21AE"/>
    <w:rsid w:val="005C256D"/>
    <w:rsid w:val="005C2B2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43DB"/>
    <w:rsid w:val="005C4672"/>
    <w:rsid w:val="005C4696"/>
    <w:rsid w:val="005C471F"/>
    <w:rsid w:val="005C49D5"/>
    <w:rsid w:val="005C49D7"/>
    <w:rsid w:val="005C4C45"/>
    <w:rsid w:val="005C4EAC"/>
    <w:rsid w:val="005C4F6C"/>
    <w:rsid w:val="005C5088"/>
    <w:rsid w:val="005C5253"/>
    <w:rsid w:val="005C5BF2"/>
    <w:rsid w:val="005C5EF4"/>
    <w:rsid w:val="005C5F56"/>
    <w:rsid w:val="005C5F9D"/>
    <w:rsid w:val="005C61FC"/>
    <w:rsid w:val="005C69A9"/>
    <w:rsid w:val="005C6C7E"/>
    <w:rsid w:val="005C6C97"/>
    <w:rsid w:val="005C6C98"/>
    <w:rsid w:val="005C6CBD"/>
    <w:rsid w:val="005C71DC"/>
    <w:rsid w:val="005C73FE"/>
    <w:rsid w:val="005C75CE"/>
    <w:rsid w:val="005C7637"/>
    <w:rsid w:val="005C7AA6"/>
    <w:rsid w:val="005C7AF2"/>
    <w:rsid w:val="005C7D60"/>
    <w:rsid w:val="005C7E0C"/>
    <w:rsid w:val="005D0611"/>
    <w:rsid w:val="005D06DD"/>
    <w:rsid w:val="005D0888"/>
    <w:rsid w:val="005D08E9"/>
    <w:rsid w:val="005D0901"/>
    <w:rsid w:val="005D09B8"/>
    <w:rsid w:val="005D0C8C"/>
    <w:rsid w:val="005D0E39"/>
    <w:rsid w:val="005D0E44"/>
    <w:rsid w:val="005D14F1"/>
    <w:rsid w:val="005D154E"/>
    <w:rsid w:val="005D195B"/>
    <w:rsid w:val="005D199A"/>
    <w:rsid w:val="005D1A02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3EDE"/>
    <w:rsid w:val="005D418C"/>
    <w:rsid w:val="005D473C"/>
    <w:rsid w:val="005D4AE2"/>
    <w:rsid w:val="005D55EA"/>
    <w:rsid w:val="005D5638"/>
    <w:rsid w:val="005D598D"/>
    <w:rsid w:val="005D5C06"/>
    <w:rsid w:val="005D600C"/>
    <w:rsid w:val="005D605F"/>
    <w:rsid w:val="005D6124"/>
    <w:rsid w:val="005D61A8"/>
    <w:rsid w:val="005D6D67"/>
    <w:rsid w:val="005D6EAA"/>
    <w:rsid w:val="005D75DB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59E"/>
    <w:rsid w:val="005E16D6"/>
    <w:rsid w:val="005E178A"/>
    <w:rsid w:val="005E1C3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51E0"/>
    <w:rsid w:val="005E52A6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F014A"/>
    <w:rsid w:val="005F025E"/>
    <w:rsid w:val="005F0EBD"/>
    <w:rsid w:val="005F1452"/>
    <w:rsid w:val="005F1669"/>
    <w:rsid w:val="005F19A4"/>
    <w:rsid w:val="005F1C3E"/>
    <w:rsid w:val="005F1D1B"/>
    <w:rsid w:val="005F22F2"/>
    <w:rsid w:val="005F287D"/>
    <w:rsid w:val="005F2AAE"/>
    <w:rsid w:val="005F32FA"/>
    <w:rsid w:val="005F3918"/>
    <w:rsid w:val="005F3924"/>
    <w:rsid w:val="005F3A6A"/>
    <w:rsid w:val="005F3AFE"/>
    <w:rsid w:val="005F4210"/>
    <w:rsid w:val="005F42ED"/>
    <w:rsid w:val="005F433C"/>
    <w:rsid w:val="005F46F8"/>
    <w:rsid w:val="005F4E8D"/>
    <w:rsid w:val="005F4EF5"/>
    <w:rsid w:val="005F51EB"/>
    <w:rsid w:val="005F573A"/>
    <w:rsid w:val="005F5906"/>
    <w:rsid w:val="005F5939"/>
    <w:rsid w:val="005F5BC4"/>
    <w:rsid w:val="005F5E60"/>
    <w:rsid w:val="005F6044"/>
    <w:rsid w:val="005F6554"/>
    <w:rsid w:val="005F661C"/>
    <w:rsid w:val="005F67D0"/>
    <w:rsid w:val="005F67DC"/>
    <w:rsid w:val="005F6D12"/>
    <w:rsid w:val="005F6D51"/>
    <w:rsid w:val="005F6DC9"/>
    <w:rsid w:val="005F6F02"/>
    <w:rsid w:val="005F7015"/>
    <w:rsid w:val="005F7391"/>
    <w:rsid w:val="005F77BD"/>
    <w:rsid w:val="005F7A8D"/>
    <w:rsid w:val="005F7ACF"/>
    <w:rsid w:val="005F7C6A"/>
    <w:rsid w:val="005F7E02"/>
    <w:rsid w:val="00600006"/>
    <w:rsid w:val="00600225"/>
    <w:rsid w:val="006002A4"/>
    <w:rsid w:val="006004F7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F00"/>
    <w:rsid w:val="0060308F"/>
    <w:rsid w:val="006030D0"/>
    <w:rsid w:val="006035DE"/>
    <w:rsid w:val="006037F3"/>
    <w:rsid w:val="006037FD"/>
    <w:rsid w:val="00603A85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179"/>
    <w:rsid w:val="00605661"/>
    <w:rsid w:val="00605C5A"/>
    <w:rsid w:val="00605D1D"/>
    <w:rsid w:val="00606003"/>
    <w:rsid w:val="00606074"/>
    <w:rsid w:val="00606451"/>
    <w:rsid w:val="00606497"/>
    <w:rsid w:val="006067D3"/>
    <w:rsid w:val="00606B86"/>
    <w:rsid w:val="00606C30"/>
    <w:rsid w:val="00606D77"/>
    <w:rsid w:val="00606F62"/>
    <w:rsid w:val="0060747C"/>
    <w:rsid w:val="00607761"/>
    <w:rsid w:val="006078C6"/>
    <w:rsid w:val="00607CAD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4D3"/>
    <w:rsid w:val="0061276A"/>
    <w:rsid w:val="00612B49"/>
    <w:rsid w:val="00612F1C"/>
    <w:rsid w:val="00612F38"/>
    <w:rsid w:val="006130B5"/>
    <w:rsid w:val="006134D9"/>
    <w:rsid w:val="00613699"/>
    <w:rsid w:val="006136E2"/>
    <w:rsid w:val="0061371A"/>
    <w:rsid w:val="00613A2C"/>
    <w:rsid w:val="00613B7E"/>
    <w:rsid w:val="00613C0D"/>
    <w:rsid w:val="00614022"/>
    <w:rsid w:val="006140A1"/>
    <w:rsid w:val="006145EE"/>
    <w:rsid w:val="00614908"/>
    <w:rsid w:val="00614C46"/>
    <w:rsid w:val="00614CDF"/>
    <w:rsid w:val="00614D27"/>
    <w:rsid w:val="00614F92"/>
    <w:rsid w:val="00615137"/>
    <w:rsid w:val="00615235"/>
    <w:rsid w:val="006153E6"/>
    <w:rsid w:val="00615419"/>
    <w:rsid w:val="00615AED"/>
    <w:rsid w:val="00615B85"/>
    <w:rsid w:val="00615FB0"/>
    <w:rsid w:val="006160D0"/>
    <w:rsid w:val="00616183"/>
    <w:rsid w:val="006161D2"/>
    <w:rsid w:val="00616255"/>
    <w:rsid w:val="00616624"/>
    <w:rsid w:val="00616825"/>
    <w:rsid w:val="006172D7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97B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74"/>
    <w:rsid w:val="00621BC9"/>
    <w:rsid w:val="00621C70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62E"/>
    <w:rsid w:val="0062373D"/>
    <w:rsid w:val="00623A3B"/>
    <w:rsid w:val="00623E01"/>
    <w:rsid w:val="006240CD"/>
    <w:rsid w:val="006241DD"/>
    <w:rsid w:val="00624465"/>
    <w:rsid w:val="00624A66"/>
    <w:rsid w:val="00624BF2"/>
    <w:rsid w:val="00624EA0"/>
    <w:rsid w:val="0062561E"/>
    <w:rsid w:val="00625AC4"/>
    <w:rsid w:val="00625BA3"/>
    <w:rsid w:val="00626895"/>
    <w:rsid w:val="0062698E"/>
    <w:rsid w:val="006269C0"/>
    <w:rsid w:val="00626BD8"/>
    <w:rsid w:val="00626D4C"/>
    <w:rsid w:val="00626EAF"/>
    <w:rsid w:val="00627427"/>
    <w:rsid w:val="006276E3"/>
    <w:rsid w:val="0062780E"/>
    <w:rsid w:val="006279D4"/>
    <w:rsid w:val="00627B65"/>
    <w:rsid w:val="00627B73"/>
    <w:rsid w:val="0063017E"/>
    <w:rsid w:val="00630B1B"/>
    <w:rsid w:val="0063103C"/>
    <w:rsid w:val="006310B8"/>
    <w:rsid w:val="006311D5"/>
    <w:rsid w:val="00631733"/>
    <w:rsid w:val="00631A2F"/>
    <w:rsid w:val="00631B3C"/>
    <w:rsid w:val="00631B65"/>
    <w:rsid w:val="00631B71"/>
    <w:rsid w:val="00631B76"/>
    <w:rsid w:val="00631CD6"/>
    <w:rsid w:val="00631D6D"/>
    <w:rsid w:val="00631DB1"/>
    <w:rsid w:val="006320A2"/>
    <w:rsid w:val="006321F6"/>
    <w:rsid w:val="006322F2"/>
    <w:rsid w:val="006325BF"/>
    <w:rsid w:val="00632699"/>
    <w:rsid w:val="0063295E"/>
    <w:rsid w:val="00632AB4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CDB"/>
    <w:rsid w:val="0063521C"/>
    <w:rsid w:val="00635409"/>
    <w:rsid w:val="00635432"/>
    <w:rsid w:val="006354F2"/>
    <w:rsid w:val="0063562F"/>
    <w:rsid w:val="006357DE"/>
    <w:rsid w:val="00635ACB"/>
    <w:rsid w:val="00635C10"/>
    <w:rsid w:val="00635F23"/>
    <w:rsid w:val="00635F4E"/>
    <w:rsid w:val="00636064"/>
    <w:rsid w:val="00636476"/>
    <w:rsid w:val="006364D8"/>
    <w:rsid w:val="00636587"/>
    <w:rsid w:val="006369EB"/>
    <w:rsid w:val="00636A56"/>
    <w:rsid w:val="00637039"/>
    <w:rsid w:val="006371B3"/>
    <w:rsid w:val="006376FA"/>
    <w:rsid w:val="006378EB"/>
    <w:rsid w:val="00637A4C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E35"/>
    <w:rsid w:val="00641F06"/>
    <w:rsid w:val="00641F61"/>
    <w:rsid w:val="00642299"/>
    <w:rsid w:val="0064242B"/>
    <w:rsid w:val="00642691"/>
    <w:rsid w:val="0064295C"/>
    <w:rsid w:val="00642A1F"/>
    <w:rsid w:val="00642B71"/>
    <w:rsid w:val="00642F1F"/>
    <w:rsid w:val="006431B5"/>
    <w:rsid w:val="00643332"/>
    <w:rsid w:val="006434EE"/>
    <w:rsid w:val="0064369D"/>
    <w:rsid w:val="00643A27"/>
    <w:rsid w:val="00643B49"/>
    <w:rsid w:val="00643D9B"/>
    <w:rsid w:val="00643FE8"/>
    <w:rsid w:val="00644006"/>
    <w:rsid w:val="00644B04"/>
    <w:rsid w:val="00644B14"/>
    <w:rsid w:val="00644EE9"/>
    <w:rsid w:val="00645063"/>
    <w:rsid w:val="006451CB"/>
    <w:rsid w:val="0064549D"/>
    <w:rsid w:val="00645D90"/>
    <w:rsid w:val="00645F94"/>
    <w:rsid w:val="00646476"/>
    <w:rsid w:val="00646751"/>
    <w:rsid w:val="00646961"/>
    <w:rsid w:val="00646AD2"/>
    <w:rsid w:val="00646D42"/>
    <w:rsid w:val="00646F8A"/>
    <w:rsid w:val="0064702E"/>
    <w:rsid w:val="006474D9"/>
    <w:rsid w:val="00647650"/>
    <w:rsid w:val="00647C93"/>
    <w:rsid w:val="00650435"/>
    <w:rsid w:val="00650AB3"/>
    <w:rsid w:val="00650B47"/>
    <w:rsid w:val="00650CD8"/>
    <w:rsid w:val="00650DD3"/>
    <w:rsid w:val="00650F33"/>
    <w:rsid w:val="006510AC"/>
    <w:rsid w:val="006511E3"/>
    <w:rsid w:val="006512BF"/>
    <w:rsid w:val="00651440"/>
    <w:rsid w:val="0065168C"/>
    <w:rsid w:val="00651879"/>
    <w:rsid w:val="00651AAC"/>
    <w:rsid w:val="00651E92"/>
    <w:rsid w:val="00652485"/>
    <w:rsid w:val="0065257C"/>
    <w:rsid w:val="006525A7"/>
    <w:rsid w:val="0065291D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B"/>
    <w:rsid w:val="00654652"/>
    <w:rsid w:val="00654C13"/>
    <w:rsid w:val="00654C6E"/>
    <w:rsid w:val="00654D3F"/>
    <w:rsid w:val="00654E6D"/>
    <w:rsid w:val="00654E8D"/>
    <w:rsid w:val="00655731"/>
    <w:rsid w:val="006557A0"/>
    <w:rsid w:val="00655919"/>
    <w:rsid w:val="00655A56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6BC"/>
    <w:rsid w:val="00657982"/>
    <w:rsid w:val="00657A01"/>
    <w:rsid w:val="00657C15"/>
    <w:rsid w:val="00657D68"/>
    <w:rsid w:val="00660E23"/>
    <w:rsid w:val="006615B7"/>
    <w:rsid w:val="006617F4"/>
    <w:rsid w:val="00661A13"/>
    <w:rsid w:val="00661B8E"/>
    <w:rsid w:val="00661C2D"/>
    <w:rsid w:val="00661D98"/>
    <w:rsid w:val="0066263A"/>
    <w:rsid w:val="006628B4"/>
    <w:rsid w:val="00662DF3"/>
    <w:rsid w:val="006631D6"/>
    <w:rsid w:val="00663518"/>
    <w:rsid w:val="006635E5"/>
    <w:rsid w:val="006637D3"/>
    <w:rsid w:val="00663F23"/>
    <w:rsid w:val="0066425B"/>
    <w:rsid w:val="006643E8"/>
    <w:rsid w:val="0066487C"/>
    <w:rsid w:val="00664915"/>
    <w:rsid w:val="00664999"/>
    <w:rsid w:val="00664CF7"/>
    <w:rsid w:val="00665452"/>
    <w:rsid w:val="00665C48"/>
    <w:rsid w:val="00665DE4"/>
    <w:rsid w:val="00665FE4"/>
    <w:rsid w:val="0066614C"/>
    <w:rsid w:val="00666186"/>
    <w:rsid w:val="0066649E"/>
    <w:rsid w:val="006664AC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EA"/>
    <w:rsid w:val="00670910"/>
    <w:rsid w:val="006709EF"/>
    <w:rsid w:val="00670CC0"/>
    <w:rsid w:val="00670DA7"/>
    <w:rsid w:val="00671048"/>
    <w:rsid w:val="00671066"/>
    <w:rsid w:val="00671238"/>
    <w:rsid w:val="006716B8"/>
    <w:rsid w:val="006716DD"/>
    <w:rsid w:val="006717AC"/>
    <w:rsid w:val="0067181F"/>
    <w:rsid w:val="006719C0"/>
    <w:rsid w:val="00671A36"/>
    <w:rsid w:val="00672623"/>
    <w:rsid w:val="00672A9E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461"/>
    <w:rsid w:val="006755DD"/>
    <w:rsid w:val="00675656"/>
    <w:rsid w:val="0067567C"/>
    <w:rsid w:val="00675938"/>
    <w:rsid w:val="0067593E"/>
    <w:rsid w:val="00675AF5"/>
    <w:rsid w:val="00676255"/>
    <w:rsid w:val="00676319"/>
    <w:rsid w:val="006764C2"/>
    <w:rsid w:val="006769AE"/>
    <w:rsid w:val="0067732B"/>
    <w:rsid w:val="0067746B"/>
    <w:rsid w:val="0067748D"/>
    <w:rsid w:val="006775ED"/>
    <w:rsid w:val="00677796"/>
    <w:rsid w:val="00677C04"/>
    <w:rsid w:val="00677C77"/>
    <w:rsid w:val="00677CEF"/>
    <w:rsid w:val="00677FF7"/>
    <w:rsid w:val="00680140"/>
    <w:rsid w:val="006802ED"/>
    <w:rsid w:val="00680609"/>
    <w:rsid w:val="00680C40"/>
    <w:rsid w:val="00681117"/>
    <w:rsid w:val="0068115B"/>
    <w:rsid w:val="00681330"/>
    <w:rsid w:val="006816AE"/>
    <w:rsid w:val="00681A91"/>
    <w:rsid w:val="00681ACB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A56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A44"/>
    <w:rsid w:val="00686A5E"/>
    <w:rsid w:val="00686B64"/>
    <w:rsid w:val="00686F0C"/>
    <w:rsid w:val="0068743A"/>
    <w:rsid w:val="00687478"/>
    <w:rsid w:val="00687514"/>
    <w:rsid w:val="00687E51"/>
    <w:rsid w:val="00687FD1"/>
    <w:rsid w:val="00690061"/>
    <w:rsid w:val="0069075A"/>
    <w:rsid w:val="006907D6"/>
    <w:rsid w:val="00690865"/>
    <w:rsid w:val="00690C9B"/>
    <w:rsid w:val="00690D98"/>
    <w:rsid w:val="00690E5B"/>
    <w:rsid w:val="00691013"/>
    <w:rsid w:val="006914A4"/>
    <w:rsid w:val="00691816"/>
    <w:rsid w:val="00691C36"/>
    <w:rsid w:val="00691DD8"/>
    <w:rsid w:val="0069248A"/>
    <w:rsid w:val="00692538"/>
    <w:rsid w:val="006926DC"/>
    <w:rsid w:val="00692ADA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DE6"/>
    <w:rsid w:val="00693F16"/>
    <w:rsid w:val="00693F7B"/>
    <w:rsid w:val="00694520"/>
    <w:rsid w:val="00694559"/>
    <w:rsid w:val="006945EB"/>
    <w:rsid w:val="006946B9"/>
    <w:rsid w:val="00694B6B"/>
    <w:rsid w:val="00694E19"/>
    <w:rsid w:val="006957BC"/>
    <w:rsid w:val="0069584D"/>
    <w:rsid w:val="0069597D"/>
    <w:rsid w:val="00695B8B"/>
    <w:rsid w:val="00695E31"/>
    <w:rsid w:val="00696229"/>
    <w:rsid w:val="00696492"/>
    <w:rsid w:val="006969DE"/>
    <w:rsid w:val="00696F64"/>
    <w:rsid w:val="00696FD3"/>
    <w:rsid w:val="006971F5"/>
    <w:rsid w:val="00697306"/>
    <w:rsid w:val="00697540"/>
    <w:rsid w:val="006A07FB"/>
    <w:rsid w:val="006A0CD6"/>
    <w:rsid w:val="006A13D4"/>
    <w:rsid w:val="006A15DC"/>
    <w:rsid w:val="006A1756"/>
    <w:rsid w:val="006A18D9"/>
    <w:rsid w:val="006A190B"/>
    <w:rsid w:val="006A1F32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D3C"/>
    <w:rsid w:val="006A3FC0"/>
    <w:rsid w:val="006A406F"/>
    <w:rsid w:val="006A44E3"/>
    <w:rsid w:val="006A492B"/>
    <w:rsid w:val="006A4C80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45"/>
    <w:rsid w:val="006A7476"/>
    <w:rsid w:val="006A75EA"/>
    <w:rsid w:val="006A77FF"/>
    <w:rsid w:val="006A7905"/>
    <w:rsid w:val="006A7A31"/>
    <w:rsid w:val="006B00B1"/>
    <w:rsid w:val="006B05F3"/>
    <w:rsid w:val="006B061A"/>
    <w:rsid w:val="006B0991"/>
    <w:rsid w:val="006B0EE4"/>
    <w:rsid w:val="006B1125"/>
    <w:rsid w:val="006B1C22"/>
    <w:rsid w:val="006B1EE8"/>
    <w:rsid w:val="006B1F86"/>
    <w:rsid w:val="006B2043"/>
    <w:rsid w:val="006B24B6"/>
    <w:rsid w:val="006B2775"/>
    <w:rsid w:val="006B2B83"/>
    <w:rsid w:val="006B2BC6"/>
    <w:rsid w:val="006B2C29"/>
    <w:rsid w:val="006B2D0A"/>
    <w:rsid w:val="006B3239"/>
    <w:rsid w:val="006B3316"/>
    <w:rsid w:val="006B338D"/>
    <w:rsid w:val="006B33E9"/>
    <w:rsid w:val="006B36AD"/>
    <w:rsid w:val="006B3B02"/>
    <w:rsid w:val="006B3E75"/>
    <w:rsid w:val="006B4007"/>
    <w:rsid w:val="006B42A7"/>
    <w:rsid w:val="006B4457"/>
    <w:rsid w:val="006B4599"/>
    <w:rsid w:val="006B4653"/>
    <w:rsid w:val="006B48DE"/>
    <w:rsid w:val="006B4A02"/>
    <w:rsid w:val="006B4BED"/>
    <w:rsid w:val="006B4EC0"/>
    <w:rsid w:val="006B51BC"/>
    <w:rsid w:val="006B52C2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7B1"/>
    <w:rsid w:val="006C09AF"/>
    <w:rsid w:val="006C0B36"/>
    <w:rsid w:val="006C0CD4"/>
    <w:rsid w:val="006C0E61"/>
    <w:rsid w:val="006C1388"/>
    <w:rsid w:val="006C1600"/>
    <w:rsid w:val="006C169B"/>
    <w:rsid w:val="006C1A8B"/>
    <w:rsid w:val="006C1BC0"/>
    <w:rsid w:val="006C1BD0"/>
    <w:rsid w:val="006C1D6D"/>
    <w:rsid w:val="006C1FA5"/>
    <w:rsid w:val="006C22A1"/>
    <w:rsid w:val="006C22AC"/>
    <w:rsid w:val="006C24D9"/>
    <w:rsid w:val="006C256B"/>
    <w:rsid w:val="006C263F"/>
    <w:rsid w:val="006C26C8"/>
    <w:rsid w:val="006C2A53"/>
    <w:rsid w:val="006C2E72"/>
    <w:rsid w:val="006C3212"/>
    <w:rsid w:val="006C33F2"/>
    <w:rsid w:val="006C34D2"/>
    <w:rsid w:val="006C38B0"/>
    <w:rsid w:val="006C3939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2BF"/>
    <w:rsid w:val="006C5555"/>
    <w:rsid w:val="006C5B64"/>
    <w:rsid w:val="006C5C4E"/>
    <w:rsid w:val="006C5C9C"/>
    <w:rsid w:val="006C640D"/>
    <w:rsid w:val="006C6A92"/>
    <w:rsid w:val="006C6F04"/>
    <w:rsid w:val="006C6F4D"/>
    <w:rsid w:val="006C7003"/>
    <w:rsid w:val="006C70DB"/>
    <w:rsid w:val="006C7201"/>
    <w:rsid w:val="006C7412"/>
    <w:rsid w:val="006C7908"/>
    <w:rsid w:val="006C7BE1"/>
    <w:rsid w:val="006C7D2D"/>
    <w:rsid w:val="006C7D68"/>
    <w:rsid w:val="006C7D75"/>
    <w:rsid w:val="006D00FB"/>
    <w:rsid w:val="006D03DD"/>
    <w:rsid w:val="006D0734"/>
    <w:rsid w:val="006D08D3"/>
    <w:rsid w:val="006D0AA2"/>
    <w:rsid w:val="006D0E74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2D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AEA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D7DBF"/>
    <w:rsid w:val="006E02D3"/>
    <w:rsid w:val="006E0360"/>
    <w:rsid w:val="006E05F3"/>
    <w:rsid w:val="006E0724"/>
    <w:rsid w:val="006E18D9"/>
    <w:rsid w:val="006E18EE"/>
    <w:rsid w:val="006E1C0B"/>
    <w:rsid w:val="006E1D23"/>
    <w:rsid w:val="006E256B"/>
    <w:rsid w:val="006E3201"/>
    <w:rsid w:val="006E3367"/>
    <w:rsid w:val="006E3900"/>
    <w:rsid w:val="006E3948"/>
    <w:rsid w:val="006E40B3"/>
    <w:rsid w:val="006E438E"/>
    <w:rsid w:val="006E45A6"/>
    <w:rsid w:val="006E47E2"/>
    <w:rsid w:val="006E4EB1"/>
    <w:rsid w:val="006E5346"/>
    <w:rsid w:val="006E54DE"/>
    <w:rsid w:val="006E56A9"/>
    <w:rsid w:val="006E58C6"/>
    <w:rsid w:val="006E5B46"/>
    <w:rsid w:val="006E5C1F"/>
    <w:rsid w:val="006E5C6E"/>
    <w:rsid w:val="006E615A"/>
    <w:rsid w:val="006E6306"/>
    <w:rsid w:val="006E632B"/>
    <w:rsid w:val="006E6528"/>
    <w:rsid w:val="006E66CD"/>
    <w:rsid w:val="006E6883"/>
    <w:rsid w:val="006E692D"/>
    <w:rsid w:val="006E6B08"/>
    <w:rsid w:val="006E6B52"/>
    <w:rsid w:val="006E6F8A"/>
    <w:rsid w:val="006E7694"/>
    <w:rsid w:val="006E772A"/>
    <w:rsid w:val="006E7ABB"/>
    <w:rsid w:val="006E7E43"/>
    <w:rsid w:val="006E7FB4"/>
    <w:rsid w:val="006F0010"/>
    <w:rsid w:val="006F0542"/>
    <w:rsid w:val="006F0595"/>
    <w:rsid w:val="006F0B15"/>
    <w:rsid w:val="006F0CF4"/>
    <w:rsid w:val="006F1981"/>
    <w:rsid w:val="006F1CC5"/>
    <w:rsid w:val="006F1FBB"/>
    <w:rsid w:val="006F217A"/>
    <w:rsid w:val="006F22A8"/>
    <w:rsid w:val="006F232D"/>
    <w:rsid w:val="006F24A7"/>
    <w:rsid w:val="006F2650"/>
    <w:rsid w:val="006F2AAC"/>
    <w:rsid w:val="006F2BB5"/>
    <w:rsid w:val="006F2D2E"/>
    <w:rsid w:val="006F30B0"/>
    <w:rsid w:val="006F30EA"/>
    <w:rsid w:val="006F33C2"/>
    <w:rsid w:val="006F360E"/>
    <w:rsid w:val="006F389F"/>
    <w:rsid w:val="006F3A1E"/>
    <w:rsid w:val="006F3F3B"/>
    <w:rsid w:val="006F480F"/>
    <w:rsid w:val="006F4914"/>
    <w:rsid w:val="006F4A03"/>
    <w:rsid w:val="006F4BFC"/>
    <w:rsid w:val="006F4C90"/>
    <w:rsid w:val="006F4C9C"/>
    <w:rsid w:val="006F4E02"/>
    <w:rsid w:val="006F4F18"/>
    <w:rsid w:val="006F4FA1"/>
    <w:rsid w:val="006F4FC4"/>
    <w:rsid w:val="006F5167"/>
    <w:rsid w:val="006F55E9"/>
    <w:rsid w:val="006F57E7"/>
    <w:rsid w:val="006F5828"/>
    <w:rsid w:val="006F5A54"/>
    <w:rsid w:val="006F5CD8"/>
    <w:rsid w:val="006F5D19"/>
    <w:rsid w:val="006F5EA6"/>
    <w:rsid w:val="006F645C"/>
    <w:rsid w:val="006F65EC"/>
    <w:rsid w:val="006F66F2"/>
    <w:rsid w:val="006F6885"/>
    <w:rsid w:val="006F6915"/>
    <w:rsid w:val="006F6958"/>
    <w:rsid w:val="006F6B43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36C"/>
    <w:rsid w:val="007003D6"/>
    <w:rsid w:val="007004BB"/>
    <w:rsid w:val="00700904"/>
    <w:rsid w:val="00701502"/>
    <w:rsid w:val="00701688"/>
    <w:rsid w:val="007016D9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587"/>
    <w:rsid w:val="007047B8"/>
    <w:rsid w:val="00704924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CFA"/>
    <w:rsid w:val="00705D00"/>
    <w:rsid w:val="00706251"/>
    <w:rsid w:val="00706608"/>
    <w:rsid w:val="007068C9"/>
    <w:rsid w:val="007068F5"/>
    <w:rsid w:val="007069F0"/>
    <w:rsid w:val="00706AEB"/>
    <w:rsid w:val="00706C83"/>
    <w:rsid w:val="0070774C"/>
    <w:rsid w:val="007079B7"/>
    <w:rsid w:val="00707C5C"/>
    <w:rsid w:val="00707D66"/>
    <w:rsid w:val="00707D73"/>
    <w:rsid w:val="00707DD0"/>
    <w:rsid w:val="00710065"/>
    <w:rsid w:val="00710604"/>
    <w:rsid w:val="00710B0A"/>
    <w:rsid w:val="00710E03"/>
    <w:rsid w:val="00710EAC"/>
    <w:rsid w:val="00711700"/>
    <w:rsid w:val="00711724"/>
    <w:rsid w:val="007118AD"/>
    <w:rsid w:val="00711BB6"/>
    <w:rsid w:val="00711BEA"/>
    <w:rsid w:val="00711D40"/>
    <w:rsid w:val="00711DEF"/>
    <w:rsid w:val="00711E3B"/>
    <w:rsid w:val="007120B7"/>
    <w:rsid w:val="007120EF"/>
    <w:rsid w:val="00712166"/>
    <w:rsid w:val="00712387"/>
    <w:rsid w:val="00712407"/>
    <w:rsid w:val="00712538"/>
    <w:rsid w:val="00712919"/>
    <w:rsid w:val="007129D2"/>
    <w:rsid w:val="00712AD3"/>
    <w:rsid w:val="00712C17"/>
    <w:rsid w:val="00712CBF"/>
    <w:rsid w:val="00713034"/>
    <w:rsid w:val="00713260"/>
    <w:rsid w:val="0071328A"/>
    <w:rsid w:val="0071332B"/>
    <w:rsid w:val="00713773"/>
    <w:rsid w:val="00714024"/>
    <w:rsid w:val="007142C7"/>
    <w:rsid w:val="00714467"/>
    <w:rsid w:val="007144DB"/>
    <w:rsid w:val="00714B8D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A1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AC5"/>
    <w:rsid w:val="00721BCE"/>
    <w:rsid w:val="00721DE5"/>
    <w:rsid w:val="00721FAE"/>
    <w:rsid w:val="0072200A"/>
    <w:rsid w:val="00722268"/>
    <w:rsid w:val="00722DA1"/>
    <w:rsid w:val="00722DDC"/>
    <w:rsid w:val="00722EE4"/>
    <w:rsid w:val="007233E1"/>
    <w:rsid w:val="007236D3"/>
    <w:rsid w:val="0072494D"/>
    <w:rsid w:val="00724B50"/>
    <w:rsid w:val="00724CE0"/>
    <w:rsid w:val="00724E68"/>
    <w:rsid w:val="00724EE0"/>
    <w:rsid w:val="00724FBE"/>
    <w:rsid w:val="0072505B"/>
    <w:rsid w:val="00725902"/>
    <w:rsid w:val="00725937"/>
    <w:rsid w:val="00726159"/>
    <w:rsid w:val="00726212"/>
    <w:rsid w:val="007262F1"/>
    <w:rsid w:val="00726335"/>
    <w:rsid w:val="007263DF"/>
    <w:rsid w:val="0072680A"/>
    <w:rsid w:val="00726E9B"/>
    <w:rsid w:val="00726F0E"/>
    <w:rsid w:val="00727DB9"/>
    <w:rsid w:val="007301F2"/>
    <w:rsid w:val="007303EB"/>
    <w:rsid w:val="007303F8"/>
    <w:rsid w:val="0073045A"/>
    <w:rsid w:val="007305BB"/>
    <w:rsid w:val="00730A93"/>
    <w:rsid w:val="00730E51"/>
    <w:rsid w:val="007312C1"/>
    <w:rsid w:val="00731303"/>
    <w:rsid w:val="00731339"/>
    <w:rsid w:val="00731A7D"/>
    <w:rsid w:val="00731AB1"/>
    <w:rsid w:val="00731D02"/>
    <w:rsid w:val="00731D37"/>
    <w:rsid w:val="00731EE2"/>
    <w:rsid w:val="00731F2C"/>
    <w:rsid w:val="0073229C"/>
    <w:rsid w:val="007324A7"/>
    <w:rsid w:val="007326BF"/>
    <w:rsid w:val="00732742"/>
    <w:rsid w:val="00733326"/>
    <w:rsid w:val="00733594"/>
    <w:rsid w:val="00733A4E"/>
    <w:rsid w:val="00733AF1"/>
    <w:rsid w:val="00733C5E"/>
    <w:rsid w:val="00734A3B"/>
    <w:rsid w:val="00735105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BEC"/>
    <w:rsid w:val="00736D7A"/>
    <w:rsid w:val="00736FF0"/>
    <w:rsid w:val="00737150"/>
    <w:rsid w:val="00737165"/>
    <w:rsid w:val="007371CF"/>
    <w:rsid w:val="007373A1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881"/>
    <w:rsid w:val="007409A1"/>
    <w:rsid w:val="00740CD6"/>
    <w:rsid w:val="00740E72"/>
    <w:rsid w:val="00741008"/>
    <w:rsid w:val="00741507"/>
    <w:rsid w:val="0074181B"/>
    <w:rsid w:val="007418C5"/>
    <w:rsid w:val="007419E2"/>
    <w:rsid w:val="00741D39"/>
    <w:rsid w:val="00741D8C"/>
    <w:rsid w:val="00742078"/>
    <w:rsid w:val="007422E0"/>
    <w:rsid w:val="0074290D"/>
    <w:rsid w:val="00742B6F"/>
    <w:rsid w:val="00742D74"/>
    <w:rsid w:val="0074305A"/>
    <w:rsid w:val="007431E4"/>
    <w:rsid w:val="00743373"/>
    <w:rsid w:val="0074375F"/>
    <w:rsid w:val="00743762"/>
    <w:rsid w:val="007439D4"/>
    <w:rsid w:val="00743CF1"/>
    <w:rsid w:val="00743E7F"/>
    <w:rsid w:val="00743FB7"/>
    <w:rsid w:val="0074401C"/>
    <w:rsid w:val="00744046"/>
    <w:rsid w:val="0074433A"/>
    <w:rsid w:val="007445B5"/>
    <w:rsid w:val="00744B1D"/>
    <w:rsid w:val="00744B3F"/>
    <w:rsid w:val="00744B82"/>
    <w:rsid w:val="007450B6"/>
    <w:rsid w:val="007455FA"/>
    <w:rsid w:val="0074562B"/>
    <w:rsid w:val="00745CCC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B61"/>
    <w:rsid w:val="00746FA9"/>
    <w:rsid w:val="00747298"/>
    <w:rsid w:val="007479F6"/>
    <w:rsid w:val="00747C52"/>
    <w:rsid w:val="00747F84"/>
    <w:rsid w:val="0075042E"/>
    <w:rsid w:val="007508F2"/>
    <w:rsid w:val="00750990"/>
    <w:rsid w:val="00750B89"/>
    <w:rsid w:val="00750F5A"/>
    <w:rsid w:val="0075101F"/>
    <w:rsid w:val="007519C0"/>
    <w:rsid w:val="00751D27"/>
    <w:rsid w:val="007520A0"/>
    <w:rsid w:val="007521EB"/>
    <w:rsid w:val="00752213"/>
    <w:rsid w:val="007523FF"/>
    <w:rsid w:val="007528E7"/>
    <w:rsid w:val="00752B53"/>
    <w:rsid w:val="00752E4D"/>
    <w:rsid w:val="00752E70"/>
    <w:rsid w:val="00752FFB"/>
    <w:rsid w:val="007534F0"/>
    <w:rsid w:val="007538F5"/>
    <w:rsid w:val="00753A7B"/>
    <w:rsid w:val="00753F47"/>
    <w:rsid w:val="00754050"/>
    <w:rsid w:val="00754399"/>
    <w:rsid w:val="00755090"/>
    <w:rsid w:val="00755543"/>
    <w:rsid w:val="00755755"/>
    <w:rsid w:val="007557A8"/>
    <w:rsid w:val="0075588B"/>
    <w:rsid w:val="00755954"/>
    <w:rsid w:val="00755B49"/>
    <w:rsid w:val="00755D06"/>
    <w:rsid w:val="00756003"/>
    <w:rsid w:val="007564EA"/>
    <w:rsid w:val="0075662F"/>
    <w:rsid w:val="0075680C"/>
    <w:rsid w:val="00756BB2"/>
    <w:rsid w:val="00756D1E"/>
    <w:rsid w:val="007571F9"/>
    <w:rsid w:val="00757431"/>
    <w:rsid w:val="007575B5"/>
    <w:rsid w:val="007575C2"/>
    <w:rsid w:val="00757696"/>
    <w:rsid w:val="007578BA"/>
    <w:rsid w:val="007600D6"/>
    <w:rsid w:val="00760361"/>
    <w:rsid w:val="0076051F"/>
    <w:rsid w:val="0076060F"/>
    <w:rsid w:val="00760793"/>
    <w:rsid w:val="00760AFF"/>
    <w:rsid w:val="00760BB5"/>
    <w:rsid w:val="00760E28"/>
    <w:rsid w:val="00760EA5"/>
    <w:rsid w:val="0076119E"/>
    <w:rsid w:val="007611F6"/>
    <w:rsid w:val="00761389"/>
    <w:rsid w:val="00761418"/>
    <w:rsid w:val="007616BC"/>
    <w:rsid w:val="00761767"/>
    <w:rsid w:val="00761A34"/>
    <w:rsid w:val="00761C02"/>
    <w:rsid w:val="00761CFF"/>
    <w:rsid w:val="00761E10"/>
    <w:rsid w:val="00762AED"/>
    <w:rsid w:val="00762B3F"/>
    <w:rsid w:val="00762BBA"/>
    <w:rsid w:val="00762D16"/>
    <w:rsid w:val="00762D74"/>
    <w:rsid w:val="00763000"/>
    <w:rsid w:val="0076309F"/>
    <w:rsid w:val="0076350A"/>
    <w:rsid w:val="0076376E"/>
    <w:rsid w:val="00763935"/>
    <w:rsid w:val="00763976"/>
    <w:rsid w:val="0076399F"/>
    <w:rsid w:val="00763A54"/>
    <w:rsid w:val="007642A3"/>
    <w:rsid w:val="0076466A"/>
    <w:rsid w:val="00764BD9"/>
    <w:rsid w:val="00764BFD"/>
    <w:rsid w:val="00764D9A"/>
    <w:rsid w:val="00764F71"/>
    <w:rsid w:val="0076514A"/>
    <w:rsid w:val="00765256"/>
    <w:rsid w:val="007652B9"/>
    <w:rsid w:val="0076583F"/>
    <w:rsid w:val="00765941"/>
    <w:rsid w:val="00766508"/>
    <w:rsid w:val="0076664E"/>
    <w:rsid w:val="00766739"/>
    <w:rsid w:val="00766BFB"/>
    <w:rsid w:val="00766F97"/>
    <w:rsid w:val="007675A5"/>
    <w:rsid w:val="007675BC"/>
    <w:rsid w:val="00767A31"/>
    <w:rsid w:val="00767CA1"/>
    <w:rsid w:val="00767D6D"/>
    <w:rsid w:val="00767FEB"/>
    <w:rsid w:val="00770195"/>
    <w:rsid w:val="0077022C"/>
    <w:rsid w:val="00770777"/>
    <w:rsid w:val="00770BD9"/>
    <w:rsid w:val="00771122"/>
    <w:rsid w:val="00771812"/>
    <w:rsid w:val="0077184B"/>
    <w:rsid w:val="00771C2C"/>
    <w:rsid w:val="00772357"/>
    <w:rsid w:val="007725BD"/>
    <w:rsid w:val="007726DC"/>
    <w:rsid w:val="00772DB1"/>
    <w:rsid w:val="00772EBA"/>
    <w:rsid w:val="00773024"/>
    <w:rsid w:val="007735A6"/>
    <w:rsid w:val="00773CFF"/>
    <w:rsid w:val="00773D01"/>
    <w:rsid w:val="00773DDE"/>
    <w:rsid w:val="00774176"/>
    <w:rsid w:val="007742A5"/>
    <w:rsid w:val="007746F5"/>
    <w:rsid w:val="00774C85"/>
    <w:rsid w:val="00774CCE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64F"/>
    <w:rsid w:val="007767EF"/>
    <w:rsid w:val="00776A8C"/>
    <w:rsid w:val="00777025"/>
    <w:rsid w:val="00777352"/>
    <w:rsid w:val="007774E5"/>
    <w:rsid w:val="00777652"/>
    <w:rsid w:val="0077773C"/>
    <w:rsid w:val="007778E1"/>
    <w:rsid w:val="0078015C"/>
    <w:rsid w:val="00780334"/>
    <w:rsid w:val="007804B9"/>
    <w:rsid w:val="0078058C"/>
    <w:rsid w:val="007806D4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2CBF"/>
    <w:rsid w:val="0078319D"/>
    <w:rsid w:val="0078366A"/>
    <w:rsid w:val="00783670"/>
    <w:rsid w:val="00783B05"/>
    <w:rsid w:val="00783DB0"/>
    <w:rsid w:val="0078423B"/>
    <w:rsid w:val="007842B9"/>
    <w:rsid w:val="00784403"/>
    <w:rsid w:val="007846AF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4B8"/>
    <w:rsid w:val="0078674E"/>
    <w:rsid w:val="00786928"/>
    <w:rsid w:val="00786ED3"/>
    <w:rsid w:val="00787088"/>
    <w:rsid w:val="007871D2"/>
    <w:rsid w:val="007871DE"/>
    <w:rsid w:val="007872DB"/>
    <w:rsid w:val="00787311"/>
    <w:rsid w:val="00787524"/>
    <w:rsid w:val="00787588"/>
    <w:rsid w:val="0078792A"/>
    <w:rsid w:val="00787937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B5"/>
    <w:rsid w:val="007920A0"/>
    <w:rsid w:val="007924B9"/>
    <w:rsid w:val="00792CD4"/>
    <w:rsid w:val="00792F48"/>
    <w:rsid w:val="00793342"/>
    <w:rsid w:val="007933E8"/>
    <w:rsid w:val="0079356A"/>
    <w:rsid w:val="007935E4"/>
    <w:rsid w:val="0079367E"/>
    <w:rsid w:val="007936F8"/>
    <w:rsid w:val="0079415A"/>
    <w:rsid w:val="00794694"/>
    <w:rsid w:val="00794BDB"/>
    <w:rsid w:val="007951FA"/>
    <w:rsid w:val="007959F9"/>
    <w:rsid w:val="00795D4C"/>
    <w:rsid w:val="00795E41"/>
    <w:rsid w:val="00796084"/>
    <w:rsid w:val="007960EB"/>
    <w:rsid w:val="00796209"/>
    <w:rsid w:val="0079652E"/>
    <w:rsid w:val="007966ED"/>
    <w:rsid w:val="00796785"/>
    <w:rsid w:val="00796796"/>
    <w:rsid w:val="007969A2"/>
    <w:rsid w:val="00796BCD"/>
    <w:rsid w:val="00796C17"/>
    <w:rsid w:val="00796CF9"/>
    <w:rsid w:val="007971BF"/>
    <w:rsid w:val="00797243"/>
    <w:rsid w:val="00797294"/>
    <w:rsid w:val="00797369"/>
    <w:rsid w:val="007974A2"/>
    <w:rsid w:val="0079764A"/>
    <w:rsid w:val="007976F6"/>
    <w:rsid w:val="00797840"/>
    <w:rsid w:val="00797AD6"/>
    <w:rsid w:val="00797AD7"/>
    <w:rsid w:val="00797FA8"/>
    <w:rsid w:val="007A0079"/>
    <w:rsid w:val="007A01CF"/>
    <w:rsid w:val="007A01DA"/>
    <w:rsid w:val="007A0212"/>
    <w:rsid w:val="007A0519"/>
    <w:rsid w:val="007A0825"/>
    <w:rsid w:val="007A0BEB"/>
    <w:rsid w:val="007A0E0B"/>
    <w:rsid w:val="007A1168"/>
    <w:rsid w:val="007A1567"/>
    <w:rsid w:val="007A174E"/>
    <w:rsid w:val="007A1851"/>
    <w:rsid w:val="007A18F2"/>
    <w:rsid w:val="007A1C61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B92"/>
    <w:rsid w:val="007A2B9A"/>
    <w:rsid w:val="007A3001"/>
    <w:rsid w:val="007A30D0"/>
    <w:rsid w:val="007A33DD"/>
    <w:rsid w:val="007A36BD"/>
    <w:rsid w:val="007A3757"/>
    <w:rsid w:val="007A39DE"/>
    <w:rsid w:val="007A3BD8"/>
    <w:rsid w:val="007A3BF4"/>
    <w:rsid w:val="007A3EAF"/>
    <w:rsid w:val="007A464A"/>
    <w:rsid w:val="007A4704"/>
    <w:rsid w:val="007A4765"/>
    <w:rsid w:val="007A4882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A30"/>
    <w:rsid w:val="007A5BF6"/>
    <w:rsid w:val="007A6288"/>
    <w:rsid w:val="007A6377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3"/>
    <w:rsid w:val="007A7B4F"/>
    <w:rsid w:val="007B00DA"/>
    <w:rsid w:val="007B06F2"/>
    <w:rsid w:val="007B09EE"/>
    <w:rsid w:val="007B0A9E"/>
    <w:rsid w:val="007B0B96"/>
    <w:rsid w:val="007B1693"/>
    <w:rsid w:val="007B1948"/>
    <w:rsid w:val="007B198D"/>
    <w:rsid w:val="007B19B1"/>
    <w:rsid w:val="007B206A"/>
    <w:rsid w:val="007B212B"/>
    <w:rsid w:val="007B22F6"/>
    <w:rsid w:val="007B2387"/>
    <w:rsid w:val="007B2489"/>
    <w:rsid w:val="007B29AA"/>
    <w:rsid w:val="007B29D5"/>
    <w:rsid w:val="007B2B9B"/>
    <w:rsid w:val="007B30AC"/>
    <w:rsid w:val="007B30EB"/>
    <w:rsid w:val="007B3215"/>
    <w:rsid w:val="007B32D4"/>
    <w:rsid w:val="007B363F"/>
    <w:rsid w:val="007B36C3"/>
    <w:rsid w:val="007B3B64"/>
    <w:rsid w:val="007B3D6F"/>
    <w:rsid w:val="007B3E6D"/>
    <w:rsid w:val="007B3EA9"/>
    <w:rsid w:val="007B41EC"/>
    <w:rsid w:val="007B432B"/>
    <w:rsid w:val="007B44CF"/>
    <w:rsid w:val="007B4600"/>
    <w:rsid w:val="007B4792"/>
    <w:rsid w:val="007B47D0"/>
    <w:rsid w:val="007B4B0F"/>
    <w:rsid w:val="007B4C41"/>
    <w:rsid w:val="007B4EE5"/>
    <w:rsid w:val="007B5133"/>
    <w:rsid w:val="007B5221"/>
    <w:rsid w:val="007B5749"/>
    <w:rsid w:val="007B5787"/>
    <w:rsid w:val="007B5840"/>
    <w:rsid w:val="007B5BAF"/>
    <w:rsid w:val="007B5D11"/>
    <w:rsid w:val="007B5EE2"/>
    <w:rsid w:val="007B6258"/>
    <w:rsid w:val="007B64EC"/>
    <w:rsid w:val="007B667B"/>
    <w:rsid w:val="007B6B83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EA"/>
    <w:rsid w:val="007C0EF9"/>
    <w:rsid w:val="007C1A75"/>
    <w:rsid w:val="007C1FF5"/>
    <w:rsid w:val="007C2070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EEB"/>
    <w:rsid w:val="007C4038"/>
    <w:rsid w:val="007C44D1"/>
    <w:rsid w:val="007C4932"/>
    <w:rsid w:val="007C4C62"/>
    <w:rsid w:val="007C4DBC"/>
    <w:rsid w:val="007C4DC6"/>
    <w:rsid w:val="007C4E62"/>
    <w:rsid w:val="007C536A"/>
    <w:rsid w:val="007C54C5"/>
    <w:rsid w:val="007C57C2"/>
    <w:rsid w:val="007C62C2"/>
    <w:rsid w:val="007C637E"/>
    <w:rsid w:val="007C65EF"/>
    <w:rsid w:val="007C6736"/>
    <w:rsid w:val="007C6945"/>
    <w:rsid w:val="007C6D4F"/>
    <w:rsid w:val="007C6DE0"/>
    <w:rsid w:val="007C6F17"/>
    <w:rsid w:val="007C7575"/>
    <w:rsid w:val="007C77CA"/>
    <w:rsid w:val="007C790B"/>
    <w:rsid w:val="007C7E02"/>
    <w:rsid w:val="007D0066"/>
    <w:rsid w:val="007D014D"/>
    <w:rsid w:val="007D0724"/>
    <w:rsid w:val="007D078F"/>
    <w:rsid w:val="007D15E6"/>
    <w:rsid w:val="007D1726"/>
    <w:rsid w:val="007D1A27"/>
    <w:rsid w:val="007D1C5B"/>
    <w:rsid w:val="007D1E19"/>
    <w:rsid w:val="007D1FCB"/>
    <w:rsid w:val="007D2176"/>
    <w:rsid w:val="007D22A0"/>
    <w:rsid w:val="007D2392"/>
    <w:rsid w:val="007D267A"/>
    <w:rsid w:val="007D2B8B"/>
    <w:rsid w:val="007D2BC1"/>
    <w:rsid w:val="007D2D49"/>
    <w:rsid w:val="007D2EAF"/>
    <w:rsid w:val="007D30D4"/>
    <w:rsid w:val="007D3BAD"/>
    <w:rsid w:val="007D42DE"/>
    <w:rsid w:val="007D440F"/>
    <w:rsid w:val="007D467F"/>
    <w:rsid w:val="007D4872"/>
    <w:rsid w:val="007D489F"/>
    <w:rsid w:val="007D49F4"/>
    <w:rsid w:val="007D4A53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934"/>
    <w:rsid w:val="007D6CF3"/>
    <w:rsid w:val="007D6DD6"/>
    <w:rsid w:val="007D6DFF"/>
    <w:rsid w:val="007D710C"/>
    <w:rsid w:val="007D7362"/>
    <w:rsid w:val="007D7677"/>
    <w:rsid w:val="007D7AD5"/>
    <w:rsid w:val="007E0331"/>
    <w:rsid w:val="007E0479"/>
    <w:rsid w:val="007E049C"/>
    <w:rsid w:val="007E08B4"/>
    <w:rsid w:val="007E0A4C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DFB"/>
    <w:rsid w:val="007E2E62"/>
    <w:rsid w:val="007E2EA8"/>
    <w:rsid w:val="007E2FD1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10"/>
    <w:rsid w:val="007E51B4"/>
    <w:rsid w:val="007E51ED"/>
    <w:rsid w:val="007E5226"/>
    <w:rsid w:val="007E537A"/>
    <w:rsid w:val="007E55FE"/>
    <w:rsid w:val="007E59F0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04E"/>
    <w:rsid w:val="007F02BC"/>
    <w:rsid w:val="007F0390"/>
    <w:rsid w:val="007F042D"/>
    <w:rsid w:val="007F0536"/>
    <w:rsid w:val="007F087E"/>
    <w:rsid w:val="007F09FF"/>
    <w:rsid w:val="007F0FE9"/>
    <w:rsid w:val="007F10D9"/>
    <w:rsid w:val="007F1384"/>
    <w:rsid w:val="007F19AB"/>
    <w:rsid w:val="007F20CE"/>
    <w:rsid w:val="007F219E"/>
    <w:rsid w:val="007F24B9"/>
    <w:rsid w:val="007F2D8E"/>
    <w:rsid w:val="007F2F8D"/>
    <w:rsid w:val="007F31CF"/>
    <w:rsid w:val="007F3615"/>
    <w:rsid w:val="007F366C"/>
    <w:rsid w:val="007F37A6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EEF"/>
    <w:rsid w:val="007F4F91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62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1EC"/>
    <w:rsid w:val="00801C34"/>
    <w:rsid w:val="00801E90"/>
    <w:rsid w:val="008021A8"/>
    <w:rsid w:val="00802279"/>
    <w:rsid w:val="00802290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012"/>
    <w:rsid w:val="00805067"/>
    <w:rsid w:val="0080522B"/>
    <w:rsid w:val="00805302"/>
    <w:rsid w:val="008053F2"/>
    <w:rsid w:val="008055BB"/>
    <w:rsid w:val="0080575B"/>
    <w:rsid w:val="00805EBF"/>
    <w:rsid w:val="008060D7"/>
    <w:rsid w:val="00806467"/>
    <w:rsid w:val="0080678C"/>
    <w:rsid w:val="008069FB"/>
    <w:rsid w:val="0080739F"/>
    <w:rsid w:val="008075DC"/>
    <w:rsid w:val="008077ED"/>
    <w:rsid w:val="00807982"/>
    <w:rsid w:val="00807A9A"/>
    <w:rsid w:val="00807C38"/>
    <w:rsid w:val="00807D0C"/>
    <w:rsid w:val="00807DB0"/>
    <w:rsid w:val="008102DF"/>
    <w:rsid w:val="008105B9"/>
    <w:rsid w:val="00810A38"/>
    <w:rsid w:val="00810CBB"/>
    <w:rsid w:val="00810D9B"/>
    <w:rsid w:val="00810FD6"/>
    <w:rsid w:val="00811048"/>
    <w:rsid w:val="0081197D"/>
    <w:rsid w:val="0081234F"/>
    <w:rsid w:val="008123C8"/>
    <w:rsid w:val="0081246B"/>
    <w:rsid w:val="008124C5"/>
    <w:rsid w:val="00812702"/>
    <w:rsid w:val="00812951"/>
    <w:rsid w:val="00812E6B"/>
    <w:rsid w:val="00812ECD"/>
    <w:rsid w:val="00812F57"/>
    <w:rsid w:val="00813030"/>
    <w:rsid w:val="00813D25"/>
    <w:rsid w:val="008141F2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284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17C54"/>
    <w:rsid w:val="00817CE9"/>
    <w:rsid w:val="00820005"/>
    <w:rsid w:val="00820344"/>
    <w:rsid w:val="00820410"/>
    <w:rsid w:val="00820558"/>
    <w:rsid w:val="008206EB"/>
    <w:rsid w:val="00820A6D"/>
    <w:rsid w:val="00820F2F"/>
    <w:rsid w:val="00820FDD"/>
    <w:rsid w:val="00821276"/>
    <w:rsid w:val="008212F0"/>
    <w:rsid w:val="008215C9"/>
    <w:rsid w:val="00821AF4"/>
    <w:rsid w:val="00821C1C"/>
    <w:rsid w:val="00821ED1"/>
    <w:rsid w:val="00821F41"/>
    <w:rsid w:val="00821F5E"/>
    <w:rsid w:val="00821FF9"/>
    <w:rsid w:val="008221FE"/>
    <w:rsid w:val="00822607"/>
    <w:rsid w:val="00822624"/>
    <w:rsid w:val="008227B7"/>
    <w:rsid w:val="00822809"/>
    <w:rsid w:val="0082284A"/>
    <w:rsid w:val="00822A78"/>
    <w:rsid w:val="00822B8C"/>
    <w:rsid w:val="00822C61"/>
    <w:rsid w:val="00822CAE"/>
    <w:rsid w:val="00822CEB"/>
    <w:rsid w:val="00822DB9"/>
    <w:rsid w:val="00822F22"/>
    <w:rsid w:val="00823BA1"/>
    <w:rsid w:val="008240CB"/>
    <w:rsid w:val="008242EF"/>
    <w:rsid w:val="008243EF"/>
    <w:rsid w:val="00824E70"/>
    <w:rsid w:val="00825056"/>
    <w:rsid w:val="0082519F"/>
    <w:rsid w:val="00825638"/>
    <w:rsid w:val="00825C08"/>
    <w:rsid w:val="00825CD2"/>
    <w:rsid w:val="00826244"/>
    <w:rsid w:val="00826428"/>
    <w:rsid w:val="00826455"/>
    <w:rsid w:val="00826459"/>
    <w:rsid w:val="00826A16"/>
    <w:rsid w:val="00826B90"/>
    <w:rsid w:val="008270F3"/>
    <w:rsid w:val="008271B6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36"/>
    <w:rsid w:val="0083165F"/>
    <w:rsid w:val="008318E8"/>
    <w:rsid w:val="00831C93"/>
    <w:rsid w:val="00831DC6"/>
    <w:rsid w:val="00831E33"/>
    <w:rsid w:val="00831FCA"/>
    <w:rsid w:val="00832A17"/>
    <w:rsid w:val="00832D57"/>
    <w:rsid w:val="00832E62"/>
    <w:rsid w:val="0083311C"/>
    <w:rsid w:val="00833424"/>
    <w:rsid w:val="00833454"/>
    <w:rsid w:val="00833598"/>
    <w:rsid w:val="008335F8"/>
    <w:rsid w:val="0083383E"/>
    <w:rsid w:val="008339CA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61C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5D2"/>
    <w:rsid w:val="00837968"/>
    <w:rsid w:val="00837EB0"/>
    <w:rsid w:val="0084000C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6B5"/>
    <w:rsid w:val="00841ADB"/>
    <w:rsid w:val="00841CD6"/>
    <w:rsid w:val="00841F16"/>
    <w:rsid w:val="00842167"/>
    <w:rsid w:val="0084224E"/>
    <w:rsid w:val="00842A9A"/>
    <w:rsid w:val="00842CE4"/>
    <w:rsid w:val="00842D32"/>
    <w:rsid w:val="00843333"/>
    <w:rsid w:val="008433D3"/>
    <w:rsid w:val="008434CA"/>
    <w:rsid w:val="00843724"/>
    <w:rsid w:val="008437C7"/>
    <w:rsid w:val="00843DE6"/>
    <w:rsid w:val="00843E94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CDC"/>
    <w:rsid w:val="00844D57"/>
    <w:rsid w:val="00844FE0"/>
    <w:rsid w:val="00845484"/>
    <w:rsid w:val="008454C9"/>
    <w:rsid w:val="008456FA"/>
    <w:rsid w:val="00845DD9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65"/>
    <w:rsid w:val="0085089F"/>
    <w:rsid w:val="008508BF"/>
    <w:rsid w:val="008509E7"/>
    <w:rsid w:val="00850A09"/>
    <w:rsid w:val="00850B3E"/>
    <w:rsid w:val="00851561"/>
    <w:rsid w:val="008516C3"/>
    <w:rsid w:val="00851939"/>
    <w:rsid w:val="008519D7"/>
    <w:rsid w:val="00851B7E"/>
    <w:rsid w:val="00851BC2"/>
    <w:rsid w:val="00851DAD"/>
    <w:rsid w:val="00851E75"/>
    <w:rsid w:val="00851F32"/>
    <w:rsid w:val="00851F4B"/>
    <w:rsid w:val="00852118"/>
    <w:rsid w:val="00852237"/>
    <w:rsid w:val="008522C8"/>
    <w:rsid w:val="008522ED"/>
    <w:rsid w:val="00852586"/>
    <w:rsid w:val="008527EA"/>
    <w:rsid w:val="00852837"/>
    <w:rsid w:val="00852B5D"/>
    <w:rsid w:val="00852F10"/>
    <w:rsid w:val="00853184"/>
    <w:rsid w:val="008532CC"/>
    <w:rsid w:val="0085366C"/>
    <w:rsid w:val="008536B1"/>
    <w:rsid w:val="00853D5F"/>
    <w:rsid w:val="00854543"/>
    <w:rsid w:val="0085460D"/>
    <w:rsid w:val="00854925"/>
    <w:rsid w:val="008549DB"/>
    <w:rsid w:val="00854DD2"/>
    <w:rsid w:val="0085543D"/>
    <w:rsid w:val="008554E7"/>
    <w:rsid w:val="00855595"/>
    <w:rsid w:val="00855662"/>
    <w:rsid w:val="008557BE"/>
    <w:rsid w:val="008558FD"/>
    <w:rsid w:val="00855B1E"/>
    <w:rsid w:val="00855BA8"/>
    <w:rsid w:val="008568B7"/>
    <w:rsid w:val="008569A9"/>
    <w:rsid w:val="008569D7"/>
    <w:rsid w:val="00856A54"/>
    <w:rsid w:val="00856B36"/>
    <w:rsid w:val="00856E3E"/>
    <w:rsid w:val="00856E75"/>
    <w:rsid w:val="008574BA"/>
    <w:rsid w:val="008575A7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6FC"/>
    <w:rsid w:val="00861DD4"/>
    <w:rsid w:val="00861F11"/>
    <w:rsid w:val="008623E1"/>
    <w:rsid w:val="00862429"/>
    <w:rsid w:val="0086248C"/>
    <w:rsid w:val="00862802"/>
    <w:rsid w:val="00862840"/>
    <w:rsid w:val="00862E3A"/>
    <w:rsid w:val="008630DF"/>
    <w:rsid w:val="008637AE"/>
    <w:rsid w:val="008637CE"/>
    <w:rsid w:val="008637D4"/>
    <w:rsid w:val="00863AD2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B71"/>
    <w:rsid w:val="00864CD2"/>
    <w:rsid w:val="00864DA0"/>
    <w:rsid w:val="0086504D"/>
    <w:rsid w:val="00865213"/>
    <w:rsid w:val="00865227"/>
    <w:rsid w:val="00865816"/>
    <w:rsid w:val="00865A82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52D"/>
    <w:rsid w:val="00867654"/>
    <w:rsid w:val="00867B2C"/>
    <w:rsid w:val="00867FDA"/>
    <w:rsid w:val="00870041"/>
    <w:rsid w:val="008703A0"/>
    <w:rsid w:val="008704F3"/>
    <w:rsid w:val="0087072E"/>
    <w:rsid w:val="0087086C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1C5B"/>
    <w:rsid w:val="00872180"/>
    <w:rsid w:val="008721B0"/>
    <w:rsid w:val="008723B0"/>
    <w:rsid w:val="0087257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345"/>
    <w:rsid w:val="008745E3"/>
    <w:rsid w:val="00874837"/>
    <w:rsid w:val="00874872"/>
    <w:rsid w:val="008748DF"/>
    <w:rsid w:val="00874BE1"/>
    <w:rsid w:val="00874DF8"/>
    <w:rsid w:val="00874E3B"/>
    <w:rsid w:val="00874F7E"/>
    <w:rsid w:val="00874F92"/>
    <w:rsid w:val="00875122"/>
    <w:rsid w:val="008751E2"/>
    <w:rsid w:val="00875229"/>
    <w:rsid w:val="00875B8F"/>
    <w:rsid w:val="00875C45"/>
    <w:rsid w:val="008760E6"/>
    <w:rsid w:val="008766FC"/>
    <w:rsid w:val="00877164"/>
    <w:rsid w:val="00877646"/>
    <w:rsid w:val="00877819"/>
    <w:rsid w:val="00877A08"/>
    <w:rsid w:val="00877A6F"/>
    <w:rsid w:val="00877F8C"/>
    <w:rsid w:val="00880014"/>
    <w:rsid w:val="0088001D"/>
    <w:rsid w:val="00880089"/>
    <w:rsid w:val="00880779"/>
    <w:rsid w:val="008807D4"/>
    <w:rsid w:val="008807D8"/>
    <w:rsid w:val="00880B59"/>
    <w:rsid w:val="00880DB1"/>
    <w:rsid w:val="00880E1A"/>
    <w:rsid w:val="00880EEF"/>
    <w:rsid w:val="00881037"/>
    <w:rsid w:val="008813C8"/>
    <w:rsid w:val="00881486"/>
    <w:rsid w:val="00881549"/>
    <w:rsid w:val="00881A13"/>
    <w:rsid w:val="00881AC3"/>
    <w:rsid w:val="00881C2E"/>
    <w:rsid w:val="00881C7A"/>
    <w:rsid w:val="00881D76"/>
    <w:rsid w:val="008827AA"/>
    <w:rsid w:val="00882A70"/>
    <w:rsid w:val="00882B7E"/>
    <w:rsid w:val="00882BEE"/>
    <w:rsid w:val="00882DA9"/>
    <w:rsid w:val="0088306D"/>
    <w:rsid w:val="008831AE"/>
    <w:rsid w:val="00883860"/>
    <w:rsid w:val="008839C6"/>
    <w:rsid w:val="00883A62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6A60"/>
    <w:rsid w:val="00886F23"/>
    <w:rsid w:val="00887345"/>
    <w:rsid w:val="00887656"/>
    <w:rsid w:val="00887B1A"/>
    <w:rsid w:val="00887C0F"/>
    <w:rsid w:val="00887CEE"/>
    <w:rsid w:val="00890028"/>
    <w:rsid w:val="008900F3"/>
    <w:rsid w:val="00890310"/>
    <w:rsid w:val="00890AA1"/>
    <w:rsid w:val="00890B08"/>
    <w:rsid w:val="00890F20"/>
    <w:rsid w:val="00890FB7"/>
    <w:rsid w:val="0089106E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468"/>
    <w:rsid w:val="0089263A"/>
    <w:rsid w:val="008926CF"/>
    <w:rsid w:val="00892775"/>
    <w:rsid w:val="00893059"/>
    <w:rsid w:val="0089322C"/>
    <w:rsid w:val="0089355C"/>
    <w:rsid w:val="00893D6A"/>
    <w:rsid w:val="008942E7"/>
    <w:rsid w:val="00894405"/>
    <w:rsid w:val="00894485"/>
    <w:rsid w:val="00894721"/>
    <w:rsid w:val="008947FA"/>
    <w:rsid w:val="008949B4"/>
    <w:rsid w:val="00894AD1"/>
    <w:rsid w:val="00894AE5"/>
    <w:rsid w:val="00894E5E"/>
    <w:rsid w:val="008951C1"/>
    <w:rsid w:val="008952DB"/>
    <w:rsid w:val="008953E5"/>
    <w:rsid w:val="008955C7"/>
    <w:rsid w:val="008957F9"/>
    <w:rsid w:val="00895B5B"/>
    <w:rsid w:val="00895BDE"/>
    <w:rsid w:val="00895DBA"/>
    <w:rsid w:val="00896184"/>
    <w:rsid w:val="00896379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822"/>
    <w:rsid w:val="008A1E7A"/>
    <w:rsid w:val="008A2313"/>
    <w:rsid w:val="008A2EFF"/>
    <w:rsid w:val="008A35D7"/>
    <w:rsid w:val="008A36BB"/>
    <w:rsid w:val="008A36ED"/>
    <w:rsid w:val="008A3BCD"/>
    <w:rsid w:val="008A3C6F"/>
    <w:rsid w:val="008A3FF3"/>
    <w:rsid w:val="008A406C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796"/>
    <w:rsid w:val="008A58B9"/>
    <w:rsid w:val="008A59FD"/>
    <w:rsid w:val="008A5A6C"/>
    <w:rsid w:val="008A602A"/>
    <w:rsid w:val="008A6D26"/>
    <w:rsid w:val="008A7071"/>
    <w:rsid w:val="008A7121"/>
    <w:rsid w:val="008A72AA"/>
    <w:rsid w:val="008A735D"/>
    <w:rsid w:val="008A73FD"/>
    <w:rsid w:val="008A758A"/>
    <w:rsid w:val="008A78B6"/>
    <w:rsid w:val="008A7BD7"/>
    <w:rsid w:val="008A7C7A"/>
    <w:rsid w:val="008B00CC"/>
    <w:rsid w:val="008B040E"/>
    <w:rsid w:val="008B062C"/>
    <w:rsid w:val="008B06BA"/>
    <w:rsid w:val="008B07F7"/>
    <w:rsid w:val="008B0CBB"/>
    <w:rsid w:val="008B0DF7"/>
    <w:rsid w:val="008B0E82"/>
    <w:rsid w:val="008B14E9"/>
    <w:rsid w:val="008B17B1"/>
    <w:rsid w:val="008B17E3"/>
    <w:rsid w:val="008B2010"/>
    <w:rsid w:val="008B20E3"/>
    <w:rsid w:val="008B2134"/>
    <w:rsid w:val="008B224A"/>
    <w:rsid w:val="008B292E"/>
    <w:rsid w:val="008B2971"/>
    <w:rsid w:val="008B2D2B"/>
    <w:rsid w:val="008B3110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A97"/>
    <w:rsid w:val="008B6CC1"/>
    <w:rsid w:val="008B6CFC"/>
    <w:rsid w:val="008B6E98"/>
    <w:rsid w:val="008B71D3"/>
    <w:rsid w:val="008B72DD"/>
    <w:rsid w:val="008B7362"/>
    <w:rsid w:val="008B7363"/>
    <w:rsid w:val="008B757E"/>
    <w:rsid w:val="008B7851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0B"/>
    <w:rsid w:val="008C0E1B"/>
    <w:rsid w:val="008C0F99"/>
    <w:rsid w:val="008C14F6"/>
    <w:rsid w:val="008C15E2"/>
    <w:rsid w:val="008C1643"/>
    <w:rsid w:val="008C1956"/>
    <w:rsid w:val="008C1AEF"/>
    <w:rsid w:val="008C1BDD"/>
    <w:rsid w:val="008C1CCC"/>
    <w:rsid w:val="008C1F0A"/>
    <w:rsid w:val="008C2350"/>
    <w:rsid w:val="008C290C"/>
    <w:rsid w:val="008C2E65"/>
    <w:rsid w:val="008C2F02"/>
    <w:rsid w:val="008C3ACE"/>
    <w:rsid w:val="008C4BC9"/>
    <w:rsid w:val="008C4D78"/>
    <w:rsid w:val="008C52A8"/>
    <w:rsid w:val="008C53D8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700D"/>
    <w:rsid w:val="008C7135"/>
    <w:rsid w:val="008C76B2"/>
    <w:rsid w:val="008C7ACE"/>
    <w:rsid w:val="008C7BE8"/>
    <w:rsid w:val="008D00A7"/>
    <w:rsid w:val="008D00E5"/>
    <w:rsid w:val="008D01D2"/>
    <w:rsid w:val="008D02B8"/>
    <w:rsid w:val="008D0C9C"/>
    <w:rsid w:val="008D102A"/>
    <w:rsid w:val="008D145F"/>
    <w:rsid w:val="008D1659"/>
    <w:rsid w:val="008D166F"/>
    <w:rsid w:val="008D1778"/>
    <w:rsid w:val="008D17A5"/>
    <w:rsid w:val="008D1CA9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2A0"/>
    <w:rsid w:val="008D5453"/>
    <w:rsid w:val="008D54C3"/>
    <w:rsid w:val="008D5643"/>
    <w:rsid w:val="008D58EC"/>
    <w:rsid w:val="008D5C15"/>
    <w:rsid w:val="008D5CED"/>
    <w:rsid w:val="008D5E8A"/>
    <w:rsid w:val="008D614A"/>
    <w:rsid w:val="008D6242"/>
    <w:rsid w:val="008D66AC"/>
    <w:rsid w:val="008D6DD1"/>
    <w:rsid w:val="008D6E7F"/>
    <w:rsid w:val="008D706E"/>
    <w:rsid w:val="008D7430"/>
    <w:rsid w:val="008D75B7"/>
    <w:rsid w:val="008D7C9D"/>
    <w:rsid w:val="008E005A"/>
    <w:rsid w:val="008E0433"/>
    <w:rsid w:val="008E0974"/>
    <w:rsid w:val="008E0A48"/>
    <w:rsid w:val="008E0AAD"/>
    <w:rsid w:val="008E0DD0"/>
    <w:rsid w:val="008E0E39"/>
    <w:rsid w:val="008E0EC4"/>
    <w:rsid w:val="008E11FE"/>
    <w:rsid w:val="008E125D"/>
    <w:rsid w:val="008E1507"/>
    <w:rsid w:val="008E1592"/>
    <w:rsid w:val="008E1853"/>
    <w:rsid w:val="008E1C21"/>
    <w:rsid w:val="008E1C48"/>
    <w:rsid w:val="008E1D5C"/>
    <w:rsid w:val="008E1DA6"/>
    <w:rsid w:val="008E1DF8"/>
    <w:rsid w:val="008E1FE4"/>
    <w:rsid w:val="008E2448"/>
    <w:rsid w:val="008E250D"/>
    <w:rsid w:val="008E2581"/>
    <w:rsid w:val="008E2640"/>
    <w:rsid w:val="008E27E9"/>
    <w:rsid w:val="008E2980"/>
    <w:rsid w:val="008E2A7A"/>
    <w:rsid w:val="008E2C32"/>
    <w:rsid w:val="008E2C84"/>
    <w:rsid w:val="008E2F13"/>
    <w:rsid w:val="008E32E4"/>
    <w:rsid w:val="008E3737"/>
    <w:rsid w:val="008E3878"/>
    <w:rsid w:val="008E389C"/>
    <w:rsid w:val="008E3932"/>
    <w:rsid w:val="008E3B76"/>
    <w:rsid w:val="008E4010"/>
    <w:rsid w:val="008E408F"/>
    <w:rsid w:val="008E418E"/>
    <w:rsid w:val="008E4190"/>
    <w:rsid w:val="008E43A1"/>
    <w:rsid w:val="008E4598"/>
    <w:rsid w:val="008E46A7"/>
    <w:rsid w:val="008E5053"/>
    <w:rsid w:val="008E5263"/>
    <w:rsid w:val="008E540B"/>
    <w:rsid w:val="008E5481"/>
    <w:rsid w:val="008E55A4"/>
    <w:rsid w:val="008E56B3"/>
    <w:rsid w:val="008E5730"/>
    <w:rsid w:val="008E5A82"/>
    <w:rsid w:val="008E5C37"/>
    <w:rsid w:val="008E5CE1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BF8"/>
    <w:rsid w:val="008F0CD5"/>
    <w:rsid w:val="008F0F29"/>
    <w:rsid w:val="008F0F5E"/>
    <w:rsid w:val="008F0FA5"/>
    <w:rsid w:val="008F1324"/>
    <w:rsid w:val="008F1526"/>
    <w:rsid w:val="008F166A"/>
    <w:rsid w:val="008F178D"/>
    <w:rsid w:val="008F2066"/>
    <w:rsid w:val="008F209D"/>
    <w:rsid w:val="008F216E"/>
    <w:rsid w:val="008F227C"/>
    <w:rsid w:val="008F22EE"/>
    <w:rsid w:val="008F235E"/>
    <w:rsid w:val="008F2511"/>
    <w:rsid w:val="008F2AF7"/>
    <w:rsid w:val="008F2B15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E6B"/>
    <w:rsid w:val="008F4F29"/>
    <w:rsid w:val="008F4FBB"/>
    <w:rsid w:val="008F4FFB"/>
    <w:rsid w:val="008F50C8"/>
    <w:rsid w:val="008F523F"/>
    <w:rsid w:val="008F55E3"/>
    <w:rsid w:val="008F5811"/>
    <w:rsid w:val="008F5C6E"/>
    <w:rsid w:val="008F5EAB"/>
    <w:rsid w:val="008F616A"/>
    <w:rsid w:val="008F62D6"/>
    <w:rsid w:val="008F658C"/>
    <w:rsid w:val="008F699F"/>
    <w:rsid w:val="008F708B"/>
    <w:rsid w:val="008F731A"/>
    <w:rsid w:val="008F749E"/>
    <w:rsid w:val="008F7639"/>
    <w:rsid w:val="008F77CF"/>
    <w:rsid w:val="008F78C9"/>
    <w:rsid w:val="008F7A34"/>
    <w:rsid w:val="008F7CB0"/>
    <w:rsid w:val="008F7E99"/>
    <w:rsid w:val="009001AC"/>
    <w:rsid w:val="00900507"/>
    <w:rsid w:val="00900AE8"/>
    <w:rsid w:val="00900BFA"/>
    <w:rsid w:val="00900D41"/>
    <w:rsid w:val="00900F86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2EFE"/>
    <w:rsid w:val="00903392"/>
    <w:rsid w:val="009034A5"/>
    <w:rsid w:val="009034B6"/>
    <w:rsid w:val="00903836"/>
    <w:rsid w:val="0090398F"/>
    <w:rsid w:val="00903FAE"/>
    <w:rsid w:val="0090423C"/>
    <w:rsid w:val="0090447F"/>
    <w:rsid w:val="009046AC"/>
    <w:rsid w:val="0090496D"/>
    <w:rsid w:val="00904A06"/>
    <w:rsid w:val="00904B36"/>
    <w:rsid w:val="00904D51"/>
    <w:rsid w:val="0090529F"/>
    <w:rsid w:val="00905330"/>
    <w:rsid w:val="00905357"/>
    <w:rsid w:val="0090538D"/>
    <w:rsid w:val="009054F4"/>
    <w:rsid w:val="009057B4"/>
    <w:rsid w:val="00905B3F"/>
    <w:rsid w:val="00905EEC"/>
    <w:rsid w:val="009060D5"/>
    <w:rsid w:val="00906400"/>
    <w:rsid w:val="0090655D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9FF"/>
    <w:rsid w:val="00910C02"/>
    <w:rsid w:val="00911008"/>
    <w:rsid w:val="00911292"/>
    <w:rsid w:val="00911313"/>
    <w:rsid w:val="009118A2"/>
    <w:rsid w:val="00911950"/>
    <w:rsid w:val="00911AB3"/>
    <w:rsid w:val="00911FAD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67E"/>
    <w:rsid w:val="00913702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BDF"/>
    <w:rsid w:val="00914C4A"/>
    <w:rsid w:val="009151A2"/>
    <w:rsid w:val="009154C5"/>
    <w:rsid w:val="0091565F"/>
    <w:rsid w:val="00915770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FA9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3F51"/>
    <w:rsid w:val="00924230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79C"/>
    <w:rsid w:val="0092588E"/>
    <w:rsid w:val="00925B74"/>
    <w:rsid w:val="00925C29"/>
    <w:rsid w:val="00925DE6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28C"/>
    <w:rsid w:val="009312CD"/>
    <w:rsid w:val="009312EE"/>
    <w:rsid w:val="009314D1"/>
    <w:rsid w:val="00931A15"/>
    <w:rsid w:val="00931A72"/>
    <w:rsid w:val="00932579"/>
    <w:rsid w:val="0093286D"/>
    <w:rsid w:val="00932AAD"/>
    <w:rsid w:val="00932C66"/>
    <w:rsid w:val="00932C9B"/>
    <w:rsid w:val="00932CE6"/>
    <w:rsid w:val="00932D2A"/>
    <w:rsid w:val="00933087"/>
    <w:rsid w:val="00933288"/>
    <w:rsid w:val="0093335B"/>
    <w:rsid w:val="0093348B"/>
    <w:rsid w:val="009336DE"/>
    <w:rsid w:val="009336E3"/>
    <w:rsid w:val="00933F1A"/>
    <w:rsid w:val="00934201"/>
    <w:rsid w:val="00934355"/>
    <w:rsid w:val="0093436C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962"/>
    <w:rsid w:val="00936ECC"/>
    <w:rsid w:val="0093713F"/>
    <w:rsid w:val="0093745A"/>
    <w:rsid w:val="009400B3"/>
    <w:rsid w:val="009403F7"/>
    <w:rsid w:val="0094067B"/>
    <w:rsid w:val="009407AA"/>
    <w:rsid w:val="00940A13"/>
    <w:rsid w:val="00940CC3"/>
    <w:rsid w:val="00941062"/>
    <w:rsid w:val="0094121F"/>
    <w:rsid w:val="00941429"/>
    <w:rsid w:val="00941943"/>
    <w:rsid w:val="00941D7D"/>
    <w:rsid w:val="0094251E"/>
    <w:rsid w:val="0094259E"/>
    <w:rsid w:val="009425FB"/>
    <w:rsid w:val="00942DC2"/>
    <w:rsid w:val="0094306B"/>
    <w:rsid w:val="00943287"/>
    <w:rsid w:val="009435C6"/>
    <w:rsid w:val="009437E8"/>
    <w:rsid w:val="00943861"/>
    <w:rsid w:val="00943879"/>
    <w:rsid w:val="00943ABA"/>
    <w:rsid w:val="00943BEA"/>
    <w:rsid w:val="0094404E"/>
    <w:rsid w:val="00944434"/>
    <w:rsid w:val="009444C8"/>
    <w:rsid w:val="009446A4"/>
    <w:rsid w:val="00944A8A"/>
    <w:rsid w:val="00944ECC"/>
    <w:rsid w:val="0094506A"/>
    <w:rsid w:val="0094551E"/>
    <w:rsid w:val="00945A77"/>
    <w:rsid w:val="00945F44"/>
    <w:rsid w:val="00946000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3FB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1F4D"/>
    <w:rsid w:val="009522CD"/>
    <w:rsid w:val="009522E1"/>
    <w:rsid w:val="00952303"/>
    <w:rsid w:val="00952538"/>
    <w:rsid w:val="0095282E"/>
    <w:rsid w:val="00952933"/>
    <w:rsid w:val="00952F7D"/>
    <w:rsid w:val="009530F4"/>
    <w:rsid w:val="00953146"/>
    <w:rsid w:val="00953712"/>
    <w:rsid w:val="00953816"/>
    <w:rsid w:val="009539C8"/>
    <w:rsid w:val="00953D24"/>
    <w:rsid w:val="00954AB5"/>
    <w:rsid w:val="00954ED6"/>
    <w:rsid w:val="009554AC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57D15"/>
    <w:rsid w:val="0096067D"/>
    <w:rsid w:val="00960740"/>
    <w:rsid w:val="009607EB"/>
    <w:rsid w:val="00960913"/>
    <w:rsid w:val="00960B90"/>
    <w:rsid w:val="00960E2F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87F"/>
    <w:rsid w:val="00962DC7"/>
    <w:rsid w:val="0096304D"/>
    <w:rsid w:val="0096328D"/>
    <w:rsid w:val="009632B5"/>
    <w:rsid w:val="009633DB"/>
    <w:rsid w:val="009635D8"/>
    <w:rsid w:val="009636B1"/>
    <w:rsid w:val="0096393B"/>
    <w:rsid w:val="00963961"/>
    <w:rsid w:val="00963A1F"/>
    <w:rsid w:val="00963DAD"/>
    <w:rsid w:val="00963F7E"/>
    <w:rsid w:val="009640F8"/>
    <w:rsid w:val="0096451C"/>
    <w:rsid w:val="00964580"/>
    <w:rsid w:val="00964860"/>
    <w:rsid w:val="00965562"/>
    <w:rsid w:val="009656EA"/>
    <w:rsid w:val="00965C8C"/>
    <w:rsid w:val="00965CC7"/>
    <w:rsid w:val="0096616D"/>
    <w:rsid w:val="009663E1"/>
    <w:rsid w:val="009666D4"/>
    <w:rsid w:val="00966BFF"/>
    <w:rsid w:val="00966C00"/>
    <w:rsid w:val="00966DC4"/>
    <w:rsid w:val="00966DEC"/>
    <w:rsid w:val="00967089"/>
    <w:rsid w:val="00967322"/>
    <w:rsid w:val="0096734B"/>
    <w:rsid w:val="00967488"/>
    <w:rsid w:val="00967506"/>
    <w:rsid w:val="00967565"/>
    <w:rsid w:val="00967701"/>
    <w:rsid w:val="009679E2"/>
    <w:rsid w:val="00967B6A"/>
    <w:rsid w:val="00967DF3"/>
    <w:rsid w:val="009707EE"/>
    <w:rsid w:val="009708A6"/>
    <w:rsid w:val="00970A6E"/>
    <w:rsid w:val="00970BAE"/>
    <w:rsid w:val="00970D36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C2B"/>
    <w:rsid w:val="00974DAA"/>
    <w:rsid w:val="00974E6A"/>
    <w:rsid w:val="00974FC5"/>
    <w:rsid w:val="00975481"/>
    <w:rsid w:val="009754AB"/>
    <w:rsid w:val="0097563A"/>
    <w:rsid w:val="009757B2"/>
    <w:rsid w:val="00975F3F"/>
    <w:rsid w:val="009764E1"/>
    <w:rsid w:val="009764EA"/>
    <w:rsid w:val="0097662E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9D"/>
    <w:rsid w:val="00981EDC"/>
    <w:rsid w:val="00981F02"/>
    <w:rsid w:val="0098209B"/>
    <w:rsid w:val="009821A0"/>
    <w:rsid w:val="00982438"/>
    <w:rsid w:val="0098247B"/>
    <w:rsid w:val="0098260C"/>
    <w:rsid w:val="009827CC"/>
    <w:rsid w:val="00982877"/>
    <w:rsid w:val="0098288F"/>
    <w:rsid w:val="00982A95"/>
    <w:rsid w:val="00982AD0"/>
    <w:rsid w:val="00982B5B"/>
    <w:rsid w:val="00982B74"/>
    <w:rsid w:val="009832D7"/>
    <w:rsid w:val="00983434"/>
    <w:rsid w:val="00983445"/>
    <w:rsid w:val="00983D1E"/>
    <w:rsid w:val="00983ED9"/>
    <w:rsid w:val="0098425A"/>
    <w:rsid w:val="0098434D"/>
    <w:rsid w:val="0098458F"/>
    <w:rsid w:val="009845CA"/>
    <w:rsid w:val="00984A2D"/>
    <w:rsid w:val="00984B74"/>
    <w:rsid w:val="0098508C"/>
    <w:rsid w:val="00985221"/>
    <w:rsid w:val="0098540E"/>
    <w:rsid w:val="009859F5"/>
    <w:rsid w:val="00985C25"/>
    <w:rsid w:val="00985C9B"/>
    <w:rsid w:val="00985DBA"/>
    <w:rsid w:val="00986B26"/>
    <w:rsid w:val="00986EC0"/>
    <w:rsid w:val="009870F3"/>
    <w:rsid w:val="0098739F"/>
    <w:rsid w:val="009874C0"/>
    <w:rsid w:val="0099012F"/>
    <w:rsid w:val="009901D9"/>
    <w:rsid w:val="009903A1"/>
    <w:rsid w:val="009904C9"/>
    <w:rsid w:val="009906E9"/>
    <w:rsid w:val="00990E8B"/>
    <w:rsid w:val="00990F4B"/>
    <w:rsid w:val="009910E7"/>
    <w:rsid w:val="009915F2"/>
    <w:rsid w:val="009929C9"/>
    <w:rsid w:val="00992AFF"/>
    <w:rsid w:val="00992C67"/>
    <w:rsid w:val="00992DFE"/>
    <w:rsid w:val="00992EFD"/>
    <w:rsid w:val="009932D5"/>
    <w:rsid w:val="009935AE"/>
    <w:rsid w:val="009937C9"/>
    <w:rsid w:val="00993854"/>
    <w:rsid w:val="0099394C"/>
    <w:rsid w:val="00993A57"/>
    <w:rsid w:val="00993E38"/>
    <w:rsid w:val="00993FF3"/>
    <w:rsid w:val="00994264"/>
    <w:rsid w:val="0099434A"/>
    <w:rsid w:val="009945A6"/>
    <w:rsid w:val="00994662"/>
    <w:rsid w:val="0099494B"/>
    <w:rsid w:val="00995373"/>
    <w:rsid w:val="0099583A"/>
    <w:rsid w:val="009958C8"/>
    <w:rsid w:val="0099594C"/>
    <w:rsid w:val="00995A53"/>
    <w:rsid w:val="00996006"/>
    <w:rsid w:val="0099608F"/>
    <w:rsid w:val="00996343"/>
    <w:rsid w:val="0099636C"/>
    <w:rsid w:val="00996484"/>
    <w:rsid w:val="0099689C"/>
    <w:rsid w:val="00996925"/>
    <w:rsid w:val="009969A8"/>
    <w:rsid w:val="009969B2"/>
    <w:rsid w:val="00996DBF"/>
    <w:rsid w:val="00996F5A"/>
    <w:rsid w:val="00997006"/>
    <w:rsid w:val="00997349"/>
    <w:rsid w:val="009973C3"/>
    <w:rsid w:val="00997859"/>
    <w:rsid w:val="00997FBD"/>
    <w:rsid w:val="009A00ED"/>
    <w:rsid w:val="009A0165"/>
    <w:rsid w:val="009A0459"/>
    <w:rsid w:val="009A0568"/>
    <w:rsid w:val="009A058C"/>
    <w:rsid w:val="009A08C6"/>
    <w:rsid w:val="009A0D64"/>
    <w:rsid w:val="009A11BA"/>
    <w:rsid w:val="009A11E2"/>
    <w:rsid w:val="009A131A"/>
    <w:rsid w:val="009A14B5"/>
    <w:rsid w:val="009A1AEA"/>
    <w:rsid w:val="009A1C40"/>
    <w:rsid w:val="009A1D75"/>
    <w:rsid w:val="009A1ED0"/>
    <w:rsid w:val="009A1EF9"/>
    <w:rsid w:val="009A2067"/>
    <w:rsid w:val="009A232C"/>
    <w:rsid w:val="009A2622"/>
    <w:rsid w:val="009A27CC"/>
    <w:rsid w:val="009A2C89"/>
    <w:rsid w:val="009A2FAC"/>
    <w:rsid w:val="009A3048"/>
    <w:rsid w:val="009A3794"/>
    <w:rsid w:val="009A37EA"/>
    <w:rsid w:val="009A3A1B"/>
    <w:rsid w:val="009A3C4F"/>
    <w:rsid w:val="009A3EB9"/>
    <w:rsid w:val="009A3F35"/>
    <w:rsid w:val="009A3F61"/>
    <w:rsid w:val="009A4592"/>
    <w:rsid w:val="009A4936"/>
    <w:rsid w:val="009A49D8"/>
    <w:rsid w:val="009A4A60"/>
    <w:rsid w:val="009A4B17"/>
    <w:rsid w:val="009A4E21"/>
    <w:rsid w:val="009A5302"/>
    <w:rsid w:val="009A5390"/>
    <w:rsid w:val="009A57B9"/>
    <w:rsid w:val="009A59C1"/>
    <w:rsid w:val="009A5CC1"/>
    <w:rsid w:val="009A5EF3"/>
    <w:rsid w:val="009A636F"/>
    <w:rsid w:val="009A676F"/>
    <w:rsid w:val="009A6F84"/>
    <w:rsid w:val="009A6FE4"/>
    <w:rsid w:val="009A72B0"/>
    <w:rsid w:val="009A7926"/>
    <w:rsid w:val="009A7BE0"/>
    <w:rsid w:val="009A7F91"/>
    <w:rsid w:val="009B054B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2528"/>
    <w:rsid w:val="009B272E"/>
    <w:rsid w:val="009B27EF"/>
    <w:rsid w:val="009B2B90"/>
    <w:rsid w:val="009B34D7"/>
    <w:rsid w:val="009B3821"/>
    <w:rsid w:val="009B43C9"/>
    <w:rsid w:val="009B471B"/>
    <w:rsid w:val="009B4940"/>
    <w:rsid w:val="009B4F5C"/>
    <w:rsid w:val="009B506D"/>
    <w:rsid w:val="009B506E"/>
    <w:rsid w:val="009B5303"/>
    <w:rsid w:val="009B5386"/>
    <w:rsid w:val="009B55C0"/>
    <w:rsid w:val="009B55C7"/>
    <w:rsid w:val="009B55FE"/>
    <w:rsid w:val="009B587D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76E"/>
    <w:rsid w:val="009B7F6D"/>
    <w:rsid w:val="009B7F72"/>
    <w:rsid w:val="009B7FC7"/>
    <w:rsid w:val="009C0261"/>
    <w:rsid w:val="009C02E7"/>
    <w:rsid w:val="009C0419"/>
    <w:rsid w:val="009C08F7"/>
    <w:rsid w:val="009C0B12"/>
    <w:rsid w:val="009C0BAB"/>
    <w:rsid w:val="009C0FF1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2FD1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ADF"/>
    <w:rsid w:val="009C4D91"/>
    <w:rsid w:val="009C500B"/>
    <w:rsid w:val="009C5031"/>
    <w:rsid w:val="009C5510"/>
    <w:rsid w:val="009C574C"/>
    <w:rsid w:val="009C6874"/>
    <w:rsid w:val="009C68C7"/>
    <w:rsid w:val="009C6C19"/>
    <w:rsid w:val="009C6C73"/>
    <w:rsid w:val="009C707E"/>
    <w:rsid w:val="009C728F"/>
    <w:rsid w:val="009C7817"/>
    <w:rsid w:val="009C7AB3"/>
    <w:rsid w:val="009C7B02"/>
    <w:rsid w:val="009C7B82"/>
    <w:rsid w:val="009C7C61"/>
    <w:rsid w:val="009C7C9D"/>
    <w:rsid w:val="009C7D53"/>
    <w:rsid w:val="009D08C8"/>
    <w:rsid w:val="009D0B5B"/>
    <w:rsid w:val="009D0C15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EF0"/>
    <w:rsid w:val="009D2FC2"/>
    <w:rsid w:val="009D3333"/>
    <w:rsid w:val="009D35FB"/>
    <w:rsid w:val="009D368D"/>
    <w:rsid w:val="009D3883"/>
    <w:rsid w:val="009D3CE6"/>
    <w:rsid w:val="009D403B"/>
    <w:rsid w:val="009D41F9"/>
    <w:rsid w:val="009D45CE"/>
    <w:rsid w:val="009D51CC"/>
    <w:rsid w:val="009D5230"/>
    <w:rsid w:val="009D54B8"/>
    <w:rsid w:val="009D57E8"/>
    <w:rsid w:val="009D5989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633"/>
    <w:rsid w:val="009D765C"/>
    <w:rsid w:val="009D779C"/>
    <w:rsid w:val="009D7C11"/>
    <w:rsid w:val="009E008F"/>
    <w:rsid w:val="009E06CB"/>
    <w:rsid w:val="009E0780"/>
    <w:rsid w:val="009E08E5"/>
    <w:rsid w:val="009E114B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BCC"/>
    <w:rsid w:val="009E2C5A"/>
    <w:rsid w:val="009E2D98"/>
    <w:rsid w:val="009E3462"/>
    <w:rsid w:val="009E372F"/>
    <w:rsid w:val="009E3B79"/>
    <w:rsid w:val="009E3FA8"/>
    <w:rsid w:val="009E413B"/>
    <w:rsid w:val="009E4400"/>
    <w:rsid w:val="009E4BFC"/>
    <w:rsid w:val="009E4DC1"/>
    <w:rsid w:val="009E572B"/>
    <w:rsid w:val="009E69F4"/>
    <w:rsid w:val="009E6D9D"/>
    <w:rsid w:val="009E704C"/>
    <w:rsid w:val="009E73CD"/>
    <w:rsid w:val="009E7490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13E"/>
    <w:rsid w:val="009F1365"/>
    <w:rsid w:val="009F1409"/>
    <w:rsid w:val="009F1793"/>
    <w:rsid w:val="009F189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7C"/>
    <w:rsid w:val="009F36A3"/>
    <w:rsid w:val="009F3794"/>
    <w:rsid w:val="009F3815"/>
    <w:rsid w:val="009F3962"/>
    <w:rsid w:val="009F3D7A"/>
    <w:rsid w:val="009F3DE1"/>
    <w:rsid w:val="009F3F8E"/>
    <w:rsid w:val="009F4524"/>
    <w:rsid w:val="009F45CD"/>
    <w:rsid w:val="009F491D"/>
    <w:rsid w:val="009F4BFF"/>
    <w:rsid w:val="009F4C24"/>
    <w:rsid w:val="009F4E69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A3"/>
    <w:rsid w:val="009F6D4E"/>
    <w:rsid w:val="009F6EC8"/>
    <w:rsid w:val="009F75C6"/>
    <w:rsid w:val="009F7BC0"/>
    <w:rsid w:val="009F7D9C"/>
    <w:rsid w:val="00A0011B"/>
    <w:rsid w:val="00A001A3"/>
    <w:rsid w:val="00A002E1"/>
    <w:rsid w:val="00A00321"/>
    <w:rsid w:val="00A00364"/>
    <w:rsid w:val="00A00780"/>
    <w:rsid w:val="00A008E3"/>
    <w:rsid w:val="00A008ED"/>
    <w:rsid w:val="00A00B13"/>
    <w:rsid w:val="00A00E0F"/>
    <w:rsid w:val="00A00ED8"/>
    <w:rsid w:val="00A010FD"/>
    <w:rsid w:val="00A011B0"/>
    <w:rsid w:val="00A01218"/>
    <w:rsid w:val="00A0157B"/>
    <w:rsid w:val="00A015A1"/>
    <w:rsid w:val="00A0166D"/>
    <w:rsid w:val="00A0197C"/>
    <w:rsid w:val="00A01B81"/>
    <w:rsid w:val="00A01CA8"/>
    <w:rsid w:val="00A01D5E"/>
    <w:rsid w:val="00A0228B"/>
    <w:rsid w:val="00A025E6"/>
    <w:rsid w:val="00A02A62"/>
    <w:rsid w:val="00A02C97"/>
    <w:rsid w:val="00A02D8C"/>
    <w:rsid w:val="00A03123"/>
    <w:rsid w:val="00A032F8"/>
    <w:rsid w:val="00A0330F"/>
    <w:rsid w:val="00A033CE"/>
    <w:rsid w:val="00A033DD"/>
    <w:rsid w:val="00A0341A"/>
    <w:rsid w:val="00A0343D"/>
    <w:rsid w:val="00A03576"/>
    <w:rsid w:val="00A03F58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6"/>
    <w:rsid w:val="00A0662C"/>
    <w:rsid w:val="00A06711"/>
    <w:rsid w:val="00A067DE"/>
    <w:rsid w:val="00A068E2"/>
    <w:rsid w:val="00A06A6A"/>
    <w:rsid w:val="00A06DCE"/>
    <w:rsid w:val="00A0723E"/>
    <w:rsid w:val="00A074BB"/>
    <w:rsid w:val="00A076C6"/>
    <w:rsid w:val="00A076CD"/>
    <w:rsid w:val="00A0791A"/>
    <w:rsid w:val="00A07B33"/>
    <w:rsid w:val="00A102E9"/>
    <w:rsid w:val="00A104DA"/>
    <w:rsid w:val="00A10734"/>
    <w:rsid w:val="00A109E6"/>
    <w:rsid w:val="00A10CA5"/>
    <w:rsid w:val="00A10D55"/>
    <w:rsid w:val="00A10F9B"/>
    <w:rsid w:val="00A10FA9"/>
    <w:rsid w:val="00A1132F"/>
    <w:rsid w:val="00A113FE"/>
    <w:rsid w:val="00A11507"/>
    <w:rsid w:val="00A115F5"/>
    <w:rsid w:val="00A11639"/>
    <w:rsid w:val="00A12068"/>
    <w:rsid w:val="00A120BA"/>
    <w:rsid w:val="00A12133"/>
    <w:rsid w:val="00A1227F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2FBB"/>
    <w:rsid w:val="00A13169"/>
    <w:rsid w:val="00A13495"/>
    <w:rsid w:val="00A139DD"/>
    <w:rsid w:val="00A13AC0"/>
    <w:rsid w:val="00A13B24"/>
    <w:rsid w:val="00A13CC8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B73"/>
    <w:rsid w:val="00A14D94"/>
    <w:rsid w:val="00A153D1"/>
    <w:rsid w:val="00A15961"/>
    <w:rsid w:val="00A15AB2"/>
    <w:rsid w:val="00A15AE4"/>
    <w:rsid w:val="00A15E17"/>
    <w:rsid w:val="00A15E8F"/>
    <w:rsid w:val="00A15EDA"/>
    <w:rsid w:val="00A162A2"/>
    <w:rsid w:val="00A16D34"/>
    <w:rsid w:val="00A16D51"/>
    <w:rsid w:val="00A16D89"/>
    <w:rsid w:val="00A16FA7"/>
    <w:rsid w:val="00A170FE"/>
    <w:rsid w:val="00A17415"/>
    <w:rsid w:val="00A17458"/>
    <w:rsid w:val="00A17506"/>
    <w:rsid w:val="00A1779A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91D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2F3E"/>
    <w:rsid w:val="00A23156"/>
    <w:rsid w:val="00A23DAB"/>
    <w:rsid w:val="00A23DF0"/>
    <w:rsid w:val="00A23E76"/>
    <w:rsid w:val="00A242BC"/>
    <w:rsid w:val="00A24319"/>
    <w:rsid w:val="00A2445C"/>
    <w:rsid w:val="00A24560"/>
    <w:rsid w:val="00A24634"/>
    <w:rsid w:val="00A2477D"/>
    <w:rsid w:val="00A24A9C"/>
    <w:rsid w:val="00A24B6B"/>
    <w:rsid w:val="00A25041"/>
    <w:rsid w:val="00A253F0"/>
    <w:rsid w:val="00A254AC"/>
    <w:rsid w:val="00A25D54"/>
    <w:rsid w:val="00A26089"/>
    <w:rsid w:val="00A26197"/>
    <w:rsid w:val="00A26365"/>
    <w:rsid w:val="00A2644D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A4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1FC4"/>
    <w:rsid w:val="00A3209E"/>
    <w:rsid w:val="00A3210D"/>
    <w:rsid w:val="00A32111"/>
    <w:rsid w:val="00A32150"/>
    <w:rsid w:val="00A326FB"/>
    <w:rsid w:val="00A327C6"/>
    <w:rsid w:val="00A32822"/>
    <w:rsid w:val="00A32828"/>
    <w:rsid w:val="00A32D38"/>
    <w:rsid w:val="00A32E8A"/>
    <w:rsid w:val="00A32FF5"/>
    <w:rsid w:val="00A334ED"/>
    <w:rsid w:val="00A334FD"/>
    <w:rsid w:val="00A336D1"/>
    <w:rsid w:val="00A336E7"/>
    <w:rsid w:val="00A337FF"/>
    <w:rsid w:val="00A33851"/>
    <w:rsid w:val="00A33CA3"/>
    <w:rsid w:val="00A33DEA"/>
    <w:rsid w:val="00A34112"/>
    <w:rsid w:val="00A341DD"/>
    <w:rsid w:val="00A34319"/>
    <w:rsid w:val="00A34A01"/>
    <w:rsid w:val="00A34BEE"/>
    <w:rsid w:val="00A34C46"/>
    <w:rsid w:val="00A34CEB"/>
    <w:rsid w:val="00A34CF7"/>
    <w:rsid w:val="00A35083"/>
    <w:rsid w:val="00A353A7"/>
    <w:rsid w:val="00A353BD"/>
    <w:rsid w:val="00A35707"/>
    <w:rsid w:val="00A3583C"/>
    <w:rsid w:val="00A35A51"/>
    <w:rsid w:val="00A35CCE"/>
    <w:rsid w:val="00A35DA6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55"/>
    <w:rsid w:val="00A36E20"/>
    <w:rsid w:val="00A370BF"/>
    <w:rsid w:val="00A370DE"/>
    <w:rsid w:val="00A37A72"/>
    <w:rsid w:val="00A37D0D"/>
    <w:rsid w:val="00A40274"/>
    <w:rsid w:val="00A40501"/>
    <w:rsid w:val="00A40577"/>
    <w:rsid w:val="00A4071E"/>
    <w:rsid w:val="00A408D6"/>
    <w:rsid w:val="00A40B45"/>
    <w:rsid w:val="00A40CDC"/>
    <w:rsid w:val="00A410C9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19"/>
    <w:rsid w:val="00A43731"/>
    <w:rsid w:val="00A43AC1"/>
    <w:rsid w:val="00A43C33"/>
    <w:rsid w:val="00A43EB9"/>
    <w:rsid w:val="00A43EC4"/>
    <w:rsid w:val="00A440C9"/>
    <w:rsid w:val="00A44281"/>
    <w:rsid w:val="00A445B8"/>
    <w:rsid w:val="00A44A5D"/>
    <w:rsid w:val="00A44C30"/>
    <w:rsid w:val="00A44CB5"/>
    <w:rsid w:val="00A44F0B"/>
    <w:rsid w:val="00A452E5"/>
    <w:rsid w:val="00A452EF"/>
    <w:rsid w:val="00A454C9"/>
    <w:rsid w:val="00A45518"/>
    <w:rsid w:val="00A455BA"/>
    <w:rsid w:val="00A4591E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CF2"/>
    <w:rsid w:val="00A50D0E"/>
    <w:rsid w:val="00A50D2E"/>
    <w:rsid w:val="00A50E42"/>
    <w:rsid w:val="00A515AA"/>
    <w:rsid w:val="00A518B1"/>
    <w:rsid w:val="00A51A2C"/>
    <w:rsid w:val="00A51B91"/>
    <w:rsid w:val="00A51BB3"/>
    <w:rsid w:val="00A51ECB"/>
    <w:rsid w:val="00A51F54"/>
    <w:rsid w:val="00A5233D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41B2"/>
    <w:rsid w:val="00A54B02"/>
    <w:rsid w:val="00A54BB9"/>
    <w:rsid w:val="00A5543D"/>
    <w:rsid w:val="00A55511"/>
    <w:rsid w:val="00A556A9"/>
    <w:rsid w:val="00A5570E"/>
    <w:rsid w:val="00A55947"/>
    <w:rsid w:val="00A559CF"/>
    <w:rsid w:val="00A55A2D"/>
    <w:rsid w:val="00A55BF2"/>
    <w:rsid w:val="00A55D03"/>
    <w:rsid w:val="00A5615E"/>
    <w:rsid w:val="00A56212"/>
    <w:rsid w:val="00A5668A"/>
    <w:rsid w:val="00A56759"/>
    <w:rsid w:val="00A56CC8"/>
    <w:rsid w:val="00A56ED9"/>
    <w:rsid w:val="00A57050"/>
    <w:rsid w:val="00A57070"/>
    <w:rsid w:val="00A578DB"/>
    <w:rsid w:val="00A57B12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6E"/>
    <w:rsid w:val="00A613B1"/>
    <w:rsid w:val="00A61420"/>
    <w:rsid w:val="00A6143A"/>
    <w:rsid w:val="00A6170C"/>
    <w:rsid w:val="00A6171C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A54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813"/>
    <w:rsid w:val="00A64AD9"/>
    <w:rsid w:val="00A65105"/>
    <w:rsid w:val="00A65841"/>
    <w:rsid w:val="00A65895"/>
    <w:rsid w:val="00A65975"/>
    <w:rsid w:val="00A65D87"/>
    <w:rsid w:val="00A6642E"/>
    <w:rsid w:val="00A66552"/>
    <w:rsid w:val="00A666EB"/>
    <w:rsid w:val="00A6676D"/>
    <w:rsid w:val="00A66AEF"/>
    <w:rsid w:val="00A66EE9"/>
    <w:rsid w:val="00A67177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AF6"/>
    <w:rsid w:val="00A70C87"/>
    <w:rsid w:val="00A70F9D"/>
    <w:rsid w:val="00A71126"/>
    <w:rsid w:val="00A713DB"/>
    <w:rsid w:val="00A71498"/>
    <w:rsid w:val="00A7170F"/>
    <w:rsid w:val="00A71A4A"/>
    <w:rsid w:val="00A72288"/>
    <w:rsid w:val="00A724FC"/>
    <w:rsid w:val="00A72795"/>
    <w:rsid w:val="00A72821"/>
    <w:rsid w:val="00A72BA3"/>
    <w:rsid w:val="00A73145"/>
    <w:rsid w:val="00A734C7"/>
    <w:rsid w:val="00A7362D"/>
    <w:rsid w:val="00A73DEF"/>
    <w:rsid w:val="00A73E86"/>
    <w:rsid w:val="00A73F79"/>
    <w:rsid w:val="00A740D3"/>
    <w:rsid w:val="00A74598"/>
    <w:rsid w:val="00A7465D"/>
    <w:rsid w:val="00A746EC"/>
    <w:rsid w:val="00A748CD"/>
    <w:rsid w:val="00A74C19"/>
    <w:rsid w:val="00A7520C"/>
    <w:rsid w:val="00A75239"/>
    <w:rsid w:val="00A75445"/>
    <w:rsid w:val="00A755E3"/>
    <w:rsid w:val="00A756BA"/>
    <w:rsid w:val="00A75714"/>
    <w:rsid w:val="00A762CC"/>
    <w:rsid w:val="00A769D7"/>
    <w:rsid w:val="00A76BE7"/>
    <w:rsid w:val="00A77225"/>
    <w:rsid w:val="00A774CC"/>
    <w:rsid w:val="00A80016"/>
    <w:rsid w:val="00A801E2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442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82F"/>
    <w:rsid w:val="00A83DD5"/>
    <w:rsid w:val="00A84011"/>
    <w:rsid w:val="00A840A5"/>
    <w:rsid w:val="00A840D7"/>
    <w:rsid w:val="00A844CF"/>
    <w:rsid w:val="00A844E7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32B"/>
    <w:rsid w:val="00A87594"/>
    <w:rsid w:val="00A87960"/>
    <w:rsid w:val="00A87E48"/>
    <w:rsid w:val="00A87F50"/>
    <w:rsid w:val="00A90145"/>
    <w:rsid w:val="00A90E52"/>
    <w:rsid w:val="00A9113C"/>
    <w:rsid w:val="00A916C6"/>
    <w:rsid w:val="00A917BF"/>
    <w:rsid w:val="00A91B53"/>
    <w:rsid w:val="00A91C4F"/>
    <w:rsid w:val="00A920A0"/>
    <w:rsid w:val="00A92326"/>
    <w:rsid w:val="00A9265A"/>
    <w:rsid w:val="00A92715"/>
    <w:rsid w:val="00A928AB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FD"/>
    <w:rsid w:val="00A93E31"/>
    <w:rsid w:val="00A9407F"/>
    <w:rsid w:val="00A942D5"/>
    <w:rsid w:val="00A943D2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19"/>
    <w:rsid w:val="00A966E8"/>
    <w:rsid w:val="00A96959"/>
    <w:rsid w:val="00A96B80"/>
    <w:rsid w:val="00A96E15"/>
    <w:rsid w:val="00A96EB7"/>
    <w:rsid w:val="00A970F6"/>
    <w:rsid w:val="00A971F1"/>
    <w:rsid w:val="00A972A9"/>
    <w:rsid w:val="00A9730F"/>
    <w:rsid w:val="00A97642"/>
    <w:rsid w:val="00A97F1B"/>
    <w:rsid w:val="00AA04B5"/>
    <w:rsid w:val="00AA0A1D"/>
    <w:rsid w:val="00AA0B27"/>
    <w:rsid w:val="00AA0CA5"/>
    <w:rsid w:val="00AA0DC1"/>
    <w:rsid w:val="00AA148F"/>
    <w:rsid w:val="00AA1799"/>
    <w:rsid w:val="00AA1AAF"/>
    <w:rsid w:val="00AA1AC1"/>
    <w:rsid w:val="00AA1B1A"/>
    <w:rsid w:val="00AA1B67"/>
    <w:rsid w:val="00AA1B87"/>
    <w:rsid w:val="00AA1C55"/>
    <w:rsid w:val="00AA1FE9"/>
    <w:rsid w:val="00AA2175"/>
    <w:rsid w:val="00AA2548"/>
    <w:rsid w:val="00AA29B9"/>
    <w:rsid w:val="00AA3081"/>
    <w:rsid w:val="00AA32BD"/>
    <w:rsid w:val="00AA338B"/>
    <w:rsid w:val="00AA391B"/>
    <w:rsid w:val="00AA3924"/>
    <w:rsid w:val="00AA3F2F"/>
    <w:rsid w:val="00AA42CC"/>
    <w:rsid w:val="00AA4973"/>
    <w:rsid w:val="00AA4AB1"/>
    <w:rsid w:val="00AA4D8C"/>
    <w:rsid w:val="00AA4E5C"/>
    <w:rsid w:val="00AA50DB"/>
    <w:rsid w:val="00AA5136"/>
    <w:rsid w:val="00AA5402"/>
    <w:rsid w:val="00AA5416"/>
    <w:rsid w:val="00AA548E"/>
    <w:rsid w:val="00AA54A0"/>
    <w:rsid w:val="00AA56E5"/>
    <w:rsid w:val="00AA59CA"/>
    <w:rsid w:val="00AA5D79"/>
    <w:rsid w:val="00AA60FD"/>
    <w:rsid w:val="00AA622C"/>
    <w:rsid w:val="00AA64FA"/>
    <w:rsid w:val="00AA6691"/>
    <w:rsid w:val="00AA6828"/>
    <w:rsid w:val="00AA69A4"/>
    <w:rsid w:val="00AA69BB"/>
    <w:rsid w:val="00AA7069"/>
    <w:rsid w:val="00AA70B2"/>
    <w:rsid w:val="00AA77F4"/>
    <w:rsid w:val="00AA7B42"/>
    <w:rsid w:val="00AA7C82"/>
    <w:rsid w:val="00AA7F02"/>
    <w:rsid w:val="00AA7FDB"/>
    <w:rsid w:val="00AB03B0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07F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AC0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75E"/>
    <w:rsid w:val="00AB68AC"/>
    <w:rsid w:val="00AB6B9E"/>
    <w:rsid w:val="00AB6BEA"/>
    <w:rsid w:val="00AB6CAE"/>
    <w:rsid w:val="00AB6F42"/>
    <w:rsid w:val="00AB6FAA"/>
    <w:rsid w:val="00AB713D"/>
    <w:rsid w:val="00AB71A5"/>
    <w:rsid w:val="00AB71E3"/>
    <w:rsid w:val="00AB7271"/>
    <w:rsid w:val="00AB73A7"/>
    <w:rsid w:val="00AB7761"/>
    <w:rsid w:val="00AB7D27"/>
    <w:rsid w:val="00AB7EC5"/>
    <w:rsid w:val="00AC00F0"/>
    <w:rsid w:val="00AC0154"/>
    <w:rsid w:val="00AC0382"/>
    <w:rsid w:val="00AC1005"/>
    <w:rsid w:val="00AC153F"/>
    <w:rsid w:val="00AC155B"/>
    <w:rsid w:val="00AC1B19"/>
    <w:rsid w:val="00AC1FBE"/>
    <w:rsid w:val="00AC1FDF"/>
    <w:rsid w:val="00AC2B4F"/>
    <w:rsid w:val="00AC3006"/>
    <w:rsid w:val="00AC317E"/>
    <w:rsid w:val="00AC32F9"/>
    <w:rsid w:val="00AC352E"/>
    <w:rsid w:val="00AC362D"/>
    <w:rsid w:val="00AC36FD"/>
    <w:rsid w:val="00AC37A8"/>
    <w:rsid w:val="00AC38F7"/>
    <w:rsid w:val="00AC3A8C"/>
    <w:rsid w:val="00AC422D"/>
    <w:rsid w:val="00AC457B"/>
    <w:rsid w:val="00AC4620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D3B"/>
    <w:rsid w:val="00AC5FD1"/>
    <w:rsid w:val="00AC6065"/>
    <w:rsid w:val="00AC623A"/>
    <w:rsid w:val="00AC623C"/>
    <w:rsid w:val="00AC6502"/>
    <w:rsid w:val="00AC6660"/>
    <w:rsid w:val="00AC688E"/>
    <w:rsid w:val="00AC6ACD"/>
    <w:rsid w:val="00AC7069"/>
    <w:rsid w:val="00AC72F6"/>
    <w:rsid w:val="00AC7933"/>
    <w:rsid w:val="00AC7A27"/>
    <w:rsid w:val="00AD02E4"/>
    <w:rsid w:val="00AD0431"/>
    <w:rsid w:val="00AD043F"/>
    <w:rsid w:val="00AD04FF"/>
    <w:rsid w:val="00AD07C4"/>
    <w:rsid w:val="00AD0802"/>
    <w:rsid w:val="00AD0EFA"/>
    <w:rsid w:val="00AD1125"/>
    <w:rsid w:val="00AD1172"/>
    <w:rsid w:val="00AD17A9"/>
    <w:rsid w:val="00AD1996"/>
    <w:rsid w:val="00AD1CAD"/>
    <w:rsid w:val="00AD1D41"/>
    <w:rsid w:val="00AD1E1E"/>
    <w:rsid w:val="00AD2248"/>
    <w:rsid w:val="00AD23A1"/>
    <w:rsid w:val="00AD23E3"/>
    <w:rsid w:val="00AD2665"/>
    <w:rsid w:val="00AD28D1"/>
    <w:rsid w:val="00AD2966"/>
    <w:rsid w:val="00AD2AE2"/>
    <w:rsid w:val="00AD2EA6"/>
    <w:rsid w:val="00AD2EFD"/>
    <w:rsid w:val="00AD3324"/>
    <w:rsid w:val="00AD3402"/>
    <w:rsid w:val="00AD376E"/>
    <w:rsid w:val="00AD3BC7"/>
    <w:rsid w:val="00AD3E77"/>
    <w:rsid w:val="00AD4091"/>
    <w:rsid w:val="00AD409C"/>
    <w:rsid w:val="00AD4295"/>
    <w:rsid w:val="00AD46BB"/>
    <w:rsid w:val="00AD46D7"/>
    <w:rsid w:val="00AD48AD"/>
    <w:rsid w:val="00AD4C2A"/>
    <w:rsid w:val="00AD4DA0"/>
    <w:rsid w:val="00AD502F"/>
    <w:rsid w:val="00AD5064"/>
    <w:rsid w:val="00AD51F5"/>
    <w:rsid w:val="00AD55D3"/>
    <w:rsid w:val="00AD55F4"/>
    <w:rsid w:val="00AD5C0F"/>
    <w:rsid w:val="00AD5C99"/>
    <w:rsid w:val="00AD5DAF"/>
    <w:rsid w:val="00AD5F36"/>
    <w:rsid w:val="00AD634B"/>
    <w:rsid w:val="00AD6680"/>
    <w:rsid w:val="00AD6732"/>
    <w:rsid w:val="00AD6791"/>
    <w:rsid w:val="00AD6A8F"/>
    <w:rsid w:val="00AD6E61"/>
    <w:rsid w:val="00AD73B3"/>
    <w:rsid w:val="00AD753F"/>
    <w:rsid w:val="00AD7699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99A"/>
    <w:rsid w:val="00AE19D4"/>
    <w:rsid w:val="00AE1C91"/>
    <w:rsid w:val="00AE1E5B"/>
    <w:rsid w:val="00AE2133"/>
    <w:rsid w:val="00AE2262"/>
    <w:rsid w:val="00AE2650"/>
    <w:rsid w:val="00AE2794"/>
    <w:rsid w:val="00AE289D"/>
    <w:rsid w:val="00AE2D37"/>
    <w:rsid w:val="00AE2E18"/>
    <w:rsid w:val="00AE2F51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593"/>
    <w:rsid w:val="00AE560F"/>
    <w:rsid w:val="00AE57F7"/>
    <w:rsid w:val="00AE58C7"/>
    <w:rsid w:val="00AE5956"/>
    <w:rsid w:val="00AE5A0B"/>
    <w:rsid w:val="00AE5D5F"/>
    <w:rsid w:val="00AE60A4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0E9A"/>
    <w:rsid w:val="00AF0EC4"/>
    <w:rsid w:val="00AF12F7"/>
    <w:rsid w:val="00AF15F7"/>
    <w:rsid w:val="00AF1677"/>
    <w:rsid w:val="00AF1ADF"/>
    <w:rsid w:val="00AF1B1D"/>
    <w:rsid w:val="00AF1E32"/>
    <w:rsid w:val="00AF2799"/>
    <w:rsid w:val="00AF2A50"/>
    <w:rsid w:val="00AF2A90"/>
    <w:rsid w:val="00AF2B6F"/>
    <w:rsid w:val="00AF2CCB"/>
    <w:rsid w:val="00AF3000"/>
    <w:rsid w:val="00AF32B0"/>
    <w:rsid w:val="00AF32CA"/>
    <w:rsid w:val="00AF351A"/>
    <w:rsid w:val="00AF35E4"/>
    <w:rsid w:val="00AF3724"/>
    <w:rsid w:val="00AF37BB"/>
    <w:rsid w:val="00AF3937"/>
    <w:rsid w:val="00AF3B22"/>
    <w:rsid w:val="00AF3E26"/>
    <w:rsid w:val="00AF4190"/>
    <w:rsid w:val="00AF4749"/>
    <w:rsid w:val="00AF4832"/>
    <w:rsid w:val="00AF4B12"/>
    <w:rsid w:val="00AF4C46"/>
    <w:rsid w:val="00AF539E"/>
    <w:rsid w:val="00AF54E0"/>
    <w:rsid w:val="00AF595D"/>
    <w:rsid w:val="00AF5D75"/>
    <w:rsid w:val="00AF62D9"/>
    <w:rsid w:val="00AF6748"/>
    <w:rsid w:val="00AF6ABA"/>
    <w:rsid w:val="00AF6AE0"/>
    <w:rsid w:val="00AF6DE6"/>
    <w:rsid w:val="00AF6E44"/>
    <w:rsid w:val="00AF6EEE"/>
    <w:rsid w:val="00AF75F6"/>
    <w:rsid w:val="00B00637"/>
    <w:rsid w:val="00B00889"/>
    <w:rsid w:val="00B00969"/>
    <w:rsid w:val="00B00E13"/>
    <w:rsid w:val="00B00EDF"/>
    <w:rsid w:val="00B00F7C"/>
    <w:rsid w:val="00B01B7B"/>
    <w:rsid w:val="00B01D5F"/>
    <w:rsid w:val="00B01D63"/>
    <w:rsid w:val="00B01D94"/>
    <w:rsid w:val="00B01ED0"/>
    <w:rsid w:val="00B0206B"/>
    <w:rsid w:val="00B0264F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4D8"/>
    <w:rsid w:val="00B0469A"/>
    <w:rsid w:val="00B04891"/>
    <w:rsid w:val="00B04B4F"/>
    <w:rsid w:val="00B04CF5"/>
    <w:rsid w:val="00B04D54"/>
    <w:rsid w:val="00B04E6D"/>
    <w:rsid w:val="00B04EAD"/>
    <w:rsid w:val="00B04FC0"/>
    <w:rsid w:val="00B0514A"/>
    <w:rsid w:val="00B05155"/>
    <w:rsid w:val="00B05165"/>
    <w:rsid w:val="00B051FF"/>
    <w:rsid w:val="00B0523C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F85"/>
    <w:rsid w:val="00B07044"/>
    <w:rsid w:val="00B0734E"/>
    <w:rsid w:val="00B0752B"/>
    <w:rsid w:val="00B07627"/>
    <w:rsid w:val="00B07629"/>
    <w:rsid w:val="00B077BB"/>
    <w:rsid w:val="00B07854"/>
    <w:rsid w:val="00B079A7"/>
    <w:rsid w:val="00B07A67"/>
    <w:rsid w:val="00B10384"/>
    <w:rsid w:val="00B103C5"/>
    <w:rsid w:val="00B104F6"/>
    <w:rsid w:val="00B10EDC"/>
    <w:rsid w:val="00B10F73"/>
    <w:rsid w:val="00B11341"/>
    <w:rsid w:val="00B113B5"/>
    <w:rsid w:val="00B115FB"/>
    <w:rsid w:val="00B11CA8"/>
    <w:rsid w:val="00B1240D"/>
    <w:rsid w:val="00B12EC2"/>
    <w:rsid w:val="00B12FA3"/>
    <w:rsid w:val="00B139AA"/>
    <w:rsid w:val="00B13ADB"/>
    <w:rsid w:val="00B13D9B"/>
    <w:rsid w:val="00B1443F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827"/>
    <w:rsid w:val="00B15C49"/>
    <w:rsid w:val="00B15E55"/>
    <w:rsid w:val="00B16477"/>
    <w:rsid w:val="00B1700E"/>
    <w:rsid w:val="00B17182"/>
    <w:rsid w:val="00B1741D"/>
    <w:rsid w:val="00B17F48"/>
    <w:rsid w:val="00B17F72"/>
    <w:rsid w:val="00B20163"/>
    <w:rsid w:val="00B202B9"/>
    <w:rsid w:val="00B2052D"/>
    <w:rsid w:val="00B205B2"/>
    <w:rsid w:val="00B20658"/>
    <w:rsid w:val="00B206C0"/>
    <w:rsid w:val="00B206D8"/>
    <w:rsid w:val="00B2093C"/>
    <w:rsid w:val="00B20A1D"/>
    <w:rsid w:val="00B20BDE"/>
    <w:rsid w:val="00B20C1F"/>
    <w:rsid w:val="00B20EBC"/>
    <w:rsid w:val="00B20FAA"/>
    <w:rsid w:val="00B2102D"/>
    <w:rsid w:val="00B21220"/>
    <w:rsid w:val="00B212E1"/>
    <w:rsid w:val="00B21373"/>
    <w:rsid w:val="00B2160F"/>
    <w:rsid w:val="00B2169F"/>
    <w:rsid w:val="00B2172E"/>
    <w:rsid w:val="00B217D4"/>
    <w:rsid w:val="00B21D5A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ABC"/>
    <w:rsid w:val="00B24F32"/>
    <w:rsid w:val="00B252CA"/>
    <w:rsid w:val="00B2567D"/>
    <w:rsid w:val="00B257CE"/>
    <w:rsid w:val="00B25871"/>
    <w:rsid w:val="00B25952"/>
    <w:rsid w:val="00B25B02"/>
    <w:rsid w:val="00B25F18"/>
    <w:rsid w:val="00B260E0"/>
    <w:rsid w:val="00B26203"/>
    <w:rsid w:val="00B26B4F"/>
    <w:rsid w:val="00B26CAC"/>
    <w:rsid w:val="00B26CCC"/>
    <w:rsid w:val="00B26E14"/>
    <w:rsid w:val="00B26E85"/>
    <w:rsid w:val="00B27062"/>
    <w:rsid w:val="00B275CD"/>
    <w:rsid w:val="00B27DA5"/>
    <w:rsid w:val="00B27FFA"/>
    <w:rsid w:val="00B301B6"/>
    <w:rsid w:val="00B301D9"/>
    <w:rsid w:val="00B30529"/>
    <w:rsid w:val="00B30636"/>
    <w:rsid w:val="00B30769"/>
    <w:rsid w:val="00B30870"/>
    <w:rsid w:val="00B309A4"/>
    <w:rsid w:val="00B30DD3"/>
    <w:rsid w:val="00B30F42"/>
    <w:rsid w:val="00B31226"/>
    <w:rsid w:val="00B31996"/>
    <w:rsid w:val="00B31BAA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1E"/>
    <w:rsid w:val="00B348AE"/>
    <w:rsid w:val="00B34B24"/>
    <w:rsid w:val="00B34C48"/>
    <w:rsid w:val="00B34DCD"/>
    <w:rsid w:val="00B34DE8"/>
    <w:rsid w:val="00B34EA0"/>
    <w:rsid w:val="00B34EC7"/>
    <w:rsid w:val="00B34F59"/>
    <w:rsid w:val="00B34F9A"/>
    <w:rsid w:val="00B35079"/>
    <w:rsid w:val="00B3534C"/>
    <w:rsid w:val="00B35C54"/>
    <w:rsid w:val="00B35E1D"/>
    <w:rsid w:val="00B36081"/>
    <w:rsid w:val="00B361F3"/>
    <w:rsid w:val="00B362BD"/>
    <w:rsid w:val="00B366CA"/>
    <w:rsid w:val="00B36AE1"/>
    <w:rsid w:val="00B36CD6"/>
    <w:rsid w:val="00B3757C"/>
    <w:rsid w:val="00B37A64"/>
    <w:rsid w:val="00B37EF2"/>
    <w:rsid w:val="00B37F48"/>
    <w:rsid w:val="00B400F6"/>
    <w:rsid w:val="00B40450"/>
    <w:rsid w:val="00B40645"/>
    <w:rsid w:val="00B40CF9"/>
    <w:rsid w:val="00B41036"/>
    <w:rsid w:val="00B41095"/>
    <w:rsid w:val="00B412FF"/>
    <w:rsid w:val="00B41412"/>
    <w:rsid w:val="00B41D40"/>
    <w:rsid w:val="00B4221B"/>
    <w:rsid w:val="00B422C4"/>
    <w:rsid w:val="00B42622"/>
    <w:rsid w:val="00B42BC9"/>
    <w:rsid w:val="00B42F20"/>
    <w:rsid w:val="00B4314B"/>
    <w:rsid w:val="00B432E6"/>
    <w:rsid w:val="00B4333A"/>
    <w:rsid w:val="00B437B7"/>
    <w:rsid w:val="00B43AA0"/>
    <w:rsid w:val="00B43E51"/>
    <w:rsid w:val="00B44220"/>
    <w:rsid w:val="00B44388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632"/>
    <w:rsid w:val="00B47B4B"/>
    <w:rsid w:val="00B47BF5"/>
    <w:rsid w:val="00B47C57"/>
    <w:rsid w:val="00B500AB"/>
    <w:rsid w:val="00B50D51"/>
    <w:rsid w:val="00B50F62"/>
    <w:rsid w:val="00B51041"/>
    <w:rsid w:val="00B51089"/>
    <w:rsid w:val="00B510DF"/>
    <w:rsid w:val="00B51265"/>
    <w:rsid w:val="00B5147E"/>
    <w:rsid w:val="00B5155D"/>
    <w:rsid w:val="00B519BA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4D3A"/>
    <w:rsid w:val="00B55185"/>
    <w:rsid w:val="00B551AC"/>
    <w:rsid w:val="00B5548E"/>
    <w:rsid w:val="00B5557C"/>
    <w:rsid w:val="00B5593C"/>
    <w:rsid w:val="00B55B7D"/>
    <w:rsid w:val="00B55CC0"/>
    <w:rsid w:val="00B55D33"/>
    <w:rsid w:val="00B55D48"/>
    <w:rsid w:val="00B56353"/>
    <w:rsid w:val="00B563C2"/>
    <w:rsid w:val="00B56BAF"/>
    <w:rsid w:val="00B56F3C"/>
    <w:rsid w:val="00B56F79"/>
    <w:rsid w:val="00B571AF"/>
    <w:rsid w:val="00B571F9"/>
    <w:rsid w:val="00B57555"/>
    <w:rsid w:val="00B579B8"/>
    <w:rsid w:val="00B60029"/>
    <w:rsid w:val="00B6049F"/>
    <w:rsid w:val="00B604D5"/>
    <w:rsid w:val="00B606A0"/>
    <w:rsid w:val="00B60B0E"/>
    <w:rsid w:val="00B60BD8"/>
    <w:rsid w:val="00B6111C"/>
    <w:rsid w:val="00B61260"/>
    <w:rsid w:val="00B616C0"/>
    <w:rsid w:val="00B6173C"/>
    <w:rsid w:val="00B6183F"/>
    <w:rsid w:val="00B61AB8"/>
    <w:rsid w:val="00B61C94"/>
    <w:rsid w:val="00B6214D"/>
    <w:rsid w:val="00B624E7"/>
    <w:rsid w:val="00B62B1E"/>
    <w:rsid w:val="00B62DDF"/>
    <w:rsid w:val="00B63228"/>
    <w:rsid w:val="00B632BE"/>
    <w:rsid w:val="00B635A4"/>
    <w:rsid w:val="00B63730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104"/>
    <w:rsid w:val="00B657CD"/>
    <w:rsid w:val="00B65AB3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B2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1D59"/>
    <w:rsid w:val="00B723CC"/>
    <w:rsid w:val="00B726D7"/>
    <w:rsid w:val="00B729D1"/>
    <w:rsid w:val="00B72BCE"/>
    <w:rsid w:val="00B72D1F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41E"/>
    <w:rsid w:val="00B7448E"/>
    <w:rsid w:val="00B74ABA"/>
    <w:rsid w:val="00B74D72"/>
    <w:rsid w:val="00B74E16"/>
    <w:rsid w:val="00B74E9A"/>
    <w:rsid w:val="00B74FF9"/>
    <w:rsid w:val="00B751F9"/>
    <w:rsid w:val="00B7536C"/>
    <w:rsid w:val="00B753BC"/>
    <w:rsid w:val="00B756C7"/>
    <w:rsid w:val="00B757BB"/>
    <w:rsid w:val="00B7581A"/>
    <w:rsid w:val="00B75E61"/>
    <w:rsid w:val="00B761AB"/>
    <w:rsid w:val="00B76211"/>
    <w:rsid w:val="00B76375"/>
    <w:rsid w:val="00B76480"/>
    <w:rsid w:val="00B76863"/>
    <w:rsid w:val="00B76969"/>
    <w:rsid w:val="00B769BD"/>
    <w:rsid w:val="00B76C3A"/>
    <w:rsid w:val="00B76DA9"/>
    <w:rsid w:val="00B7738F"/>
    <w:rsid w:val="00B773FE"/>
    <w:rsid w:val="00B7782B"/>
    <w:rsid w:val="00B77943"/>
    <w:rsid w:val="00B77A55"/>
    <w:rsid w:val="00B77A7F"/>
    <w:rsid w:val="00B77D90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E"/>
    <w:rsid w:val="00B80863"/>
    <w:rsid w:val="00B808A6"/>
    <w:rsid w:val="00B80CDC"/>
    <w:rsid w:val="00B80EDE"/>
    <w:rsid w:val="00B80FDB"/>
    <w:rsid w:val="00B81062"/>
    <w:rsid w:val="00B8111C"/>
    <w:rsid w:val="00B8128E"/>
    <w:rsid w:val="00B8132E"/>
    <w:rsid w:val="00B814F2"/>
    <w:rsid w:val="00B817A8"/>
    <w:rsid w:val="00B81D58"/>
    <w:rsid w:val="00B821C1"/>
    <w:rsid w:val="00B8228F"/>
    <w:rsid w:val="00B822DE"/>
    <w:rsid w:val="00B822E0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0D1"/>
    <w:rsid w:val="00B84191"/>
    <w:rsid w:val="00B84898"/>
    <w:rsid w:val="00B84ABD"/>
    <w:rsid w:val="00B84B2E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0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4B7"/>
    <w:rsid w:val="00B905CA"/>
    <w:rsid w:val="00B90771"/>
    <w:rsid w:val="00B90B60"/>
    <w:rsid w:val="00B90E6A"/>
    <w:rsid w:val="00B90FBF"/>
    <w:rsid w:val="00B91851"/>
    <w:rsid w:val="00B9189E"/>
    <w:rsid w:val="00B91F87"/>
    <w:rsid w:val="00B92031"/>
    <w:rsid w:val="00B9224B"/>
    <w:rsid w:val="00B92556"/>
    <w:rsid w:val="00B9260E"/>
    <w:rsid w:val="00B9286D"/>
    <w:rsid w:val="00B92EFB"/>
    <w:rsid w:val="00B9308A"/>
    <w:rsid w:val="00B93397"/>
    <w:rsid w:val="00B93781"/>
    <w:rsid w:val="00B94599"/>
    <w:rsid w:val="00B94913"/>
    <w:rsid w:val="00B94A08"/>
    <w:rsid w:val="00B94E7E"/>
    <w:rsid w:val="00B94EC0"/>
    <w:rsid w:val="00B94F91"/>
    <w:rsid w:val="00B94FB4"/>
    <w:rsid w:val="00B952BC"/>
    <w:rsid w:val="00B9561A"/>
    <w:rsid w:val="00B95BA8"/>
    <w:rsid w:val="00B95C35"/>
    <w:rsid w:val="00B95DBB"/>
    <w:rsid w:val="00B95F26"/>
    <w:rsid w:val="00B95F40"/>
    <w:rsid w:val="00B95F99"/>
    <w:rsid w:val="00B9632A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101B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3212"/>
    <w:rsid w:val="00BA322A"/>
    <w:rsid w:val="00BA3A11"/>
    <w:rsid w:val="00BA418B"/>
    <w:rsid w:val="00BA44A6"/>
    <w:rsid w:val="00BA46D0"/>
    <w:rsid w:val="00BA480C"/>
    <w:rsid w:val="00BA55E8"/>
    <w:rsid w:val="00BA5A58"/>
    <w:rsid w:val="00BA5D25"/>
    <w:rsid w:val="00BA5D5B"/>
    <w:rsid w:val="00BA62BF"/>
    <w:rsid w:val="00BA6F6E"/>
    <w:rsid w:val="00BA7813"/>
    <w:rsid w:val="00BA7829"/>
    <w:rsid w:val="00BA7EB8"/>
    <w:rsid w:val="00BA7F8B"/>
    <w:rsid w:val="00BA7F98"/>
    <w:rsid w:val="00BB0262"/>
    <w:rsid w:val="00BB03A4"/>
    <w:rsid w:val="00BB0435"/>
    <w:rsid w:val="00BB06E4"/>
    <w:rsid w:val="00BB081B"/>
    <w:rsid w:val="00BB082B"/>
    <w:rsid w:val="00BB084D"/>
    <w:rsid w:val="00BB091C"/>
    <w:rsid w:val="00BB0C73"/>
    <w:rsid w:val="00BB0CED"/>
    <w:rsid w:val="00BB0D48"/>
    <w:rsid w:val="00BB100E"/>
    <w:rsid w:val="00BB1BA5"/>
    <w:rsid w:val="00BB1CA4"/>
    <w:rsid w:val="00BB1DAF"/>
    <w:rsid w:val="00BB1DF0"/>
    <w:rsid w:val="00BB1E3E"/>
    <w:rsid w:val="00BB1E77"/>
    <w:rsid w:val="00BB20D6"/>
    <w:rsid w:val="00BB2A53"/>
    <w:rsid w:val="00BB2C7E"/>
    <w:rsid w:val="00BB3107"/>
    <w:rsid w:val="00BB3172"/>
    <w:rsid w:val="00BB343F"/>
    <w:rsid w:val="00BB3501"/>
    <w:rsid w:val="00BB38DD"/>
    <w:rsid w:val="00BB39B4"/>
    <w:rsid w:val="00BB3A8D"/>
    <w:rsid w:val="00BB3CA5"/>
    <w:rsid w:val="00BB3DF2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8AD"/>
    <w:rsid w:val="00BB5987"/>
    <w:rsid w:val="00BB5CF0"/>
    <w:rsid w:val="00BB5D1B"/>
    <w:rsid w:val="00BB5E0E"/>
    <w:rsid w:val="00BB6058"/>
    <w:rsid w:val="00BB6222"/>
    <w:rsid w:val="00BB6359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52"/>
    <w:rsid w:val="00BC0FB7"/>
    <w:rsid w:val="00BC1177"/>
    <w:rsid w:val="00BC13D3"/>
    <w:rsid w:val="00BC13EE"/>
    <w:rsid w:val="00BC14D3"/>
    <w:rsid w:val="00BC1973"/>
    <w:rsid w:val="00BC19AB"/>
    <w:rsid w:val="00BC1E1B"/>
    <w:rsid w:val="00BC2251"/>
    <w:rsid w:val="00BC230B"/>
    <w:rsid w:val="00BC2521"/>
    <w:rsid w:val="00BC267E"/>
    <w:rsid w:val="00BC2ABA"/>
    <w:rsid w:val="00BC2DCD"/>
    <w:rsid w:val="00BC2E45"/>
    <w:rsid w:val="00BC2F16"/>
    <w:rsid w:val="00BC35B1"/>
    <w:rsid w:val="00BC37B7"/>
    <w:rsid w:val="00BC3AE6"/>
    <w:rsid w:val="00BC3B42"/>
    <w:rsid w:val="00BC3BE7"/>
    <w:rsid w:val="00BC3D7B"/>
    <w:rsid w:val="00BC4162"/>
    <w:rsid w:val="00BC43FA"/>
    <w:rsid w:val="00BC46F8"/>
    <w:rsid w:val="00BC4802"/>
    <w:rsid w:val="00BC4A81"/>
    <w:rsid w:val="00BC4CE5"/>
    <w:rsid w:val="00BC4DFF"/>
    <w:rsid w:val="00BC514B"/>
    <w:rsid w:val="00BC5221"/>
    <w:rsid w:val="00BC5745"/>
    <w:rsid w:val="00BC5D68"/>
    <w:rsid w:val="00BC60D6"/>
    <w:rsid w:val="00BC67EA"/>
    <w:rsid w:val="00BC6949"/>
    <w:rsid w:val="00BC696B"/>
    <w:rsid w:val="00BC69D8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86F"/>
    <w:rsid w:val="00BD0F2B"/>
    <w:rsid w:val="00BD0F88"/>
    <w:rsid w:val="00BD1183"/>
    <w:rsid w:val="00BD11D6"/>
    <w:rsid w:val="00BD12A7"/>
    <w:rsid w:val="00BD13F9"/>
    <w:rsid w:val="00BD17AD"/>
    <w:rsid w:val="00BD1990"/>
    <w:rsid w:val="00BD1B94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EC7"/>
    <w:rsid w:val="00BD52B4"/>
    <w:rsid w:val="00BD5369"/>
    <w:rsid w:val="00BD55E3"/>
    <w:rsid w:val="00BD5764"/>
    <w:rsid w:val="00BD5965"/>
    <w:rsid w:val="00BD5E88"/>
    <w:rsid w:val="00BD5EB7"/>
    <w:rsid w:val="00BD604A"/>
    <w:rsid w:val="00BD623F"/>
    <w:rsid w:val="00BD69AA"/>
    <w:rsid w:val="00BD6C53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C6"/>
    <w:rsid w:val="00BE13C4"/>
    <w:rsid w:val="00BE147A"/>
    <w:rsid w:val="00BE1573"/>
    <w:rsid w:val="00BE160D"/>
    <w:rsid w:val="00BE164A"/>
    <w:rsid w:val="00BE175D"/>
    <w:rsid w:val="00BE1E1A"/>
    <w:rsid w:val="00BE1E6B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80B"/>
    <w:rsid w:val="00BE4C14"/>
    <w:rsid w:val="00BE4DB8"/>
    <w:rsid w:val="00BE4F10"/>
    <w:rsid w:val="00BE5026"/>
    <w:rsid w:val="00BE513E"/>
    <w:rsid w:val="00BE545B"/>
    <w:rsid w:val="00BE6069"/>
    <w:rsid w:val="00BE621F"/>
    <w:rsid w:val="00BE627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0CA1"/>
    <w:rsid w:val="00BF1055"/>
    <w:rsid w:val="00BF11F5"/>
    <w:rsid w:val="00BF13B8"/>
    <w:rsid w:val="00BF1572"/>
    <w:rsid w:val="00BF17DE"/>
    <w:rsid w:val="00BF237D"/>
    <w:rsid w:val="00BF250F"/>
    <w:rsid w:val="00BF253C"/>
    <w:rsid w:val="00BF25A9"/>
    <w:rsid w:val="00BF2A2A"/>
    <w:rsid w:val="00BF2B87"/>
    <w:rsid w:val="00BF2E26"/>
    <w:rsid w:val="00BF3263"/>
    <w:rsid w:val="00BF3652"/>
    <w:rsid w:val="00BF3720"/>
    <w:rsid w:val="00BF397C"/>
    <w:rsid w:val="00BF3B16"/>
    <w:rsid w:val="00BF3E2E"/>
    <w:rsid w:val="00BF4075"/>
    <w:rsid w:val="00BF40F2"/>
    <w:rsid w:val="00BF40FC"/>
    <w:rsid w:val="00BF4344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AD0"/>
    <w:rsid w:val="00BF5DF2"/>
    <w:rsid w:val="00BF5F91"/>
    <w:rsid w:val="00BF60AA"/>
    <w:rsid w:val="00BF612B"/>
    <w:rsid w:val="00BF62FB"/>
    <w:rsid w:val="00BF6476"/>
    <w:rsid w:val="00BF666F"/>
    <w:rsid w:val="00BF66CF"/>
    <w:rsid w:val="00BF6997"/>
    <w:rsid w:val="00BF6CB9"/>
    <w:rsid w:val="00BF6D08"/>
    <w:rsid w:val="00BF6F3F"/>
    <w:rsid w:val="00BF71E9"/>
    <w:rsid w:val="00BF727C"/>
    <w:rsid w:val="00BF72BE"/>
    <w:rsid w:val="00BF75EA"/>
    <w:rsid w:val="00BF7886"/>
    <w:rsid w:val="00BF7B6A"/>
    <w:rsid w:val="00C00829"/>
    <w:rsid w:val="00C00951"/>
    <w:rsid w:val="00C00A31"/>
    <w:rsid w:val="00C00A45"/>
    <w:rsid w:val="00C00C8C"/>
    <w:rsid w:val="00C00F68"/>
    <w:rsid w:val="00C00F72"/>
    <w:rsid w:val="00C01231"/>
    <w:rsid w:val="00C01B26"/>
    <w:rsid w:val="00C01D17"/>
    <w:rsid w:val="00C01F73"/>
    <w:rsid w:val="00C021F9"/>
    <w:rsid w:val="00C023F0"/>
    <w:rsid w:val="00C024DF"/>
    <w:rsid w:val="00C02941"/>
    <w:rsid w:val="00C02A74"/>
    <w:rsid w:val="00C02E0D"/>
    <w:rsid w:val="00C02F8E"/>
    <w:rsid w:val="00C0312B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916"/>
    <w:rsid w:val="00C04942"/>
    <w:rsid w:val="00C04A66"/>
    <w:rsid w:val="00C04C56"/>
    <w:rsid w:val="00C04F99"/>
    <w:rsid w:val="00C05631"/>
    <w:rsid w:val="00C05B04"/>
    <w:rsid w:val="00C05C7B"/>
    <w:rsid w:val="00C05D14"/>
    <w:rsid w:val="00C05F2A"/>
    <w:rsid w:val="00C0695A"/>
    <w:rsid w:val="00C06E31"/>
    <w:rsid w:val="00C07332"/>
    <w:rsid w:val="00C07720"/>
    <w:rsid w:val="00C101C6"/>
    <w:rsid w:val="00C1023E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5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B61"/>
    <w:rsid w:val="00C14D61"/>
    <w:rsid w:val="00C1507E"/>
    <w:rsid w:val="00C1551B"/>
    <w:rsid w:val="00C15959"/>
    <w:rsid w:val="00C1620D"/>
    <w:rsid w:val="00C162DE"/>
    <w:rsid w:val="00C168B8"/>
    <w:rsid w:val="00C168F0"/>
    <w:rsid w:val="00C16BDD"/>
    <w:rsid w:val="00C16E53"/>
    <w:rsid w:val="00C17118"/>
    <w:rsid w:val="00C17188"/>
    <w:rsid w:val="00C1725D"/>
    <w:rsid w:val="00C173F3"/>
    <w:rsid w:val="00C17644"/>
    <w:rsid w:val="00C178B6"/>
    <w:rsid w:val="00C17958"/>
    <w:rsid w:val="00C17998"/>
    <w:rsid w:val="00C17B30"/>
    <w:rsid w:val="00C17B5D"/>
    <w:rsid w:val="00C17CC0"/>
    <w:rsid w:val="00C17EAB"/>
    <w:rsid w:val="00C20084"/>
    <w:rsid w:val="00C205EB"/>
    <w:rsid w:val="00C20779"/>
    <w:rsid w:val="00C20833"/>
    <w:rsid w:val="00C20AF3"/>
    <w:rsid w:val="00C21040"/>
    <w:rsid w:val="00C21157"/>
    <w:rsid w:val="00C21288"/>
    <w:rsid w:val="00C212C7"/>
    <w:rsid w:val="00C21884"/>
    <w:rsid w:val="00C21957"/>
    <w:rsid w:val="00C21AF7"/>
    <w:rsid w:val="00C21C60"/>
    <w:rsid w:val="00C21E16"/>
    <w:rsid w:val="00C21EE4"/>
    <w:rsid w:val="00C221E1"/>
    <w:rsid w:val="00C2286C"/>
    <w:rsid w:val="00C229DF"/>
    <w:rsid w:val="00C22B1C"/>
    <w:rsid w:val="00C22C5E"/>
    <w:rsid w:val="00C22DDB"/>
    <w:rsid w:val="00C22EFD"/>
    <w:rsid w:val="00C2315C"/>
    <w:rsid w:val="00C234F1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4"/>
    <w:rsid w:val="00C24E16"/>
    <w:rsid w:val="00C24E50"/>
    <w:rsid w:val="00C25338"/>
    <w:rsid w:val="00C253DA"/>
    <w:rsid w:val="00C25AA1"/>
    <w:rsid w:val="00C25EE1"/>
    <w:rsid w:val="00C25F54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7A0"/>
    <w:rsid w:val="00C278F1"/>
    <w:rsid w:val="00C279A1"/>
    <w:rsid w:val="00C27C55"/>
    <w:rsid w:val="00C27E20"/>
    <w:rsid w:val="00C30075"/>
    <w:rsid w:val="00C308A6"/>
    <w:rsid w:val="00C30DEF"/>
    <w:rsid w:val="00C30E3F"/>
    <w:rsid w:val="00C310AE"/>
    <w:rsid w:val="00C3119F"/>
    <w:rsid w:val="00C31453"/>
    <w:rsid w:val="00C31745"/>
    <w:rsid w:val="00C3257F"/>
    <w:rsid w:val="00C32670"/>
    <w:rsid w:val="00C326BF"/>
    <w:rsid w:val="00C32729"/>
    <w:rsid w:val="00C329D8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497"/>
    <w:rsid w:val="00C345E6"/>
    <w:rsid w:val="00C3465E"/>
    <w:rsid w:val="00C34752"/>
    <w:rsid w:val="00C3487F"/>
    <w:rsid w:val="00C34A76"/>
    <w:rsid w:val="00C34BC0"/>
    <w:rsid w:val="00C34E85"/>
    <w:rsid w:val="00C35969"/>
    <w:rsid w:val="00C35993"/>
    <w:rsid w:val="00C35AF2"/>
    <w:rsid w:val="00C35C1E"/>
    <w:rsid w:val="00C35CB7"/>
    <w:rsid w:val="00C35EC2"/>
    <w:rsid w:val="00C360E3"/>
    <w:rsid w:val="00C361CC"/>
    <w:rsid w:val="00C36255"/>
    <w:rsid w:val="00C3644F"/>
    <w:rsid w:val="00C36466"/>
    <w:rsid w:val="00C36CD4"/>
    <w:rsid w:val="00C36DCD"/>
    <w:rsid w:val="00C370E8"/>
    <w:rsid w:val="00C371B6"/>
    <w:rsid w:val="00C379A1"/>
    <w:rsid w:val="00C37CE7"/>
    <w:rsid w:val="00C40486"/>
    <w:rsid w:val="00C40520"/>
    <w:rsid w:val="00C40B4F"/>
    <w:rsid w:val="00C40C3C"/>
    <w:rsid w:val="00C40FF0"/>
    <w:rsid w:val="00C4106E"/>
    <w:rsid w:val="00C41774"/>
    <w:rsid w:val="00C421F3"/>
    <w:rsid w:val="00C4248C"/>
    <w:rsid w:val="00C425C2"/>
    <w:rsid w:val="00C4265A"/>
    <w:rsid w:val="00C426D3"/>
    <w:rsid w:val="00C42879"/>
    <w:rsid w:val="00C42A9B"/>
    <w:rsid w:val="00C42B50"/>
    <w:rsid w:val="00C42C6F"/>
    <w:rsid w:val="00C42E51"/>
    <w:rsid w:val="00C4308B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2A"/>
    <w:rsid w:val="00C43E8D"/>
    <w:rsid w:val="00C44013"/>
    <w:rsid w:val="00C441EC"/>
    <w:rsid w:val="00C44349"/>
    <w:rsid w:val="00C4439E"/>
    <w:rsid w:val="00C443B2"/>
    <w:rsid w:val="00C445E6"/>
    <w:rsid w:val="00C4474E"/>
    <w:rsid w:val="00C45006"/>
    <w:rsid w:val="00C45383"/>
    <w:rsid w:val="00C4540F"/>
    <w:rsid w:val="00C458DE"/>
    <w:rsid w:val="00C45998"/>
    <w:rsid w:val="00C45C68"/>
    <w:rsid w:val="00C45DC3"/>
    <w:rsid w:val="00C460AA"/>
    <w:rsid w:val="00C46107"/>
    <w:rsid w:val="00C46111"/>
    <w:rsid w:val="00C4615F"/>
    <w:rsid w:val="00C461E0"/>
    <w:rsid w:val="00C4661A"/>
    <w:rsid w:val="00C46BBD"/>
    <w:rsid w:val="00C46E98"/>
    <w:rsid w:val="00C46F93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D2D"/>
    <w:rsid w:val="00C51FDB"/>
    <w:rsid w:val="00C52329"/>
    <w:rsid w:val="00C5265F"/>
    <w:rsid w:val="00C52713"/>
    <w:rsid w:val="00C52775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BE"/>
    <w:rsid w:val="00C53DED"/>
    <w:rsid w:val="00C53F13"/>
    <w:rsid w:val="00C5435D"/>
    <w:rsid w:val="00C54869"/>
    <w:rsid w:val="00C54B12"/>
    <w:rsid w:val="00C54C2E"/>
    <w:rsid w:val="00C54FC4"/>
    <w:rsid w:val="00C5504E"/>
    <w:rsid w:val="00C550AB"/>
    <w:rsid w:val="00C55863"/>
    <w:rsid w:val="00C565B6"/>
    <w:rsid w:val="00C56651"/>
    <w:rsid w:val="00C56A00"/>
    <w:rsid w:val="00C56C4F"/>
    <w:rsid w:val="00C56E5F"/>
    <w:rsid w:val="00C56FEF"/>
    <w:rsid w:val="00C570B5"/>
    <w:rsid w:val="00C570B9"/>
    <w:rsid w:val="00C57202"/>
    <w:rsid w:val="00C57326"/>
    <w:rsid w:val="00C5740C"/>
    <w:rsid w:val="00C57575"/>
    <w:rsid w:val="00C578C6"/>
    <w:rsid w:val="00C5791F"/>
    <w:rsid w:val="00C57A51"/>
    <w:rsid w:val="00C57F77"/>
    <w:rsid w:val="00C6030A"/>
    <w:rsid w:val="00C60421"/>
    <w:rsid w:val="00C604E9"/>
    <w:rsid w:val="00C605E2"/>
    <w:rsid w:val="00C605E4"/>
    <w:rsid w:val="00C60791"/>
    <w:rsid w:val="00C60D9A"/>
    <w:rsid w:val="00C610A0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9E1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ACC"/>
    <w:rsid w:val="00C67B82"/>
    <w:rsid w:val="00C67BB6"/>
    <w:rsid w:val="00C67C39"/>
    <w:rsid w:val="00C67C65"/>
    <w:rsid w:val="00C67CFF"/>
    <w:rsid w:val="00C67E11"/>
    <w:rsid w:val="00C67E9C"/>
    <w:rsid w:val="00C67ED2"/>
    <w:rsid w:val="00C7030D"/>
    <w:rsid w:val="00C70488"/>
    <w:rsid w:val="00C706AB"/>
    <w:rsid w:val="00C70BBE"/>
    <w:rsid w:val="00C70C8F"/>
    <w:rsid w:val="00C70F73"/>
    <w:rsid w:val="00C714BF"/>
    <w:rsid w:val="00C71659"/>
    <w:rsid w:val="00C718C5"/>
    <w:rsid w:val="00C71A33"/>
    <w:rsid w:val="00C720CE"/>
    <w:rsid w:val="00C7245A"/>
    <w:rsid w:val="00C727D5"/>
    <w:rsid w:val="00C72EE5"/>
    <w:rsid w:val="00C73058"/>
    <w:rsid w:val="00C7336C"/>
    <w:rsid w:val="00C73E75"/>
    <w:rsid w:val="00C74001"/>
    <w:rsid w:val="00C74058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96B"/>
    <w:rsid w:val="00C75B14"/>
    <w:rsid w:val="00C75D3E"/>
    <w:rsid w:val="00C75EE5"/>
    <w:rsid w:val="00C76267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802E5"/>
    <w:rsid w:val="00C806A0"/>
    <w:rsid w:val="00C80729"/>
    <w:rsid w:val="00C80946"/>
    <w:rsid w:val="00C80B0A"/>
    <w:rsid w:val="00C8105C"/>
    <w:rsid w:val="00C81082"/>
    <w:rsid w:val="00C810A9"/>
    <w:rsid w:val="00C817B7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D16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303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086"/>
    <w:rsid w:val="00C869BB"/>
    <w:rsid w:val="00C869F4"/>
    <w:rsid w:val="00C86C23"/>
    <w:rsid w:val="00C86DCF"/>
    <w:rsid w:val="00C8756C"/>
    <w:rsid w:val="00C87765"/>
    <w:rsid w:val="00C87AD4"/>
    <w:rsid w:val="00C87CEB"/>
    <w:rsid w:val="00C90020"/>
    <w:rsid w:val="00C9003F"/>
    <w:rsid w:val="00C9014C"/>
    <w:rsid w:val="00C901CF"/>
    <w:rsid w:val="00C9058B"/>
    <w:rsid w:val="00C906DC"/>
    <w:rsid w:val="00C90829"/>
    <w:rsid w:val="00C90B75"/>
    <w:rsid w:val="00C90CD1"/>
    <w:rsid w:val="00C90CD8"/>
    <w:rsid w:val="00C91395"/>
    <w:rsid w:val="00C91676"/>
    <w:rsid w:val="00C9199E"/>
    <w:rsid w:val="00C91D65"/>
    <w:rsid w:val="00C91F15"/>
    <w:rsid w:val="00C91F72"/>
    <w:rsid w:val="00C91FA2"/>
    <w:rsid w:val="00C92189"/>
    <w:rsid w:val="00C92420"/>
    <w:rsid w:val="00C9260F"/>
    <w:rsid w:val="00C926C4"/>
    <w:rsid w:val="00C926EE"/>
    <w:rsid w:val="00C9277A"/>
    <w:rsid w:val="00C9287F"/>
    <w:rsid w:val="00C92BBF"/>
    <w:rsid w:val="00C92C43"/>
    <w:rsid w:val="00C92CBD"/>
    <w:rsid w:val="00C92E3B"/>
    <w:rsid w:val="00C92FFD"/>
    <w:rsid w:val="00C9321B"/>
    <w:rsid w:val="00C93537"/>
    <w:rsid w:val="00C937D7"/>
    <w:rsid w:val="00C93BD8"/>
    <w:rsid w:val="00C93FB5"/>
    <w:rsid w:val="00C93FB6"/>
    <w:rsid w:val="00C9402D"/>
    <w:rsid w:val="00C94645"/>
    <w:rsid w:val="00C9484D"/>
    <w:rsid w:val="00C94A0C"/>
    <w:rsid w:val="00C94ACE"/>
    <w:rsid w:val="00C94C4C"/>
    <w:rsid w:val="00C94D1A"/>
    <w:rsid w:val="00C95615"/>
    <w:rsid w:val="00C95B33"/>
    <w:rsid w:val="00C95CE3"/>
    <w:rsid w:val="00C95EF9"/>
    <w:rsid w:val="00C95FB2"/>
    <w:rsid w:val="00C95FB3"/>
    <w:rsid w:val="00C96431"/>
    <w:rsid w:val="00C9648C"/>
    <w:rsid w:val="00C9690B"/>
    <w:rsid w:val="00C96DFD"/>
    <w:rsid w:val="00C9715C"/>
    <w:rsid w:val="00C9715E"/>
    <w:rsid w:val="00C97259"/>
    <w:rsid w:val="00C975AA"/>
    <w:rsid w:val="00C977EC"/>
    <w:rsid w:val="00C97D23"/>
    <w:rsid w:val="00C97F58"/>
    <w:rsid w:val="00CA01DE"/>
    <w:rsid w:val="00CA020D"/>
    <w:rsid w:val="00CA0299"/>
    <w:rsid w:val="00CA062C"/>
    <w:rsid w:val="00CA06CD"/>
    <w:rsid w:val="00CA0720"/>
    <w:rsid w:val="00CA07E8"/>
    <w:rsid w:val="00CA0EE4"/>
    <w:rsid w:val="00CA1315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DBB"/>
    <w:rsid w:val="00CA3F94"/>
    <w:rsid w:val="00CA45A1"/>
    <w:rsid w:val="00CA4AE8"/>
    <w:rsid w:val="00CA4D37"/>
    <w:rsid w:val="00CA4D4E"/>
    <w:rsid w:val="00CA518D"/>
    <w:rsid w:val="00CA535A"/>
    <w:rsid w:val="00CA537F"/>
    <w:rsid w:val="00CA5512"/>
    <w:rsid w:val="00CA5638"/>
    <w:rsid w:val="00CA5741"/>
    <w:rsid w:val="00CA5AEB"/>
    <w:rsid w:val="00CA5F25"/>
    <w:rsid w:val="00CA623D"/>
    <w:rsid w:val="00CA639E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56"/>
    <w:rsid w:val="00CB01A0"/>
    <w:rsid w:val="00CB0783"/>
    <w:rsid w:val="00CB09E5"/>
    <w:rsid w:val="00CB0B47"/>
    <w:rsid w:val="00CB1042"/>
    <w:rsid w:val="00CB10BF"/>
    <w:rsid w:val="00CB1724"/>
    <w:rsid w:val="00CB1730"/>
    <w:rsid w:val="00CB1794"/>
    <w:rsid w:val="00CB252C"/>
    <w:rsid w:val="00CB2893"/>
    <w:rsid w:val="00CB298C"/>
    <w:rsid w:val="00CB2A0C"/>
    <w:rsid w:val="00CB2D2D"/>
    <w:rsid w:val="00CB2EC9"/>
    <w:rsid w:val="00CB3056"/>
    <w:rsid w:val="00CB3147"/>
    <w:rsid w:val="00CB3212"/>
    <w:rsid w:val="00CB32A0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7DB"/>
    <w:rsid w:val="00CB490A"/>
    <w:rsid w:val="00CB4D3B"/>
    <w:rsid w:val="00CB5040"/>
    <w:rsid w:val="00CB509B"/>
    <w:rsid w:val="00CB51A6"/>
    <w:rsid w:val="00CB5340"/>
    <w:rsid w:val="00CB5AB2"/>
    <w:rsid w:val="00CB6350"/>
    <w:rsid w:val="00CB668E"/>
    <w:rsid w:val="00CB67B7"/>
    <w:rsid w:val="00CB6A57"/>
    <w:rsid w:val="00CB6DA1"/>
    <w:rsid w:val="00CB6FB4"/>
    <w:rsid w:val="00CB6FB5"/>
    <w:rsid w:val="00CB7131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1AE"/>
    <w:rsid w:val="00CC1602"/>
    <w:rsid w:val="00CC1B13"/>
    <w:rsid w:val="00CC1BFE"/>
    <w:rsid w:val="00CC1D40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97D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3FD"/>
    <w:rsid w:val="00CC64F0"/>
    <w:rsid w:val="00CC65D3"/>
    <w:rsid w:val="00CC65DB"/>
    <w:rsid w:val="00CC674E"/>
    <w:rsid w:val="00CC67A0"/>
    <w:rsid w:val="00CC67C7"/>
    <w:rsid w:val="00CC68E0"/>
    <w:rsid w:val="00CC6C53"/>
    <w:rsid w:val="00CC6CD8"/>
    <w:rsid w:val="00CC6ECA"/>
    <w:rsid w:val="00CC713F"/>
    <w:rsid w:val="00CC715C"/>
    <w:rsid w:val="00CC7189"/>
    <w:rsid w:val="00CC7255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D21"/>
    <w:rsid w:val="00CD1FCE"/>
    <w:rsid w:val="00CD2153"/>
    <w:rsid w:val="00CD2299"/>
    <w:rsid w:val="00CD2375"/>
    <w:rsid w:val="00CD2385"/>
    <w:rsid w:val="00CD2819"/>
    <w:rsid w:val="00CD2B8D"/>
    <w:rsid w:val="00CD2C0F"/>
    <w:rsid w:val="00CD2EE4"/>
    <w:rsid w:val="00CD300B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6DD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70EE"/>
    <w:rsid w:val="00CD717A"/>
    <w:rsid w:val="00CD7312"/>
    <w:rsid w:val="00CD743F"/>
    <w:rsid w:val="00CD74F4"/>
    <w:rsid w:val="00CD7553"/>
    <w:rsid w:val="00CD785D"/>
    <w:rsid w:val="00CD79D2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21F6"/>
    <w:rsid w:val="00CE22AC"/>
    <w:rsid w:val="00CE24C2"/>
    <w:rsid w:val="00CE268B"/>
    <w:rsid w:val="00CE2FF2"/>
    <w:rsid w:val="00CE307B"/>
    <w:rsid w:val="00CE348F"/>
    <w:rsid w:val="00CE39DB"/>
    <w:rsid w:val="00CE3F07"/>
    <w:rsid w:val="00CE3F93"/>
    <w:rsid w:val="00CE44B6"/>
    <w:rsid w:val="00CE4A7C"/>
    <w:rsid w:val="00CE4AE4"/>
    <w:rsid w:val="00CE4B2B"/>
    <w:rsid w:val="00CE4EA3"/>
    <w:rsid w:val="00CE4FC7"/>
    <w:rsid w:val="00CE5431"/>
    <w:rsid w:val="00CE572A"/>
    <w:rsid w:val="00CE5A40"/>
    <w:rsid w:val="00CE5BEE"/>
    <w:rsid w:val="00CE5C2B"/>
    <w:rsid w:val="00CE5D02"/>
    <w:rsid w:val="00CE6225"/>
    <w:rsid w:val="00CE6A53"/>
    <w:rsid w:val="00CE6C3C"/>
    <w:rsid w:val="00CE73EA"/>
    <w:rsid w:val="00CE787C"/>
    <w:rsid w:val="00CE7B1E"/>
    <w:rsid w:val="00CE7C02"/>
    <w:rsid w:val="00CE7C84"/>
    <w:rsid w:val="00CF010D"/>
    <w:rsid w:val="00CF0818"/>
    <w:rsid w:val="00CF08AD"/>
    <w:rsid w:val="00CF0930"/>
    <w:rsid w:val="00CF0B93"/>
    <w:rsid w:val="00CF0F3D"/>
    <w:rsid w:val="00CF111F"/>
    <w:rsid w:val="00CF1122"/>
    <w:rsid w:val="00CF16BC"/>
    <w:rsid w:val="00CF1759"/>
    <w:rsid w:val="00CF1DFD"/>
    <w:rsid w:val="00CF1FC4"/>
    <w:rsid w:val="00CF223D"/>
    <w:rsid w:val="00CF22D0"/>
    <w:rsid w:val="00CF22DD"/>
    <w:rsid w:val="00CF2567"/>
    <w:rsid w:val="00CF2637"/>
    <w:rsid w:val="00CF27E8"/>
    <w:rsid w:val="00CF2863"/>
    <w:rsid w:val="00CF2CC3"/>
    <w:rsid w:val="00CF2FAF"/>
    <w:rsid w:val="00CF32EF"/>
    <w:rsid w:val="00CF332B"/>
    <w:rsid w:val="00CF350F"/>
    <w:rsid w:val="00CF36A9"/>
    <w:rsid w:val="00CF380F"/>
    <w:rsid w:val="00CF39B2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5D1B"/>
    <w:rsid w:val="00CF6234"/>
    <w:rsid w:val="00CF62E9"/>
    <w:rsid w:val="00CF6527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1DF7"/>
    <w:rsid w:val="00D02048"/>
    <w:rsid w:val="00D02DC8"/>
    <w:rsid w:val="00D0312E"/>
    <w:rsid w:val="00D03562"/>
    <w:rsid w:val="00D03893"/>
    <w:rsid w:val="00D03A32"/>
    <w:rsid w:val="00D03A5E"/>
    <w:rsid w:val="00D03B4E"/>
    <w:rsid w:val="00D03DDF"/>
    <w:rsid w:val="00D03ED7"/>
    <w:rsid w:val="00D048C0"/>
    <w:rsid w:val="00D048D2"/>
    <w:rsid w:val="00D048DC"/>
    <w:rsid w:val="00D048E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507"/>
    <w:rsid w:val="00D05826"/>
    <w:rsid w:val="00D05937"/>
    <w:rsid w:val="00D05B49"/>
    <w:rsid w:val="00D05B59"/>
    <w:rsid w:val="00D05EF8"/>
    <w:rsid w:val="00D063D5"/>
    <w:rsid w:val="00D066F0"/>
    <w:rsid w:val="00D0671C"/>
    <w:rsid w:val="00D068E0"/>
    <w:rsid w:val="00D06C04"/>
    <w:rsid w:val="00D06C37"/>
    <w:rsid w:val="00D06EF1"/>
    <w:rsid w:val="00D072CB"/>
    <w:rsid w:val="00D07C45"/>
    <w:rsid w:val="00D07FC2"/>
    <w:rsid w:val="00D10088"/>
    <w:rsid w:val="00D10230"/>
    <w:rsid w:val="00D102B1"/>
    <w:rsid w:val="00D10385"/>
    <w:rsid w:val="00D10604"/>
    <w:rsid w:val="00D10F57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1FB3"/>
    <w:rsid w:val="00D1225A"/>
    <w:rsid w:val="00D12517"/>
    <w:rsid w:val="00D12991"/>
    <w:rsid w:val="00D12AA9"/>
    <w:rsid w:val="00D13007"/>
    <w:rsid w:val="00D13025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7EF"/>
    <w:rsid w:val="00D14881"/>
    <w:rsid w:val="00D14CA2"/>
    <w:rsid w:val="00D14D8A"/>
    <w:rsid w:val="00D1521A"/>
    <w:rsid w:val="00D1534B"/>
    <w:rsid w:val="00D15697"/>
    <w:rsid w:val="00D156EA"/>
    <w:rsid w:val="00D1572D"/>
    <w:rsid w:val="00D15E0F"/>
    <w:rsid w:val="00D162D3"/>
    <w:rsid w:val="00D166DA"/>
    <w:rsid w:val="00D16E22"/>
    <w:rsid w:val="00D16EEC"/>
    <w:rsid w:val="00D16F9C"/>
    <w:rsid w:val="00D1713B"/>
    <w:rsid w:val="00D172C8"/>
    <w:rsid w:val="00D17521"/>
    <w:rsid w:val="00D17C5D"/>
    <w:rsid w:val="00D17D35"/>
    <w:rsid w:val="00D17F7B"/>
    <w:rsid w:val="00D2014F"/>
    <w:rsid w:val="00D2035F"/>
    <w:rsid w:val="00D203C0"/>
    <w:rsid w:val="00D203D4"/>
    <w:rsid w:val="00D2044A"/>
    <w:rsid w:val="00D2088F"/>
    <w:rsid w:val="00D20D5F"/>
    <w:rsid w:val="00D21F3E"/>
    <w:rsid w:val="00D2225B"/>
    <w:rsid w:val="00D2250D"/>
    <w:rsid w:val="00D22B5A"/>
    <w:rsid w:val="00D22E30"/>
    <w:rsid w:val="00D234CE"/>
    <w:rsid w:val="00D23CD0"/>
    <w:rsid w:val="00D23FDF"/>
    <w:rsid w:val="00D24093"/>
    <w:rsid w:val="00D243BC"/>
    <w:rsid w:val="00D243FD"/>
    <w:rsid w:val="00D2451E"/>
    <w:rsid w:val="00D2480E"/>
    <w:rsid w:val="00D24830"/>
    <w:rsid w:val="00D24B3D"/>
    <w:rsid w:val="00D24E19"/>
    <w:rsid w:val="00D258F2"/>
    <w:rsid w:val="00D25BFF"/>
    <w:rsid w:val="00D25FF2"/>
    <w:rsid w:val="00D26246"/>
    <w:rsid w:val="00D26529"/>
    <w:rsid w:val="00D2668E"/>
    <w:rsid w:val="00D266A9"/>
    <w:rsid w:val="00D26862"/>
    <w:rsid w:val="00D26978"/>
    <w:rsid w:val="00D26A96"/>
    <w:rsid w:val="00D26B73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9A6"/>
    <w:rsid w:val="00D27D69"/>
    <w:rsid w:val="00D27E42"/>
    <w:rsid w:val="00D3007B"/>
    <w:rsid w:val="00D301C2"/>
    <w:rsid w:val="00D30448"/>
    <w:rsid w:val="00D3060E"/>
    <w:rsid w:val="00D306E9"/>
    <w:rsid w:val="00D30A50"/>
    <w:rsid w:val="00D30FC1"/>
    <w:rsid w:val="00D3130C"/>
    <w:rsid w:val="00D313A7"/>
    <w:rsid w:val="00D31485"/>
    <w:rsid w:val="00D319FC"/>
    <w:rsid w:val="00D31C91"/>
    <w:rsid w:val="00D320A0"/>
    <w:rsid w:val="00D3212D"/>
    <w:rsid w:val="00D32187"/>
    <w:rsid w:val="00D32406"/>
    <w:rsid w:val="00D32E66"/>
    <w:rsid w:val="00D3302B"/>
    <w:rsid w:val="00D33102"/>
    <w:rsid w:val="00D3339C"/>
    <w:rsid w:val="00D336A3"/>
    <w:rsid w:val="00D33710"/>
    <w:rsid w:val="00D3419F"/>
    <w:rsid w:val="00D34932"/>
    <w:rsid w:val="00D34972"/>
    <w:rsid w:val="00D3497A"/>
    <w:rsid w:val="00D34A27"/>
    <w:rsid w:val="00D34CC1"/>
    <w:rsid w:val="00D34FA9"/>
    <w:rsid w:val="00D353E5"/>
    <w:rsid w:val="00D354F4"/>
    <w:rsid w:val="00D359B0"/>
    <w:rsid w:val="00D35CD4"/>
    <w:rsid w:val="00D35E25"/>
    <w:rsid w:val="00D35FC8"/>
    <w:rsid w:val="00D361C3"/>
    <w:rsid w:val="00D36287"/>
    <w:rsid w:val="00D36411"/>
    <w:rsid w:val="00D3665C"/>
    <w:rsid w:val="00D367B8"/>
    <w:rsid w:val="00D36821"/>
    <w:rsid w:val="00D368A1"/>
    <w:rsid w:val="00D36C18"/>
    <w:rsid w:val="00D36F02"/>
    <w:rsid w:val="00D36F93"/>
    <w:rsid w:val="00D37268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1943"/>
    <w:rsid w:val="00D41C7E"/>
    <w:rsid w:val="00D421ED"/>
    <w:rsid w:val="00D42276"/>
    <w:rsid w:val="00D424B6"/>
    <w:rsid w:val="00D4276E"/>
    <w:rsid w:val="00D430E7"/>
    <w:rsid w:val="00D43127"/>
    <w:rsid w:val="00D43210"/>
    <w:rsid w:val="00D43360"/>
    <w:rsid w:val="00D434FB"/>
    <w:rsid w:val="00D437AD"/>
    <w:rsid w:val="00D43861"/>
    <w:rsid w:val="00D439CD"/>
    <w:rsid w:val="00D43A2F"/>
    <w:rsid w:val="00D43C1E"/>
    <w:rsid w:val="00D440BC"/>
    <w:rsid w:val="00D44363"/>
    <w:rsid w:val="00D443D3"/>
    <w:rsid w:val="00D44605"/>
    <w:rsid w:val="00D449B1"/>
    <w:rsid w:val="00D44B8A"/>
    <w:rsid w:val="00D44C16"/>
    <w:rsid w:val="00D44F36"/>
    <w:rsid w:val="00D45955"/>
    <w:rsid w:val="00D4598D"/>
    <w:rsid w:val="00D45ABA"/>
    <w:rsid w:val="00D45C71"/>
    <w:rsid w:val="00D461B4"/>
    <w:rsid w:val="00D462FD"/>
    <w:rsid w:val="00D465A2"/>
    <w:rsid w:val="00D46689"/>
    <w:rsid w:val="00D466C1"/>
    <w:rsid w:val="00D4670F"/>
    <w:rsid w:val="00D46B05"/>
    <w:rsid w:val="00D46D4F"/>
    <w:rsid w:val="00D46EBC"/>
    <w:rsid w:val="00D46F6A"/>
    <w:rsid w:val="00D46F81"/>
    <w:rsid w:val="00D47499"/>
    <w:rsid w:val="00D477FC"/>
    <w:rsid w:val="00D47987"/>
    <w:rsid w:val="00D47BF7"/>
    <w:rsid w:val="00D47CC6"/>
    <w:rsid w:val="00D47CE2"/>
    <w:rsid w:val="00D47E90"/>
    <w:rsid w:val="00D47F16"/>
    <w:rsid w:val="00D47FF6"/>
    <w:rsid w:val="00D5006B"/>
    <w:rsid w:val="00D500DF"/>
    <w:rsid w:val="00D50230"/>
    <w:rsid w:val="00D503D3"/>
    <w:rsid w:val="00D504EF"/>
    <w:rsid w:val="00D5084C"/>
    <w:rsid w:val="00D50CBB"/>
    <w:rsid w:val="00D50EC6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3A90"/>
    <w:rsid w:val="00D53D97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67D"/>
    <w:rsid w:val="00D56912"/>
    <w:rsid w:val="00D56AC3"/>
    <w:rsid w:val="00D570F2"/>
    <w:rsid w:val="00D570F5"/>
    <w:rsid w:val="00D57151"/>
    <w:rsid w:val="00D573A0"/>
    <w:rsid w:val="00D574DC"/>
    <w:rsid w:val="00D574F1"/>
    <w:rsid w:val="00D57626"/>
    <w:rsid w:val="00D57A0A"/>
    <w:rsid w:val="00D57A2F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8F8"/>
    <w:rsid w:val="00D62572"/>
    <w:rsid w:val="00D625CE"/>
    <w:rsid w:val="00D6270E"/>
    <w:rsid w:val="00D627B5"/>
    <w:rsid w:val="00D62AD5"/>
    <w:rsid w:val="00D62CED"/>
    <w:rsid w:val="00D62D26"/>
    <w:rsid w:val="00D62F13"/>
    <w:rsid w:val="00D63108"/>
    <w:rsid w:val="00D63279"/>
    <w:rsid w:val="00D63A84"/>
    <w:rsid w:val="00D63E40"/>
    <w:rsid w:val="00D640C8"/>
    <w:rsid w:val="00D642D8"/>
    <w:rsid w:val="00D644BB"/>
    <w:rsid w:val="00D64C31"/>
    <w:rsid w:val="00D64C64"/>
    <w:rsid w:val="00D64D95"/>
    <w:rsid w:val="00D64FA0"/>
    <w:rsid w:val="00D65338"/>
    <w:rsid w:val="00D655D6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B30"/>
    <w:rsid w:val="00D67C27"/>
    <w:rsid w:val="00D67F0E"/>
    <w:rsid w:val="00D70789"/>
    <w:rsid w:val="00D70D07"/>
    <w:rsid w:val="00D70D76"/>
    <w:rsid w:val="00D7120D"/>
    <w:rsid w:val="00D71504"/>
    <w:rsid w:val="00D715CE"/>
    <w:rsid w:val="00D718F4"/>
    <w:rsid w:val="00D72177"/>
    <w:rsid w:val="00D7272B"/>
    <w:rsid w:val="00D72B61"/>
    <w:rsid w:val="00D72BC5"/>
    <w:rsid w:val="00D73066"/>
    <w:rsid w:val="00D730FB"/>
    <w:rsid w:val="00D7376C"/>
    <w:rsid w:val="00D73986"/>
    <w:rsid w:val="00D73A2A"/>
    <w:rsid w:val="00D73AD7"/>
    <w:rsid w:val="00D73C39"/>
    <w:rsid w:val="00D73CDE"/>
    <w:rsid w:val="00D73DE7"/>
    <w:rsid w:val="00D73F60"/>
    <w:rsid w:val="00D73FC2"/>
    <w:rsid w:val="00D740B7"/>
    <w:rsid w:val="00D744B7"/>
    <w:rsid w:val="00D74E42"/>
    <w:rsid w:val="00D74EF9"/>
    <w:rsid w:val="00D74FA3"/>
    <w:rsid w:val="00D750DE"/>
    <w:rsid w:val="00D750F8"/>
    <w:rsid w:val="00D754EA"/>
    <w:rsid w:val="00D757E4"/>
    <w:rsid w:val="00D75BA8"/>
    <w:rsid w:val="00D75EBB"/>
    <w:rsid w:val="00D75F41"/>
    <w:rsid w:val="00D75FE6"/>
    <w:rsid w:val="00D75FF3"/>
    <w:rsid w:val="00D76130"/>
    <w:rsid w:val="00D76469"/>
    <w:rsid w:val="00D76C53"/>
    <w:rsid w:val="00D76E99"/>
    <w:rsid w:val="00D770EA"/>
    <w:rsid w:val="00D77122"/>
    <w:rsid w:val="00D7719E"/>
    <w:rsid w:val="00D77530"/>
    <w:rsid w:val="00D7761D"/>
    <w:rsid w:val="00D77AB4"/>
    <w:rsid w:val="00D77C35"/>
    <w:rsid w:val="00D77DE8"/>
    <w:rsid w:val="00D77E75"/>
    <w:rsid w:val="00D77F96"/>
    <w:rsid w:val="00D77FBC"/>
    <w:rsid w:val="00D800C8"/>
    <w:rsid w:val="00D801C0"/>
    <w:rsid w:val="00D8024A"/>
    <w:rsid w:val="00D80335"/>
    <w:rsid w:val="00D804FC"/>
    <w:rsid w:val="00D80677"/>
    <w:rsid w:val="00D808A9"/>
    <w:rsid w:val="00D808E4"/>
    <w:rsid w:val="00D80C4D"/>
    <w:rsid w:val="00D80C66"/>
    <w:rsid w:val="00D80DF8"/>
    <w:rsid w:val="00D813EC"/>
    <w:rsid w:val="00D81873"/>
    <w:rsid w:val="00D81979"/>
    <w:rsid w:val="00D8210E"/>
    <w:rsid w:val="00D8216C"/>
    <w:rsid w:val="00D82273"/>
    <w:rsid w:val="00D8240A"/>
    <w:rsid w:val="00D8266F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4D15"/>
    <w:rsid w:val="00D85559"/>
    <w:rsid w:val="00D8584F"/>
    <w:rsid w:val="00D85E70"/>
    <w:rsid w:val="00D85F63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87CC1"/>
    <w:rsid w:val="00D87FE9"/>
    <w:rsid w:val="00D90055"/>
    <w:rsid w:val="00D90080"/>
    <w:rsid w:val="00D90095"/>
    <w:rsid w:val="00D90446"/>
    <w:rsid w:val="00D907DD"/>
    <w:rsid w:val="00D90C21"/>
    <w:rsid w:val="00D90C5E"/>
    <w:rsid w:val="00D90E58"/>
    <w:rsid w:val="00D91238"/>
    <w:rsid w:val="00D916F7"/>
    <w:rsid w:val="00D91B93"/>
    <w:rsid w:val="00D91EC2"/>
    <w:rsid w:val="00D9204D"/>
    <w:rsid w:val="00D925D1"/>
    <w:rsid w:val="00D9290C"/>
    <w:rsid w:val="00D92AD1"/>
    <w:rsid w:val="00D931BF"/>
    <w:rsid w:val="00D93B4A"/>
    <w:rsid w:val="00D93C91"/>
    <w:rsid w:val="00D93FAB"/>
    <w:rsid w:val="00D941CE"/>
    <w:rsid w:val="00D946E4"/>
    <w:rsid w:val="00D94951"/>
    <w:rsid w:val="00D94A96"/>
    <w:rsid w:val="00D94E14"/>
    <w:rsid w:val="00D94E27"/>
    <w:rsid w:val="00D94F13"/>
    <w:rsid w:val="00D94F66"/>
    <w:rsid w:val="00D94FC6"/>
    <w:rsid w:val="00D95100"/>
    <w:rsid w:val="00D95578"/>
    <w:rsid w:val="00D9565F"/>
    <w:rsid w:val="00D95C64"/>
    <w:rsid w:val="00D95E54"/>
    <w:rsid w:val="00D960EC"/>
    <w:rsid w:val="00D962D2"/>
    <w:rsid w:val="00D96437"/>
    <w:rsid w:val="00D965FC"/>
    <w:rsid w:val="00D96773"/>
    <w:rsid w:val="00D968F1"/>
    <w:rsid w:val="00D96992"/>
    <w:rsid w:val="00D9709E"/>
    <w:rsid w:val="00D973BA"/>
    <w:rsid w:val="00D974AB"/>
    <w:rsid w:val="00D9782B"/>
    <w:rsid w:val="00D97DD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289"/>
    <w:rsid w:val="00DA1475"/>
    <w:rsid w:val="00DA163E"/>
    <w:rsid w:val="00DA1EAF"/>
    <w:rsid w:val="00DA20A2"/>
    <w:rsid w:val="00DA23C4"/>
    <w:rsid w:val="00DA2582"/>
    <w:rsid w:val="00DA25AF"/>
    <w:rsid w:val="00DA2628"/>
    <w:rsid w:val="00DA27B1"/>
    <w:rsid w:val="00DA2A90"/>
    <w:rsid w:val="00DA2C59"/>
    <w:rsid w:val="00DA2C65"/>
    <w:rsid w:val="00DA2C74"/>
    <w:rsid w:val="00DA2F28"/>
    <w:rsid w:val="00DA336F"/>
    <w:rsid w:val="00DA33E2"/>
    <w:rsid w:val="00DA3401"/>
    <w:rsid w:val="00DA3479"/>
    <w:rsid w:val="00DA367B"/>
    <w:rsid w:val="00DA3D8C"/>
    <w:rsid w:val="00DA3D90"/>
    <w:rsid w:val="00DA402B"/>
    <w:rsid w:val="00DA4136"/>
    <w:rsid w:val="00DA4166"/>
    <w:rsid w:val="00DA45FA"/>
    <w:rsid w:val="00DA472E"/>
    <w:rsid w:val="00DA4855"/>
    <w:rsid w:val="00DA49A9"/>
    <w:rsid w:val="00DA4D56"/>
    <w:rsid w:val="00DA50B1"/>
    <w:rsid w:val="00DA5688"/>
    <w:rsid w:val="00DA572E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6D43"/>
    <w:rsid w:val="00DA7221"/>
    <w:rsid w:val="00DA7255"/>
    <w:rsid w:val="00DA740C"/>
    <w:rsid w:val="00DA786E"/>
    <w:rsid w:val="00DA7C09"/>
    <w:rsid w:val="00DA7DD7"/>
    <w:rsid w:val="00DA7E7D"/>
    <w:rsid w:val="00DB0793"/>
    <w:rsid w:val="00DB08ED"/>
    <w:rsid w:val="00DB0A5F"/>
    <w:rsid w:val="00DB0C4A"/>
    <w:rsid w:val="00DB0CAD"/>
    <w:rsid w:val="00DB0D33"/>
    <w:rsid w:val="00DB121E"/>
    <w:rsid w:val="00DB1255"/>
    <w:rsid w:val="00DB17FF"/>
    <w:rsid w:val="00DB1B78"/>
    <w:rsid w:val="00DB2055"/>
    <w:rsid w:val="00DB2593"/>
    <w:rsid w:val="00DB27CB"/>
    <w:rsid w:val="00DB2AB2"/>
    <w:rsid w:val="00DB2B33"/>
    <w:rsid w:val="00DB312D"/>
    <w:rsid w:val="00DB3609"/>
    <w:rsid w:val="00DB3D18"/>
    <w:rsid w:val="00DB3E92"/>
    <w:rsid w:val="00DB3FFC"/>
    <w:rsid w:val="00DB4188"/>
    <w:rsid w:val="00DB430D"/>
    <w:rsid w:val="00DB4362"/>
    <w:rsid w:val="00DB49DA"/>
    <w:rsid w:val="00DB4EF2"/>
    <w:rsid w:val="00DB50AC"/>
    <w:rsid w:val="00DB50AE"/>
    <w:rsid w:val="00DB50DD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5D64"/>
    <w:rsid w:val="00DB6037"/>
    <w:rsid w:val="00DB6170"/>
    <w:rsid w:val="00DB61E4"/>
    <w:rsid w:val="00DB6297"/>
    <w:rsid w:val="00DB62F9"/>
    <w:rsid w:val="00DB63CE"/>
    <w:rsid w:val="00DB6A33"/>
    <w:rsid w:val="00DB725A"/>
    <w:rsid w:val="00DB7283"/>
    <w:rsid w:val="00DB77F2"/>
    <w:rsid w:val="00DC02D4"/>
    <w:rsid w:val="00DC02F4"/>
    <w:rsid w:val="00DC0435"/>
    <w:rsid w:val="00DC046D"/>
    <w:rsid w:val="00DC071B"/>
    <w:rsid w:val="00DC0A29"/>
    <w:rsid w:val="00DC0F43"/>
    <w:rsid w:val="00DC1835"/>
    <w:rsid w:val="00DC1E40"/>
    <w:rsid w:val="00DC261E"/>
    <w:rsid w:val="00DC2725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CBB"/>
    <w:rsid w:val="00DC5226"/>
    <w:rsid w:val="00DC552B"/>
    <w:rsid w:val="00DC55AD"/>
    <w:rsid w:val="00DC5615"/>
    <w:rsid w:val="00DC5820"/>
    <w:rsid w:val="00DC59A3"/>
    <w:rsid w:val="00DC5D0A"/>
    <w:rsid w:val="00DC636A"/>
    <w:rsid w:val="00DC6A03"/>
    <w:rsid w:val="00DC6A18"/>
    <w:rsid w:val="00DC6D96"/>
    <w:rsid w:val="00DC6F2D"/>
    <w:rsid w:val="00DC70ED"/>
    <w:rsid w:val="00DC74AE"/>
    <w:rsid w:val="00DC76E1"/>
    <w:rsid w:val="00DC7752"/>
    <w:rsid w:val="00DC78C0"/>
    <w:rsid w:val="00DC7BF9"/>
    <w:rsid w:val="00DC7E7E"/>
    <w:rsid w:val="00DD02BE"/>
    <w:rsid w:val="00DD02FC"/>
    <w:rsid w:val="00DD039B"/>
    <w:rsid w:val="00DD056B"/>
    <w:rsid w:val="00DD063C"/>
    <w:rsid w:val="00DD06D0"/>
    <w:rsid w:val="00DD0835"/>
    <w:rsid w:val="00DD0A4A"/>
    <w:rsid w:val="00DD0D0F"/>
    <w:rsid w:val="00DD0D78"/>
    <w:rsid w:val="00DD10E2"/>
    <w:rsid w:val="00DD11DB"/>
    <w:rsid w:val="00DD1541"/>
    <w:rsid w:val="00DD16DB"/>
    <w:rsid w:val="00DD1863"/>
    <w:rsid w:val="00DD19DB"/>
    <w:rsid w:val="00DD1B71"/>
    <w:rsid w:val="00DD1FD4"/>
    <w:rsid w:val="00DD26E2"/>
    <w:rsid w:val="00DD2DD5"/>
    <w:rsid w:val="00DD31A7"/>
    <w:rsid w:val="00DD31DF"/>
    <w:rsid w:val="00DD31EB"/>
    <w:rsid w:val="00DD3278"/>
    <w:rsid w:val="00DD3A12"/>
    <w:rsid w:val="00DD3E0F"/>
    <w:rsid w:val="00DD3F7A"/>
    <w:rsid w:val="00DD3FED"/>
    <w:rsid w:val="00DD436D"/>
    <w:rsid w:val="00DD43B3"/>
    <w:rsid w:val="00DD4492"/>
    <w:rsid w:val="00DD4527"/>
    <w:rsid w:val="00DD45BF"/>
    <w:rsid w:val="00DD4944"/>
    <w:rsid w:val="00DD4BA5"/>
    <w:rsid w:val="00DD5176"/>
    <w:rsid w:val="00DD5369"/>
    <w:rsid w:val="00DD543B"/>
    <w:rsid w:val="00DD54F5"/>
    <w:rsid w:val="00DD590C"/>
    <w:rsid w:val="00DD5AC5"/>
    <w:rsid w:val="00DD5AD7"/>
    <w:rsid w:val="00DD5E76"/>
    <w:rsid w:val="00DD60C8"/>
    <w:rsid w:val="00DD6352"/>
    <w:rsid w:val="00DD6487"/>
    <w:rsid w:val="00DD648E"/>
    <w:rsid w:val="00DD64BC"/>
    <w:rsid w:val="00DD66F7"/>
    <w:rsid w:val="00DD6A56"/>
    <w:rsid w:val="00DD6DF8"/>
    <w:rsid w:val="00DD7646"/>
    <w:rsid w:val="00DD7678"/>
    <w:rsid w:val="00DD77C2"/>
    <w:rsid w:val="00DD77D8"/>
    <w:rsid w:val="00DD7CBD"/>
    <w:rsid w:val="00DE05AD"/>
    <w:rsid w:val="00DE07B7"/>
    <w:rsid w:val="00DE0CFA"/>
    <w:rsid w:val="00DE0E22"/>
    <w:rsid w:val="00DE11F8"/>
    <w:rsid w:val="00DE1311"/>
    <w:rsid w:val="00DE1495"/>
    <w:rsid w:val="00DE1920"/>
    <w:rsid w:val="00DE19F4"/>
    <w:rsid w:val="00DE19FE"/>
    <w:rsid w:val="00DE1B5C"/>
    <w:rsid w:val="00DE1E42"/>
    <w:rsid w:val="00DE1FDE"/>
    <w:rsid w:val="00DE20D5"/>
    <w:rsid w:val="00DE2312"/>
    <w:rsid w:val="00DE245D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DEF"/>
    <w:rsid w:val="00DE4FEC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447"/>
    <w:rsid w:val="00DE6509"/>
    <w:rsid w:val="00DE6732"/>
    <w:rsid w:val="00DE6806"/>
    <w:rsid w:val="00DE6CF4"/>
    <w:rsid w:val="00DE7015"/>
    <w:rsid w:val="00DE7938"/>
    <w:rsid w:val="00DE7F3F"/>
    <w:rsid w:val="00DF021C"/>
    <w:rsid w:val="00DF02B1"/>
    <w:rsid w:val="00DF03F5"/>
    <w:rsid w:val="00DF04B3"/>
    <w:rsid w:val="00DF0820"/>
    <w:rsid w:val="00DF0957"/>
    <w:rsid w:val="00DF0C13"/>
    <w:rsid w:val="00DF0C5C"/>
    <w:rsid w:val="00DF0DFF"/>
    <w:rsid w:val="00DF0E8C"/>
    <w:rsid w:val="00DF15AF"/>
    <w:rsid w:val="00DF177F"/>
    <w:rsid w:val="00DF1EFA"/>
    <w:rsid w:val="00DF2086"/>
    <w:rsid w:val="00DF2127"/>
    <w:rsid w:val="00DF230F"/>
    <w:rsid w:val="00DF2659"/>
    <w:rsid w:val="00DF26AA"/>
    <w:rsid w:val="00DF2A18"/>
    <w:rsid w:val="00DF2C3D"/>
    <w:rsid w:val="00DF2C64"/>
    <w:rsid w:val="00DF2D3E"/>
    <w:rsid w:val="00DF2EA2"/>
    <w:rsid w:val="00DF3202"/>
    <w:rsid w:val="00DF396C"/>
    <w:rsid w:val="00DF3C6C"/>
    <w:rsid w:val="00DF3D2C"/>
    <w:rsid w:val="00DF3DED"/>
    <w:rsid w:val="00DF3FD2"/>
    <w:rsid w:val="00DF4313"/>
    <w:rsid w:val="00DF460E"/>
    <w:rsid w:val="00DF4AD7"/>
    <w:rsid w:val="00DF5339"/>
    <w:rsid w:val="00DF53EC"/>
    <w:rsid w:val="00DF579D"/>
    <w:rsid w:val="00DF58DA"/>
    <w:rsid w:val="00DF5C90"/>
    <w:rsid w:val="00DF5F18"/>
    <w:rsid w:val="00DF6078"/>
    <w:rsid w:val="00DF6406"/>
    <w:rsid w:val="00DF65D0"/>
    <w:rsid w:val="00DF67DE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1977"/>
    <w:rsid w:val="00E019AC"/>
    <w:rsid w:val="00E01C23"/>
    <w:rsid w:val="00E01CB1"/>
    <w:rsid w:val="00E01E8C"/>
    <w:rsid w:val="00E01EE5"/>
    <w:rsid w:val="00E02192"/>
    <w:rsid w:val="00E021C3"/>
    <w:rsid w:val="00E02A82"/>
    <w:rsid w:val="00E02B48"/>
    <w:rsid w:val="00E02B54"/>
    <w:rsid w:val="00E02CBD"/>
    <w:rsid w:val="00E02E10"/>
    <w:rsid w:val="00E03137"/>
    <w:rsid w:val="00E033D8"/>
    <w:rsid w:val="00E03633"/>
    <w:rsid w:val="00E036EF"/>
    <w:rsid w:val="00E03C35"/>
    <w:rsid w:val="00E0440A"/>
    <w:rsid w:val="00E04807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EAB"/>
    <w:rsid w:val="00E06F7F"/>
    <w:rsid w:val="00E07298"/>
    <w:rsid w:val="00E07933"/>
    <w:rsid w:val="00E0799E"/>
    <w:rsid w:val="00E07BD7"/>
    <w:rsid w:val="00E07CB1"/>
    <w:rsid w:val="00E10142"/>
    <w:rsid w:val="00E10A73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B4"/>
    <w:rsid w:val="00E120C9"/>
    <w:rsid w:val="00E1242E"/>
    <w:rsid w:val="00E12487"/>
    <w:rsid w:val="00E127D4"/>
    <w:rsid w:val="00E1288D"/>
    <w:rsid w:val="00E12982"/>
    <w:rsid w:val="00E12A0A"/>
    <w:rsid w:val="00E12BDC"/>
    <w:rsid w:val="00E12E8E"/>
    <w:rsid w:val="00E12FD2"/>
    <w:rsid w:val="00E12FD6"/>
    <w:rsid w:val="00E1301F"/>
    <w:rsid w:val="00E13087"/>
    <w:rsid w:val="00E13316"/>
    <w:rsid w:val="00E1338B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062"/>
    <w:rsid w:val="00E15346"/>
    <w:rsid w:val="00E1546A"/>
    <w:rsid w:val="00E15693"/>
    <w:rsid w:val="00E15738"/>
    <w:rsid w:val="00E1581D"/>
    <w:rsid w:val="00E15902"/>
    <w:rsid w:val="00E15910"/>
    <w:rsid w:val="00E15EB3"/>
    <w:rsid w:val="00E16512"/>
    <w:rsid w:val="00E16564"/>
    <w:rsid w:val="00E16838"/>
    <w:rsid w:val="00E16ABF"/>
    <w:rsid w:val="00E16D44"/>
    <w:rsid w:val="00E16DCA"/>
    <w:rsid w:val="00E16E6C"/>
    <w:rsid w:val="00E1703F"/>
    <w:rsid w:val="00E17445"/>
    <w:rsid w:val="00E1753F"/>
    <w:rsid w:val="00E17B0D"/>
    <w:rsid w:val="00E17BB1"/>
    <w:rsid w:val="00E17E24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599"/>
    <w:rsid w:val="00E22A69"/>
    <w:rsid w:val="00E22B1C"/>
    <w:rsid w:val="00E22F94"/>
    <w:rsid w:val="00E231CA"/>
    <w:rsid w:val="00E231E5"/>
    <w:rsid w:val="00E23401"/>
    <w:rsid w:val="00E23507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D28"/>
    <w:rsid w:val="00E25E9D"/>
    <w:rsid w:val="00E25ED1"/>
    <w:rsid w:val="00E26817"/>
    <w:rsid w:val="00E26833"/>
    <w:rsid w:val="00E26D16"/>
    <w:rsid w:val="00E277E3"/>
    <w:rsid w:val="00E2780A"/>
    <w:rsid w:val="00E2782F"/>
    <w:rsid w:val="00E27A44"/>
    <w:rsid w:val="00E30006"/>
    <w:rsid w:val="00E301C4"/>
    <w:rsid w:val="00E302AF"/>
    <w:rsid w:val="00E30344"/>
    <w:rsid w:val="00E30609"/>
    <w:rsid w:val="00E3095C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1FD5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83C"/>
    <w:rsid w:val="00E338FC"/>
    <w:rsid w:val="00E33ACD"/>
    <w:rsid w:val="00E33B51"/>
    <w:rsid w:val="00E343BB"/>
    <w:rsid w:val="00E349DD"/>
    <w:rsid w:val="00E34CDB"/>
    <w:rsid w:val="00E3505A"/>
    <w:rsid w:val="00E3508B"/>
    <w:rsid w:val="00E350DF"/>
    <w:rsid w:val="00E35230"/>
    <w:rsid w:val="00E35355"/>
    <w:rsid w:val="00E35358"/>
    <w:rsid w:val="00E3596C"/>
    <w:rsid w:val="00E35BFF"/>
    <w:rsid w:val="00E35C18"/>
    <w:rsid w:val="00E360D5"/>
    <w:rsid w:val="00E363F1"/>
    <w:rsid w:val="00E3655D"/>
    <w:rsid w:val="00E3692D"/>
    <w:rsid w:val="00E36B1D"/>
    <w:rsid w:val="00E36BD7"/>
    <w:rsid w:val="00E36D70"/>
    <w:rsid w:val="00E370EC"/>
    <w:rsid w:val="00E37189"/>
    <w:rsid w:val="00E371FC"/>
    <w:rsid w:val="00E37466"/>
    <w:rsid w:val="00E37553"/>
    <w:rsid w:val="00E375DF"/>
    <w:rsid w:val="00E379E8"/>
    <w:rsid w:val="00E379FD"/>
    <w:rsid w:val="00E4018D"/>
    <w:rsid w:val="00E4020B"/>
    <w:rsid w:val="00E402E2"/>
    <w:rsid w:val="00E40376"/>
    <w:rsid w:val="00E40645"/>
    <w:rsid w:val="00E40AA5"/>
    <w:rsid w:val="00E40B03"/>
    <w:rsid w:val="00E40B84"/>
    <w:rsid w:val="00E40C2E"/>
    <w:rsid w:val="00E40F62"/>
    <w:rsid w:val="00E40F79"/>
    <w:rsid w:val="00E410B0"/>
    <w:rsid w:val="00E41BCB"/>
    <w:rsid w:val="00E4200A"/>
    <w:rsid w:val="00E42313"/>
    <w:rsid w:val="00E42444"/>
    <w:rsid w:val="00E42586"/>
    <w:rsid w:val="00E427F3"/>
    <w:rsid w:val="00E42D2E"/>
    <w:rsid w:val="00E42D35"/>
    <w:rsid w:val="00E42DA9"/>
    <w:rsid w:val="00E436B3"/>
    <w:rsid w:val="00E44248"/>
    <w:rsid w:val="00E449DA"/>
    <w:rsid w:val="00E44B2C"/>
    <w:rsid w:val="00E44DE3"/>
    <w:rsid w:val="00E45053"/>
    <w:rsid w:val="00E450AA"/>
    <w:rsid w:val="00E450C8"/>
    <w:rsid w:val="00E45634"/>
    <w:rsid w:val="00E456CB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F76"/>
    <w:rsid w:val="00E52212"/>
    <w:rsid w:val="00E52237"/>
    <w:rsid w:val="00E525C6"/>
    <w:rsid w:val="00E52A05"/>
    <w:rsid w:val="00E52AF2"/>
    <w:rsid w:val="00E53416"/>
    <w:rsid w:val="00E53626"/>
    <w:rsid w:val="00E5379B"/>
    <w:rsid w:val="00E53ACF"/>
    <w:rsid w:val="00E53B48"/>
    <w:rsid w:val="00E53BAD"/>
    <w:rsid w:val="00E5448C"/>
    <w:rsid w:val="00E54517"/>
    <w:rsid w:val="00E54641"/>
    <w:rsid w:val="00E54BE9"/>
    <w:rsid w:val="00E54CED"/>
    <w:rsid w:val="00E54D2E"/>
    <w:rsid w:val="00E54EC2"/>
    <w:rsid w:val="00E55319"/>
    <w:rsid w:val="00E55421"/>
    <w:rsid w:val="00E55635"/>
    <w:rsid w:val="00E5587C"/>
    <w:rsid w:val="00E55E80"/>
    <w:rsid w:val="00E55EEB"/>
    <w:rsid w:val="00E565AD"/>
    <w:rsid w:val="00E56771"/>
    <w:rsid w:val="00E569CB"/>
    <w:rsid w:val="00E56C78"/>
    <w:rsid w:val="00E56C8F"/>
    <w:rsid w:val="00E57180"/>
    <w:rsid w:val="00E576D2"/>
    <w:rsid w:val="00E57BDE"/>
    <w:rsid w:val="00E57F55"/>
    <w:rsid w:val="00E600EC"/>
    <w:rsid w:val="00E6019A"/>
    <w:rsid w:val="00E602A4"/>
    <w:rsid w:val="00E60560"/>
    <w:rsid w:val="00E60577"/>
    <w:rsid w:val="00E606B8"/>
    <w:rsid w:val="00E6070A"/>
    <w:rsid w:val="00E60BE2"/>
    <w:rsid w:val="00E60D38"/>
    <w:rsid w:val="00E6111A"/>
    <w:rsid w:val="00E6134A"/>
    <w:rsid w:val="00E61354"/>
    <w:rsid w:val="00E616CB"/>
    <w:rsid w:val="00E618BC"/>
    <w:rsid w:val="00E61963"/>
    <w:rsid w:val="00E6208E"/>
    <w:rsid w:val="00E621FD"/>
    <w:rsid w:val="00E628A0"/>
    <w:rsid w:val="00E62929"/>
    <w:rsid w:val="00E62C02"/>
    <w:rsid w:val="00E62C13"/>
    <w:rsid w:val="00E62F37"/>
    <w:rsid w:val="00E634DD"/>
    <w:rsid w:val="00E63A26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044"/>
    <w:rsid w:val="00E653D7"/>
    <w:rsid w:val="00E6586A"/>
    <w:rsid w:val="00E65A5F"/>
    <w:rsid w:val="00E65C7C"/>
    <w:rsid w:val="00E65CC1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FA2"/>
    <w:rsid w:val="00E701A6"/>
    <w:rsid w:val="00E70345"/>
    <w:rsid w:val="00E703E1"/>
    <w:rsid w:val="00E704F0"/>
    <w:rsid w:val="00E706A2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CAF"/>
    <w:rsid w:val="00E73E27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BB5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6E0"/>
    <w:rsid w:val="00E777DC"/>
    <w:rsid w:val="00E77ABE"/>
    <w:rsid w:val="00E77D0E"/>
    <w:rsid w:val="00E80065"/>
    <w:rsid w:val="00E801E4"/>
    <w:rsid w:val="00E803D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9A8"/>
    <w:rsid w:val="00E82ADD"/>
    <w:rsid w:val="00E82B00"/>
    <w:rsid w:val="00E82BA4"/>
    <w:rsid w:val="00E8334C"/>
    <w:rsid w:val="00E834CC"/>
    <w:rsid w:val="00E83797"/>
    <w:rsid w:val="00E8385C"/>
    <w:rsid w:val="00E83A91"/>
    <w:rsid w:val="00E83ACD"/>
    <w:rsid w:val="00E83BAE"/>
    <w:rsid w:val="00E83C73"/>
    <w:rsid w:val="00E83CE4"/>
    <w:rsid w:val="00E83D73"/>
    <w:rsid w:val="00E83DAF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E4F"/>
    <w:rsid w:val="00E85645"/>
    <w:rsid w:val="00E85669"/>
    <w:rsid w:val="00E856F1"/>
    <w:rsid w:val="00E856F5"/>
    <w:rsid w:val="00E85798"/>
    <w:rsid w:val="00E859BE"/>
    <w:rsid w:val="00E85ABB"/>
    <w:rsid w:val="00E85E4A"/>
    <w:rsid w:val="00E862AE"/>
    <w:rsid w:val="00E864C1"/>
    <w:rsid w:val="00E868D9"/>
    <w:rsid w:val="00E86F18"/>
    <w:rsid w:val="00E87572"/>
    <w:rsid w:val="00E87725"/>
    <w:rsid w:val="00E8775D"/>
    <w:rsid w:val="00E877E6"/>
    <w:rsid w:val="00E87D92"/>
    <w:rsid w:val="00E87E10"/>
    <w:rsid w:val="00E904AB"/>
    <w:rsid w:val="00E9064D"/>
    <w:rsid w:val="00E90A94"/>
    <w:rsid w:val="00E90C1C"/>
    <w:rsid w:val="00E90DB4"/>
    <w:rsid w:val="00E91284"/>
    <w:rsid w:val="00E91324"/>
    <w:rsid w:val="00E91565"/>
    <w:rsid w:val="00E9208E"/>
    <w:rsid w:val="00E9223E"/>
    <w:rsid w:val="00E92512"/>
    <w:rsid w:val="00E92552"/>
    <w:rsid w:val="00E929B0"/>
    <w:rsid w:val="00E92A2F"/>
    <w:rsid w:val="00E93223"/>
    <w:rsid w:val="00E93331"/>
    <w:rsid w:val="00E934CD"/>
    <w:rsid w:val="00E93544"/>
    <w:rsid w:val="00E939C3"/>
    <w:rsid w:val="00E93B4D"/>
    <w:rsid w:val="00E9412F"/>
    <w:rsid w:val="00E9449C"/>
    <w:rsid w:val="00E94E1D"/>
    <w:rsid w:val="00E94E36"/>
    <w:rsid w:val="00E95160"/>
    <w:rsid w:val="00E951B6"/>
    <w:rsid w:val="00E9559A"/>
    <w:rsid w:val="00E95743"/>
    <w:rsid w:val="00E95A64"/>
    <w:rsid w:val="00E95B9B"/>
    <w:rsid w:val="00E95C41"/>
    <w:rsid w:val="00E95E70"/>
    <w:rsid w:val="00E95F0A"/>
    <w:rsid w:val="00E95FB3"/>
    <w:rsid w:val="00E96216"/>
    <w:rsid w:val="00E96431"/>
    <w:rsid w:val="00E96D50"/>
    <w:rsid w:val="00E96EE3"/>
    <w:rsid w:val="00E96F4E"/>
    <w:rsid w:val="00E96F6B"/>
    <w:rsid w:val="00E974F1"/>
    <w:rsid w:val="00E97710"/>
    <w:rsid w:val="00E977E4"/>
    <w:rsid w:val="00E97A93"/>
    <w:rsid w:val="00E97F4C"/>
    <w:rsid w:val="00EA00F1"/>
    <w:rsid w:val="00EA02D9"/>
    <w:rsid w:val="00EA093A"/>
    <w:rsid w:val="00EA0973"/>
    <w:rsid w:val="00EA0AF1"/>
    <w:rsid w:val="00EA0C46"/>
    <w:rsid w:val="00EA0E89"/>
    <w:rsid w:val="00EA0F9D"/>
    <w:rsid w:val="00EA1436"/>
    <w:rsid w:val="00EA1839"/>
    <w:rsid w:val="00EA1C12"/>
    <w:rsid w:val="00EA1DAA"/>
    <w:rsid w:val="00EA1DD1"/>
    <w:rsid w:val="00EA1DF7"/>
    <w:rsid w:val="00EA2062"/>
    <w:rsid w:val="00EA22A5"/>
    <w:rsid w:val="00EA251A"/>
    <w:rsid w:val="00EA25CE"/>
    <w:rsid w:val="00EA33B1"/>
    <w:rsid w:val="00EA33CC"/>
    <w:rsid w:val="00EA34F5"/>
    <w:rsid w:val="00EA3680"/>
    <w:rsid w:val="00EA4121"/>
    <w:rsid w:val="00EA4161"/>
    <w:rsid w:val="00EA4438"/>
    <w:rsid w:val="00EA46E3"/>
    <w:rsid w:val="00EA49B6"/>
    <w:rsid w:val="00EA4B1C"/>
    <w:rsid w:val="00EA4B9F"/>
    <w:rsid w:val="00EA5868"/>
    <w:rsid w:val="00EA588D"/>
    <w:rsid w:val="00EA5D20"/>
    <w:rsid w:val="00EA5D2B"/>
    <w:rsid w:val="00EA5D8A"/>
    <w:rsid w:val="00EA6291"/>
    <w:rsid w:val="00EA641F"/>
    <w:rsid w:val="00EA6957"/>
    <w:rsid w:val="00EA6C67"/>
    <w:rsid w:val="00EA6D1B"/>
    <w:rsid w:val="00EA6F24"/>
    <w:rsid w:val="00EA723A"/>
    <w:rsid w:val="00EA73AE"/>
    <w:rsid w:val="00EA73FD"/>
    <w:rsid w:val="00EA7417"/>
    <w:rsid w:val="00EA748D"/>
    <w:rsid w:val="00EA74F6"/>
    <w:rsid w:val="00EA7781"/>
    <w:rsid w:val="00EA7C98"/>
    <w:rsid w:val="00EA7EFB"/>
    <w:rsid w:val="00EB00A6"/>
    <w:rsid w:val="00EB02A5"/>
    <w:rsid w:val="00EB02C0"/>
    <w:rsid w:val="00EB0729"/>
    <w:rsid w:val="00EB10C9"/>
    <w:rsid w:val="00EB14BA"/>
    <w:rsid w:val="00EB1598"/>
    <w:rsid w:val="00EB1769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2B3"/>
    <w:rsid w:val="00EB2435"/>
    <w:rsid w:val="00EB25A5"/>
    <w:rsid w:val="00EB2651"/>
    <w:rsid w:val="00EB2869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5A"/>
    <w:rsid w:val="00EB3CAF"/>
    <w:rsid w:val="00EB3FE3"/>
    <w:rsid w:val="00EB44BA"/>
    <w:rsid w:val="00EB48B7"/>
    <w:rsid w:val="00EB4975"/>
    <w:rsid w:val="00EB4DD2"/>
    <w:rsid w:val="00EB4DF9"/>
    <w:rsid w:val="00EB4F68"/>
    <w:rsid w:val="00EB53C4"/>
    <w:rsid w:val="00EB5BA7"/>
    <w:rsid w:val="00EB63F4"/>
    <w:rsid w:val="00EB646B"/>
    <w:rsid w:val="00EB672B"/>
    <w:rsid w:val="00EB67C2"/>
    <w:rsid w:val="00EB696B"/>
    <w:rsid w:val="00EB7301"/>
    <w:rsid w:val="00EB76A8"/>
    <w:rsid w:val="00EB7910"/>
    <w:rsid w:val="00EB79DF"/>
    <w:rsid w:val="00EB7C67"/>
    <w:rsid w:val="00EC0044"/>
    <w:rsid w:val="00EC01C1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9F2"/>
    <w:rsid w:val="00EC1C68"/>
    <w:rsid w:val="00EC21EC"/>
    <w:rsid w:val="00EC2785"/>
    <w:rsid w:val="00EC2B6D"/>
    <w:rsid w:val="00EC2C42"/>
    <w:rsid w:val="00EC2CAC"/>
    <w:rsid w:val="00EC3490"/>
    <w:rsid w:val="00EC3A5A"/>
    <w:rsid w:val="00EC3BE8"/>
    <w:rsid w:val="00EC3CEE"/>
    <w:rsid w:val="00EC3EAC"/>
    <w:rsid w:val="00EC3F00"/>
    <w:rsid w:val="00EC4274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CD7"/>
    <w:rsid w:val="00EC5D1A"/>
    <w:rsid w:val="00EC675B"/>
    <w:rsid w:val="00EC678E"/>
    <w:rsid w:val="00EC67FF"/>
    <w:rsid w:val="00EC6894"/>
    <w:rsid w:val="00EC6936"/>
    <w:rsid w:val="00EC6D85"/>
    <w:rsid w:val="00EC7ABA"/>
    <w:rsid w:val="00ED04D3"/>
    <w:rsid w:val="00ED07D9"/>
    <w:rsid w:val="00ED07EF"/>
    <w:rsid w:val="00ED0847"/>
    <w:rsid w:val="00ED0A2B"/>
    <w:rsid w:val="00ED0A4E"/>
    <w:rsid w:val="00ED1703"/>
    <w:rsid w:val="00ED18CD"/>
    <w:rsid w:val="00ED194C"/>
    <w:rsid w:val="00ED1AA3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2E4E"/>
    <w:rsid w:val="00ED31D4"/>
    <w:rsid w:val="00ED35E3"/>
    <w:rsid w:val="00ED3C6E"/>
    <w:rsid w:val="00ED44B6"/>
    <w:rsid w:val="00ED4895"/>
    <w:rsid w:val="00ED4FE7"/>
    <w:rsid w:val="00ED5047"/>
    <w:rsid w:val="00ED5155"/>
    <w:rsid w:val="00ED518C"/>
    <w:rsid w:val="00ED5902"/>
    <w:rsid w:val="00ED59A9"/>
    <w:rsid w:val="00ED6181"/>
    <w:rsid w:val="00ED61D6"/>
    <w:rsid w:val="00ED627A"/>
    <w:rsid w:val="00ED6690"/>
    <w:rsid w:val="00ED66A8"/>
    <w:rsid w:val="00ED68DE"/>
    <w:rsid w:val="00ED6A16"/>
    <w:rsid w:val="00ED6ED8"/>
    <w:rsid w:val="00ED6F34"/>
    <w:rsid w:val="00ED6FA6"/>
    <w:rsid w:val="00ED6FDF"/>
    <w:rsid w:val="00ED74F9"/>
    <w:rsid w:val="00ED7814"/>
    <w:rsid w:val="00ED7A54"/>
    <w:rsid w:val="00ED7A7B"/>
    <w:rsid w:val="00ED7AC4"/>
    <w:rsid w:val="00ED7E7B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BE0"/>
    <w:rsid w:val="00EE2D48"/>
    <w:rsid w:val="00EE3011"/>
    <w:rsid w:val="00EE30E3"/>
    <w:rsid w:val="00EE3518"/>
    <w:rsid w:val="00EE35AB"/>
    <w:rsid w:val="00EE413C"/>
    <w:rsid w:val="00EE434C"/>
    <w:rsid w:val="00EE43BE"/>
    <w:rsid w:val="00EE4ACC"/>
    <w:rsid w:val="00EE50D4"/>
    <w:rsid w:val="00EE5341"/>
    <w:rsid w:val="00EE5964"/>
    <w:rsid w:val="00EE59A5"/>
    <w:rsid w:val="00EE5B3C"/>
    <w:rsid w:val="00EE5D0B"/>
    <w:rsid w:val="00EE5D31"/>
    <w:rsid w:val="00EE5EB3"/>
    <w:rsid w:val="00EE623D"/>
    <w:rsid w:val="00EE6282"/>
    <w:rsid w:val="00EE65A4"/>
    <w:rsid w:val="00EE676A"/>
    <w:rsid w:val="00EE6868"/>
    <w:rsid w:val="00EE6AF9"/>
    <w:rsid w:val="00EE6D30"/>
    <w:rsid w:val="00EE6E58"/>
    <w:rsid w:val="00EE73BA"/>
    <w:rsid w:val="00EE77D1"/>
    <w:rsid w:val="00EE7844"/>
    <w:rsid w:val="00EE78C8"/>
    <w:rsid w:val="00EE7E43"/>
    <w:rsid w:val="00EE7E8B"/>
    <w:rsid w:val="00EF00D2"/>
    <w:rsid w:val="00EF010B"/>
    <w:rsid w:val="00EF043A"/>
    <w:rsid w:val="00EF05CB"/>
    <w:rsid w:val="00EF06FB"/>
    <w:rsid w:val="00EF0734"/>
    <w:rsid w:val="00EF0967"/>
    <w:rsid w:val="00EF0A90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DE6"/>
    <w:rsid w:val="00EF303A"/>
    <w:rsid w:val="00EF3383"/>
    <w:rsid w:val="00EF35A6"/>
    <w:rsid w:val="00EF392A"/>
    <w:rsid w:val="00EF392C"/>
    <w:rsid w:val="00EF3CAA"/>
    <w:rsid w:val="00EF3F9E"/>
    <w:rsid w:val="00EF43B9"/>
    <w:rsid w:val="00EF43BC"/>
    <w:rsid w:val="00EF43E0"/>
    <w:rsid w:val="00EF4C47"/>
    <w:rsid w:val="00EF4CED"/>
    <w:rsid w:val="00EF4E24"/>
    <w:rsid w:val="00EF4E6D"/>
    <w:rsid w:val="00EF5622"/>
    <w:rsid w:val="00EF5D4F"/>
    <w:rsid w:val="00EF65A6"/>
    <w:rsid w:val="00EF6646"/>
    <w:rsid w:val="00EF671E"/>
    <w:rsid w:val="00EF6747"/>
    <w:rsid w:val="00EF67F8"/>
    <w:rsid w:val="00EF6854"/>
    <w:rsid w:val="00EF6930"/>
    <w:rsid w:val="00EF6E31"/>
    <w:rsid w:val="00EF7135"/>
    <w:rsid w:val="00EF7199"/>
    <w:rsid w:val="00EF71F6"/>
    <w:rsid w:val="00EF72A7"/>
    <w:rsid w:val="00EF72BE"/>
    <w:rsid w:val="00EF7421"/>
    <w:rsid w:val="00EF74D9"/>
    <w:rsid w:val="00EF7A7E"/>
    <w:rsid w:val="00EF7B32"/>
    <w:rsid w:val="00EF7B63"/>
    <w:rsid w:val="00EF7BA9"/>
    <w:rsid w:val="00EF7E38"/>
    <w:rsid w:val="00F005F0"/>
    <w:rsid w:val="00F005F7"/>
    <w:rsid w:val="00F008CF"/>
    <w:rsid w:val="00F0131D"/>
    <w:rsid w:val="00F015F7"/>
    <w:rsid w:val="00F0208B"/>
    <w:rsid w:val="00F020A0"/>
    <w:rsid w:val="00F02126"/>
    <w:rsid w:val="00F0226D"/>
    <w:rsid w:val="00F02579"/>
    <w:rsid w:val="00F026E7"/>
    <w:rsid w:val="00F028A7"/>
    <w:rsid w:val="00F03152"/>
    <w:rsid w:val="00F035A9"/>
    <w:rsid w:val="00F03F7D"/>
    <w:rsid w:val="00F04288"/>
    <w:rsid w:val="00F048DF"/>
    <w:rsid w:val="00F04B07"/>
    <w:rsid w:val="00F05258"/>
    <w:rsid w:val="00F05443"/>
    <w:rsid w:val="00F05581"/>
    <w:rsid w:val="00F057A2"/>
    <w:rsid w:val="00F05881"/>
    <w:rsid w:val="00F05AE0"/>
    <w:rsid w:val="00F05B30"/>
    <w:rsid w:val="00F0610B"/>
    <w:rsid w:val="00F06264"/>
    <w:rsid w:val="00F065D0"/>
    <w:rsid w:val="00F0673F"/>
    <w:rsid w:val="00F067D8"/>
    <w:rsid w:val="00F067E2"/>
    <w:rsid w:val="00F0687F"/>
    <w:rsid w:val="00F06B3B"/>
    <w:rsid w:val="00F06B95"/>
    <w:rsid w:val="00F06C1A"/>
    <w:rsid w:val="00F0751D"/>
    <w:rsid w:val="00F075FE"/>
    <w:rsid w:val="00F07B9F"/>
    <w:rsid w:val="00F07C86"/>
    <w:rsid w:val="00F07E5D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FD0"/>
    <w:rsid w:val="00F1312D"/>
    <w:rsid w:val="00F136AC"/>
    <w:rsid w:val="00F1372D"/>
    <w:rsid w:val="00F138AB"/>
    <w:rsid w:val="00F13C5B"/>
    <w:rsid w:val="00F13D55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5E"/>
    <w:rsid w:val="00F17A75"/>
    <w:rsid w:val="00F20261"/>
    <w:rsid w:val="00F204D2"/>
    <w:rsid w:val="00F204FC"/>
    <w:rsid w:val="00F20862"/>
    <w:rsid w:val="00F20B35"/>
    <w:rsid w:val="00F20E2C"/>
    <w:rsid w:val="00F213F5"/>
    <w:rsid w:val="00F2165C"/>
    <w:rsid w:val="00F21F33"/>
    <w:rsid w:val="00F21F46"/>
    <w:rsid w:val="00F220C4"/>
    <w:rsid w:val="00F2247A"/>
    <w:rsid w:val="00F2291A"/>
    <w:rsid w:val="00F22B1F"/>
    <w:rsid w:val="00F22E43"/>
    <w:rsid w:val="00F23012"/>
    <w:rsid w:val="00F2310E"/>
    <w:rsid w:val="00F23386"/>
    <w:rsid w:val="00F2392E"/>
    <w:rsid w:val="00F23A89"/>
    <w:rsid w:val="00F23CA9"/>
    <w:rsid w:val="00F23CB2"/>
    <w:rsid w:val="00F23CD1"/>
    <w:rsid w:val="00F23D64"/>
    <w:rsid w:val="00F23ED8"/>
    <w:rsid w:val="00F24B4F"/>
    <w:rsid w:val="00F24CBC"/>
    <w:rsid w:val="00F251F7"/>
    <w:rsid w:val="00F259B8"/>
    <w:rsid w:val="00F25A68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7BA"/>
    <w:rsid w:val="00F268F8"/>
    <w:rsid w:val="00F26AAF"/>
    <w:rsid w:val="00F26B62"/>
    <w:rsid w:val="00F2701E"/>
    <w:rsid w:val="00F27194"/>
    <w:rsid w:val="00F2755E"/>
    <w:rsid w:val="00F2769B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17F9"/>
    <w:rsid w:val="00F318D4"/>
    <w:rsid w:val="00F31B51"/>
    <w:rsid w:val="00F31C0F"/>
    <w:rsid w:val="00F31E10"/>
    <w:rsid w:val="00F3201E"/>
    <w:rsid w:val="00F32244"/>
    <w:rsid w:val="00F32BBE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B0B"/>
    <w:rsid w:val="00F34BAD"/>
    <w:rsid w:val="00F352B8"/>
    <w:rsid w:val="00F3552C"/>
    <w:rsid w:val="00F35648"/>
    <w:rsid w:val="00F35825"/>
    <w:rsid w:val="00F35856"/>
    <w:rsid w:val="00F35A17"/>
    <w:rsid w:val="00F35F88"/>
    <w:rsid w:val="00F361F5"/>
    <w:rsid w:val="00F362CB"/>
    <w:rsid w:val="00F367D9"/>
    <w:rsid w:val="00F3710B"/>
    <w:rsid w:val="00F37179"/>
    <w:rsid w:val="00F372B7"/>
    <w:rsid w:val="00F375D5"/>
    <w:rsid w:val="00F37627"/>
    <w:rsid w:val="00F378B2"/>
    <w:rsid w:val="00F37903"/>
    <w:rsid w:val="00F37A7E"/>
    <w:rsid w:val="00F37C12"/>
    <w:rsid w:val="00F37D23"/>
    <w:rsid w:val="00F37D91"/>
    <w:rsid w:val="00F37F4B"/>
    <w:rsid w:val="00F37F7B"/>
    <w:rsid w:val="00F400D0"/>
    <w:rsid w:val="00F401E9"/>
    <w:rsid w:val="00F4027D"/>
    <w:rsid w:val="00F40461"/>
    <w:rsid w:val="00F40479"/>
    <w:rsid w:val="00F40A6B"/>
    <w:rsid w:val="00F4104D"/>
    <w:rsid w:val="00F417D7"/>
    <w:rsid w:val="00F41A62"/>
    <w:rsid w:val="00F41B8F"/>
    <w:rsid w:val="00F41CC2"/>
    <w:rsid w:val="00F42157"/>
    <w:rsid w:val="00F4215D"/>
    <w:rsid w:val="00F42213"/>
    <w:rsid w:val="00F42358"/>
    <w:rsid w:val="00F42A49"/>
    <w:rsid w:val="00F42B2A"/>
    <w:rsid w:val="00F42EEC"/>
    <w:rsid w:val="00F431FA"/>
    <w:rsid w:val="00F43319"/>
    <w:rsid w:val="00F43AF2"/>
    <w:rsid w:val="00F43DCF"/>
    <w:rsid w:val="00F44F09"/>
    <w:rsid w:val="00F44F49"/>
    <w:rsid w:val="00F44FBF"/>
    <w:rsid w:val="00F44FFC"/>
    <w:rsid w:val="00F4504A"/>
    <w:rsid w:val="00F45809"/>
    <w:rsid w:val="00F45A28"/>
    <w:rsid w:val="00F45D70"/>
    <w:rsid w:val="00F461B2"/>
    <w:rsid w:val="00F462FD"/>
    <w:rsid w:val="00F464FA"/>
    <w:rsid w:val="00F46657"/>
    <w:rsid w:val="00F46840"/>
    <w:rsid w:val="00F468B8"/>
    <w:rsid w:val="00F46D8C"/>
    <w:rsid w:val="00F47106"/>
    <w:rsid w:val="00F472A3"/>
    <w:rsid w:val="00F476BC"/>
    <w:rsid w:val="00F4770E"/>
    <w:rsid w:val="00F47789"/>
    <w:rsid w:val="00F47915"/>
    <w:rsid w:val="00F47A06"/>
    <w:rsid w:val="00F47B08"/>
    <w:rsid w:val="00F47BE9"/>
    <w:rsid w:val="00F47CCD"/>
    <w:rsid w:val="00F47F70"/>
    <w:rsid w:val="00F504A2"/>
    <w:rsid w:val="00F50570"/>
    <w:rsid w:val="00F5058B"/>
    <w:rsid w:val="00F505AE"/>
    <w:rsid w:val="00F50725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E46"/>
    <w:rsid w:val="00F52FAB"/>
    <w:rsid w:val="00F5306B"/>
    <w:rsid w:val="00F5326D"/>
    <w:rsid w:val="00F532CD"/>
    <w:rsid w:val="00F53727"/>
    <w:rsid w:val="00F53B35"/>
    <w:rsid w:val="00F53E83"/>
    <w:rsid w:val="00F54153"/>
    <w:rsid w:val="00F5422C"/>
    <w:rsid w:val="00F5451A"/>
    <w:rsid w:val="00F5532A"/>
    <w:rsid w:val="00F553CA"/>
    <w:rsid w:val="00F555B0"/>
    <w:rsid w:val="00F558D6"/>
    <w:rsid w:val="00F558F1"/>
    <w:rsid w:val="00F5591C"/>
    <w:rsid w:val="00F5594F"/>
    <w:rsid w:val="00F55A9D"/>
    <w:rsid w:val="00F55BAB"/>
    <w:rsid w:val="00F55D24"/>
    <w:rsid w:val="00F55D28"/>
    <w:rsid w:val="00F55EB6"/>
    <w:rsid w:val="00F560D6"/>
    <w:rsid w:val="00F56929"/>
    <w:rsid w:val="00F56F5E"/>
    <w:rsid w:val="00F57217"/>
    <w:rsid w:val="00F57485"/>
    <w:rsid w:val="00F57638"/>
    <w:rsid w:val="00F57893"/>
    <w:rsid w:val="00F57D8B"/>
    <w:rsid w:val="00F603C4"/>
    <w:rsid w:val="00F6056B"/>
    <w:rsid w:val="00F60DFC"/>
    <w:rsid w:val="00F6141B"/>
    <w:rsid w:val="00F615EA"/>
    <w:rsid w:val="00F61718"/>
    <w:rsid w:val="00F617AD"/>
    <w:rsid w:val="00F61983"/>
    <w:rsid w:val="00F61BB9"/>
    <w:rsid w:val="00F61DE4"/>
    <w:rsid w:val="00F61F1F"/>
    <w:rsid w:val="00F620C9"/>
    <w:rsid w:val="00F623DB"/>
    <w:rsid w:val="00F6242D"/>
    <w:rsid w:val="00F624FE"/>
    <w:rsid w:val="00F62781"/>
    <w:rsid w:val="00F629E5"/>
    <w:rsid w:val="00F62C06"/>
    <w:rsid w:val="00F62ED6"/>
    <w:rsid w:val="00F634FA"/>
    <w:rsid w:val="00F63C76"/>
    <w:rsid w:val="00F63DB1"/>
    <w:rsid w:val="00F64099"/>
    <w:rsid w:val="00F6424E"/>
    <w:rsid w:val="00F647B3"/>
    <w:rsid w:val="00F649A2"/>
    <w:rsid w:val="00F64A78"/>
    <w:rsid w:val="00F654CC"/>
    <w:rsid w:val="00F65FE4"/>
    <w:rsid w:val="00F65FFA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1130"/>
    <w:rsid w:val="00F7164D"/>
    <w:rsid w:val="00F71686"/>
    <w:rsid w:val="00F71688"/>
    <w:rsid w:val="00F7194E"/>
    <w:rsid w:val="00F71BDD"/>
    <w:rsid w:val="00F71CAA"/>
    <w:rsid w:val="00F720EB"/>
    <w:rsid w:val="00F72124"/>
    <w:rsid w:val="00F7218D"/>
    <w:rsid w:val="00F7228E"/>
    <w:rsid w:val="00F722E5"/>
    <w:rsid w:val="00F724DA"/>
    <w:rsid w:val="00F724E9"/>
    <w:rsid w:val="00F72B17"/>
    <w:rsid w:val="00F72B61"/>
    <w:rsid w:val="00F72F0D"/>
    <w:rsid w:val="00F737CA"/>
    <w:rsid w:val="00F73904"/>
    <w:rsid w:val="00F73AFC"/>
    <w:rsid w:val="00F73CC4"/>
    <w:rsid w:val="00F73F3D"/>
    <w:rsid w:val="00F74213"/>
    <w:rsid w:val="00F74764"/>
    <w:rsid w:val="00F74B15"/>
    <w:rsid w:val="00F74B1E"/>
    <w:rsid w:val="00F74D16"/>
    <w:rsid w:val="00F752C2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590"/>
    <w:rsid w:val="00F7790F"/>
    <w:rsid w:val="00F779A8"/>
    <w:rsid w:val="00F779E3"/>
    <w:rsid w:val="00F77D4D"/>
    <w:rsid w:val="00F80096"/>
    <w:rsid w:val="00F801F0"/>
    <w:rsid w:val="00F803D5"/>
    <w:rsid w:val="00F804E6"/>
    <w:rsid w:val="00F80639"/>
    <w:rsid w:val="00F8063E"/>
    <w:rsid w:val="00F809DE"/>
    <w:rsid w:val="00F809FB"/>
    <w:rsid w:val="00F80B9E"/>
    <w:rsid w:val="00F80E80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3"/>
    <w:rsid w:val="00F8586B"/>
    <w:rsid w:val="00F85A35"/>
    <w:rsid w:val="00F85CE4"/>
    <w:rsid w:val="00F85EE1"/>
    <w:rsid w:val="00F8694D"/>
    <w:rsid w:val="00F8709E"/>
    <w:rsid w:val="00F8757D"/>
    <w:rsid w:val="00F87828"/>
    <w:rsid w:val="00F87870"/>
    <w:rsid w:val="00F87984"/>
    <w:rsid w:val="00F87DEF"/>
    <w:rsid w:val="00F87EBC"/>
    <w:rsid w:val="00F901A8"/>
    <w:rsid w:val="00F9020A"/>
    <w:rsid w:val="00F903E9"/>
    <w:rsid w:val="00F9090A"/>
    <w:rsid w:val="00F90AF3"/>
    <w:rsid w:val="00F90C08"/>
    <w:rsid w:val="00F90E84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3BB"/>
    <w:rsid w:val="00F92903"/>
    <w:rsid w:val="00F929AB"/>
    <w:rsid w:val="00F92C7D"/>
    <w:rsid w:val="00F92E3E"/>
    <w:rsid w:val="00F9302E"/>
    <w:rsid w:val="00F93102"/>
    <w:rsid w:val="00F9313B"/>
    <w:rsid w:val="00F9330C"/>
    <w:rsid w:val="00F934AA"/>
    <w:rsid w:val="00F93528"/>
    <w:rsid w:val="00F939FB"/>
    <w:rsid w:val="00F93B7F"/>
    <w:rsid w:val="00F9476E"/>
    <w:rsid w:val="00F9489D"/>
    <w:rsid w:val="00F94AD4"/>
    <w:rsid w:val="00F94B09"/>
    <w:rsid w:val="00F94D51"/>
    <w:rsid w:val="00F951A2"/>
    <w:rsid w:val="00F9533E"/>
    <w:rsid w:val="00F954CD"/>
    <w:rsid w:val="00F95911"/>
    <w:rsid w:val="00F9599F"/>
    <w:rsid w:val="00F95CFD"/>
    <w:rsid w:val="00F95D0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302B"/>
    <w:rsid w:val="00FA35C3"/>
    <w:rsid w:val="00FA3845"/>
    <w:rsid w:val="00FA3D72"/>
    <w:rsid w:val="00FA4714"/>
    <w:rsid w:val="00FA478E"/>
    <w:rsid w:val="00FA48E6"/>
    <w:rsid w:val="00FA4B87"/>
    <w:rsid w:val="00FA4C11"/>
    <w:rsid w:val="00FA5273"/>
    <w:rsid w:val="00FA5542"/>
    <w:rsid w:val="00FA5796"/>
    <w:rsid w:val="00FA5820"/>
    <w:rsid w:val="00FA5CB7"/>
    <w:rsid w:val="00FA5DD5"/>
    <w:rsid w:val="00FA5F7F"/>
    <w:rsid w:val="00FA6333"/>
    <w:rsid w:val="00FA6340"/>
    <w:rsid w:val="00FA6474"/>
    <w:rsid w:val="00FA653D"/>
    <w:rsid w:val="00FA6702"/>
    <w:rsid w:val="00FA6F81"/>
    <w:rsid w:val="00FA728A"/>
    <w:rsid w:val="00FA73F5"/>
    <w:rsid w:val="00FA7420"/>
    <w:rsid w:val="00FA7747"/>
    <w:rsid w:val="00FA7B99"/>
    <w:rsid w:val="00FA7BA2"/>
    <w:rsid w:val="00FA7C88"/>
    <w:rsid w:val="00FB00F4"/>
    <w:rsid w:val="00FB0AD7"/>
    <w:rsid w:val="00FB0B9D"/>
    <w:rsid w:val="00FB0E31"/>
    <w:rsid w:val="00FB0EF0"/>
    <w:rsid w:val="00FB100F"/>
    <w:rsid w:val="00FB158A"/>
    <w:rsid w:val="00FB15D7"/>
    <w:rsid w:val="00FB186B"/>
    <w:rsid w:val="00FB1C9D"/>
    <w:rsid w:val="00FB1E80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6AA"/>
    <w:rsid w:val="00FB49A4"/>
    <w:rsid w:val="00FB4ACA"/>
    <w:rsid w:val="00FB4BD7"/>
    <w:rsid w:val="00FB4C0E"/>
    <w:rsid w:val="00FB4CAB"/>
    <w:rsid w:val="00FB4ECA"/>
    <w:rsid w:val="00FB4EE2"/>
    <w:rsid w:val="00FB53B2"/>
    <w:rsid w:val="00FB5446"/>
    <w:rsid w:val="00FB5507"/>
    <w:rsid w:val="00FB5991"/>
    <w:rsid w:val="00FB5B09"/>
    <w:rsid w:val="00FB5B6E"/>
    <w:rsid w:val="00FB5C3F"/>
    <w:rsid w:val="00FB618C"/>
    <w:rsid w:val="00FB658D"/>
    <w:rsid w:val="00FB6613"/>
    <w:rsid w:val="00FB6820"/>
    <w:rsid w:val="00FB68C3"/>
    <w:rsid w:val="00FB710F"/>
    <w:rsid w:val="00FB7227"/>
    <w:rsid w:val="00FB77D8"/>
    <w:rsid w:val="00FB781A"/>
    <w:rsid w:val="00FB799A"/>
    <w:rsid w:val="00FC0344"/>
    <w:rsid w:val="00FC09EF"/>
    <w:rsid w:val="00FC0A8C"/>
    <w:rsid w:val="00FC0CA1"/>
    <w:rsid w:val="00FC1033"/>
    <w:rsid w:val="00FC10E7"/>
    <w:rsid w:val="00FC12DE"/>
    <w:rsid w:val="00FC14AC"/>
    <w:rsid w:val="00FC1566"/>
    <w:rsid w:val="00FC1697"/>
    <w:rsid w:val="00FC17F1"/>
    <w:rsid w:val="00FC18B2"/>
    <w:rsid w:val="00FC1D0B"/>
    <w:rsid w:val="00FC1E21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3D4"/>
    <w:rsid w:val="00FC454D"/>
    <w:rsid w:val="00FC4CDE"/>
    <w:rsid w:val="00FC5624"/>
    <w:rsid w:val="00FC5774"/>
    <w:rsid w:val="00FC581F"/>
    <w:rsid w:val="00FC5923"/>
    <w:rsid w:val="00FC5C64"/>
    <w:rsid w:val="00FC5FAC"/>
    <w:rsid w:val="00FC625A"/>
    <w:rsid w:val="00FC665F"/>
    <w:rsid w:val="00FC6809"/>
    <w:rsid w:val="00FC68BD"/>
    <w:rsid w:val="00FC6B2D"/>
    <w:rsid w:val="00FC7831"/>
    <w:rsid w:val="00FC7A88"/>
    <w:rsid w:val="00FC7A8F"/>
    <w:rsid w:val="00FC7DB3"/>
    <w:rsid w:val="00FD0226"/>
    <w:rsid w:val="00FD06BE"/>
    <w:rsid w:val="00FD0738"/>
    <w:rsid w:val="00FD0AA3"/>
    <w:rsid w:val="00FD1334"/>
    <w:rsid w:val="00FD137E"/>
    <w:rsid w:val="00FD1422"/>
    <w:rsid w:val="00FD1439"/>
    <w:rsid w:val="00FD1C68"/>
    <w:rsid w:val="00FD1D22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306"/>
    <w:rsid w:val="00FD43F2"/>
    <w:rsid w:val="00FD441F"/>
    <w:rsid w:val="00FD463B"/>
    <w:rsid w:val="00FD4640"/>
    <w:rsid w:val="00FD497E"/>
    <w:rsid w:val="00FD4BD9"/>
    <w:rsid w:val="00FD4EAE"/>
    <w:rsid w:val="00FD4FC2"/>
    <w:rsid w:val="00FD50AA"/>
    <w:rsid w:val="00FD59EA"/>
    <w:rsid w:val="00FD5A2D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3D4"/>
    <w:rsid w:val="00FE0BBD"/>
    <w:rsid w:val="00FE0EE6"/>
    <w:rsid w:val="00FE0F94"/>
    <w:rsid w:val="00FE0FC2"/>
    <w:rsid w:val="00FE1409"/>
    <w:rsid w:val="00FE17D7"/>
    <w:rsid w:val="00FE2076"/>
    <w:rsid w:val="00FE2380"/>
    <w:rsid w:val="00FE23F9"/>
    <w:rsid w:val="00FE24DF"/>
    <w:rsid w:val="00FE2550"/>
    <w:rsid w:val="00FE2EA7"/>
    <w:rsid w:val="00FE2F1B"/>
    <w:rsid w:val="00FE2F24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0C1"/>
    <w:rsid w:val="00FE55BB"/>
    <w:rsid w:val="00FE56B1"/>
    <w:rsid w:val="00FE5831"/>
    <w:rsid w:val="00FE606B"/>
    <w:rsid w:val="00FE608D"/>
    <w:rsid w:val="00FE6102"/>
    <w:rsid w:val="00FE61D9"/>
    <w:rsid w:val="00FE64E9"/>
    <w:rsid w:val="00FE6608"/>
    <w:rsid w:val="00FE661F"/>
    <w:rsid w:val="00FE6A40"/>
    <w:rsid w:val="00FE6ABE"/>
    <w:rsid w:val="00FE702B"/>
    <w:rsid w:val="00FE71CC"/>
    <w:rsid w:val="00FE76AA"/>
    <w:rsid w:val="00FE7726"/>
    <w:rsid w:val="00FE79BB"/>
    <w:rsid w:val="00FE7DA1"/>
    <w:rsid w:val="00FF027A"/>
    <w:rsid w:val="00FF0574"/>
    <w:rsid w:val="00FF0E74"/>
    <w:rsid w:val="00FF11F0"/>
    <w:rsid w:val="00FF13FB"/>
    <w:rsid w:val="00FF142D"/>
    <w:rsid w:val="00FF1A73"/>
    <w:rsid w:val="00FF1BF3"/>
    <w:rsid w:val="00FF1CFB"/>
    <w:rsid w:val="00FF1E7F"/>
    <w:rsid w:val="00FF2230"/>
    <w:rsid w:val="00FF25FC"/>
    <w:rsid w:val="00FF2648"/>
    <w:rsid w:val="00FF28BF"/>
    <w:rsid w:val="00FF2C66"/>
    <w:rsid w:val="00FF2CEE"/>
    <w:rsid w:val="00FF2E8C"/>
    <w:rsid w:val="00FF2F0F"/>
    <w:rsid w:val="00FF30A5"/>
    <w:rsid w:val="00FF3615"/>
    <w:rsid w:val="00FF39FD"/>
    <w:rsid w:val="00FF3AE2"/>
    <w:rsid w:val="00FF3C8F"/>
    <w:rsid w:val="00FF3D00"/>
    <w:rsid w:val="00FF40F9"/>
    <w:rsid w:val="00FF4184"/>
    <w:rsid w:val="00FF42BC"/>
    <w:rsid w:val="00FF4653"/>
    <w:rsid w:val="00FF4884"/>
    <w:rsid w:val="00FF4895"/>
    <w:rsid w:val="00FF4C60"/>
    <w:rsid w:val="00FF4FF3"/>
    <w:rsid w:val="00FF50B2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5E21"/>
    <w:rsid w:val="00FF65A1"/>
    <w:rsid w:val="00FF6A79"/>
    <w:rsid w:val="00FF6AE8"/>
    <w:rsid w:val="00FF6B3C"/>
    <w:rsid w:val="00FF6B81"/>
    <w:rsid w:val="00FF6BA6"/>
    <w:rsid w:val="00FF6C61"/>
    <w:rsid w:val="00FF6C99"/>
    <w:rsid w:val="00FF72EF"/>
    <w:rsid w:val="00FF7366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9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99B7F9B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521F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21FC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21FC7"/>
    <w:rPr>
      <w:rFonts w:ascii="Arial" w:hAnsi="Arial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621C70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421DE5"/>
    <w:rPr>
      <w:rFonts w:ascii="Tahoma" w:hAnsi="Tahoma" w:cs="Tahoma"/>
      <w:shd w:val="clear" w:color="auto" w:fill="00008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C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0C4E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555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CC1BFE"/>
    <w:rPr>
      <w:rFonts w:ascii="Times New Roman" w:hAnsi="Times New Roman"/>
      <w:sz w:val="22"/>
      <w:lang w:eastAsia="en-US" w:bidi="ar-SA"/>
    </w:rPr>
  </w:style>
  <w:style w:type="paragraph" w:styleId="NormalWeb">
    <w:name w:val="Normal (Web)"/>
    <w:basedOn w:val="Normal"/>
    <w:uiPriority w:val="99"/>
    <w:unhideWhenUsed/>
    <w:rsid w:val="009A0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49257-766D-4072-ABD7-A82833C49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83</Pages>
  <Words>20733</Words>
  <Characters>83288</Characters>
  <Application>Microsoft Office Word</Application>
  <DocSecurity>0</DocSecurity>
  <Lines>694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2021-02-23T05:16:00Z</cp:lastPrinted>
  <dcterms:created xsi:type="dcterms:W3CDTF">2021-02-23T12:20:00Z</dcterms:created>
  <dcterms:modified xsi:type="dcterms:W3CDTF">2021-02-23T12:28:00Z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