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3FF83" w14:textId="77777777" w:rsidR="003D743A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  <w:bookmarkStart w:id="0" w:name="Title"/>
    </w:p>
    <w:p w14:paraId="5BDE2E50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75A3984A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201637EF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F6C98C7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42DD2AC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CF7FC27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091650B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4DE4104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D71377C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4B6A3B6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76CB52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7962D2E4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F416751" w14:textId="597651B4" w:rsidR="00293B08" w:rsidRPr="00E00820" w:rsidRDefault="00293B08" w:rsidP="00293B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E00820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 w:rsidR="001103FB" w:rsidRPr="00E00820">
        <w:rPr>
          <w:rFonts w:ascii="Angsana New" w:hAnsi="Angsana New" w:cs="Angsana New" w:hint="cs"/>
          <w:sz w:val="50"/>
          <w:szCs w:val="50"/>
          <w:cs/>
        </w:rPr>
        <w:t>ทาคูนิ</w:t>
      </w:r>
      <w:r w:rsidR="001103FB" w:rsidRPr="00E00820">
        <w:rPr>
          <w:rFonts w:ascii="Angsana New" w:hAnsi="Angsana New" w:cs="Angsana New" w:hint="cs"/>
          <w:sz w:val="50"/>
          <w:szCs w:val="50"/>
        </w:rPr>
        <w:t xml:space="preserve"> </w:t>
      </w:r>
      <w:r w:rsidR="001103FB" w:rsidRPr="00E00820">
        <w:rPr>
          <w:rFonts w:ascii="Angsana New" w:hAnsi="Angsana New" w:cs="Angsana New" w:hint="cs"/>
          <w:sz w:val="50"/>
          <w:szCs w:val="50"/>
          <w:cs/>
        </w:rPr>
        <w:t>กรุ๊ป จำกัด</w:t>
      </w:r>
      <w:r w:rsidR="001103FB" w:rsidRPr="00E00820">
        <w:rPr>
          <w:rFonts w:ascii="Angsana New" w:hAnsi="Angsana New" w:cs="Angsana New" w:hint="cs"/>
          <w:i/>
          <w:iCs/>
          <w:sz w:val="50"/>
          <w:szCs w:val="50"/>
        </w:rPr>
        <w:t xml:space="preserve"> </w:t>
      </w:r>
      <w:r w:rsidR="001103FB" w:rsidRPr="00E00820">
        <w:rPr>
          <w:rFonts w:ascii="Angsana New" w:hAnsi="Angsana New" w:cs="Angsana New" w:hint="cs"/>
          <w:sz w:val="50"/>
          <w:szCs w:val="50"/>
          <w:cs/>
        </w:rPr>
        <w:t>(มหาชน)</w:t>
      </w:r>
      <w:r w:rsidR="001103FB" w:rsidRPr="00E00820">
        <w:rPr>
          <w:rFonts w:ascii="Angsana New" w:hAnsi="Angsana New" w:cs="Angsana New"/>
          <w:sz w:val="50"/>
          <w:szCs w:val="50"/>
        </w:rPr>
        <w:t xml:space="preserve"> </w:t>
      </w:r>
      <w:r w:rsidR="00F12C71" w:rsidRPr="00E00820">
        <w:rPr>
          <w:rFonts w:ascii="Angsana New" w:hAnsi="Angsana New" w:cs="Angsana New" w:hint="cs"/>
          <w:sz w:val="50"/>
          <w:szCs w:val="50"/>
          <w:cs/>
        </w:rPr>
        <w:t>และบริษัทย่อย</w:t>
      </w:r>
    </w:p>
    <w:p w14:paraId="1842A62B" w14:textId="77777777" w:rsidR="006F6438" w:rsidRPr="00E00820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E00820">
        <w:rPr>
          <w:rFonts w:ascii="Angsana New" w:hAnsi="Angsana New" w:cs="Angsana New"/>
          <w:sz w:val="44"/>
          <w:szCs w:val="44"/>
        </w:rPr>
        <w:tab/>
      </w:r>
      <w:r w:rsidRPr="00E00820">
        <w:rPr>
          <w:rFonts w:ascii="Angsana New" w:hAnsi="Angsana New" w:cs="Angsana New"/>
          <w:sz w:val="44"/>
          <w:szCs w:val="44"/>
        </w:rPr>
        <w:tab/>
      </w:r>
    </w:p>
    <w:p w14:paraId="6126D88B" w14:textId="6D332400" w:rsidR="008858D7" w:rsidRPr="00E00820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E0082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8858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สำหรับปีสิ้นสุดวันที่</w:t>
      </w:r>
      <w:r w:rsidR="008858D7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="008858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8858D7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4DCA2D50" w14:textId="77777777" w:rsidR="002357BF" w:rsidRPr="00E00820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E0082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0393A2A" w14:textId="2E17D22B" w:rsidR="002357BF" w:rsidRPr="00E00820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E0082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8858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ของผู้ส</w:t>
      </w:r>
      <w:r w:rsidRPr="00E00820">
        <w:rPr>
          <w:rFonts w:ascii="Angsana New" w:hAnsi="Angsana New" w:cs="Angsana New"/>
          <w:b w:val="0"/>
          <w:bCs w:val="0"/>
          <w:sz w:val="32"/>
          <w:szCs w:val="32"/>
          <w:cs/>
        </w:rPr>
        <w:t>อบบัญชีรับอนุญาต</w:t>
      </w:r>
    </w:p>
    <w:p w14:paraId="0E7950E0" w14:textId="77777777" w:rsidR="00C27EA7" w:rsidRPr="00E00820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F205F44" w14:textId="77777777" w:rsidR="003D4E48" w:rsidRPr="00E00820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E00820" w:rsidSect="006B08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77F38EE3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5BD9CD7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636C00A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D723AF7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24CEED3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C72C701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A494D9A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932EE6E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1F1B181" w14:textId="77777777" w:rsidR="00F470B8" w:rsidRPr="00E00820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033568A" w14:textId="3172942D" w:rsidR="002357BF" w:rsidRPr="00E00820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0082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8858D7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E0082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C8BBA35" w14:textId="77777777" w:rsidR="0087701D" w:rsidRPr="00E00820" w:rsidRDefault="0087701D" w:rsidP="0087701D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611FC35B" w14:textId="045C33FB" w:rsidR="006F0F74" w:rsidRPr="00E00820" w:rsidRDefault="00293B08" w:rsidP="006F0F7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03B0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="00DA3138" w:rsidRPr="004C4C9D">
        <w:rPr>
          <w:rFonts w:ascii="Angsana New" w:hAnsi="Angsana New"/>
          <w:b/>
          <w:bCs/>
          <w:sz w:val="32"/>
          <w:szCs w:val="32"/>
          <w:cs/>
        </w:rPr>
        <w:t>ผู้ถือหุ้น</w:t>
      </w:r>
      <w:r w:rsidR="001103FB" w:rsidRPr="004C4C9D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103FB" w:rsidRPr="008A03B0">
        <w:rPr>
          <w:rFonts w:ascii="Angsana New" w:hAnsi="Angsana New"/>
          <w:b/>
          <w:bCs/>
          <w:sz w:val="32"/>
          <w:szCs w:val="32"/>
          <w:cs/>
        </w:rPr>
        <w:t xml:space="preserve"> ทาคู</w:t>
      </w:r>
      <w:r w:rsidR="001103FB" w:rsidRPr="00E00820">
        <w:rPr>
          <w:rFonts w:ascii="Angsana New" w:hAnsi="Angsana New" w:hint="cs"/>
          <w:b/>
          <w:bCs/>
          <w:sz w:val="32"/>
          <w:szCs w:val="32"/>
          <w:cs/>
        </w:rPr>
        <w:t>นิ กรุ๊ป จำกัด (มหาชน)</w:t>
      </w:r>
      <w:r w:rsidR="000409F8" w:rsidRPr="00E0082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439D8EA" w14:textId="77777777" w:rsidR="00FF047D" w:rsidRPr="00E00820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059141" w14:textId="494A9AAF" w:rsidR="008858D7" w:rsidRPr="008858D7" w:rsidRDefault="008858D7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8858D7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6D68D301" w14:textId="77777777" w:rsidR="008858D7" w:rsidRDefault="008858D7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592734B" w14:textId="4E7768CB" w:rsidR="008858D7" w:rsidRDefault="008858D7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58D7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ทาคูนิ กรุ๊ป จำกัด (มหาชน) และบริษัทย่อย </w:t>
      </w:r>
      <w:r w:rsidRPr="004C4C9D">
        <w:rPr>
          <w:rFonts w:ascii="Angsana New" w:hAnsi="Angsana New"/>
          <w:spacing w:val="-6"/>
          <w:sz w:val="30"/>
          <w:szCs w:val="30"/>
          <w:cs/>
        </w:rPr>
        <w:t>(กลุ่มบริษัท) และของเฉพาะบริษัท ทาคูนิ กรุ๊ป จำกัด (มหาชน) (บริษัท) ตามลำดับ</w:t>
      </w:r>
      <w:r w:rsidR="00D60035" w:rsidRPr="004C4C9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C4C9D">
        <w:rPr>
          <w:rFonts w:ascii="Angsana New" w:hAnsi="Angsana New"/>
          <w:spacing w:val="-6"/>
          <w:sz w:val="30"/>
          <w:szCs w:val="30"/>
          <w:cs/>
        </w:rPr>
        <w:t>ซึ่งประกอบด้วยงบแสดงฐานะการเงินรวม</w:t>
      </w:r>
      <w:r w:rsidRPr="008858D7">
        <w:rPr>
          <w:rFonts w:ascii="Angsana New" w:hAnsi="Angsana New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2563</w:t>
      </w:r>
      <w:r w:rsidRPr="008858D7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</w:t>
      </w:r>
      <w:r>
        <w:rPr>
          <w:rFonts w:ascii="Angsana New" w:hAnsi="Angsana New"/>
          <w:sz w:val="30"/>
          <w:szCs w:val="30"/>
        </w:rPr>
        <w:br/>
      </w:r>
      <w:r w:rsidRPr="008858D7">
        <w:rPr>
          <w:rFonts w:ascii="Angsana New" w:hAnsi="Angsana New"/>
          <w:sz w:val="30"/>
          <w:szCs w:val="30"/>
          <w:cs/>
        </w:rPr>
        <w:t xml:space="preserve">ซึ่งประกอบด้วยสรุปนโยบายการบัญชีที่สำคัญและเรื่องอื่นๆ </w:t>
      </w:r>
    </w:p>
    <w:p w14:paraId="573B7150" w14:textId="1E76FF1B" w:rsidR="008858D7" w:rsidRDefault="008858D7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256EA5" w14:textId="02CE8D27" w:rsidR="008858D7" w:rsidRDefault="008858D7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58D7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>
        <w:rPr>
          <w:rFonts w:ascii="Angsana New" w:hAnsi="Angsana New"/>
          <w:sz w:val="30"/>
          <w:szCs w:val="30"/>
        </w:rPr>
        <w:t>31</w:t>
      </w:r>
      <w:r w:rsidRPr="008858D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 w:rsidRPr="008858D7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B5637B7" w14:textId="77777777" w:rsidR="008858D7" w:rsidRDefault="008858D7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7D0DC1" w14:textId="77777777" w:rsidR="008858D7" w:rsidRPr="008858D7" w:rsidRDefault="008858D7" w:rsidP="008858D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8858D7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A856E8C" w14:textId="77777777" w:rsidR="008858D7" w:rsidRPr="008858D7" w:rsidRDefault="008858D7" w:rsidP="008858D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A67F6F" w14:textId="66CAB9F5" w:rsidR="008576AE" w:rsidRPr="008858D7" w:rsidRDefault="008858D7" w:rsidP="008858D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58D7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hAnsi="Angsana New"/>
          <w:sz w:val="30"/>
          <w:szCs w:val="30"/>
        </w:rPr>
        <w:br/>
      </w:r>
      <w:r w:rsidRPr="008858D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858D7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73A5C1" w14:textId="77777777" w:rsidR="002451A5" w:rsidRPr="00E00820" w:rsidRDefault="002451A5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  <w:sectPr w:rsidR="002451A5" w:rsidRPr="00E00820" w:rsidSect="002B72B3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360" w:gutter="0"/>
          <w:cols w:space="720"/>
          <w:docGrid w:linePitch="245"/>
        </w:sectPr>
      </w:pPr>
    </w:p>
    <w:p w14:paraId="4560028C" w14:textId="5631F5BE" w:rsidR="008858D7" w:rsidRPr="008858D7" w:rsidRDefault="008858D7" w:rsidP="008858D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858D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F4E90EE" w14:textId="77777777" w:rsidR="008858D7" w:rsidRPr="008858D7" w:rsidRDefault="008858D7" w:rsidP="008858D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FCDA418" w14:textId="211944A2" w:rsidR="002B7F30" w:rsidRPr="008858D7" w:rsidRDefault="008858D7" w:rsidP="008858D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58D7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hAnsi="Angsana New"/>
          <w:sz w:val="30"/>
          <w:szCs w:val="30"/>
        </w:rPr>
        <w:br/>
      </w:r>
      <w:r w:rsidRPr="008858D7">
        <w:rPr>
          <w:rFonts w:ascii="Angsana New" w:hAnsi="Angsana New"/>
          <w:sz w:val="30"/>
          <w:szCs w:val="30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2C12567" w14:textId="616AC999" w:rsidR="009D5F35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858D7" w14:paraId="7B86B7E9" w14:textId="77777777" w:rsidTr="008858D7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B3B3" w14:textId="6688F133" w:rsidR="008858D7" w:rsidRDefault="00A56FD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4B70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การทดสอบการด้อยค่าของ</w:t>
            </w:r>
            <w:r w:rsidR="00184B70" w:rsidRPr="00184B70">
              <w:rPr>
                <w:rFonts w:ascii="Angsana New" w:hAnsi="Angsana New" w:hint="cs"/>
                <w:sz w:val="30"/>
                <w:szCs w:val="30"/>
                <w:cs/>
              </w:rPr>
              <w:t>คลัง</w:t>
            </w:r>
            <w:r w:rsidR="00184B70">
              <w:rPr>
                <w:rFonts w:ascii="Angsana New" w:hAnsi="Angsana New" w:hint="cs"/>
                <w:sz w:val="30"/>
                <w:szCs w:val="30"/>
                <w:cs/>
              </w:rPr>
              <w:t>แก๊สและสินทรัพย์ที่เกี่ยวข้อง</w:t>
            </w:r>
          </w:p>
        </w:tc>
      </w:tr>
      <w:tr w:rsidR="008858D7" w14:paraId="10E1E239" w14:textId="77777777" w:rsidTr="008858D7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5669" w14:textId="44AD021E" w:rsidR="008858D7" w:rsidRPr="008858D7" w:rsidRDefault="008858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8D7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</w:t>
            </w:r>
            <w:r w:rsidR="00DE4103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DE4103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D60035">
              <w:rPr>
                <w:rFonts w:ascii="Angsana New" w:hAnsi="Angsana New"/>
                <w:sz w:val="30"/>
                <w:szCs w:val="30"/>
              </w:rPr>
              <w:t>(</w:t>
            </w:r>
            <w:r w:rsidR="00D60035">
              <w:rPr>
                <w:rFonts w:ascii="Angsana New" w:hAnsi="Angsana New" w:hint="cs"/>
                <w:sz w:val="30"/>
                <w:szCs w:val="30"/>
                <w:cs/>
              </w:rPr>
              <w:t>ฐ</w:t>
            </w:r>
            <w:r w:rsidR="00D6003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DE410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858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E4103">
              <w:rPr>
                <w:rFonts w:ascii="Angsana New" w:hAnsi="Angsana New"/>
                <w:sz w:val="30"/>
                <w:szCs w:val="30"/>
              </w:rPr>
              <w:t>1</w:t>
            </w:r>
            <w:r w:rsidR="00F203F6">
              <w:rPr>
                <w:rFonts w:ascii="Angsana New" w:hAnsi="Angsana New"/>
                <w:sz w:val="30"/>
                <w:szCs w:val="30"/>
              </w:rPr>
              <w:t>3</w:t>
            </w:r>
            <w:r w:rsidRPr="00123681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</w:t>
            </w:r>
            <w:r w:rsidRPr="008858D7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การเงินรวมและงบการเงินเฉพาะกิจการ </w:t>
            </w:r>
          </w:p>
        </w:tc>
      </w:tr>
      <w:tr w:rsidR="008858D7" w14:paraId="01D12FF1" w14:textId="77777777" w:rsidTr="008858D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63B9" w14:textId="77777777" w:rsidR="008858D7" w:rsidRDefault="008858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80D5" w14:textId="77777777" w:rsidR="008858D7" w:rsidRDefault="008858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858D7" w14:paraId="61D6731C" w14:textId="77777777" w:rsidTr="008858D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21F9" w14:textId="3C370E04" w:rsidR="00A41CB2" w:rsidRDefault="00A41CB2" w:rsidP="00121C4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1CB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41CB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41CB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41CB2">
              <w:rPr>
                <w:rFonts w:ascii="Angsana New" w:hAnsi="Angsana New" w:cs="Angsana New"/>
                <w:sz w:val="30"/>
                <w:szCs w:val="30"/>
              </w:rPr>
              <w:t>2563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03F6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กลุ่มบริษัทและ</w:t>
            </w:r>
            <w:r w:rsidRPr="00E91943">
              <w:rPr>
                <w:rFonts w:ascii="Angsana New" w:hAnsi="Angsana New" w:cs="Angsana New"/>
                <w:sz w:val="30"/>
                <w:szCs w:val="30"/>
                <w:cs/>
              </w:rPr>
              <w:t>บริษัทมี</w:t>
            </w:r>
            <w:r w:rsidR="00F203F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Pr="00E91943">
              <w:rPr>
                <w:rFonts w:ascii="Angsana New" w:hAnsi="Angsana New" w:cs="Angsana New"/>
                <w:sz w:val="30"/>
                <w:szCs w:val="30"/>
                <w:cs/>
              </w:rPr>
              <w:t>คลังแก๊สและสินทรัพย์ที่เกี่ยวข้อง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ที่บันทึกเป็นส่วนหนึ่งของ</w:t>
            </w:r>
            <w:r w:rsidRPr="00E91943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จำนวน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49.78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ล้านบาท </w:t>
            </w:r>
            <w:r w:rsidR="00F203F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A41CB2">
              <w:rPr>
                <w:rFonts w:ascii="Angsana New" w:hAnsi="Angsana New" w:cs="Angsana New"/>
                <w:sz w:val="30"/>
                <w:szCs w:val="30"/>
                <w:cs/>
              </w:rPr>
              <w:t>ในงบการเงินรวมและงบการเงินเฉพาะกิจการ</w:t>
            </w:r>
          </w:p>
          <w:p w14:paraId="384E9CAF" w14:textId="3ADDC3D6" w:rsidR="00A41CB2" w:rsidRDefault="00A41CB2" w:rsidP="008675D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17E0205" w14:textId="7666A2DE" w:rsidR="00A41CB2" w:rsidRDefault="001742CD" w:rsidP="00E30457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42CD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เนื่องจากภาวะอุตสาหกรรมจำหน่ายแก๊สมีแนวโน้ม</w:t>
            </w:r>
            <w:r w:rsidRPr="004C4C9D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ลดลง จึงมีความเสี่ยงที่มูลค่าตามบัญชีของคลั</w:t>
            </w:r>
            <w:r w:rsidR="00D60035" w:rsidRPr="004C4C9D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ง</w:t>
            </w:r>
            <w:r w:rsidRPr="001742CD">
              <w:rPr>
                <w:rFonts w:ascii="Angsana New" w:hAnsi="Angsana New" w:cs="Angsana New"/>
                <w:sz w:val="30"/>
                <w:szCs w:val="30"/>
                <w:cs/>
              </w:rPr>
              <w:t>แก๊สและสินทรัพย์ที่เกี่ยวข้องจะมีมูลค่าสูงกว่ามูลค่าที่คาดว่า</w:t>
            </w:r>
            <w:r w:rsidRPr="004C4C9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จะได้รับคืน </w:t>
            </w:r>
            <w:r w:rsidR="00F203F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</w:t>
            </w:r>
            <w:r w:rsidRPr="004C4C9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บริหารได้ประเมินข้อบ่งชี้ของการด้อย</w:t>
            </w:r>
            <w:r w:rsidRPr="001742CD">
              <w:rPr>
                <w:rFonts w:ascii="Angsana New" w:hAnsi="Angsana New" w:cs="Angsana New"/>
                <w:sz w:val="30"/>
                <w:szCs w:val="30"/>
                <w:cs/>
              </w:rPr>
              <w:t>ค่าของ</w:t>
            </w:r>
            <w:r w:rsidRPr="004C4C9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สินทรัพย์และสอบทานมูลค่าที่คาดว่าจะได้รับคืน มูลค่า</w:t>
            </w:r>
            <w:r w:rsidRPr="001742CD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ที่คาดว่าจะได้รับคืนของคลังแก๊สและสินทรัพย์ที่เกี่ยวข้องคำนวณโดยวิธีมูลค่าจากการใช้ วิธีดังกล่าวใช้ดุลยพินิจ</w:t>
            </w:r>
            <w:r w:rsidRPr="004C4C9D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ของผู้บริหารในการจัดทำประมาณการกระแสเงินสด</w:t>
            </w:r>
            <w:r w:rsidRPr="004C4C9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คิดลด</w:t>
            </w:r>
            <w:r w:rsidRPr="001742CD">
              <w:rPr>
                <w:rFonts w:ascii="Angsana New" w:hAnsi="Angsana New" w:cs="Angsana New"/>
                <w:sz w:val="30"/>
                <w:szCs w:val="30"/>
                <w:cs/>
              </w:rPr>
              <w:t xml:space="preserve"> โดยมีข้อสมมติ</w:t>
            </w:r>
            <w:r w:rsidR="00F203F6">
              <w:rPr>
                <w:rFonts w:ascii="Angsana New" w:hAnsi="Angsana New" w:cs="Angsana New" w:hint="cs"/>
                <w:sz w:val="30"/>
                <w:szCs w:val="30"/>
                <w:cs/>
              </w:rPr>
              <w:t>หลัก</w:t>
            </w:r>
            <w:r w:rsidRPr="001742CD">
              <w:rPr>
                <w:rFonts w:ascii="Angsana New" w:hAnsi="Angsana New" w:cs="Angsana New"/>
                <w:sz w:val="30"/>
                <w:szCs w:val="30"/>
                <w:cs/>
              </w:rPr>
              <w:t xml:space="preserve"> ได้แก่ อัตราการเติบโต อัตรากำไรขั้นต้น และอัตราคิดลด การคิดลดประมาณการกระแสเงินสดดังกล่าวต้องใช้วิจารณญาณและเกี่ยวข้องกับการประมาณการของผู้บริหาร ดังนั้น เรื่องดังกล่าวจึงเป็นเรื่องสำคัญในการตรวจสอบของข้าพเจ้า</w:t>
            </w:r>
          </w:p>
          <w:p w14:paraId="2C779BC0" w14:textId="6D263E02" w:rsidR="00E91943" w:rsidRDefault="00E91943" w:rsidP="00A9441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2CC6D30" w14:textId="77777777" w:rsidR="00E91943" w:rsidRDefault="00E91943" w:rsidP="00E3314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6679540" w14:textId="77777777" w:rsidR="00E91943" w:rsidRDefault="00E91943" w:rsidP="006F704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56BAA55" w14:textId="77777777" w:rsidR="00E91943" w:rsidRDefault="00E91943" w:rsidP="00A6110F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128EBBE" w14:textId="0E75E742" w:rsidR="008858D7" w:rsidRDefault="008858D7" w:rsidP="004B015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1D7D" w14:textId="77777777" w:rsidR="00F264FF" w:rsidRPr="00F264FF" w:rsidRDefault="00F264FF" w:rsidP="00F264FF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64FF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วิธีการตรวจสอบในเรื่องนี้ได้รวมถึง</w:t>
            </w:r>
          </w:p>
          <w:p w14:paraId="3013856A" w14:textId="1956236B" w:rsidR="00F264FF" w:rsidRDefault="00F264FF" w:rsidP="00D32C7F">
            <w:pPr>
              <w:pStyle w:val="Default"/>
              <w:numPr>
                <w:ilvl w:val="0"/>
                <w:numId w:val="42"/>
              </w:numPr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64FF">
              <w:rPr>
                <w:rFonts w:ascii="Angsana New" w:hAnsi="Angsana New" w:cs="Angsana New"/>
                <w:sz w:val="30"/>
                <w:szCs w:val="30"/>
                <w:cs/>
              </w:rPr>
              <w:t>การทำความเข้าใจกระบวนการประเมินข้อบ่งชี้ของการด้อยค่า</w:t>
            </w:r>
            <w:r w:rsidR="0090514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05142" w:rsidRPr="00905142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ประเมินความเหมาะสมของผู้บริหารในการระบุหน่วยสินทรัพย์ที่ก่อให้เกิดเงินสด</w:t>
            </w:r>
            <w:r w:rsidR="00184B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264FF">
              <w:rPr>
                <w:rFonts w:ascii="Angsana New" w:hAnsi="Angsana New" w:cs="Angsana New"/>
                <w:sz w:val="30"/>
                <w:szCs w:val="30"/>
                <w:cs/>
              </w:rPr>
              <w:t>และการประมาณมูลค่าที่คาดว่าจะได้รับคืนของ</w:t>
            </w:r>
            <w:r w:rsidR="001742CD">
              <w:rPr>
                <w:rFonts w:ascii="Angsana New" w:hAnsi="Angsana New" w:cs="Angsana New" w:hint="cs"/>
                <w:sz w:val="30"/>
                <w:szCs w:val="30"/>
                <w:cs/>
              </w:rPr>
              <w:t>ผู้</w:t>
            </w:r>
            <w:r w:rsidRPr="00F264FF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  <w:p w14:paraId="3A939E7C" w14:textId="263AE710" w:rsidR="00F264FF" w:rsidRDefault="00F264FF" w:rsidP="00D32C7F">
            <w:pPr>
              <w:pStyle w:val="Default"/>
              <w:numPr>
                <w:ilvl w:val="0"/>
                <w:numId w:val="42"/>
              </w:numPr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64FF">
              <w:rPr>
                <w:rFonts w:ascii="Angsana New" w:hAnsi="Angsana New" w:cs="Angsana New"/>
                <w:sz w:val="30"/>
                <w:szCs w:val="30"/>
                <w:cs/>
              </w:rPr>
              <w:t>ทดสอบการคำนวณในแบบจำลองที่ใช้ในการ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F264FF">
              <w:rPr>
                <w:rFonts w:ascii="Angsana New" w:hAnsi="Angsana New" w:cs="Angsana New"/>
                <w:sz w:val="30"/>
                <w:szCs w:val="30"/>
                <w:cs/>
              </w:rPr>
              <w:t>คิดลดกระแสเงินสดที่คาดว่าจะได้รับในอนาคต</w:t>
            </w:r>
          </w:p>
          <w:p w14:paraId="7C99756E" w14:textId="5A8322F8" w:rsidR="00F264FF" w:rsidRDefault="00F264FF" w:rsidP="00F264FF">
            <w:pPr>
              <w:pStyle w:val="Default"/>
              <w:numPr>
                <w:ilvl w:val="0"/>
                <w:numId w:val="42"/>
              </w:numPr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64FF">
              <w:rPr>
                <w:rFonts w:ascii="Angsana New" w:hAnsi="Angsana New" w:cs="Angsana New"/>
                <w:sz w:val="30"/>
                <w:szCs w:val="30"/>
                <w:cs/>
              </w:rPr>
              <w:t>ประเมินข้อสมมติหลักที่ใช้ในการประมาณมูลค่า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F264FF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ที่ได้จากการคิดลดประมาณการกระแสเงินสดที่คาดว่าจะได้รับในอนาคต </w:t>
            </w:r>
            <w:r w:rsidR="00184B70" w:rsidRPr="00184B70">
              <w:rPr>
                <w:rFonts w:ascii="Angsana New" w:hAnsi="Angsana New" w:cs="Angsana New"/>
                <w:sz w:val="30"/>
                <w:szCs w:val="30"/>
                <w:cs/>
              </w:rPr>
              <w:t>การวิเคราะห์ความอ่อนไหวเพื่อพิจารณาผลกระทบจากความเปลี่ยนแปลงในข้อสมมติ</w:t>
            </w:r>
            <w:r w:rsidR="00F203F6">
              <w:rPr>
                <w:rFonts w:ascii="Angsana New" w:hAnsi="Angsana New" w:cs="Angsana New" w:hint="cs"/>
                <w:sz w:val="30"/>
                <w:szCs w:val="30"/>
                <w:cs/>
              </w:rPr>
              <w:t>หลัก</w:t>
            </w:r>
            <w:r w:rsidR="00184B70" w:rsidRPr="00184B70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ของผู้บริหาร </w:t>
            </w:r>
            <w:r w:rsidR="00184B70">
              <w:rPr>
                <w:rFonts w:ascii="Angsana New" w:hAnsi="Angsana New" w:cs="Angsana New" w:hint="cs"/>
                <w:sz w:val="30"/>
                <w:szCs w:val="30"/>
                <w:cs/>
              </w:rPr>
              <w:t>โดยอ้างอิง</w:t>
            </w:r>
            <w:r w:rsidRPr="00F264FF">
              <w:rPr>
                <w:rFonts w:ascii="Angsana New" w:hAnsi="Angsana New" w:cs="Angsana New"/>
                <w:sz w:val="30"/>
                <w:szCs w:val="30"/>
                <w:cs/>
              </w:rPr>
              <w:t>กับข้อมูลในอดีต แผนการดำเนินงานและข้อมูลของอุตสาหกรรม</w:t>
            </w:r>
          </w:p>
          <w:p w14:paraId="29E8C4E6" w14:textId="73E17BE7" w:rsidR="00EE1F54" w:rsidRDefault="00F264FF" w:rsidP="00F264FF">
            <w:pPr>
              <w:pStyle w:val="Default"/>
              <w:numPr>
                <w:ilvl w:val="0"/>
                <w:numId w:val="42"/>
              </w:numPr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64FF">
              <w:rPr>
                <w:rFonts w:ascii="Angsana New" w:hAnsi="Angsana New" w:cs="Angsana New"/>
                <w:sz w:val="30"/>
                <w:szCs w:val="30"/>
                <w:cs/>
              </w:rPr>
              <w:t>พิจารณา</w:t>
            </w:r>
            <w:r w:rsidR="00DB64CD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ความเหมาะสมของ</w:t>
            </w:r>
            <w:r w:rsidRPr="00F264FF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การเปิดเผยข้อมูลตามมาตรฐานการรายงานทางการเงิน</w:t>
            </w:r>
            <w:r w:rsidR="00DB64CD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</w:t>
            </w:r>
          </w:p>
        </w:tc>
      </w:tr>
    </w:tbl>
    <w:p w14:paraId="7CB2D01D" w14:textId="72E6EB82" w:rsidR="00F03F1C" w:rsidRDefault="00F03F1C"/>
    <w:p w14:paraId="1FE5C78D" w14:textId="4D25204C" w:rsidR="00F03F1C" w:rsidRDefault="00F03F1C"/>
    <w:p w14:paraId="2454E6AB" w14:textId="022A4524" w:rsidR="002B72B3" w:rsidRDefault="002B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2AAB23B6" w14:textId="77777777" w:rsidR="00F03F1C" w:rsidRDefault="00F03F1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463FF" w14:paraId="1DEA2A45" w14:textId="77777777" w:rsidTr="00D32C7F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4C05" w14:textId="344B59A5" w:rsidR="00B463FF" w:rsidRDefault="001E5CA2" w:rsidP="00D32C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E5CA2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การรับรู้รายได้จากการก่อสร้าง</w:t>
            </w:r>
          </w:p>
        </w:tc>
      </w:tr>
      <w:tr w:rsidR="00B463FF" w14:paraId="12DED667" w14:textId="77777777" w:rsidTr="00D32C7F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535C" w14:textId="2C5B37C4" w:rsidR="00B463FF" w:rsidRPr="00DE4103" w:rsidRDefault="000361F1" w:rsidP="00D32C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103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="00DE4103" w:rsidRPr="00DE4103">
              <w:rPr>
                <w:rFonts w:ascii="Angsana New" w:hAnsi="Angsana New"/>
                <w:sz w:val="30"/>
                <w:szCs w:val="30"/>
              </w:rPr>
              <w:t>4</w:t>
            </w:r>
            <w:r w:rsidRPr="00DE41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60035">
              <w:rPr>
                <w:rFonts w:ascii="Angsana New" w:hAnsi="Angsana New"/>
                <w:sz w:val="30"/>
                <w:szCs w:val="30"/>
              </w:rPr>
              <w:t>(</w:t>
            </w:r>
            <w:r w:rsidR="00D60035">
              <w:rPr>
                <w:rFonts w:ascii="Angsana New" w:hAnsi="Angsana New" w:hint="cs"/>
                <w:sz w:val="30"/>
                <w:szCs w:val="30"/>
                <w:cs/>
              </w:rPr>
              <w:t>ถ</w:t>
            </w:r>
            <w:r w:rsidR="00D6003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E4103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F203F6">
              <w:rPr>
                <w:rFonts w:ascii="Angsana New" w:hAnsi="Angsana New"/>
                <w:sz w:val="30"/>
                <w:szCs w:val="30"/>
              </w:rPr>
              <w:t>1</w:t>
            </w:r>
            <w:r w:rsidR="00DE4103">
              <w:rPr>
                <w:rFonts w:ascii="Angsana New" w:hAnsi="Angsana New"/>
                <w:sz w:val="30"/>
                <w:szCs w:val="30"/>
              </w:rPr>
              <w:t>8</w:t>
            </w:r>
            <w:r w:rsidRPr="00DE4103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  <w:r w:rsidR="00B463FF" w:rsidRPr="00DE410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463FF" w14:paraId="320F47C2" w14:textId="77777777" w:rsidTr="00D32C7F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E911" w14:textId="77777777" w:rsidR="00B463FF" w:rsidRDefault="00B463FF" w:rsidP="00D32C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D4C5" w14:textId="77777777" w:rsidR="00B463FF" w:rsidRDefault="00B463FF" w:rsidP="00D32C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E5CA2" w14:paraId="435840A1" w14:textId="77777777" w:rsidTr="002C38B1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A9ED" w14:textId="427734F1" w:rsidR="001E5CA2" w:rsidRPr="00F23F8C" w:rsidRDefault="001E5CA2" w:rsidP="001E5CA2">
            <w:pPr>
              <w:tabs>
                <w:tab w:val="left" w:pos="421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50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รายได้หลักของกลุ่มบริษัทมาจา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F7650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รายได้จากการก่อสร้าง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ตามสัญญาใน</w:t>
            </w:r>
            <w:r w:rsidRPr="00F76500">
              <w:rPr>
                <w:rFonts w:asciiTheme="majorBidi" w:hAnsiTheme="majorBidi" w:cstheme="majorBidi"/>
                <w:sz w:val="30"/>
                <w:szCs w:val="30"/>
                <w:cs/>
              </w:rPr>
              <w:t>หลายประเภท เช่น การรับเหมาก่อสร้างแบบครบวงจร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76500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การรับเหมาก่อสร้างโครงสร้างและงานระบบ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และอื่นๆ ทั้งนี้ </w:t>
            </w:r>
            <w:r w:rsidRPr="001178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เงื่อนไขที่กำหนดใน</w:t>
            </w:r>
            <w:r w:rsidRPr="001178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สัญญาแต่ละประเภทมีความ</w:t>
            </w:r>
            <w:r w:rsidRPr="0011781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หลากหลายและ</w:t>
            </w:r>
            <w:r w:rsidRPr="00117813">
              <w:rPr>
                <w:rFonts w:asciiTheme="majorBidi" w:hAnsiTheme="majorBidi" w:cstheme="majorBidi"/>
                <w:sz w:val="30"/>
                <w:szCs w:val="30"/>
                <w:cs/>
              </w:rPr>
              <w:t>แตกต่างกัน</w:t>
            </w:r>
            <w:r w:rsidRPr="00F765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7650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</w:t>
            </w:r>
            <w:r w:rsidRPr="00F76500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</w:t>
            </w:r>
            <w:r w:rsidRPr="00F23F8C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รับรู้เมื่อ</w:t>
            </w:r>
            <w:r w:rsidRPr="00F23F8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Pr="00F23F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บริษัทปฏิบัติตามภาระที่ต้องปฏิบัติแล้วเสร็จตลอดช่วงเวลาหนึ่ง (</w:t>
            </w:r>
            <w:r w:rsidRPr="00F23F8C">
              <w:rPr>
                <w:rFonts w:asciiTheme="majorBidi" w:hAnsiTheme="majorBidi"/>
                <w:sz w:val="30"/>
              </w:rPr>
              <w:t>over time</w:t>
            </w:r>
            <w:r w:rsidRPr="00F23F8C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F23F8C">
              <w:rPr>
                <w:rFonts w:asciiTheme="majorBidi" w:hAnsiTheme="majorBidi" w:cstheme="majorBidi"/>
                <w:sz w:val="30"/>
                <w:szCs w:val="30"/>
                <w:cs/>
              </w:rPr>
              <w:t>ตามระยะเวลาที่ระบุ</w:t>
            </w:r>
            <w:r w:rsidRPr="001E5CA2">
              <w:rPr>
                <w:rFonts w:asciiTheme="majorBidi" w:hAnsiTheme="majorBidi" w:cstheme="majorBidi"/>
                <w:sz w:val="30"/>
                <w:szCs w:val="30"/>
                <w:cs/>
              </w:rPr>
              <w:t>ไว้ในสัญญา โดยอ้างอิง</w:t>
            </w:r>
            <w:r w:rsidRPr="002C38B1">
              <w:rPr>
                <w:rFonts w:asciiTheme="majorBidi" w:hAnsiTheme="majorBidi" w:cstheme="majorBidi"/>
                <w:sz w:val="30"/>
                <w:szCs w:val="30"/>
                <w:cs/>
              </w:rPr>
              <w:t>ขั้นความสำเร็จของงาน</w:t>
            </w:r>
            <w:r w:rsidR="00F203F6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F23F8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แต่ละสัญญา</w:t>
            </w:r>
            <w:r w:rsidRPr="00F23F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วันสิ้นรอบระยะเวลารายงาน</w:t>
            </w:r>
            <w:r w:rsidRPr="00F23F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23F8C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ซึ่งรวมถึง</w:t>
            </w:r>
            <w:r w:rsidRPr="00F23F8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การพิจารณา</w:t>
            </w:r>
            <w:r w:rsidRPr="00F23F8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ผลขาดทุนที่อาจเกิดขึ้น</w:t>
            </w:r>
          </w:p>
          <w:p w14:paraId="2152BBBF" w14:textId="77777777" w:rsidR="001E5CA2" w:rsidRPr="00F23F8C" w:rsidRDefault="001E5CA2" w:rsidP="001E5CA2">
            <w:pPr>
              <w:tabs>
                <w:tab w:val="left" w:pos="421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F94F45" w14:textId="77777777" w:rsidR="001E5CA2" w:rsidRPr="00F23F8C" w:rsidRDefault="001E5CA2" w:rsidP="001E5CA2">
            <w:pPr>
              <w:tabs>
                <w:tab w:val="left" w:pos="421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3F8C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</w:t>
            </w:r>
            <w:r w:rsidRPr="00F23F8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Pr="00F23F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ก่อสร้าง </w:t>
            </w:r>
            <w:r w:rsidRPr="00F23F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ผลขาดทุนที่อาจเกิดขึ้น </w:t>
            </w:r>
            <w:r w:rsidRPr="00F23F8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ลูกหนี้ที่เกี่ยวข้องและสินทรัพย์ที่เกิดจากสัญญา</w:t>
            </w:r>
            <w:r w:rsidRPr="00F23F8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</w:t>
            </w:r>
            <w:r w:rsidRPr="00F23F8C">
              <w:rPr>
                <w:rFonts w:asciiTheme="majorBidi" w:hAnsiTheme="majorBidi" w:cstheme="majorBidi"/>
                <w:sz w:val="30"/>
                <w:szCs w:val="30"/>
                <w:cs/>
              </w:rPr>
              <w:t>กับปัจจัยสำคัญดังต่อไปนี้</w:t>
            </w:r>
          </w:p>
          <w:p w14:paraId="606315CE" w14:textId="77777777" w:rsidR="001E5CA2" w:rsidRPr="00F23F8C" w:rsidRDefault="001E5CA2" w:rsidP="004C4C9D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611"/>
              </w:tabs>
              <w:spacing w:after="0" w:line="240" w:lineRule="auto"/>
              <w:ind w:left="341"/>
              <w:rPr>
                <w:rFonts w:asciiTheme="majorBidi" w:hAnsiTheme="majorBidi" w:cstheme="majorBidi"/>
                <w:sz w:val="30"/>
                <w:szCs w:val="30"/>
              </w:rPr>
            </w:pPr>
            <w:r w:rsidRPr="00F23F8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ต้นทุนที่เกิดขึ้นจริง</w:t>
            </w:r>
          </w:p>
          <w:p w14:paraId="544876E5" w14:textId="77777777" w:rsidR="001E5CA2" w:rsidRPr="004C4C9D" w:rsidRDefault="001E5CA2" w:rsidP="004C4C9D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611"/>
              </w:tabs>
              <w:spacing w:after="0" w:line="240" w:lineRule="auto"/>
              <w:ind w:left="341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การสำรวจผลการปฏิบัติงานเสร็จสิ้นแล้วจนถึงปัจจุบัน </w:t>
            </w:r>
          </w:p>
          <w:p w14:paraId="7B062114" w14:textId="77777777" w:rsidR="001E5CA2" w:rsidRPr="00F76500" w:rsidRDefault="001E5CA2" w:rsidP="004C4C9D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611"/>
              </w:tabs>
              <w:spacing w:after="0" w:line="240" w:lineRule="auto"/>
              <w:ind w:left="341"/>
              <w:rPr>
                <w:rFonts w:asciiTheme="majorBidi" w:hAnsiTheme="majorBidi" w:cstheme="majorBidi"/>
                <w:sz w:val="30"/>
                <w:szCs w:val="30"/>
              </w:rPr>
            </w:pPr>
            <w:r w:rsidRPr="00F23F8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ประมาณการต้นทุนทั้งสิ้นของสัญญาและ</w:t>
            </w:r>
          </w:p>
          <w:p w14:paraId="14CE5245" w14:textId="7236DA1D" w:rsidR="00433BB9" w:rsidRDefault="001E5CA2" w:rsidP="004C4C9D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611"/>
              </w:tabs>
              <w:spacing w:after="0" w:line="240" w:lineRule="auto"/>
              <w:ind w:left="3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07B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ส่งผลให้</w:t>
            </w:r>
            <w:r w:rsidRPr="006F07BC">
              <w:rPr>
                <w:rFonts w:asciiTheme="majorBidi" w:hAnsiTheme="majorBidi" w:cstheme="majorBidi"/>
                <w:sz w:val="30"/>
                <w:szCs w:val="30"/>
                <w:cs/>
              </w:rPr>
              <w:t>เกิดการ</w:t>
            </w:r>
            <w:r w:rsidRPr="006F07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เปลี่ยนแปลงสัญญา </w:t>
            </w:r>
            <w:r w:rsidRPr="00F23F8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และการปรับ</w:t>
            </w:r>
            <w:r w:rsidRPr="00F23F8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</w:t>
            </w:r>
            <w:r w:rsidRPr="006F07BC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6F07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ต้นทุนทั้งสิ้นของสัญญา </w:t>
            </w:r>
          </w:p>
          <w:p w14:paraId="5F0DB5A4" w14:textId="77777777" w:rsidR="004B3579" w:rsidRDefault="004B3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0CDF73" w14:textId="380330FA" w:rsidR="001E5CA2" w:rsidRPr="004C4C9D" w:rsidRDefault="001E5CA2" w:rsidP="004C4C9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ข้าพเจ้าให้ความสำคัญในการตรวจสอบเรื่องดังกล่า</w:t>
            </w:r>
            <w:r w:rsidR="00433BB9" w:rsidRPr="004C4C9D">
              <w:rPr>
                <w:rFonts w:asciiTheme="majorBidi" w:hAnsiTheme="majorBidi" w:cstheme="majorBidi"/>
                <w:sz w:val="30"/>
                <w:szCs w:val="30"/>
                <w:cs/>
              </w:rPr>
              <w:t>ว</w:t>
            </w:r>
            <w:r w:rsidRPr="004C4C9D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เนื่องจากการรับรู้รายได้จากการก่อสร้างในแต่ล</w:t>
            </w:r>
            <w:r w:rsidR="00433BB9" w:rsidRPr="004C4C9D">
              <w:rPr>
                <w:rFonts w:asciiTheme="majorBidi" w:hAnsiTheme="majorBidi" w:cstheme="majorBidi"/>
                <w:sz w:val="30"/>
                <w:szCs w:val="30"/>
                <w:cs/>
              </w:rPr>
              <w:t>ะ</w:t>
            </w:r>
            <w:r w:rsidRPr="004C4C9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สัญญาเกี่ยวข้องกับการใช้วิจารณญาณและการประมาณการที่สำคัญของผู้บริหาร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57AB" w14:textId="77777777" w:rsidR="001E5CA2" w:rsidRPr="00F76500" w:rsidRDefault="001E5CA2" w:rsidP="004C4C9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F7650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22854404" w14:textId="6D7AC3F4" w:rsidR="001E5CA2" w:rsidRPr="001E5CA2" w:rsidRDefault="001E5CA2" w:rsidP="004C4C9D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6500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 เพื่อทำความเข้าใจและประเมินกระบวนการ</w:t>
            </w:r>
            <w:r w:rsidRPr="00F23F8C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เกี่ยวกับการ</w:t>
            </w:r>
            <w:r w:rsidRPr="00F23F8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จัดทำประมาณการต้นทุน</w:t>
            </w:r>
            <w:r w:rsidRPr="004C4C9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ทั้งสิ้นของสัญญา การคำนวณขั้นความสำเร็จขอ</w:t>
            </w:r>
            <w:r w:rsidR="00433BB9" w:rsidRPr="004C4C9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</w:t>
            </w:r>
            <w:r w:rsidRPr="004C4C9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งาน</w:t>
            </w:r>
            <w:r w:rsidRPr="001E5C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การรับรู้รายได้จากการก่อสร้าง รวมถึงการประเมินการออกแบบการควบคุมภายใน ทดสอบการนำมาปฏิบัติ และทดสอบประสิทธิผลของการควบคุมที่เกี่ยวข้อง </w:t>
            </w:r>
          </w:p>
          <w:p w14:paraId="6D8F21E5" w14:textId="77777777" w:rsidR="001E5CA2" w:rsidRPr="001E5CA2" w:rsidRDefault="001E5CA2" w:rsidP="004C4C9D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5C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ุ่มทดสอบประมาณการต้นทุนการก่อสร้างที่ได้รับอนุมัติจากผู้บริหารตลอดจนการเปลี่ยนแปลงประมาณการต้นทุนในระหว่างปี ต้นทุนที่เกิดขึ้นจริง รายได้จากการก่อสร้าง ผลขาดทุนที่อาจเกิดขึ้น ลูกหนี้ที่เกี่ยวข้อง และสินทรัพย์ที่เกิดจากสัญญา กับสัญญาและเอกสารประกอบรายการที่เกี่ยวข้อง </w:t>
            </w:r>
          </w:p>
          <w:p w14:paraId="2714433B" w14:textId="77777777" w:rsidR="001E5CA2" w:rsidRPr="001E5CA2" w:rsidRDefault="001E5CA2" w:rsidP="004C4C9D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5CA2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ประเมินความสมเหตุสมผลของการเปลี่ยนแปลงประมาณการต้นทุนในระหว่างปี</w:t>
            </w:r>
          </w:p>
          <w:p w14:paraId="4F63FDC8" w14:textId="77777777" w:rsidR="001E5CA2" w:rsidRPr="001E5CA2" w:rsidRDefault="001E5CA2" w:rsidP="004C4C9D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5CA2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สุ่มทดสอบข้อมูลที่ใช้ในการคำนวณ</w:t>
            </w:r>
            <w:r w:rsidRPr="002C38B1">
              <w:rPr>
                <w:rFonts w:asciiTheme="majorBidi" w:hAnsiTheme="majorBidi" w:cstheme="majorBidi"/>
                <w:sz w:val="30"/>
                <w:szCs w:val="30"/>
                <w:cs/>
              </w:rPr>
              <w:t>ขั้นความสำเร็จของงาน</w:t>
            </w:r>
            <w:r w:rsidRPr="001E5CA2">
              <w:rPr>
                <w:rFonts w:asciiTheme="majorBidi" w:hAnsiTheme="majorBidi" w:cstheme="majorBidi"/>
                <w:sz w:val="30"/>
                <w:szCs w:val="30"/>
                <w:cs/>
              </w:rPr>
              <w:t>กับเอกสารประกอบรายการ</w:t>
            </w:r>
          </w:p>
          <w:p w14:paraId="4A0BC935" w14:textId="77777777" w:rsidR="001E5CA2" w:rsidRPr="001E5CA2" w:rsidRDefault="001E5CA2" w:rsidP="004C4C9D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5CA2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วิเคราะห์กำไรขั้นต้น ความคืบหน้าของงานตามสัญญา และสอบถามฝ่ายบริหารถึงสาเหตุของผลต่าง</w:t>
            </w:r>
          </w:p>
          <w:p w14:paraId="0FB23998" w14:textId="6081B77B" w:rsidR="001E5CA2" w:rsidRPr="00F03F1C" w:rsidRDefault="001E5CA2" w:rsidP="001E5CA2">
            <w:pPr>
              <w:pStyle w:val="Default"/>
              <w:numPr>
                <w:ilvl w:val="0"/>
                <w:numId w:val="42"/>
              </w:numPr>
              <w:ind w:left="346" w:hanging="346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E5CA2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พิจารณาความเหมาะสมของ</w:t>
            </w:r>
            <w:r w:rsidRPr="00F7650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272183E2" w14:textId="56FBE9BC" w:rsidR="00B463FF" w:rsidRDefault="00B463FF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42A299" w14:textId="0285C85A" w:rsidR="002B72B3" w:rsidRDefault="002B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CDD3335" w14:textId="615968A8" w:rsidR="00DB56CF" w:rsidRDefault="00DB56CF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769E9F4" w14:textId="77777777" w:rsidR="0080023B" w:rsidRPr="00C101D5" w:rsidRDefault="0080023B" w:rsidP="0080023B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101D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เรื่องอื่น ๆ </w:t>
      </w:r>
    </w:p>
    <w:p w14:paraId="5540EF8F" w14:textId="77777777" w:rsidR="0080023B" w:rsidRDefault="0080023B" w:rsidP="0080023B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7332A73" w14:textId="5A1E5FC0" w:rsidR="0080023B" w:rsidRPr="008A03B0" w:rsidRDefault="0080023B" w:rsidP="0080023B">
      <w:pPr>
        <w:autoSpaceDE w:val="0"/>
        <w:autoSpaceDN w:val="0"/>
        <w:jc w:val="thaiDistribute"/>
        <w:rPr>
          <w:rFonts w:ascii="Angsana New" w:eastAsia="Calibri" w:hAnsi="Angsana New"/>
          <w:sz w:val="30"/>
          <w:szCs w:val="30"/>
        </w:rPr>
      </w:pPr>
      <w:r w:rsidRPr="008A03B0">
        <w:rPr>
          <w:rFonts w:ascii="Angsana New" w:eastAsia="Calibri" w:hAnsi="Angsana New"/>
          <w:sz w:val="30"/>
          <w:szCs w:val="30"/>
          <w:cs/>
        </w:rPr>
        <w:t>งบการเงินรวมและงบการเงินเฉพาะกิจการของ</w:t>
      </w:r>
      <w:r w:rsidR="00DA3138" w:rsidRPr="004C4C9D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8A03B0">
        <w:rPr>
          <w:rFonts w:ascii="Angsana New" w:eastAsia="Calibri" w:hAnsi="Angsana New"/>
          <w:sz w:val="30"/>
          <w:szCs w:val="30"/>
          <w:cs/>
        </w:rPr>
        <w:t xml:space="preserve">บริษัทสำหรับปีสิ้นสุดวันที่ </w:t>
      </w:r>
      <w:r w:rsidRPr="008A03B0">
        <w:rPr>
          <w:rFonts w:ascii="Angsana New" w:eastAsia="Calibri" w:hAnsi="Angsana New"/>
          <w:sz w:val="30"/>
          <w:szCs w:val="30"/>
        </w:rPr>
        <w:t xml:space="preserve">31 </w:t>
      </w:r>
      <w:r w:rsidRPr="008A03B0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8A03B0">
        <w:rPr>
          <w:rFonts w:ascii="Angsana New" w:eastAsia="Calibri" w:hAnsi="Angsana New"/>
          <w:sz w:val="30"/>
          <w:szCs w:val="30"/>
        </w:rPr>
        <w:t>2562</w:t>
      </w:r>
      <w:r w:rsidRPr="008A03B0">
        <w:rPr>
          <w:rFonts w:ascii="Angsana New" w:eastAsia="Calibri" w:hAnsi="Angsana New"/>
          <w:sz w:val="30"/>
          <w:szCs w:val="30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 </w:t>
      </w:r>
      <w:r w:rsidRPr="008A03B0">
        <w:rPr>
          <w:rFonts w:ascii="Angsana New" w:eastAsia="Calibri" w:hAnsi="Angsana New"/>
          <w:sz w:val="30"/>
          <w:szCs w:val="30"/>
        </w:rPr>
        <w:t>27</w:t>
      </w:r>
      <w:r w:rsidRPr="008A03B0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8A03B0">
        <w:rPr>
          <w:rFonts w:ascii="Angsana New" w:eastAsia="Calibri" w:hAnsi="Angsana New"/>
          <w:sz w:val="30"/>
          <w:szCs w:val="30"/>
        </w:rPr>
        <w:t>2563</w:t>
      </w:r>
    </w:p>
    <w:p w14:paraId="06C4B6AA" w14:textId="5AB3F18B" w:rsidR="009D5F35" w:rsidRPr="008A03B0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21DBA3" w14:textId="77777777" w:rsidR="0080023B" w:rsidRPr="008A03B0" w:rsidRDefault="0080023B" w:rsidP="0080023B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A03B0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59F3C964" w14:textId="77777777" w:rsidR="0080023B" w:rsidRPr="008A03B0" w:rsidRDefault="0080023B" w:rsidP="0080023B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7881DE9C" w14:textId="19BC5F61" w:rsidR="0080023B" w:rsidRPr="008A03B0" w:rsidRDefault="0080023B" w:rsidP="0080023B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4C4C9D">
        <w:rPr>
          <w:rFonts w:ascii="Angsana New" w:eastAsiaTheme="minorHAns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4C4C9D">
        <w:rPr>
          <w:rFonts w:ascii="Angsana New" w:eastAsiaTheme="minorHAnsi" w:hAnsi="Angsana New"/>
          <w:spacing w:val="-4"/>
          <w:sz w:val="30"/>
          <w:szCs w:val="30"/>
        </w:rPr>
        <w:t xml:space="preserve"> </w:t>
      </w:r>
      <w:r w:rsidRPr="004C4C9D">
        <w:rPr>
          <w:rFonts w:ascii="Angsana New" w:eastAsiaTheme="minorHAnsi" w:hAnsi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C4C9D">
        <w:rPr>
          <w:rFonts w:ascii="Angsana New" w:eastAsiaTheme="minorHAnsi" w:hAnsi="Angsana New"/>
          <w:spacing w:val="-4"/>
          <w:sz w:val="30"/>
          <w:szCs w:val="30"/>
        </w:rPr>
        <w:t xml:space="preserve"> </w:t>
      </w:r>
      <w:r w:rsidRPr="004C4C9D">
        <w:rPr>
          <w:rFonts w:ascii="Angsana New" w:eastAsiaTheme="minorHAnsi" w:hAnsi="Angsana New"/>
          <w:spacing w:val="-4"/>
          <w:sz w:val="30"/>
          <w:szCs w:val="30"/>
          <w:cs/>
        </w:rPr>
        <w:t>แต่ไม่รวมถึงงบการเ</w:t>
      </w:r>
      <w:r w:rsidR="00433BB9" w:rsidRPr="004C4C9D">
        <w:rPr>
          <w:rFonts w:ascii="Angsana New" w:eastAsiaTheme="minorHAnsi" w:hAnsi="Angsana New"/>
          <w:spacing w:val="-4"/>
          <w:sz w:val="30"/>
          <w:szCs w:val="30"/>
          <w:cs/>
        </w:rPr>
        <w:t>งิน</w:t>
      </w:r>
      <w:r w:rsidRPr="004C4C9D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8A03B0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A03B0">
        <w:rPr>
          <w:rFonts w:ascii="Angsana New" w:eastAsiaTheme="minorHAns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8A03B0">
        <w:rPr>
          <w:rFonts w:ascii="Angsana New" w:eastAsiaTheme="minorHAnsi" w:hAnsi="Angsana New"/>
          <w:sz w:val="30"/>
          <w:szCs w:val="30"/>
        </w:rPr>
        <w:t xml:space="preserve"> </w:t>
      </w:r>
      <w:r w:rsidRPr="008A03B0">
        <w:rPr>
          <w:rFonts w:ascii="Angsana New" w:eastAsiaTheme="minorHAns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9460C58" w14:textId="77777777" w:rsidR="0080023B" w:rsidRPr="008A03B0" w:rsidRDefault="0080023B" w:rsidP="0080023B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7F54679A" w14:textId="51C8187F" w:rsidR="0080023B" w:rsidRPr="008A03B0" w:rsidRDefault="0080023B" w:rsidP="0080023B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8A03B0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</w:t>
      </w:r>
      <w:r w:rsidRPr="008A03B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A03B0">
        <w:rPr>
          <w:rFonts w:ascii="Angsana New" w:eastAsiaTheme="minorHAnsi" w:hAnsi="Angsana New"/>
          <w:sz w:val="30"/>
          <w:szCs w:val="30"/>
          <w:cs/>
        </w:rPr>
        <w:t>ไม่ครอบคลุมถึงข้อมูลอื่นและข้าพเจ้าไม่ได้</w:t>
      </w:r>
      <w:r w:rsidR="009F7315" w:rsidRPr="008A03B0">
        <w:rPr>
          <w:rFonts w:ascii="Angsana New" w:eastAsiaTheme="minorHAnsi" w:hAnsi="Angsana New"/>
          <w:sz w:val="30"/>
          <w:szCs w:val="30"/>
          <w:cs/>
        </w:rPr>
        <w:br/>
      </w:r>
      <w:r w:rsidRPr="008A03B0">
        <w:rPr>
          <w:rFonts w:ascii="Angsana New" w:eastAsiaTheme="minorHAnsi" w:hAnsi="Angsana New"/>
          <w:sz w:val="30"/>
          <w:szCs w:val="30"/>
          <w:cs/>
        </w:rPr>
        <w:t>ให้ความเชื่อมั่นต่อข้อมูลอื่น</w:t>
      </w:r>
      <w:r w:rsidRPr="008A03B0">
        <w:rPr>
          <w:rFonts w:ascii="Angsana New" w:eastAsiaTheme="minorHAnsi" w:hAnsi="Angsana New"/>
          <w:sz w:val="30"/>
          <w:szCs w:val="30"/>
        </w:rPr>
        <w:t xml:space="preserve"> </w:t>
      </w:r>
    </w:p>
    <w:p w14:paraId="641784C4" w14:textId="77777777" w:rsidR="0080023B" w:rsidRPr="008A03B0" w:rsidRDefault="0080023B" w:rsidP="0080023B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754D3CED" w14:textId="48C18EBC" w:rsidR="0080023B" w:rsidRPr="008A03B0" w:rsidRDefault="0080023B" w:rsidP="0080023B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8A03B0">
        <w:rPr>
          <w:rFonts w:ascii="Angsana New" w:eastAsiaTheme="minorHAns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A03B0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8A03B0">
        <w:rPr>
          <w:rFonts w:ascii="Angsana New" w:eastAsiaTheme="minorHAnsi" w:hAnsi="Angsana New"/>
          <w:sz w:val="30"/>
          <w:szCs w:val="30"/>
          <w:cs/>
        </w:rPr>
        <w:t>คือ</w:t>
      </w:r>
      <w:r w:rsidRPr="008A03B0">
        <w:rPr>
          <w:rFonts w:ascii="Angsana New" w:eastAsiaTheme="minorHAnsi" w:hAnsi="Angsana New"/>
          <w:sz w:val="30"/>
          <w:szCs w:val="30"/>
        </w:rPr>
        <w:t xml:space="preserve"> </w:t>
      </w:r>
      <w:r w:rsidRPr="008A03B0">
        <w:rPr>
          <w:rFonts w:ascii="Angsana New" w:eastAsiaTheme="minorHAnsi" w:hAnsi="Angsana New"/>
          <w:sz w:val="30"/>
          <w:szCs w:val="30"/>
          <w:cs/>
        </w:rPr>
        <w:t>การอ่านข้อมูลอื่น</w:t>
      </w:r>
      <w:r w:rsidR="00DA3138" w:rsidRPr="004C4C9D">
        <w:rPr>
          <w:rFonts w:ascii="Angsana New" w:eastAsiaTheme="minorHAnsi" w:hAnsi="Angsana New"/>
          <w:sz w:val="30"/>
          <w:szCs w:val="30"/>
          <w:cs/>
        </w:rPr>
        <w:t>ตามที่ระบุข้างต้นเมื่อจัดทำแล้ว</w:t>
      </w:r>
      <w:r w:rsidRPr="008A03B0">
        <w:rPr>
          <w:rFonts w:ascii="Angsana New" w:eastAsiaTheme="minorHAnsi" w:hAnsi="Angsana New"/>
          <w:sz w:val="30"/>
          <w:szCs w:val="30"/>
          <w:cs/>
        </w:rPr>
        <w:t xml:space="preserve"> และพิจารณาว่าข้อมูลอื่นมีความขัดแย้งที่มีสาระสำคัญกับงบการเงิน</w:t>
      </w:r>
      <w:r w:rsidRPr="008A03B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A03B0">
        <w:rPr>
          <w:rFonts w:ascii="Angsana New" w:eastAsiaTheme="minorHAns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8A03B0">
        <w:rPr>
          <w:rFonts w:ascii="Angsana New" w:eastAsiaTheme="minorHAnsi" w:hAnsi="Angsana New"/>
          <w:sz w:val="30"/>
          <w:szCs w:val="30"/>
        </w:rPr>
        <w:t xml:space="preserve"> </w:t>
      </w:r>
      <w:r w:rsidRPr="008A03B0">
        <w:rPr>
          <w:rFonts w:ascii="Angsana New" w:eastAsiaTheme="minorHAns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A03B0">
        <w:rPr>
          <w:rFonts w:ascii="Angsana New" w:eastAsiaTheme="minorHAnsi" w:hAnsi="Angsana New"/>
          <w:sz w:val="30"/>
          <w:szCs w:val="30"/>
        </w:rPr>
        <w:t xml:space="preserve"> </w:t>
      </w:r>
    </w:p>
    <w:p w14:paraId="4B28DF8B" w14:textId="06ABE7E7" w:rsidR="0080023B" w:rsidRPr="008A03B0" w:rsidRDefault="0080023B" w:rsidP="0080023B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E3DBE3C" w14:textId="77777777" w:rsidR="00DA3138" w:rsidRPr="001218FF" w:rsidRDefault="00DA3138" w:rsidP="00DA313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C4C9D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BEC2B17" w14:textId="77777777" w:rsidR="00DA3138" w:rsidRPr="0080023B" w:rsidRDefault="00DA3138" w:rsidP="0080023B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A14AFAF" w14:textId="77777777" w:rsidR="0080023B" w:rsidRPr="0080023B" w:rsidRDefault="0080023B" w:rsidP="0080023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0023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0023B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06A4C4C3" w14:textId="77777777" w:rsidR="0080023B" w:rsidRPr="0080023B" w:rsidRDefault="0080023B" w:rsidP="0080023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1D2DCD" w14:textId="3A2CCDCA" w:rsidR="0080023B" w:rsidRPr="0080023B" w:rsidRDefault="0080023B" w:rsidP="0080023B">
      <w:pPr>
        <w:jc w:val="thaiDistribute"/>
        <w:rPr>
          <w:rFonts w:ascii="Angsana New" w:eastAsia="Calibri" w:hAnsi="Angsana New"/>
          <w:sz w:val="30"/>
          <w:szCs w:val="30"/>
        </w:rPr>
      </w:pPr>
      <w:r w:rsidRPr="0080023B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80023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0023B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>
        <w:rPr>
          <w:rFonts w:ascii="Angsana New" w:eastAsia="Calibri" w:hAnsi="Angsana New"/>
          <w:sz w:val="30"/>
          <w:szCs w:val="30"/>
        </w:rPr>
        <w:br/>
      </w:r>
      <w:r w:rsidRPr="0080023B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80023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0023B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C72FDD2" w14:textId="511B1E16" w:rsidR="0080023B" w:rsidRDefault="0080023B" w:rsidP="0080023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85E0192" w14:textId="696EEDC4" w:rsidR="005F1C5A" w:rsidRDefault="005F1C5A" w:rsidP="0080023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FA46D17" w14:textId="4B9CDB17" w:rsidR="002B72B3" w:rsidRDefault="002B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7A2D6AE2" w14:textId="77777777" w:rsidR="005F1C5A" w:rsidRPr="0080023B" w:rsidRDefault="005F1C5A" w:rsidP="0080023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2802DF0" w14:textId="77777777" w:rsidR="0080023B" w:rsidRPr="0080023B" w:rsidRDefault="0080023B" w:rsidP="0080023B">
      <w:pPr>
        <w:jc w:val="thaiDistribute"/>
        <w:rPr>
          <w:rFonts w:ascii="Angsana New" w:eastAsia="Calibri" w:hAnsi="Angsana New"/>
          <w:sz w:val="30"/>
          <w:szCs w:val="30"/>
        </w:rPr>
      </w:pPr>
      <w:r w:rsidRPr="0080023B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80023B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80023B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80023B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80023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0023B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0023B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80023B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80023B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80023B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80023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0023B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A6F496C" w14:textId="77777777" w:rsidR="0080023B" w:rsidRPr="0080023B" w:rsidRDefault="0080023B" w:rsidP="0080023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241A701" w14:textId="77777777" w:rsidR="0080023B" w:rsidRDefault="0080023B" w:rsidP="0080023B">
      <w:pPr>
        <w:jc w:val="thaiDistribute"/>
        <w:rPr>
          <w:rFonts w:ascii="Angsana New" w:hAnsi="Angsana New"/>
          <w:sz w:val="30"/>
          <w:szCs w:val="30"/>
        </w:rPr>
      </w:pPr>
      <w:r w:rsidRPr="0080023B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80023B">
        <w:rPr>
          <w:rFonts w:ascii="Angsana New" w:eastAsia="Calibri" w:hAnsi="Angsana New" w:hint="cs"/>
          <w:sz w:val="30"/>
          <w:szCs w:val="30"/>
          <w:cs/>
        </w:rPr>
        <w:t>สอดส่อง</w:t>
      </w:r>
      <w:r w:rsidRPr="0080023B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80023B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1394365E" w14:textId="77777777" w:rsidR="00F264FF" w:rsidRDefault="00F264FF" w:rsidP="0080023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4A1C74D" w14:textId="40859F84" w:rsidR="0080023B" w:rsidRPr="0080023B" w:rsidRDefault="0080023B" w:rsidP="0080023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0023B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D679E7B" w14:textId="77777777" w:rsidR="0080023B" w:rsidRPr="0080023B" w:rsidRDefault="0080023B" w:rsidP="0080023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B378F6D" w14:textId="5E481F92" w:rsidR="0080023B" w:rsidRPr="0080023B" w:rsidRDefault="0080023B" w:rsidP="0080023B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80023B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0023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0023B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>
        <w:rPr>
          <w:rFonts w:ascii="Angsana New" w:eastAsia="Calibri" w:hAnsi="Angsana New"/>
          <w:sz w:val="30"/>
          <w:szCs w:val="30"/>
        </w:rPr>
        <w:br/>
      </w:r>
      <w:r w:rsidRPr="0080023B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>
        <w:rPr>
          <w:rFonts w:ascii="Angsana New" w:eastAsia="Calibri" w:hAnsi="Angsana New"/>
          <w:sz w:val="30"/>
          <w:szCs w:val="30"/>
        </w:rPr>
        <w:br/>
      </w:r>
      <w:r w:rsidRPr="0080023B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80023B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D863205" w14:textId="77777777" w:rsidR="0080023B" w:rsidRPr="0080023B" w:rsidRDefault="0080023B" w:rsidP="0080023B">
      <w:pPr>
        <w:jc w:val="thaiDistribute"/>
        <w:rPr>
          <w:rFonts w:ascii="Angsana New" w:hAnsi="Angsana New"/>
          <w:sz w:val="30"/>
          <w:szCs w:val="30"/>
        </w:rPr>
      </w:pPr>
      <w:r w:rsidRPr="0080023B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2039D976" w14:textId="77777777" w:rsidR="0080023B" w:rsidRPr="0080023B" w:rsidRDefault="0080023B" w:rsidP="0080023B">
      <w:pPr>
        <w:jc w:val="thaiDistribute"/>
        <w:rPr>
          <w:rFonts w:ascii="Angsana New" w:hAnsi="Angsana New"/>
          <w:sz w:val="30"/>
          <w:szCs w:val="30"/>
        </w:rPr>
      </w:pPr>
      <w:r w:rsidRPr="0080023B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6585038" w14:textId="6F3D7C0C" w:rsidR="0080023B" w:rsidRPr="0080023B" w:rsidRDefault="0080023B" w:rsidP="00F0298D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0023B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0023B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</w:rPr>
        <w:br/>
      </w:r>
      <w:r w:rsidRPr="0080023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80023B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>
        <w:rPr>
          <w:rFonts w:ascii="Angsana New" w:eastAsia="Calibri" w:hAnsi="Angsana New"/>
          <w:sz w:val="30"/>
          <w:szCs w:val="30"/>
        </w:rPr>
        <w:br/>
      </w:r>
      <w:r w:rsidRPr="0080023B">
        <w:rPr>
          <w:rFonts w:ascii="Angsana New" w:eastAsia="Calibri" w:hAnsi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>
        <w:rPr>
          <w:rFonts w:ascii="Angsana New" w:eastAsia="Calibri" w:hAnsi="Angsana New"/>
          <w:sz w:val="30"/>
          <w:szCs w:val="30"/>
        </w:rPr>
        <w:br/>
      </w:r>
      <w:r w:rsidRPr="0080023B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80023B">
        <w:rPr>
          <w:rFonts w:ascii="Angsana New" w:hAnsi="Angsana New"/>
          <w:sz w:val="30"/>
          <w:szCs w:val="30"/>
          <w:cs/>
        </w:rPr>
        <w:t>ายใน</w:t>
      </w:r>
    </w:p>
    <w:p w14:paraId="650A51B4" w14:textId="3B6A566A" w:rsidR="0080023B" w:rsidRDefault="0080023B" w:rsidP="00F0298D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0023B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0023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80023B">
        <w:rPr>
          <w:rFonts w:ascii="Angsana New" w:hAnsi="Angsana New"/>
          <w:sz w:val="30"/>
          <w:szCs w:val="30"/>
          <w:cs/>
        </w:rPr>
        <w:t>บริษัท</w:t>
      </w:r>
    </w:p>
    <w:p w14:paraId="57ED4CAB" w14:textId="77777777" w:rsidR="0080023B" w:rsidRPr="0080023B" w:rsidRDefault="0080023B" w:rsidP="00F0298D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0023B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0023B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5A313A3" w14:textId="24CCC455" w:rsidR="0080023B" w:rsidRPr="0080023B" w:rsidRDefault="0080023B" w:rsidP="00F0298D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0023B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80023B">
        <w:rPr>
          <w:rFonts w:ascii="Angsana New" w:hAnsi="Angsana New"/>
          <w:sz w:val="30"/>
          <w:szCs w:val="30"/>
          <w:cs/>
        </w:rPr>
        <w:lastRenderedPageBreak/>
        <w:t>ให้เกิดข้อสงสัยอย่างมีนัยสำคัญต่อความสามารถของ</w:t>
      </w:r>
      <w:r w:rsidRPr="0080023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80023B">
        <w:rPr>
          <w:rFonts w:ascii="Angsana New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>
        <w:rPr>
          <w:rFonts w:ascii="Angsana New" w:hAnsi="Angsana New"/>
          <w:sz w:val="30"/>
          <w:szCs w:val="30"/>
        </w:rPr>
        <w:br/>
      </w:r>
      <w:r w:rsidRPr="0080023B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80023B">
        <w:rPr>
          <w:rFonts w:ascii="Angsana New" w:hAnsi="Angsana New" w:hint="cs"/>
          <w:sz w:val="30"/>
          <w:szCs w:val="30"/>
          <w:cs/>
        </w:rPr>
        <w:t xml:space="preserve"> </w:t>
      </w:r>
      <w:r w:rsidRPr="0080023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80023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80023B">
        <w:rPr>
          <w:rFonts w:ascii="Angsana New" w:hAnsi="Angsana New"/>
          <w:sz w:val="30"/>
          <w:szCs w:val="30"/>
          <w:cs/>
        </w:rPr>
        <w:t>ถึงการเปิดเผย</w:t>
      </w:r>
      <w:r w:rsidRPr="0080023B">
        <w:rPr>
          <w:rFonts w:ascii="Angsana New" w:hAnsi="Angsana New" w:hint="cs"/>
          <w:sz w:val="30"/>
          <w:szCs w:val="30"/>
          <w:cs/>
        </w:rPr>
        <w:t>ข้อมูล</w:t>
      </w:r>
      <w:r w:rsidRPr="0080023B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80023B">
        <w:rPr>
          <w:rFonts w:ascii="Angsana New" w:hAnsi="Angsana New" w:hint="cs"/>
          <w:sz w:val="30"/>
          <w:szCs w:val="30"/>
          <w:cs/>
        </w:rPr>
        <w:t xml:space="preserve"> </w:t>
      </w:r>
      <w:r w:rsidRPr="0080023B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80023B">
        <w:rPr>
          <w:rFonts w:ascii="Angsana New" w:hAnsi="Angsana New" w:hint="cs"/>
          <w:sz w:val="30"/>
          <w:szCs w:val="30"/>
          <w:cs/>
        </w:rPr>
        <w:t>ข้อมูล</w:t>
      </w:r>
      <w:r w:rsidRPr="0080023B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0023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80023B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1C35340D" w14:textId="0BBC1755" w:rsidR="0080023B" w:rsidRPr="0080023B" w:rsidRDefault="0080023B" w:rsidP="00F0298D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0023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>
        <w:rPr>
          <w:rFonts w:ascii="Angsana New" w:hAnsi="Angsana New"/>
          <w:sz w:val="30"/>
          <w:szCs w:val="30"/>
        </w:rPr>
        <w:br/>
      </w:r>
      <w:r w:rsidRPr="0080023B">
        <w:rPr>
          <w:rFonts w:ascii="Angsana New" w:hAnsi="Angsana New"/>
          <w:sz w:val="30"/>
          <w:szCs w:val="30"/>
          <w:cs/>
        </w:rPr>
        <w:t>การเปิดเผย</w:t>
      </w:r>
      <w:r w:rsidRPr="0080023B">
        <w:rPr>
          <w:rFonts w:ascii="Angsana New" w:hAnsi="Angsana New" w:hint="cs"/>
          <w:sz w:val="30"/>
          <w:szCs w:val="30"/>
          <w:cs/>
        </w:rPr>
        <w:t>ข้อมูล</w:t>
      </w:r>
      <w:r w:rsidRPr="0080023B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</w:t>
      </w:r>
      <w:r>
        <w:rPr>
          <w:rFonts w:ascii="Angsana New" w:hAnsi="Angsana New"/>
          <w:sz w:val="30"/>
          <w:szCs w:val="30"/>
        </w:rPr>
        <w:br/>
      </w:r>
      <w:r w:rsidRPr="0080023B">
        <w:rPr>
          <w:rFonts w:ascii="Angsana New" w:hAnsi="Angsana New"/>
          <w:sz w:val="30"/>
          <w:szCs w:val="30"/>
          <w:cs/>
        </w:rPr>
        <w:t>มีการนำเสนอข้อมูลโดยถูกต้องตามที่ควร</w:t>
      </w:r>
      <w:r w:rsidRPr="0080023B">
        <w:rPr>
          <w:rFonts w:ascii="Angsana New" w:hAnsi="Angsana New" w:hint="cs"/>
          <w:sz w:val="30"/>
          <w:szCs w:val="30"/>
          <w:cs/>
        </w:rPr>
        <w:t>หรือไม่</w:t>
      </w:r>
      <w:r w:rsidRPr="0080023B">
        <w:rPr>
          <w:rFonts w:ascii="Angsana New" w:hAnsi="Angsana New"/>
          <w:sz w:val="30"/>
          <w:szCs w:val="30"/>
          <w:cs/>
        </w:rPr>
        <w:t xml:space="preserve">   </w:t>
      </w:r>
    </w:p>
    <w:p w14:paraId="575AA43A" w14:textId="77777777" w:rsidR="0080023B" w:rsidRDefault="0080023B" w:rsidP="00F0298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80023B">
        <w:rPr>
          <w:rFonts w:ascii="Angsana New" w:hAnsi="Angsana New" w:cs="Angsana New"/>
          <w:sz w:val="30"/>
          <w:szCs w:val="30"/>
          <w:cs/>
        </w:rPr>
        <w:t>ได้</w:t>
      </w:r>
      <w:r w:rsidRPr="0080023B">
        <w:rPr>
          <w:rFonts w:ascii="Angsana New" w:hAnsi="Angsana New" w:cs="Angsana New" w:hint="cs"/>
          <w:sz w:val="30"/>
          <w:szCs w:val="30"/>
          <w:cs/>
        </w:rPr>
        <w:t>รับ</w:t>
      </w:r>
      <w:r w:rsidRPr="0080023B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0023B">
        <w:rPr>
          <w:rFonts w:ascii="Angsana New" w:hAnsi="Angsana New" w:cs="Angsana New"/>
          <w:sz w:val="30"/>
          <w:szCs w:val="30"/>
        </w:rPr>
        <w:t xml:space="preserve"> </w:t>
      </w:r>
      <w:r w:rsidRPr="0080023B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80023B">
        <w:rPr>
          <w:rFonts w:ascii="Angsana New" w:hAnsi="Angsana New" w:cs="Angsana New" w:hint="cs"/>
          <w:sz w:val="30"/>
          <w:szCs w:val="30"/>
          <w:cs/>
        </w:rPr>
        <w:t>การกำหนดแนวทาง</w:t>
      </w:r>
      <w:r w:rsidRPr="0080023B">
        <w:rPr>
          <w:rFonts w:ascii="Angsana New" w:hAnsi="Angsana New" w:cs="Angsana New"/>
          <w:sz w:val="30"/>
          <w:szCs w:val="30"/>
        </w:rPr>
        <w:br/>
      </w:r>
      <w:r w:rsidRPr="0080023B">
        <w:rPr>
          <w:rFonts w:ascii="Angsana New" w:hAnsi="Angsana New" w:cs="Angsana New" w:hint="cs"/>
          <w:sz w:val="30"/>
          <w:szCs w:val="30"/>
          <w:cs/>
        </w:rPr>
        <w:t xml:space="preserve">การควบคุมดูแล </w:t>
      </w:r>
      <w:r w:rsidRPr="0080023B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80023B">
        <w:rPr>
          <w:rFonts w:ascii="Angsana New" w:hAnsi="Angsana New" w:cs="Angsana New"/>
          <w:sz w:val="30"/>
          <w:szCs w:val="30"/>
        </w:rPr>
        <w:t xml:space="preserve"> </w:t>
      </w:r>
      <w:r w:rsidRPr="0080023B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709231E" w14:textId="7AFE6B05" w:rsidR="0080023B" w:rsidRPr="0080023B" w:rsidRDefault="0080023B" w:rsidP="008002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023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80023B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80023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0023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80023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80023B">
        <w:rPr>
          <w:rFonts w:ascii="Angsana New" w:hAnsi="Angsana New"/>
          <w:sz w:val="30"/>
          <w:szCs w:val="30"/>
          <w:cs/>
        </w:rPr>
        <w:t>งข้าพเจ้า</w:t>
      </w:r>
    </w:p>
    <w:p w14:paraId="14952219" w14:textId="77777777" w:rsidR="0080023B" w:rsidRPr="0080023B" w:rsidRDefault="0080023B" w:rsidP="0080023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849D7A6" w14:textId="337E8976" w:rsidR="0080023B" w:rsidRPr="0080023B" w:rsidRDefault="0080023B" w:rsidP="0080023B">
      <w:pPr>
        <w:jc w:val="thaiDistribute"/>
        <w:rPr>
          <w:rFonts w:ascii="Angsana New" w:hAnsi="Angsana New"/>
          <w:sz w:val="30"/>
          <w:szCs w:val="30"/>
        </w:rPr>
      </w:pPr>
      <w:r w:rsidRPr="0080023B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Angsana New" w:eastAsia="Calibri" w:hAnsi="Angsana New"/>
          <w:sz w:val="30"/>
          <w:szCs w:val="30"/>
        </w:rPr>
        <w:br/>
      </w:r>
      <w:r w:rsidRPr="0080023B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>
        <w:rPr>
          <w:rFonts w:ascii="Angsana New" w:eastAsia="Calibri" w:hAnsi="Angsana New"/>
          <w:sz w:val="30"/>
          <w:szCs w:val="30"/>
        </w:rPr>
        <w:br/>
      </w:r>
      <w:r w:rsidRPr="0080023B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0023B">
        <w:rPr>
          <w:rFonts w:ascii="Angsana New" w:hAnsi="Angsana New"/>
          <w:sz w:val="30"/>
          <w:szCs w:val="30"/>
          <w:cs/>
        </w:rPr>
        <w:t>อิสระ</w:t>
      </w:r>
    </w:p>
    <w:p w14:paraId="03E2C87C" w14:textId="080F539E" w:rsidR="0080023B" w:rsidRDefault="0080023B" w:rsidP="0080023B">
      <w:pPr>
        <w:jc w:val="thaiDistribute"/>
        <w:rPr>
          <w:rFonts w:ascii="Angsana New" w:hAnsi="Angsana New"/>
          <w:sz w:val="30"/>
          <w:szCs w:val="30"/>
        </w:rPr>
      </w:pPr>
    </w:p>
    <w:p w14:paraId="4F0790B7" w14:textId="70479EC9" w:rsidR="005F1C5A" w:rsidRDefault="005F1C5A" w:rsidP="0080023B">
      <w:pPr>
        <w:jc w:val="thaiDistribute"/>
        <w:rPr>
          <w:rFonts w:ascii="Angsana New" w:hAnsi="Angsana New"/>
          <w:sz w:val="30"/>
          <w:szCs w:val="30"/>
        </w:rPr>
      </w:pPr>
    </w:p>
    <w:p w14:paraId="06A36ADA" w14:textId="2D024D13" w:rsidR="005F1C5A" w:rsidRDefault="005F1C5A" w:rsidP="0080023B">
      <w:pPr>
        <w:jc w:val="thaiDistribute"/>
        <w:rPr>
          <w:rFonts w:ascii="Angsana New" w:hAnsi="Angsana New"/>
          <w:sz w:val="30"/>
          <w:szCs w:val="30"/>
        </w:rPr>
      </w:pPr>
    </w:p>
    <w:p w14:paraId="4C539D0E" w14:textId="3EBD030B" w:rsidR="00DB56CF" w:rsidRDefault="00DB56CF" w:rsidP="0080023B">
      <w:pPr>
        <w:jc w:val="thaiDistribute"/>
        <w:rPr>
          <w:rFonts w:ascii="Angsana New" w:hAnsi="Angsana New"/>
          <w:sz w:val="30"/>
          <w:szCs w:val="30"/>
        </w:rPr>
      </w:pPr>
    </w:p>
    <w:p w14:paraId="742A987B" w14:textId="21289E92" w:rsidR="00DB56CF" w:rsidRDefault="00DB56CF" w:rsidP="0080023B">
      <w:pPr>
        <w:jc w:val="thaiDistribute"/>
        <w:rPr>
          <w:rFonts w:ascii="Angsana New" w:hAnsi="Angsana New"/>
          <w:sz w:val="30"/>
          <w:szCs w:val="30"/>
        </w:rPr>
      </w:pPr>
    </w:p>
    <w:p w14:paraId="2E58127E" w14:textId="6D834ECC" w:rsidR="002B72B3" w:rsidRDefault="002B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C846759" w14:textId="5E7DAD4D" w:rsidR="005F1C5A" w:rsidRDefault="005F1C5A" w:rsidP="0080023B">
      <w:pPr>
        <w:jc w:val="thaiDistribute"/>
        <w:rPr>
          <w:rFonts w:ascii="Angsana New" w:hAnsi="Angsana New"/>
          <w:sz w:val="30"/>
          <w:szCs w:val="30"/>
        </w:rPr>
      </w:pPr>
    </w:p>
    <w:p w14:paraId="2E31F3F9" w14:textId="203A7370" w:rsidR="0080023B" w:rsidRPr="0080023B" w:rsidRDefault="0080023B" w:rsidP="0080023B">
      <w:pPr>
        <w:jc w:val="thaiDistribute"/>
        <w:rPr>
          <w:rFonts w:ascii="Angsana New" w:hAnsi="Angsana New"/>
          <w:sz w:val="30"/>
          <w:szCs w:val="30"/>
        </w:rPr>
      </w:pPr>
      <w:r w:rsidRPr="0080023B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>
        <w:rPr>
          <w:rFonts w:ascii="Angsana New" w:hAnsi="Angsana New"/>
          <w:sz w:val="30"/>
          <w:szCs w:val="30"/>
        </w:rPr>
        <w:br/>
      </w:r>
      <w:r w:rsidRPr="0080023B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>
        <w:rPr>
          <w:rFonts w:ascii="Angsana New" w:hAnsi="Angsana New"/>
          <w:sz w:val="30"/>
          <w:szCs w:val="30"/>
        </w:rPr>
        <w:br/>
      </w:r>
      <w:r w:rsidRPr="0080023B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44463EDB" w14:textId="77777777" w:rsidR="0080023B" w:rsidRPr="00E00820" w:rsidRDefault="0080023B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A04DDB" w14:textId="2DDA48EB" w:rsidR="009D5F35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A2C2C19" w14:textId="7BA494EB" w:rsidR="005F1C5A" w:rsidRDefault="005F1C5A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3F1F367" w14:textId="77777777" w:rsidR="005F1C5A" w:rsidRPr="00E00820" w:rsidRDefault="005F1C5A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D7A9F0" w14:textId="77777777" w:rsidR="009D5F35" w:rsidRPr="00E00820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79F6529" w14:textId="25E8BA87" w:rsidR="0087701D" w:rsidRPr="00E00820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/>
          <w:sz w:val="30"/>
          <w:szCs w:val="30"/>
        </w:rPr>
        <w:t>(</w:t>
      </w:r>
      <w:r w:rsidR="0011387D" w:rsidRPr="00E00820">
        <w:rPr>
          <w:rFonts w:ascii="Angsana New" w:hAnsi="Angsana New" w:hint="cs"/>
          <w:sz w:val="30"/>
          <w:szCs w:val="30"/>
          <w:cs/>
        </w:rPr>
        <w:t>วิภาวรรณ</w:t>
      </w:r>
      <w:r w:rsidR="0011387D" w:rsidRPr="00E00820">
        <w:rPr>
          <w:rFonts w:ascii="Angsana New" w:hAnsi="Angsana New"/>
          <w:sz w:val="30"/>
          <w:szCs w:val="30"/>
        </w:rPr>
        <w:t xml:space="preserve"> </w:t>
      </w:r>
      <w:r w:rsidR="0011387D" w:rsidRPr="00E00820">
        <w:rPr>
          <w:rFonts w:ascii="Angsana New" w:hAnsi="Angsana New" w:hint="cs"/>
          <w:sz w:val="30"/>
          <w:szCs w:val="30"/>
          <w:cs/>
        </w:rPr>
        <w:t>ปัทวันวิเวก</w:t>
      </w:r>
      <w:r w:rsidRPr="00E00820">
        <w:rPr>
          <w:rFonts w:ascii="Angsana New" w:hAnsi="Angsana New"/>
          <w:sz w:val="30"/>
          <w:szCs w:val="30"/>
        </w:rPr>
        <w:t>)</w:t>
      </w:r>
    </w:p>
    <w:p w14:paraId="28F88ADF" w14:textId="77777777" w:rsidR="0087701D" w:rsidRPr="00E00820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1F45098" w14:textId="773601C2" w:rsidR="0087701D" w:rsidRPr="00E00820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1387D" w:rsidRPr="00E00820">
        <w:rPr>
          <w:rFonts w:ascii="Angsana New" w:hAnsi="Angsana New"/>
          <w:sz w:val="30"/>
          <w:szCs w:val="30"/>
        </w:rPr>
        <w:t>4795</w:t>
      </w:r>
    </w:p>
    <w:p w14:paraId="74C4D146" w14:textId="77777777" w:rsidR="006F69A3" w:rsidRPr="00E00820" w:rsidRDefault="006F69A3" w:rsidP="00764E43">
      <w:pPr>
        <w:rPr>
          <w:rFonts w:ascii="Angsana New" w:hAnsi="Angsana New"/>
          <w:sz w:val="30"/>
          <w:szCs w:val="30"/>
        </w:rPr>
      </w:pPr>
    </w:p>
    <w:p w14:paraId="3D9D6683" w14:textId="77777777" w:rsidR="006F69A3" w:rsidRPr="00E00820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A7281A3" w14:textId="77777777" w:rsidR="0043244A" w:rsidRPr="00E00820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0B012074" w14:textId="77777777" w:rsidR="00047D99" w:rsidRDefault="009F7315" w:rsidP="00764E43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3445F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2564</w:t>
      </w:r>
    </w:p>
    <w:p w14:paraId="3357BAE5" w14:textId="77777777" w:rsidR="002B72B3" w:rsidRDefault="002B72B3" w:rsidP="00764E43">
      <w:pPr>
        <w:jc w:val="both"/>
        <w:rPr>
          <w:rFonts w:ascii="Angsana New" w:hAnsi="Angsana New"/>
          <w:sz w:val="30"/>
          <w:szCs w:val="30"/>
        </w:rPr>
      </w:pPr>
    </w:p>
    <w:p w14:paraId="27CDC00B" w14:textId="77777777" w:rsidR="003565DE" w:rsidRPr="008A7A44" w:rsidRDefault="003565DE" w:rsidP="0013093F">
      <w:pPr>
        <w:pStyle w:val="BodyText2"/>
        <w:tabs>
          <w:tab w:val="left" w:pos="540"/>
        </w:tabs>
        <w:rPr>
          <w:b/>
          <w:bCs/>
          <w:cs/>
        </w:rPr>
      </w:pPr>
    </w:p>
    <w:sectPr w:rsidR="003565DE" w:rsidRPr="008A7A44" w:rsidSect="00821023">
      <w:headerReference w:type="default" r:id="rId16"/>
      <w:footerReference w:type="default" r:id="rId17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B87A1" w14:textId="77777777" w:rsidR="00A05BE5" w:rsidRDefault="00A05BE5" w:rsidP="003D743A">
      <w:r>
        <w:separator/>
      </w:r>
    </w:p>
  </w:endnote>
  <w:endnote w:type="continuationSeparator" w:id="0">
    <w:p w14:paraId="7B682AA5" w14:textId="77777777" w:rsidR="00A05BE5" w:rsidRDefault="00A05BE5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29FAB" w14:textId="77777777" w:rsidR="002B72B3" w:rsidRDefault="002B72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B5AD6" w14:textId="77777777" w:rsidR="00BF0718" w:rsidRPr="00EA1E3C" w:rsidRDefault="00BF0718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CD432" w14:textId="77777777" w:rsidR="002B72B3" w:rsidRDefault="002B72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6C8E1" w14:textId="3FBBF843" w:rsidR="00BF0718" w:rsidRPr="002451A5" w:rsidRDefault="00BF0718">
    <w:pPr>
      <w:pStyle w:val="Footer"/>
      <w:jc w:val="center"/>
      <w:rPr>
        <w:rFonts w:asciiTheme="minorHAnsi" w:hAnsiTheme="minorHAnsi" w:cstheme="minorHAnsi"/>
        <w:sz w:val="32"/>
        <w:szCs w:val="32"/>
      </w:rPr>
    </w:pPr>
  </w:p>
  <w:p w14:paraId="60A527F8" w14:textId="77777777" w:rsidR="00BF0718" w:rsidRPr="000C1FE9" w:rsidRDefault="00BF0718">
    <w:pPr>
      <w:pStyle w:val="Footer"/>
      <w:jc w:val="center"/>
      <w:rPr>
        <w:rFonts w:asciiTheme="majorBidi" w:hAnsiTheme="majorBidi" w:cstheme="majorBidi"/>
        <w:noProof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60661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bookmarkStart w:id="2" w:name="_GoBack" w:displacedByCustomXml="prev"/>
      <w:p w14:paraId="18BEC44F" w14:textId="18A4EE22" w:rsidR="002B72B3" w:rsidRPr="002B72B3" w:rsidRDefault="002B72B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B72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B72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B72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B72B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B72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bookmarkEnd w:id="2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8867C" w14:textId="77777777" w:rsidR="00A05BE5" w:rsidRDefault="00A05BE5" w:rsidP="003D743A">
      <w:r>
        <w:separator/>
      </w:r>
    </w:p>
  </w:footnote>
  <w:footnote w:type="continuationSeparator" w:id="0">
    <w:p w14:paraId="08177E76" w14:textId="77777777" w:rsidR="00A05BE5" w:rsidRDefault="00A05BE5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42CDE" w14:textId="77777777" w:rsidR="002B72B3" w:rsidRDefault="002B72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56E9C" w14:textId="77777777" w:rsidR="00BF0718" w:rsidRDefault="00BF0718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5AC10F8B" w14:textId="77777777" w:rsidR="00BF0718" w:rsidRPr="00562FFF" w:rsidRDefault="00BF0718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7505" w14:textId="77777777" w:rsidR="002B72B3" w:rsidRDefault="002B72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F744A" w14:textId="77777777" w:rsidR="00BF0718" w:rsidRPr="009004AE" w:rsidRDefault="00BF0718" w:rsidP="003D4E48">
    <w:pPr>
      <w:pStyle w:val="Header"/>
      <w:rPr>
        <w:rFonts w:asciiTheme="majorBidi" w:hAnsiTheme="majorBidi" w:cstheme="majorBidi"/>
        <w:sz w:val="32"/>
        <w:szCs w:val="32"/>
      </w:rPr>
    </w:pPr>
  </w:p>
  <w:p w14:paraId="0E1D1387" w14:textId="77777777" w:rsidR="00BF0718" w:rsidRPr="009004AE" w:rsidRDefault="00BF0718" w:rsidP="003D4E4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D2AAD" w14:textId="77777777" w:rsidR="00BF0718" w:rsidRPr="00695955" w:rsidRDefault="00BF0718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9094383"/>
    <w:multiLevelType w:val="hybridMultilevel"/>
    <w:tmpl w:val="47840156"/>
    <w:lvl w:ilvl="0" w:tplc="AEF2F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5C3160"/>
    <w:multiLevelType w:val="multilevel"/>
    <w:tmpl w:val="824E834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AB925AE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7A57FE"/>
    <w:multiLevelType w:val="hybridMultilevel"/>
    <w:tmpl w:val="07A22B1E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E877DE4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2655B8E"/>
    <w:multiLevelType w:val="hybridMultilevel"/>
    <w:tmpl w:val="44E8CA7E"/>
    <w:lvl w:ilvl="0" w:tplc="DA847FA2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2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65C1C30"/>
    <w:multiLevelType w:val="hybridMultilevel"/>
    <w:tmpl w:val="1234B372"/>
    <w:lvl w:ilvl="0" w:tplc="E544FA9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6BC08A5"/>
    <w:multiLevelType w:val="hybridMultilevel"/>
    <w:tmpl w:val="93C2E07C"/>
    <w:lvl w:ilvl="0" w:tplc="89D88AD4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8"/>
  </w:num>
  <w:num w:numId="13">
    <w:abstractNumId w:val="37"/>
  </w:num>
  <w:num w:numId="14">
    <w:abstractNumId w:val="24"/>
  </w:num>
  <w:num w:numId="15">
    <w:abstractNumId w:val="28"/>
  </w:num>
  <w:num w:numId="16">
    <w:abstractNumId w:val="40"/>
  </w:num>
  <w:num w:numId="17">
    <w:abstractNumId w:val="41"/>
  </w:num>
  <w:num w:numId="18">
    <w:abstractNumId w:val="16"/>
  </w:num>
  <w:num w:numId="19">
    <w:abstractNumId w:val="12"/>
  </w:num>
  <w:num w:numId="20">
    <w:abstractNumId w:val="21"/>
  </w:num>
  <w:num w:numId="21">
    <w:abstractNumId w:val="36"/>
  </w:num>
  <w:num w:numId="22">
    <w:abstractNumId w:val="32"/>
  </w:num>
  <w:num w:numId="23">
    <w:abstractNumId w:val="43"/>
  </w:num>
  <w:num w:numId="24">
    <w:abstractNumId w:val="29"/>
  </w:num>
  <w:num w:numId="25">
    <w:abstractNumId w:val="13"/>
  </w:num>
  <w:num w:numId="26">
    <w:abstractNumId w:val="34"/>
  </w:num>
  <w:num w:numId="27">
    <w:abstractNumId w:val="15"/>
  </w:num>
  <w:num w:numId="28">
    <w:abstractNumId w:val="17"/>
  </w:num>
  <w:num w:numId="29">
    <w:abstractNumId w:val="30"/>
  </w:num>
  <w:num w:numId="30">
    <w:abstractNumId w:val="14"/>
  </w:num>
  <w:num w:numId="31">
    <w:abstractNumId w:val="39"/>
  </w:num>
  <w:num w:numId="32">
    <w:abstractNumId w:val="19"/>
  </w:num>
  <w:num w:numId="33">
    <w:abstractNumId w:val="25"/>
  </w:num>
  <w:num w:numId="34">
    <w:abstractNumId w:val="44"/>
  </w:num>
  <w:num w:numId="35">
    <w:abstractNumId w:val="33"/>
  </w:num>
  <w:num w:numId="36">
    <w:abstractNumId w:val="35"/>
  </w:num>
  <w:num w:numId="37">
    <w:abstractNumId w:val="23"/>
  </w:num>
  <w:num w:numId="38">
    <w:abstractNumId w:val="31"/>
  </w:num>
  <w:num w:numId="39">
    <w:abstractNumId w:val="42"/>
  </w:num>
  <w:num w:numId="40">
    <w:abstractNumId w:val="20"/>
  </w:num>
  <w:num w:numId="41">
    <w:abstractNumId w:val="27"/>
  </w:num>
  <w:num w:numId="42">
    <w:abstractNumId w:val="38"/>
  </w:num>
  <w:num w:numId="43">
    <w:abstractNumId w:val="11"/>
  </w:num>
  <w:num w:numId="44">
    <w:abstractNumId w:val="10"/>
  </w:num>
  <w:num w:numId="45">
    <w:abstractNumId w:val="2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200C"/>
    <w:rsid w:val="00002492"/>
    <w:rsid w:val="0000290A"/>
    <w:rsid w:val="00002D9B"/>
    <w:rsid w:val="00003047"/>
    <w:rsid w:val="000030B1"/>
    <w:rsid w:val="0000330E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6CB"/>
    <w:rsid w:val="00005C69"/>
    <w:rsid w:val="00005C96"/>
    <w:rsid w:val="0000605F"/>
    <w:rsid w:val="00006347"/>
    <w:rsid w:val="00006520"/>
    <w:rsid w:val="00006571"/>
    <w:rsid w:val="000068DA"/>
    <w:rsid w:val="0000720D"/>
    <w:rsid w:val="000072EF"/>
    <w:rsid w:val="00007CEB"/>
    <w:rsid w:val="0001028D"/>
    <w:rsid w:val="0001054B"/>
    <w:rsid w:val="00010892"/>
    <w:rsid w:val="0001156F"/>
    <w:rsid w:val="00011992"/>
    <w:rsid w:val="00012526"/>
    <w:rsid w:val="0001354F"/>
    <w:rsid w:val="00013673"/>
    <w:rsid w:val="00013DC9"/>
    <w:rsid w:val="00013E15"/>
    <w:rsid w:val="00013F04"/>
    <w:rsid w:val="0001459C"/>
    <w:rsid w:val="00014BF9"/>
    <w:rsid w:val="00014BFA"/>
    <w:rsid w:val="00014D0F"/>
    <w:rsid w:val="0001512B"/>
    <w:rsid w:val="00015525"/>
    <w:rsid w:val="00015846"/>
    <w:rsid w:val="00015B1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348"/>
    <w:rsid w:val="0002675E"/>
    <w:rsid w:val="0002688C"/>
    <w:rsid w:val="00026CE0"/>
    <w:rsid w:val="00026F42"/>
    <w:rsid w:val="00027531"/>
    <w:rsid w:val="00027717"/>
    <w:rsid w:val="00027F78"/>
    <w:rsid w:val="00027F91"/>
    <w:rsid w:val="00027FFE"/>
    <w:rsid w:val="00030249"/>
    <w:rsid w:val="0003025F"/>
    <w:rsid w:val="0003026C"/>
    <w:rsid w:val="0003031C"/>
    <w:rsid w:val="00030367"/>
    <w:rsid w:val="00030A73"/>
    <w:rsid w:val="00030C00"/>
    <w:rsid w:val="00030E4F"/>
    <w:rsid w:val="00031A2A"/>
    <w:rsid w:val="00031CC0"/>
    <w:rsid w:val="00031EBA"/>
    <w:rsid w:val="000324E8"/>
    <w:rsid w:val="0003286A"/>
    <w:rsid w:val="00033666"/>
    <w:rsid w:val="00033A34"/>
    <w:rsid w:val="00033E87"/>
    <w:rsid w:val="00033FA6"/>
    <w:rsid w:val="0003409F"/>
    <w:rsid w:val="00034305"/>
    <w:rsid w:val="0003440C"/>
    <w:rsid w:val="00034E81"/>
    <w:rsid w:val="00034FD3"/>
    <w:rsid w:val="00035149"/>
    <w:rsid w:val="00035452"/>
    <w:rsid w:val="000355ED"/>
    <w:rsid w:val="00035EC1"/>
    <w:rsid w:val="00036167"/>
    <w:rsid w:val="000361F1"/>
    <w:rsid w:val="0003669F"/>
    <w:rsid w:val="00036A62"/>
    <w:rsid w:val="00036AB3"/>
    <w:rsid w:val="00036F26"/>
    <w:rsid w:val="00037470"/>
    <w:rsid w:val="00037B9F"/>
    <w:rsid w:val="00040184"/>
    <w:rsid w:val="00040355"/>
    <w:rsid w:val="000407B9"/>
    <w:rsid w:val="000409F8"/>
    <w:rsid w:val="00040D11"/>
    <w:rsid w:val="00040EF6"/>
    <w:rsid w:val="00040FE5"/>
    <w:rsid w:val="00041133"/>
    <w:rsid w:val="0004121E"/>
    <w:rsid w:val="000412FC"/>
    <w:rsid w:val="000412FD"/>
    <w:rsid w:val="00041457"/>
    <w:rsid w:val="00041A2B"/>
    <w:rsid w:val="00041B09"/>
    <w:rsid w:val="00042012"/>
    <w:rsid w:val="00042379"/>
    <w:rsid w:val="000424F0"/>
    <w:rsid w:val="00042FE1"/>
    <w:rsid w:val="000433CB"/>
    <w:rsid w:val="00043956"/>
    <w:rsid w:val="00043AB4"/>
    <w:rsid w:val="00043CDD"/>
    <w:rsid w:val="000441FB"/>
    <w:rsid w:val="000442DF"/>
    <w:rsid w:val="0004447D"/>
    <w:rsid w:val="00044A13"/>
    <w:rsid w:val="00044A95"/>
    <w:rsid w:val="00044C18"/>
    <w:rsid w:val="000458D2"/>
    <w:rsid w:val="00045B6B"/>
    <w:rsid w:val="00046344"/>
    <w:rsid w:val="00046C81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7D59"/>
    <w:rsid w:val="00057F7A"/>
    <w:rsid w:val="00060440"/>
    <w:rsid w:val="00060603"/>
    <w:rsid w:val="0006061C"/>
    <w:rsid w:val="0006079D"/>
    <w:rsid w:val="00060D8C"/>
    <w:rsid w:val="00061402"/>
    <w:rsid w:val="00061B47"/>
    <w:rsid w:val="00062F98"/>
    <w:rsid w:val="00063256"/>
    <w:rsid w:val="00063A8F"/>
    <w:rsid w:val="00064280"/>
    <w:rsid w:val="00064514"/>
    <w:rsid w:val="00064EFC"/>
    <w:rsid w:val="0006500B"/>
    <w:rsid w:val="000654DA"/>
    <w:rsid w:val="00065859"/>
    <w:rsid w:val="00065947"/>
    <w:rsid w:val="00065DB2"/>
    <w:rsid w:val="00066054"/>
    <w:rsid w:val="00066139"/>
    <w:rsid w:val="0006613E"/>
    <w:rsid w:val="000669B6"/>
    <w:rsid w:val="00066A49"/>
    <w:rsid w:val="00067534"/>
    <w:rsid w:val="000675E2"/>
    <w:rsid w:val="000702D5"/>
    <w:rsid w:val="00070B95"/>
    <w:rsid w:val="00071457"/>
    <w:rsid w:val="00071937"/>
    <w:rsid w:val="000719F0"/>
    <w:rsid w:val="00071B82"/>
    <w:rsid w:val="00071CC1"/>
    <w:rsid w:val="000720AD"/>
    <w:rsid w:val="0007243C"/>
    <w:rsid w:val="000724DD"/>
    <w:rsid w:val="00072C19"/>
    <w:rsid w:val="0007303C"/>
    <w:rsid w:val="0007333A"/>
    <w:rsid w:val="000735E5"/>
    <w:rsid w:val="0007409F"/>
    <w:rsid w:val="00074285"/>
    <w:rsid w:val="0007457F"/>
    <w:rsid w:val="0007469B"/>
    <w:rsid w:val="00074F99"/>
    <w:rsid w:val="000752E0"/>
    <w:rsid w:val="00075A91"/>
    <w:rsid w:val="000764FA"/>
    <w:rsid w:val="0007657C"/>
    <w:rsid w:val="000765FC"/>
    <w:rsid w:val="000769B3"/>
    <w:rsid w:val="00076A81"/>
    <w:rsid w:val="0007724E"/>
    <w:rsid w:val="000773AD"/>
    <w:rsid w:val="00077D38"/>
    <w:rsid w:val="00080164"/>
    <w:rsid w:val="00080304"/>
    <w:rsid w:val="000807AC"/>
    <w:rsid w:val="00080D76"/>
    <w:rsid w:val="00080EA7"/>
    <w:rsid w:val="00080F95"/>
    <w:rsid w:val="000815E1"/>
    <w:rsid w:val="000815FE"/>
    <w:rsid w:val="000817C0"/>
    <w:rsid w:val="00081876"/>
    <w:rsid w:val="00081978"/>
    <w:rsid w:val="00081A59"/>
    <w:rsid w:val="00082ABC"/>
    <w:rsid w:val="00082F96"/>
    <w:rsid w:val="00083276"/>
    <w:rsid w:val="00083A6D"/>
    <w:rsid w:val="00084404"/>
    <w:rsid w:val="00084BCE"/>
    <w:rsid w:val="00084F47"/>
    <w:rsid w:val="000851A5"/>
    <w:rsid w:val="00085A47"/>
    <w:rsid w:val="0008634C"/>
    <w:rsid w:val="000869C9"/>
    <w:rsid w:val="00086E02"/>
    <w:rsid w:val="000870AC"/>
    <w:rsid w:val="0008740C"/>
    <w:rsid w:val="0008752A"/>
    <w:rsid w:val="00087B59"/>
    <w:rsid w:val="00087C0D"/>
    <w:rsid w:val="00087D7E"/>
    <w:rsid w:val="00090162"/>
    <w:rsid w:val="00090A66"/>
    <w:rsid w:val="00090E2F"/>
    <w:rsid w:val="000912BA"/>
    <w:rsid w:val="0009192B"/>
    <w:rsid w:val="00092746"/>
    <w:rsid w:val="00092E69"/>
    <w:rsid w:val="00093439"/>
    <w:rsid w:val="000934C6"/>
    <w:rsid w:val="000935EA"/>
    <w:rsid w:val="000936CF"/>
    <w:rsid w:val="0009375E"/>
    <w:rsid w:val="00093B8F"/>
    <w:rsid w:val="00093E02"/>
    <w:rsid w:val="00093E11"/>
    <w:rsid w:val="000940CE"/>
    <w:rsid w:val="0009463F"/>
    <w:rsid w:val="00094872"/>
    <w:rsid w:val="00094DCF"/>
    <w:rsid w:val="00094EC4"/>
    <w:rsid w:val="00095136"/>
    <w:rsid w:val="00095859"/>
    <w:rsid w:val="00095A61"/>
    <w:rsid w:val="00095BF4"/>
    <w:rsid w:val="000965DD"/>
    <w:rsid w:val="00096F03"/>
    <w:rsid w:val="0009759D"/>
    <w:rsid w:val="00097D74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C98"/>
    <w:rsid w:val="000A2E0E"/>
    <w:rsid w:val="000A2F8F"/>
    <w:rsid w:val="000A2FBB"/>
    <w:rsid w:val="000A2FED"/>
    <w:rsid w:val="000A39A0"/>
    <w:rsid w:val="000A3A7D"/>
    <w:rsid w:val="000A3C98"/>
    <w:rsid w:val="000A44D1"/>
    <w:rsid w:val="000A4546"/>
    <w:rsid w:val="000A4840"/>
    <w:rsid w:val="000A4922"/>
    <w:rsid w:val="000A50A6"/>
    <w:rsid w:val="000A5204"/>
    <w:rsid w:val="000A55C9"/>
    <w:rsid w:val="000A618C"/>
    <w:rsid w:val="000A6320"/>
    <w:rsid w:val="000A6550"/>
    <w:rsid w:val="000A65A7"/>
    <w:rsid w:val="000A683F"/>
    <w:rsid w:val="000A69B8"/>
    <w:rsid w:val="000A6E14"/>
    <w:rsid w:val="000A6EFF"/>
    <w:rsid w:val="000A74EE"/>
    <w:rsid w:val="000A7D6E"/>
    <w:rsid w:val="000B02C7"/>
    <w:rsid w:val="000B034E"/>
    <w:rsid w:val="000B04CD"/>
    <w:rsid w:val="000B0890"/>
    <w:rsid w:val="000B268D"/>
    <w:rsid w:val="000B298C"/>
    <w:rsid w:val="000B2C33"/>
    <w:rsid w:val="000B2F7C"/>
    <w:rsid w:val="000B2F95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591"/>
    <w:rsid w:val="000B5870"/>
    <w:rsid w:val="000B58CC"/>
    <w:rsid w:val="000B6151"/>
    <w:rsid w:val="000B638E"/>
    <w:rsid w:val="000B67ED"/>
    <w:rsid w:val="000B6803"/>
    <w:rsid w:val="000B695F"/>
    <w:rsid w:val="000B6BA1"/>
    <w:rsid w:val="000B720E"/>
    <w:rsid w:val="000B7365"/>
    <w:rsid w:val="000B7699"/>
    <w:rsid w:val="000B7AE5"/>
    <w:rsid w:val="000B7D02"/>
    <w:rsid w:val="000C021A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D8"/>
    <w:rsid w:val="000C1AFD"/>
    <w:rsid w:val="000C1B88"/>
    <w:rsid w:val="000C1FE9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7E5"/>
    <w:rsid w:val="000D0509"/>
    <w:rsid w:val="000D0864"/>
    <w:rsid w:val="000D09EB"/>
    <w:rsid w:val="000D0BE4"/>
    <w:rsid w:val="000D17AF"/>
    <w:rsid w:val="000D19BC"/>
    <w:rsid w:val="000D22E1"/>
    <w:rsid w:val="000D2755"/>
    <w:rsid w:val="000D3589"/>
    <w:rsid w:val="000D36AE"/>
    <w:rsid w:val="000D389C"/>
    <w:rsid w:val="000D38BF"/>
    <w:rsid w:val="000D3940"/>
    <w:rsid w:val="000D402E"/>
    <w:rsid w:val="000D41AA"/>
    <w:rsid w:val="000D4886"/>
    <w:rsid w:val="000D4CF1"/>
    <w:rsid w:val="000D524B"/>
    <w:rsid w:val="000D5807"/>
    <w:rsid w:val="000D59D4"/>
    <w:rsid w:val="000D5C78"/>
    <w:rsid w:val="000D5C8D"/>
    <w:rsid w:val="000D5D07"/>
    <w:rsid w:val="000D64FD"/>
    <w:rsid w:val="000D66A6"/>
    <w:rsid w:val="000D6776"/>
    <w:rsid w:val="000D6881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235D"/>
    <w:rsid w:val="000E27AF"/>
    <w:rsid w:val="000E28CA"/>
    <w:rsid w:val="000E32B0"/>
    <w:rsid w:val="000E3D5A"/>
    <w:rsid w:val="000E3ECF"/>
    <w:rsid w:val="000E453D"/>
    <w:rsid w:val="000E56E0"/>
    <w:rsid w:val="000E571C"/>
    <w:rsid w:val="000E5A8D"/>
    <w:rsid w:val="000E5D73"/>
    <w:rsid w:val="000E6423"/>
    <w:rsid w:val="000E7D6C"/>
    <w:rsid w:val="000E7E80"/>
    <w:rsid w:val="000E7EA7"/>
    <w:rsid w:val="000F09D9"/>
    <w:rsid w:val="000F1359"/>
    <w:rsid w:val="000F1BEC"/>
    <w:rsid w:val="000F1F5D"/>
    <w:rsid w:val="000F28CD"/>
    <w:rsid w:val="000F327C"/>
    <w:rsid w:val="000F39AB"/>
    <w:rsid w:val="000F42A3"/>
    <w:rsid w:val="000F46D1"/>
    <w:rsid w:val="000F499C"/>
    <w:rsid w:val="000F4F27"/>
    <w:rsid w:val="000F5A07"/>
    <w:rsid w:val="000F5D11"/>
    <w:rsid w:val="000F60B5"/>
    <w:rsid w:val="000F6C22"/>
    <w:rsid w:val="000F6C2A"/>
    <w:rsid w:val="000F714A"/>
    <w:rsid w:val="000F71D3"/>
    <w:rsid w:val="000F7489"/>
    <w:rsid w:val="000F7504"/>
    <w:rsid w:val="000F75E3"/>
    <w:rsid w:val="000F7604"/>
    <w:rsid w:val="000F77E8"/>
    <w:rsid w:val="000F7D05"/>
    <w:rsid w:val="001003A3"/>
    <w:rsid w:val="001006DA"/>
    <w:rsid w:val="00100724"/>
    <w:rsid w:val="001007EA"/>
    <w:rsid w:val="001008A1"/>
    <w:rsid w:val="001008C2"/>
    <w:rsid w:val="0010090A"/>
    <w:rsid w:val="00100A0F"/>
    <w:rsid w:val="00100B91"/>
    <w:rsid w:val="00100BDB"/>
    <w:rsid w:val="00100E1F"/>
    <w:rsid w:val="00100FE1"/>
    <w:rsid w:val="00101169"/>
    <w:rsid w:val="001013DA"/>
    <w:rsid w:val="00101E0A"/>
    <w:rsid w:val="001029BD"/>
    <w:rsid w:val="00102A14"/>
    <w:rsid w:val="00102B35"/>
    <w:rsid w:val="0010353F"/>
    <w:rsid w:val="00103E8C"/>
    <w:rsid w:val="00104EAD"/>
    <w:rsid w:val="001052FE"/>
    <w:rsid w:val="00105678"/>
    <w:rsid w:val="0010589C"/>
    <w:rsid w:val="00105967"/>
    <w:rsid w:val="00105AB3"/>
    <w:rsid w:val="00105B00"/>
    <w:rsid w:val="00105B2C"/>
    <w:rsid w:val="00105B60"/>
    <w:rsid w:val="00106771"/>
    <w:rsid w:val="00106991"/>
    <w:rsid w:val="00106ED0"/>
    <w:rsid w:val="00107752"/>
    <w:rsid w:val="00110335"/>
    <w:rsid w:val="001103FB"/>
    <w:rsid w:val="00110772"/>
    <w:rsid w:val="00110A90"/>
    <w:rsid w:val="00111F9F"/>
    <w:rsid w:val="0011209C"/>
    <w:rsid w:val="00112984"/>
    <w:rsid w:val="00112C2A"/>
    <w:rsid w:val="00113149"/>
    <w:rsid w:val="0011314D"/>
    <w:rsid w:val="00113313"/>
    <w:rsid w:val="0011387D"/>
    <w:rsid w:val="00113B6D"/>
    <w:rsid w:val="0011438F"/>
    <w:rsid w:val="0011479E"/>
    <w:rsid w:val="00114BB5"/>
    <w:rsid w:val="00114CA1"/>
    <w:rsid w:val="0011505B"/>
    <w:rsid w:val="001150FA"/>
    <w:rsid w:val="0011535B"/>
    <w:rsid w:val="00115B5A"/>
    <w:rsid w:val="00115BF5"/>
    <w:rsid w:val="0011642D"/>
    <w:rsid w:val="001168DD"/>
    <w:rsid w:val="00116D94"/>
    <w:rsid w:val="00116EF0"/>
    <w:rsid w:val="00117294"/>
    <w:rsid w:val="00117800"/>
    <w:rsid w:val="00117A48"/>
    <w:rsid w:val="00117E05"/>
    <w:rsid w:val="00120064"/>
    <w:rsid w:val="0012096A"/>
    <w:rsid w:val="00120E05"/>
    <w:rsid w:val="001211F7"/>
    <w:rsid w:val="001212D6"/>
    <w:rsid w:val="0012162E"/>
    <w:rsid w:val="001217D7"/>
    <w:rsid w:val="001218E2"/>
    <w:rsid w:val="00121C4C"/>
    <w:rsid w:val="00121F2D"/>
    <w:rsid w:val="00122564"/>
    <w:rsid w:val="001226A5"/>
    <w:rsid w:val="001229C3"/>
    <w:rsid w:val="00122BF0"/>
    <w:rsid w:val="0012313E"/>
    <w:rsid w:val="0012366D"/>
    <w:rsid w:val="00123681"/>
    <w:rsid w:val="001237B8"/>
    <w:rsid w:val="00123B42"/>
    <w:rsid w:val="00124538"/>
    <w:rsid w:val="001249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93F"/>
    <w:rsid w:val="00130A82"/>
    <w:rsid w:val="00131634"/>
    <w:rsid w:val="001316CF"/>
    <w:rsid w:val="001318B5"/>
    <w:rsid w:val="00131AF3"/>
    <w:rsid w:val="00131E59"/>
    <w:rsid w:val="00132318"/>
    <w:rsid w:val="001323A6"/>
    <w:rsid w:val="001323F8"/>
    <w:rsid w:val="00132D0D"/>
    <w:rsid w:val="00132FEC"/>
    <w:rsid w:val="0013349B"/>
    <w:rsid w:val="00133837"/>
    <w:rsid w:val="001338E3"/>
    <w:rsid w:val="0013415D"/>
    <w:rsid w:val="001344A0"/>
    <w:rsid w:val="00134AF8"/>
    <w:rsid w:val="001354A3"/>
    <w:rsid w:val="00135A10"/>
    <w:rsid w:val="00135B65"/>
    <w:rsid w:val="00135DE2"/>
    <w:rsid w:val="00136AAF"/>
    <w:rsid w:val="00136ACF"/>
    <w:rsid w:val="00136EC2"/>
    <w:rsid w:val="001374DB"/>
    <w:rsid w:val="00137C16"/>
    <w:rsid w:val="00137EA8"/>
    <w:rsid w:val="0014099B"/>
    <w:rsid w:val="00140C7C"/>
    <w:rsid w:val="00141781"/>
    <w:rsid w:val="00141E68"/>
    <w:rsid w:val="00142AF2"/>
    <w:rsid w:val="00142B89"/>
    <w:rsid w:val="00142C73"/>
    <w:rsid w:val="00143166"/>
    <w:rsid w:val="00143531"/>
    <w:rsid w:val="00143542"/>
    <w:rsid w:val="0014381C"/>
    <w:rsid w:val="0014402E"/>
    <w:rsid w:val="0014410D"/>
    <w:rsid w:val="0014463B"/>
    <w:rsid w:val="0014488B"/>
    <w:rsid w:val="00144E52"/>
    <w:rsid w:val="001450F1"/>
    <w:rsid w:val="001453F4"/>
    <w:rsid w:val="0014645C"/>
    <w:rsid w:val="00146723"/>
    <w:rsid w:val="001471F8"/>
    <w:rsid w:val="00147DB1"/>
    <w:rsid w:val="001505E6"/>
    <w:rsid w:val="001506D1"/>
    <w:rsid w:val="001508E9"/>
    <w:rsid w:val="0015125E"/>
    <w:rsid w:val="001515E9"/>
    <w:rsid w:val="00151DFB"/>
    <w:rsid w:val="00151EF3"/>
    <w:rsid w:val="001526B2"/>
    <w:rsid w:val="001537D5"/>
    <w:rsid w:val="00153A5C"/>
    <w:rsid w:val="001543A0"/>
    <w:rsid w:val="001544AE"/>
    <w:rsid w:val="001547FA"/>
    <w:rsid w:val="00154955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0DF9"/>
    <w:rsid w:val="00161347"/>
    <w:rsid w:val="001614D2"/>
    <w:rsid w:val="001617A7"/>
    <w:rsid w:val="0016185A"/>
    <w:rsid w:val="00161E82"/>
    <w:rsid w:val="001623C6"/>
    <w:rsid w:val="001628F8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5DE"/>
    <w:rsid w:val="001656F8"/>
    <w:rsid w:val="001657EE"/>
    <w:rsid w:val="00165C3F"/>
    <w:rsid w:val="00165E00"/>
    <w:rsid w:val="00165E4B"/>
    <w:rsid w:val="0016609D"/>
    <w:rsid w:val="00166218"/>
    <w:rsid w:val="00166338"/>
    <w:rsid w:val="00166426"/>
    <w:rsid w:val="00166548"/>
    <w:rsid w:val="00166953"/>
    <w:rsid w:val="00166BEC"/>
    <w:rsid w:val="00166CB4"/>
    <w:rsid w:val="00167704"/>
    <w:rsid w:val="00167CE8"/>
    <w:rsid w:val="00167FB3"/>
    <w:rsid w:val="00170046"/>
    <w:rsid w:val="00170149"/>
    <w:rsid w:val="00170430"/>
    <w:rsid w:val="0017044C"/>
    <w:rsid w:val="001704D4"/>
    <w:rsid w:val="00170B66"/>
    <w:rsid w:val="00170BBA"/>
    <w:rsid w:val="001713E6"/>
    <w:rsid w:val="00171FD6"/>
    <w:rsid w:val="001720B5"/>
    <w:rsid w:val="0017217F"/>
    <w:rsid w:val="001721A8"/>
    <w:rsid w:val="001721D4"/>
    <w:rsid w:val="0017275A"/>
    <w:rsid w:val="001728C6"/>
    <w:rsid w:val="00172ADD"/>
    <w:rsid w:val="00172C2D"/>
    <w:rsid w:val="00172CCB"/>
    <w:rsid w:val="00172D13"/>
    <w:rsid w:val="001730F9"/>
    <w:rsid w:val="00173829"/>
    <w:rsid w:val="00173A6C"/>
    <w:rsid w:val="00173D21"/>
    <w:rsid w:val="00173EE2"/>
    <w:rsid w:val="001742CD"/>
    <w:rsid w:val="001745E9"/>
    <w:rsid w:val="001747E8"/>
    <w:rsid w:val="00174B4C"/>
    <w:rsid w:val="00174B6D"/>
    <w:rsid w:val="0017550F"/>
    <w:rsid w:val="001755BC"/>
    <w:rsid w:val="001757A5"/>
    <w:rsid w:val="00175E78"/>
    <w:rsid w:val="001760D9"/>
    <w:rsid w:val="00176352"/>
    <w:rsid w:val="0017648A"/>
    <w:rsid w:val="00176498"/>
    <w:rsid w:val="0017671D"/>
    <w:rsid w:val="00176F12"/>
    <w:rsid w:val="00176FB3"/>
    <w:rsid w:val="00177241"/>
    <w:rsid w:val="00177245"/>
    <w:rsid w:val="00177377"/>
    <w:rsid w:val="0017763C"/>
    <w:rsid w:val="00177D3D"/>
    <w:rsid w:val="0018015A"/>
    <w:rsid w:val="00180730"/>
    <w:rsid w:val="001807C9"/>
    <w:rsid w:val="00180A0D"/>
    <w:rsid w:val="00180B3C"/>
    <w:rsid w:val="00180CC6"/>
    <w:rsid w:val="00180E7E"/>
    <w:rsid w:val="00182D60"/>
    <w:rsid w:val="00182FF5"/>
    <w:rsid w:val="00183126"/>
    <w:rsid w:val="0018335A"/>
    <w:rsid w:val="00183409"/>
    <w:rsid w:val="0018368A"/>
    <w:rsid w:val="00183695"/>
    <w:rsid w:val="00183C36"/>
    <w:rsid w:val="00183EF8"/>
    <w:rsid w:val="0018404A"/>
    <w:rsid w:val="00184287"/>
    <w:rsid w:val="001842A7"/>
    <w:rsid w:val="0018498D"/>
    <w:rsid w:val="00184B70"/>
    <w:rsid w:val="00184D3B"/>
    <w:rsid w:val="0018570F"/>
    <w:rsid w:val="00185CE0"/>
    <w:rsid w:val="0018613F"/>
    <w:rsid w:val="001870E2"/>
    <w:rsid w:val="00187EDB"/>
    <w:rsid w:val="0019016C"/>
    <w:rsid w:val="001909C2"/>
    <w:rsid w:val="00190E23"/>
    <w:rsid w:val="00190F4C"/>
    <w:rsid w:val="001911C3"/>
    <w:rsid w:val="0019122E"/>
    <w:rsid w:val="00191409"/>
    <w:rsid w:val="00191596"/>
    <w:rsid w:val="0019161C"/>
    <w:rsid w:val="00191ACE"/>
    <w:rsid w:val="00191C15"/>
    <w:rsid w:val="00191E74"/>
    <w:rsid w:val="0019239D"/>
    <w:rsid w:val="001924B2"/>
    <w:rsid w:val="00192FC8"/>
    <w:rsid w:val="00193423"/>
    <w:rsid w:val="00193628"/>
    <w:rsid w:val="00193A8A"/>
    <w:rsid w:val="0019462F"/>
    <w:rsid w:val="00194765"/>
    <w:rsid w:val="0019494C"/>
    <w:rsid w:val="001949CA"/>
    <w:rsid w:val="001949E5"/>
    <w:rsid w:val="00195031"/>
    <w:rsid w:val="0019622E"/>
    <w:rsid w:val="00196C80"/>
    <w:rsid w:val="00196DDD"/>
    <w:rsid w:val="00197385"/>
    <w:rsid w:val="001974FC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4473"/>
    <w:rsid w:val="001A4865"/>
    <w:rsid w:val="001A487F"/>
    <w:rsid w:val="001A4953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96D"/>
    <w:rsid w:val="001B0F80"/>
    <w:rsid w:val="001B0FB4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7D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E4E"/>
    <w:rsid w:val="001B7121"/>
    <w:rsid w:val="001B725A"/>
    <w:rsid w:val="001B7CBE"/>
    <w:rsid w:val="001C17CF"/>
    <w:rsid w:val="001C1981"/>
    <w:rsid w:val="001C1B0D"/>
    <w:rsid w:val="001C2D46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C7D2B"/>
    <w:rsid w:val="001C7DCD"/>
    <w:rsid w:val="001D0C60"/>
    <w:rsid w:val="001D1006"/>
    <w:rsid w:val="001D1CB9"/>
    <w:rsid w:val="001D1F9C"/>
    <w:rsid w:val="001D2694"/>
    <w:rsid w:val="001D2DC2"/>
    <w:rsid w:val="001D35D5"/>
    <w:rsid w:val="001D3A75"/>
    <w:rsid w:val="001D443F"/>
    <w:rsid w:val="001D4604"/>
    <w:rsid w:val="001D4790"/>
    <w:rsid w:val="001D545F"/>
    <w:rsid w:val="001D5736"/>
    <w:rsid w:val="001D61BB"/>
    <w:rsid w:val="001D6B71"/>
    <w:rsid w:val="001D6CAB"/>
    <w:rsid w:val="001D7319"/>
    <w:rsid w:val="001E045E"/>
    <w:rsid w:val="001E0B5E"/>
    <w:rsid w:val="001E1095"/>
    <w:rsid w:val="001E111F"/>
    <w:rsid w:val="001E1586"/>
    <w:rsid w:val="001E20BC"/>
    <w:rsid w:val="001E2117"/>
    <w:rsid w:val="001E2842"/>
    <w:rsid w:val="001E32F5"/>
    <w:rsid w:val="001E36B9"/>
    <w:rsid w:val="001E3B25"/>
    <w:rsid w:val="001E3FF6"/>
    <w:rsid w:val="001E4714"/>
    <w:rsid w:val="001E48BC"/>
    <w:rsid w:val="001E48DF"/>
    <w:rsid w:val="001E4C6D"/>
    <w:rsid w:val="001E506A"/>
    <w:rsid w:val="001E5104"/>
    <w:rsid w:val="001E516D"/>
    <w:rsid w:val="001E5960"/>
    <w:rsid w:val="001E5CA2"/>
    <w:rsid w:val="001E61DB"/>
    <w:rsid w:val="001E6549"/>
    <w:rsid w:val="001E656C"/>
    <w:rsid w:val="001E66C2"/>
    <w:rsid w:val="001E6948"/>
    <w:rsid w:val="001E7139"/>
    <w:rsid w:val="001E76ED"/>
    <w:rsid w:val="001E78E5"/>
    <w:rsid w:val="001E7B89"/>
    <w:rsid w:val="001E7EC5"/>
    <w:rsid w:val="001F0000"/>
    <w:rsid w:val="001F03CB"/>
    <w:rsid w:val="001F16E3"/>
    <w:rsid w:val="001F1726"/>
    <w:rsid w:val="001F1784"/>
    <w:rsid w:val="001F1988"/>
    <w:rsid w:val="001F1E8E"/>
    <w:rsid w:val="001F2275"/>
    <w:rsid w:val="001F23A7"/>
    <w:rsid w:val="001F23CF"/>
    <w:rsid w:val="001F30D9"/>
    <w:rsid w:val="001F3473"/>
    <w:rsid w:val="001F3CAB"/>
    <w:rsid w:val="001F3CD2"/>
    <w:rsid w:val="001F4001"/>
    <w:rsid w:val="001F4773"/>
    <w:rsid w:val="001F484C"/>
    <w:rsid w:val="001F4BBE"/>
    <w:rsid w:val="001F4CBB"/>
    <w:rsid w:val="001F5480"/>
    <w:rsid w:val="001F5597"/>
    <w:rsid w:val="001F57A5"/>
    <w:rsid w:val="001F5A72"/>
    <w:rsid w:val="001F5C2D"/>
    <w:rsid w:val="001F5FC4"/>
    <w:rsid w:val="001F6581"/>
    <w:rsid w:val="001F6631"/>
    <w:rsid w:val="001F68A6"/>
    <w:rsid w:val="001F6B15"/>
    <w:rsid w:val="001F6D62"/>
    <w:rsid w:val="001F7C3F"/>
    <w:rsid w:val="0020035D"/>
    <w:rsid w:val="002027BD"/>
    <w:rsid w:val="0020319A"/>
    <w:rsid w:val="00203EBB"/>
    <w:rsid w:val="002049F8"/>
    <w:rsid w:val="00204A66"/>
    <w:rsid w:val="0020514B"/>
    <w:rsid w:val="00205425"/>
    <w:rsid w:val="002055BF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48D"/>
    <w:rsid w:val="00207626"/>
    <w:rsid w:val="00207B0A"/>
    <w:rsid w:val="00207D8B"/>
    <w:rsid w:val="0021088F"/>
    <w:rsid w:val="0021090B"/>
    <w:rsid w:val="00210DBF"/>
    <w:rsid w:val="00211063"/>
    <w:rsid w:val="0021150C"/>
    <w:rsid w:val="002116C5"/>
    <w:rsid w:val="0021194C"/>
    <w:rsid w:val="00211C91"/>
    <w:rsid w:val="00211D27"/>
    <w:rsid w:val="002122C8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9BD"/>
    <w:rsid w:val="00216C4A"/>
    <w:rsid w:val="00216FBA"/>
    <w:rsid w:val="00217298"/>
    <w:rsid w:val="0022067A"/>
    <w:rsid w:val="0022198A"/>
    <w:rsid w:val="00221D4C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58B"/>
    <w:rsid w:val="00223783"/>
    <w:rsid w:val="00223E5C"/>
    <w:rsid w:val="00224384"/>
    <w:rsid w:val="002245CD"/>
    <w:rsid w:val="002248ED"/>
    <w:rsid w:val="00224B97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7BF"/>
    <w:rsid w:val="00235F64"/>
    <w:rsid w:val="00236295"/>
    <w:rsid w:val="00236866"/>
    <w:rsid w:val="002368A5"/>
    <w:rsid w:val="00236D16"/>
    <w:rsid w:val="00236E83"/>
    <w:rsid w:val="00237145"/>
    <w:rsid w:val="00237EB3"/>
    <w:rsid w:val="00240461"/>
    <w:rsid w:val="00240FAC"/>
    <w:rsid w:val="00241284"/>
    <w:rsid w:val="00241460"/>
    <w:rsid w:val="0024173E"/>
    <w:rsid w:val="002421EC"/>
    <w:rsid w:val="0024225F"/>
    <w:rsid w:val="0024253D"/>
    <w:rsid w:val="002431FC"/>
    <w:rsid w:val="00243459"/>
    <w:rsid w:val="002435FA"/>
    <w:rsid w:val="00243953"/>
    <w:rsid w:val="0024441D"/>
    <w:rsid w:val="002451A5"/>
    <w:rsid w:val="00245237"/>
    <w:rsid w:val="00245497"/>
    <w:rsid w:val="00246640"/>
    <w:rsid w:val="00246ADD"/>
    <w:rsid w:val="0024724E"/>
    <w:rsid w:val="0024767A"/>
    <w:rsid w:val="002476D9"/>
    <w:rsid w:val="00247761"/>
    <w:rsid w:val="00250573"/>
    <w:rsid w:val="002511DF"/>
    <w:rsid w:val="00251E47"/>
    <w:rsid w:val="00251E7E"/>
    <w:rsid w:val="0025259C"/>
    <w:rsid w:val="00252AFF"/>
    <w:rsid w:val="00253083"/>
    <w:rsid w:val="00253BB4"/>
    <w:rsid w:val="00253C11"/>
    <w:rsid w:val="0025404F"/>
    <w:rsid w:val="002541C2"/>
    <w:rsid w:val="0025423C"/>
    <w:rsid w:val="002549D0"/>
    <w:rsid w:val="00254C55"/>
    <w:rsid w:val="00254C95"/>
    <w:rsid w:val="0025565B"/>
    <w:rsid w:val="002563B8"/>
    <w:rsid w:val="0025645E"/>
    <w:rsid w:val="002564FA"/>
    <w:rsid w:val="00256632"/>
    <w:rsid w:val="002568D3"/>
    <w:rsid w:val="00256E2F"/>
    <w:rsid w:val="0025733F"/>
    <w:rsid w:val="002576AE"/>
    <w:rsid w:val="002576D4"/>
    <w:rsid w:val="002579FE"/>
    <w:rsid w:val="00257B07"/>
    <w:rsid w:val="0026016E"/>
    <w:rsid w:val="002604AD"/>
    <w:rsid w:val="0026058C"/>
    <w:rsid w:val="002605A9"/>
    <w:rsid w:val="00260BF0"/>
    <w:rsid w:val="00261809"/>
    <w:rsid w:val="0026191A"/>
    <w:rsid w:val="00261F66"/>
    <w:rsid w:val="00262488"/>
    <w:rsid w:val="00262DD7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0DD"/>
    <w:rsid w:val="0026637E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F8E"/>
    <w:rsid w:val="00270FC5"/>
    <w:rsid w:val="002710BE"/>
    <w:rsid w:val="002713B1"/>
    <w:rsid w:val="0027148A"/>
    <w:rsid w:val="00271CFE"/>
    <w:rsid w:val="00271E5A"/>
    <w:rsid w:val="00271FCB"/>
    <w:rsid w:val="00272D9A"/>
    <w:rsid w:val="0027389F"/>
    <w:rsid w:val="002738FC"/>
    <w:rsid w:val="00273BED"/>
    <w:rsid w:val="00273CE8"/>
    <w:rsid w:val="00274128"/>
    <w:rsid w:val="00274213"/>
    <w:rsid w:val="0027422B"/>
    <w:rsid w:val="00274238"/>
    <w:rsid w:val="002753C3"/>
    <w:rsid w:val="002757EE"/>
    <w:rsid w:val="002759DC"/>
    <w:rsid w:val="00275CA8"/>
    <w:rsid w:val="00275CEB"/>
    <w:rsid w:val="00276BE4"/>
    <w:rsid w:val="0027722A"/>
    <w:rsid w:val="0027741D"/>
    <w:rsid w:val="00277D84"/>
    <w:rsid w:val="00277EA0"/>
    <w:rsid w:val="00277EB8"/>
    <w:rsid w:val="002805E6"/>
    <w:rsid w:val="00280606"/>
    <w:rsid w:val="00281B2D"/>
    <w:rsid w:val="0028248B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5997"/>
    <w:rsid w:val="00285BA0"/>
    <w:rsid w:val="0028660E"/>
    <w:rsid w:val="0028684C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4F34"/>
    <w:rsid w:val="00295212"/>
    <w:rsid w:val="002952F9"/>
    <w:rsid w:val="0029545E"/>
    <w:rsid w:val="0029582F"/>
    <w:rsid w:val="00295FFD"/>
    <w:rsid w:val="0029615A"/>
    <w:rsid w:val="00296FE6"/>
    <w:rsid w:val="00297007"/>
    <w:rsid w:val="00297171"/>
    <w:rsid w:val="002974D6"/>
    <w:rsid w:val="00297614"/>
    <w:rsid w:val="002A01BF"/>
    <w:rsid w:val="002A03D0"/>
    <w:rsid w:val="002A0442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694"/>
    <w:rsid w:val="002A46B2"/>
    <w:rsid w:val="002A485D"/>
    <w:rsid w:val="002A4C2D"/>
    <w:rsid w:val="002A5564"/>
    <w:rsid w:val="002A573F"/>
    <w:rsid w:val="002A67C0"/>
    <w:rsid w:val="002A688D"/>
    <w:rsid w:val="002A6D7B"/>
    <w:rsid w:val="002A6DC2"/>
    <w:rsid w:val="002A6DCB"/>
    <w:rsid w:val="002A7320"/>
    <w:rsid w:val="002A799E"/>
    <w:rsid w:val="002B0ADD"/>
    <w:rsid w:val="002B0B68"/>
    <w:rsid w:val="002B1482"/>
    <w:rsid w:val="002B15A5"/>
    <w:rsid w:val="002B185E"/>
    <w:rsid w:val="002B1D5E"/>
    <w:rsid w:val="002B1DB1"/>
    <w:rsid w:val="002B1EB2"/>
    <w:rsid w:val="002B1EB5"/>
    <w:rsid w:val="002B26DF"/>
    <w:rsid w:val="002B2A5D"/>
    <w:rsid w:val="002B2B63"/>
    <w:rsid w:val="002B3020"/>
    <w:rsid w:val="002B3022"/>
    <w:rsid w:val="002B30B6"/>
    <w:rsid w:val="002B332C"/>
    <w:rsid w:val="002B36F5"/>
    <w:rsid w:val="002B3777"/>
    <w:rsid w:val="002B4130"/>
    <w:rsid w:val="002B517F"/>
    <w:rsid w:val="002B53CD"/>
    <w:rsid w:val="002B5867"/>
    <w:rsid w:val="002B5C51"/>
    <w:rsid w:val="002B6407"/>
    <w:rsid w:val="002B64F2"/>
    <w:rsid w:val="002B72B3"/>
    <w:rsid w:val="002B754D"/>
    <w:rsid w:val="002B78D5"/>
    <w:rsid w:val="002B7A32"/>
    <w:rsid w:val="002B7BD7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B1"/>
    <w:rsid w:val="002C20A4"/>
    <w:rsid w:val="002C2136"/>
    <w:rsid w:val="002C243B"/>
    <w:rsid w:val="002C368D"/>
    <w:rsid w:val="002C38B1"/>
    <w:rsid w:val="002C412E"/>
    <w:rsid w:val="002C43A9"/>
    <w:rsid w:val="002C49CF"/>
    <w:rsid w:val="002C553B"/>
    <w:rsid w:val="002C5880"/>
    <w:rsid w:val="002C692E"/>
    <w:rsid w:val="002C69C2"/>
    <w:rsid w:val="002C69DC"/>
    <w:rsid w:val="002C6B0A"/>
    <w:rsid w:val="002C700D"/>
    <w:rsid w:val="002C71E7"/>
    <w:rsid w:val="002C7354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2F68"/>
    <w:rsid w:val="002D36F0"/>
    <w:rsid w:val="002D3C58"/>
    <w:rsid w:val="002D3F82"/>
    <w:rsid w:val="002D41AC"/>
    <w:rsid w:val="002D545A"/>
    <w:rsid w:val="002D58C0"/>
    <w:rsid w:val="002D5C16"/>
    <w:rsid w:val="002D5C8E"/>
    <w:rsid w:val="002D6404"/>
    <w:rsid w:val="002D6625"/>
    <w:rsid w:val="002D69DF"/>
    <w:rsid w:val="002D702A"/>
    <w:rsid w:val="002D71AF"/>
    <w:rsid w:val="002D730C"/>
    <w:rsid w:val="002D73A7"/>
    <w:rsid w:val="002D79DD"/>
    <w:rsid w:val="002E19FB"/>
    <w:rsid w:val="002E1EE6"/>
    <w:rsid w:val="002E2348"/>
    <w:rsid w:val="002E2525"/>
    <w:rsid w:val="002E26AC"/>
    <w:rsid w:val="002E291F"/>
    <w:rsid w:val="002E2A8B"/>
    <w:rsid w:val="002E2EF6"/>
    <w:rsid w:val="002E3914"/>
    <w:rsid w:val="002E3D4E"/>
    <w:rsid w:val="002E3F0C"/>
    <w:rsid w:val="002E402B"/>
    <w:rsid w:val="002E4718"/>
    <w:rsid w:val="002E47F5"/>
    <w:rsid w:val="002E56EC"/>
    <w:rsid w:val="002E58DC"/>
    <w:rsid w:val="002E5C9F"/>
    <w:rsid w:val="002E5E09"/>
    <w:rsid w:val="002E613C"/>
    <w:rsid w:val="002E6258"/>
    <w:rsid w:val="002E6990"/>
    <w:rsid w:val="002E766D"/>
    <w:rsid w:val="002E7978"/>
    <w:rsid w:val="002F0250"/>
    <w:rsid w:val="002F0613"/>
    <w:rsid w:val="002F12B5"/>
    <w:rsid w:val="002F15B2"/>
    <w:rsid w:val="002F184E"/>
    <w:rsid w:val="002F1922"/>
    <w:rsid w:val="002F2292"/>
    <w:rsid w:val="002F238C"/>
    <w:rsid w:val="002F2718"/>
    <w:rsid w:val="002F2C89"/>
    <w:rsid w:val="002F35A8"/>
    <w:rsid w:val="002F3B6D"/>
    <w:rsid w:val="002F4BB7"/>
    <w:rsid w:val="002F4CC7"/>
    <w:rsid w:val="002F4ECF"/>
    <w:rsid w:val="002F5301"/>
    <w:rsid w:val="002F5613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D0A"/>
    <w:rsid w:val="003025B4"/>
    <w:rsid w:val="003032CB"/>
    <w:rsid w:val="00303F96"/>
    <w:rsid w:val="0030417A"/>
    <w:rsid w:val="00304290"/>
    <w:rsid w:val="00304CF0"/>
    <w:rsid w:val="00305369"/>
    <w:rsid w:val="003053E3"/>
    <w:rsid w:val="00305635"/>
    <w:rsid w:val="00306B43"/>
    <w:rsid w:val="00306BE5"/>
    <w:rsid w:val="00306DEE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BF4"/>
    <w:rsid w:val="003153A8"/>
    <w:rsid w:val="0031555D"/>
    <w:rsid w:val="00315D41"/>
    <w:rsid w:val="00315E62"/>
    <w:rsid w:val="003160DB"/>
    <w:rsid w:val="0031619D"/>
    <w:rsid w:val="00316231"/>
    <w:rsid w:val="00316BD4"/>
    <w:rsid w:val="00317551"/>
    <w:rsid w:val="00317B28"/>
    <w:rsid w:val="00317B67"/>
    <w:rsid w:val="00320211"/>
    <w:rsid w:val="0032065B"/>
    <w:rsid w:val="00320B71"/>
    <w:rsid w:val="00320B8B"/>
    <w:rsid w:val="00320F68"/>
    <w:rsid w:val="00321858"/>
    <w:rsid w:val="00322069"/>
    <w:rsid w:val="003223F2"/>
    <w:rsid w:val="0032257B"/>
    <w:rsid w:val="003226F1"/>
    <w:rsid w:val="00322D98"/>
    <w:rsid w:val="00323C1E"/>
    <w:rsid w:val="0032440F"/>
    <w:rsid w:val="00324BBA"/>
    <w:rsid w:val="003251AD"/>
    <w:rsid w:val="003253B5"/>
    <w:rsid w:val="00325651"/>
    <w:rsid w:val="003258D5"/>
    <w:rsid w:val="00325A22"/>
    <w:rsid w:val="00326456"/>
    <w:rsid w:val="00327035"/>
    <w:rsid w:val="00327730"/>
    <w:rsid w:val="00327DB2"/>
    <w:rsid w:val="0033009E"/>
    <w:rsid w:val="0033020B"/>
    <w:rsid w:val="003307BB"/>
    <w:rsid w:val="0033159E"/>
    <w:rsid w:val="00331B28"/>
    <w:rsid w:val="00331FFA"/>
    <w:rsid w:val="0033208D"/>
    <w:rsid w:val="003321D1"/>
    <w:rsid w:val="003329A8"/>
    <w:rsid w:val="00332A10"/>
    <w:rsid w:val="00332DC0"/>
    <w:rsid w:val="003335D5"/>
    <w:rsid w:val="003339FB"/>
    <w:rsid w:val="003343E1"/>
    <w:rsid w:val="00334531"/>
    <w:rsid w:val="00334902"/>
    <w:rsid w:val="00334987"/>
    <w:rsid w:val="0033500E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6D9"/>
    <w:rsid w:val="0034395D"/>
    <w:rsid w:val="00343F43"/>
    <w:rsid w:val="00344268"/>
    <w:rsid w:val="003443F8"/>
    <w:rsid w:val="003445FD"/>
    <w:rsid w:val="00344DFD"/>
    <w:rsid w:val="0034502B"/>
    <w:rsid w:val="00345245"/>
    <w:rsid w:val="00345277"/>
    <w:rsid w:val="003455B6"/>
    <w:rsid w:val="0034567D"/>
    <w:rsid w:val="00345931"/>
    <w:rsid w:val="0034599F"/>
    <w:rsid w:val="0034611A"/>
    <w:rsid w:val="00346A6B"/>
    <w:rsid w:val="00347534"/>
    <w:rsid w:val="003501AA"/>
    <w:rsid w:val="003509B3"/>
    <w:rsid w:val="00350A08"/>
    <w:rsid w:val="00350F3C"/>
    <w:rsid w:val="00351803"/>
    <w:rsid w:val="00351CF7"/>
    <w:rsid w:val="00352785"/>
    <w:rsid w:val="00353126"/>
    <w:rsid w:val="00353421"/>
    <w:rsid w:val="00353452"/>
    <w:rsid w:val="003534A8"/>
    <w:rsid w:val="0035426B"/>
    <w:rsid w:val="00354331"/>
    <w:rsid w:val="00354580"/>
    <w:rsid w:val="003546C1"/>
    <w:rsid w:val="00354AAF"/>
    <w:rsid w:val="00354DD2"/>
    <w:rsid w:val="00355603"/>
    <w:rsid w:val="00355CC5"/>
    <w:rsid w:val="00355DAE"/>
    <w:rsid w:val="003562AE"/>
    <w:rsid w:val="003565DE"/>
    <w:rsid w:val="003568A5"/>
    <w:rsid w:val="00356BCC"/>
    <w:rsid w:val="00356D2E"/>
    <w:rsid w:val="00356DED"/>
    <w:rsid w:val="003572DC"/>
    <w:rsid w:val="003575B3"/>
    <w:rsid w:val="00357644"/>
    <w:rsid w:val="0036020A"/>
    <w:rsid w:val="00360222"/>
    <w:rsid w:val="003608E2"/>
    <w:rsid w:val="00360AF7"/>
    <w:rsid w:val="00360EE2"/>
    <w:rsid w:val="0036112B"/>
    <w:rsid w:val="003618E9"/>
    <w:rsid w:val="00361C89"/>
    <w:rsid w:val="00361CA2"/>
    <w:rsid w:val="00361D9E"/>
    <w:rsid w:val="003622FF"/>
    <w:rsid w:val="00362322"/>
    <w:rsid w:val="00362560"/>
    <w:rsid w:val="003627D4"/>
    <w:rsid w:val="00362E38"/>
    <w:rsid w:val="00362EBF"/>
    <w:rsid w:val="00362F98"/>
    <w:rsid w:val="003630A4"/>
    <w:rsid w:val="003633D2"/>
    <w:rsid w:val="003638BC"/>
    <w:rsid w:val="00363A81"/>
    <w:rsid w:val="00363C2D"/>
    <w:rsid w:val="00364451"/>
    <w:rsid w:val="00364577"/>
    <w:rsid w:val="003648B6"/>
    <w:rsid w:val="00364E6C"/>
    <w:rsid w:val="00364FAE"/>
    <w:rsid w:val="003655E4"/>
    <w:rsid w:val="003656A5"/>
    <w:rsid w:val="0036577E"/>
    <w:rsid w:val="00365D14"/>
    <w:rsid w:val="00365EE1"/>
    <w:rsid w:val="00365EFB"/>
    <w:rsid w:val="00365FB9"/>
    <w:rsid w:val="00366344"/>
    <w:rsid w:val="00366EAC"/>
    <w:rsid w:val="00367048"/>
    <w:rsid w:val="003671AE"/>
    <w:rsid w:val="00367666"/>
    <w:rsid w:val="003700BB"/>
    <w:rsid w:val="00370EBD"/>
    <w:rsid w:val="0037135B"/>
    <w:rsid w:val="003716AE"/>
    <w:rsid w:val="00371957"/>
    <w:rsid w:val="003719AA"/>
    <w:rsid w:val="00371F58"/>
    <w:rsid w:val="00371FA2"/>
    <w:rsid w:val="00372A48"/>
    <w:rsid w:val="00372AFA"/>
    <w:rsid w:val="00373450"/>
    <w:rsid w:val="00373E45"/>
    <w:rsid w:val="00373EB3"/>
    <w:rsid w:val="00373F81"/>
    <w:rsid w:val="003742BC"/>
    <w:rsid w:val="003747DF"/>
    <w:rsid w:val="00374AE8"/>
    <w:rsid w:val="00374C82"/>
    <w:rsid w:val="00375425"/>
    <w:rsid w:val="0037570A"/>
    <w:rsid w:val="00376224"/>
    <w:rsid w:val="003764DD"/>
    <w:rsid w:val="003765C7"/>
    <w:rsid w:val="00377351"/>
    <w:rsid w:val="003773E5"/>
    <w:rsid w:val="003778DF"/>
    <w:rsid w:val="00377999"/>
    <w:rsid w:val="0038025B"/>
    <w:rsid w:val="003807DF"/>
    <w:rsid w:val="0038091D"/>
    <w:rsid w:val="00380A45"/>
    <w:rsid w:val="00380AF7"/>
    <w:rsid w:val="00380BE4"/>
    <w:rsid w:val="00380D99"/>
    <w:rsid w:val="00380F27"/>
    <w:rsid w:val="0038187C"/>
    <w:rsid w:val="00382017"/>
    <w:rsid w:val="00382230"/>
    <w:rsid w:val="003823B6"/>
    <w:rsid w:val="00382EAF"/>
    <w:rsid w:val="00383469"/>
    <w:rsid w:val="0038381F"/>
    <w:rsid w:val="003839DA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1BE"/>
    <w:rsid w:val="003903F4"/>
    <w:rsid w:val="00390C8E"/>
    <w:rsid w:val="003919B5"/>
    <w:rsid w:val="00391A4C"/>
    <w:rsid w:val="00391CF6"/>
    <w:rsid w:val="00391D97"/>
    <w:rsid w:val="0039201A"/>
    <w:rsid w:val="00392437"/>
    <w:rsid w:val="003927D2"/>
    <w:rsid w:val="00392854"/>
    <w:rsid w:val="00392C51"/>
    <w:rsid w:val="00392D22"/>
    <w:rsid w:val="00392D43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39"/>
    <w:rsid w:val="003A137A"/>
    <w:rsid w:val="003A1696"/>
    <w:rsid w:val="003A1B86"/>
    <w:rsid w:val="003A1EC1"/>
    <w:rsid w:val="003A281B"/>
    <w:rsid w:val="003A29DF"/>
    <w:rsid w:val="003A2B3B"/>
    <w:rsid w:val="003A2BF8"/>
    <w:rsid w:val="003A3A50"/>
    <w:rsid w:val="003A3A93"/>
    <w:rsid w:val="003A435B"/>
    <w:rsid w:val="003A4620"/>
    <w:rsid w:val="003A49C1"/>
    <w:rsid w:val="003A4AAF"/>
    <w:rsid w:val="003A547F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A7ECA"/>
    <w:rsid w:val="003B010F"/>
    <w:rsid w:val="003B017C"/>
    <w:rsid w:val="003B0581"/>
    <w:rsid w:val="003B0AB0"/>
    <w:rsid w:val="003B0FD4"/>
    <w:rsid w:val="003B11FB"/>
    <w:rsid w:val="003B1847"/>
    <w:rsid w:val="003B18B2"/>
    <w:rsid w:val="003B1EDD"/>
    <w:rsid w:val="003B213D"/>
    <w:rsid w:val="003B2727"/>
    <w:rsid w:val="003B284E"/>
    <w:rsid w:val="003B2A0E"/>
    <w:rsid w:val="003B2A3A"/>
    <w:rsid w:val="003B2B83"/>
    <w:rsid w:val="003B2F08"/>
    <w:rsid w:val="003B3899"/>
    <w:rsid w:val="003B3B49"/>
    <w:rsid w:val="003B4056"/>
    <w:rsid w:val="003B40AF"/>
    <w:rsid w:val="003B4631"/>
    <w:rsid w:val="003B4B1C"/>
    <w:rsid w:val="003B5212"/>
    <w:rsid w:val="003B5681"/>
    <w:rsid w:val="003B59E6"/>
    <w:rsid w:val="003B60D6"/>
    <w:rsid w:val="003B6924"/>
    <w:rsid w:val="003B76B8"/>
    <w:rsid w:val="003B76B9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51"/>
    <w:rsid w:val="003C22F4"/>
    <w:rsid w:val="003C23A6"/>
    <w:rsid w:val="003C250F"/>
    <w:rsid w:val="003C279C"/>
    <w:rsid w:val="003C2B6C"/>
    <w:rsid w:val="003C32AC"/>
    <w:rsid w:val="003C3615"/>
    <w:rsid w:val="003C3857"/>
    <w:rsid w:val="003C3B68"/>
    <w:rsid w:val="003C3FA5"/>
    <w:rsid w:val="003C5BC9"/>
    <w:rsid w:val="003C5E41"/>
    <w:rsid w:val="003C5FAA"/>
    <w:rsid w:val="003C6337"/>
    <w:rsid w:val="003C66AC"/>
    <w:rsid w:val="003C66B6"/>
    <w:rsid w:val="003C68E4"/>
    <w:rsid w:val="003C6905"/>
    <w:rsid w:val="003C6948"/>
    <w:rsid w:val="003C6DF5"/>
    <w:rsid w:val="003C6F61"/>
    <w:rsid w:val="003C6FDD"/>
    <w:rsid w:val="003C7352"/>
    <w:rsid w:val="003C7453"/>
    <w:rsid w:val="003C7981"/>
    <w:rsid w:val="003C7A25"/>
    <w:rsid w:val="003D0417"/>
    <w:rsid w:val="003D0AED"/>
    <w:rsid w:val="003D0BEA"/>
    <w:rsid w:val="003D0CCB"/>
    <w:rsid w:val="003D0F83"/>
    <w:rsid w:val="003D10C2"/>
    <w:rsid w:val="003D11CD"/>
    <w:rsid w:val="003D137F"/>
    <w:rsid w:val="003D15D5"/>
    <w:rsid w:val="003D1AE2"/>
    <w:rsid w:val="003D1CCE"/>
    <w:rsid w:val="003D1E32"/>
    <w:rsid w:val="003D1FA8"/>
    <w:rsid w:val="003D2709"/>
    <w:rsid w:val="003D29EF"/>
    <w:rsid w:val="003D2A63"/>
    <w:rsid w:val="003D2A7D"/>
    <w:rsid w:val="003D2C90"/>
    <w:rsid w:val="003D45DF"/>
    <w:rsid w:val="003D49CF"/>
    <w:rsid w:val="003D4E48"/>
    <w:rsid w:val="003D502C"/>
    <w:rsid w:val="003D516A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2EF"/>
    <w:rsid w:val="003E0374"/>
    <w:rsid w:val="003E052B"/>
    <w:rsid w:val="003E05CE"/>
    <w:rsid w:val="003E0616"/>
    <w:rsid w:val="003E075F"/>
    <w:rsid w:val="003E09D5"/>
    <w:rsid w:val="003E1342"/>
    <w:rsid w:val="003E1B92"/>
    <w:rsid w:val="003E2395"/>
    <w:rsid w:val="003E23E3"/>
    <w:rsid w:val="003E25D5"/>
    <w:rsid w:val="003E2EB1"/>
    <w:rsid w:val="003E3690"/>
    <w:rsid w:val="003E3795"/>
    <w:rsid w:val="003E384E"/>
    <w:rsid w:val="003E3AC9"/>
    <w:rsid w:val="003E43AB"/>
    <w:rsid w:val="003E4D42"/>
    <w:rsid w:val="003E50D9"/>
    <w:rsid w:val="003E5277"/>
    <w:rsid w:val="003E53DF"/>
    <w:rsid w:val="003E55FE"/>
    <w:rsid w:val="003E585D"/>
    <w:rsid w:val="003E5CF3"/>
    <w:rsid w:val="003E6109"/>
    <w:rsid w:val="003E62FF"/>
    <w:rsid w:val="003E7712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3FE"/>
    <w:rsid w:val="003F244E"/>
    <w:rsid w:val="003F2BBA"/>
    <w:rsid w:val="003F2D10"/>
    <w:rsid w:val="003F360D"/>
    <w:rsid w:val="003F3784"/>
    <w:rsid w:val="003F37BE"/>
    <w:rsid w:val="003F3917"/>
    <w:rsid w:val="003F4093"/>
    <w:rsid w:val="003F478F"/>
    <w:rsid w:val="003F5275"/>
    <w:rsid w:val="003F6017"/>
    <w:rsid w:val="003F60D1"/>
    <w:rsid w:val="003F64B1"/>
    <w:rsid w:val="003F757B"/>
    <w:rsid w:val="003F77F9"/>
    <w:rsid w:val="003F7AF0"/>
    <w:rsid w:val="00400336"/>
    <w:rsid w:val="0040037D"/>
    <w:rsid w:val="00400495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50CE"/>
    <w:rsid w:val="00405AD9"/>
    <w:rsid w:val="004063AE"/>
    <w:rsid w:val="00406575"/>
    <w:rsid w:val="004066DF"/>
    <w:rsid w:val="00406A1F"/>
    <w:rsid w:val="00407DC3"/>
    <w:rsid w:val="00410003"/>
    <w:rsid w:val="00410338"/>
    <w:rsid w:val="004107F6"/>
    <w:rsid w:val="00410AEA"/>
    <w:rsid w:val="0041131D"/>
    <w:rsid w:val="00411B7C"/>
    <w:rsid w:val="00411DDD"/>
    <w:rsid w:val="00411FEE"/>
    <w:rsid w:val="00412391"/>
    <w:rsid w:val="00412AFE"/>
    <w:rsid w:val="004130CA"/>
    <w:rsid w:val="00413796"/>
    <w:rsid w:val="004142B6"/>
    <w:rsid w:val="00414514"/>
    <w:rsid w:val="00414891"/>
    <w:rsid w:val="00414899"/>
    <w:rsid w:val="00414CFC"/>
    <w:rsid w:val="00414EB5"/>
    <w:rsid w:val="00415316"/>
    <w:rsid w:val="004158B3"/>
    <w:rsid w:val="004159C8"/>
    <w:rsid w:val="00415B1B"/>
    <w:rsid w:val="00415B89"/>
    <w:rsid w:val="00415FAE"/>
    <w:rsid w:val="0041613A"/>
    <w:rsid w:val="004163F0"/>
    <w:rsid w:val="00416663"/>
    <w:rsid w:val="00417626"/>
    <w:rsid w:val="00417984"/>
    <w:rsid w:val="00420F34"/>
    <w:rsid w:val="00421EA5"/>
    <w:rsid w:val="00422DF3"/>
    <w:rsid w:val="00423057"/>
    <w:rsid w:val="00423EDA"/>
    <w:rsid w:val="00423EF5"/>
    <w:rsid w:val="00424023"/>
    <w:rsid w:val="004243BF"/>
    <w:rsid w:val="00425CDD"/>
    <w:rsid w:val="00425E6B"/>
    <w:rsid w:val="00426D11"/>
    <w:rsid w:val="00427511"/>
    <w:rsid w:val="00427651"/>
    <w:rsid w:val="00427A09"/>
    <w:rsid w:val="0043021C"/>
    <w:rsid w:val="00430BF3"/>
    <w:rsid w:val="004315A5"/>
    <w:rsid w:val="00431752"/>
    <w:rsid w:val="0043216A"/>
    <w:rsid w:val="00432194"/>
    <w:rsid w:val="0043244A"/>
    <w:rsid w:val="0043367C"/>
    <w:rsid w:val="00433708"/>
    <w:rsid w:val="00433BB9"/>
    <w:rsid w:val="00433C04"/>
    <w:rsid w:val="00434047"/>
    <w:rsid w:val="0043473F"/>
    <w:rsid w:val="00434990"/>
    <w:rsid w:val="00434D24"/>
    <w:rsid w:val="004353B3"/>
    <w:rsid w:val="00436506"/>
    <w:rsid w:val="00436B1B"/>
    <w:rsid w:val="0043718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53D"/>
    <w:rsid w:val="00444A08"/>
    <w:rsid w:val="00444BB9"/>
    <w:rsid w:val="00444E51"/>
    <w:rsid w:val="004454B5"/>
    <w:rsid w:val="004458DA"/>
    <w:rsid w:val="00445DE5"/>
    <w:rsid w:val="00445F1D"/>
    <w:rsid w:val="00445F36"/>
    <w:rsid w:val="00446AA5"/>
    <w:rsid w:val="00447370"/>
    <w:rsid w:val="00447A47"/>
    <w:rsid w:val="00447AD7"/>
    <w:rsid w:val="00447D5E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2AB9"/>
    <w:rsid w:val="004530D3"/>
    <w:rsid w:val="00453316"/>
    <w:rsid w:val="00453572"/>
    <w:rsid w:val="0045438C"/>
    <w:rsid w:val="004543E4"/>
    <w:rsid w:val="00454B2A"/>
    <w:rsid w:val="00454CE6"/>
    <w:rsid w:val="00454DBF"/>
    <w:rsid w:val="00455201"/>
    <w:rsid w:val="004558CE"/>
    <w:rsid w:val="004558D2"/>
    <w:rsid w:val="00455CC7"/>
    <w:rsid w:val="00456A46"/>
    <w:rsid w:val="00457085"/>
    <w:rsid w:val="00457555"/>
    <w:rsid w:val="00457CD6"/>
    <w:rsid w:val="004602BF"/>
    <w:rsid w:val="004607E0"/>
    <w:rsid w:val="00461569"/>
    <w:rsid w:val="004615BE"/>
    <w:rsid w:val="004618CF"/>
    <w:rsid w:val="00461DE8"/>
    <w:rsid w:val="00462690"/>
    <w:rsid w:val="00462695"/>
    <w:rsid w:val="00462A69"/>
    <w:rsid w:val="00462B2B"/>
    <w:rsid w:val="0046348A"/>
    <w:rsid w:val="0046390E"/>
    <w:rsid w:val="00463C4B"/>
    <w:rsid w:val="00463E07"/>
    <w:rsid w:val="00464495"/>
    <w:rsid w:val="004647C9"/>
    <w:rsid w:val="00464BBC"/>
    <w:rsid w:val="004657D4"/>
    <w:rsid w:val="00465A16"/>
    <w:rsid w:val="00466472"/>
    <w:rsid w:val="004669DE"/>
    <w:rsid w:val="0046777B"/>
    <w:rsid w:val="00467951"/>
    <w:rsid w:val="00467A5C"/>
    <w:rsid w:val="00470121"/>
    <w:rsid w:val="004704B6"/>
    <w:rsid w:val="00470EF1"/>
    <w:rsid w:val="00471458"/>
    <w:rsid w:val="004724FE"/>
    <w:rsid w:val="004726EE"/>
    <w:rsid w:val="00472822"/>
    <w:rsid w:val="00472FF5"/>
    <w:rsid w:val="00473481"/>
    <w:rsid w:val="004736C9"/>
    <w:rsid w:val="00473D52"/>
    <w:rsid w:val="00473D8B"/>
    <w:rsid w:val="00473EA7"/>
    <w:rsid w:val="004744A4"/>
    <w:rsid w:val="00474522"/>
    <w:rsid w:val="00475029"/>
    <w:rsid w:val="0047526F"/>
    <w:rsid w:val="0047528D"/>
    <w:rsid w:val="004752BB"/>
    <w:rsid w:val="004754A6"/>
    <w:rsid w:val="00475527"/>
    <w:rsid w:val="0047593D"/>
    <w:rsid w:val="00475A97"/>
    <w:rsid w:val="00476131"/>
    <w:rsid w:val="004761C4"/>
    <w:rsid w:val="00476216"/>
    <w:rsid w:val="00476714"/>
    <w:rsid w:val="004778EC"/>
    <w:rsid w:val="00477EC9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B63"/>
    <w:rsid w:val="00483E5F"/>
    <w:rsid w:val="0048521D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540"/>
    <w:rsid w:val="00490D80"/>
    <w:rsid w:val="00491BC5"/>
    <w:rsid w:val="004925B9"/>
    <w:rsid w:val="00492726"/>
    <w:rsid w:val="0049313D"/>
    <w:rsid w:val="00493385"/>
    <w:rsid w:val="00493683"/>
    <w:rsid w:val="00493867"/>
    <w:rsid w:val="00493A76"/>
    <w:rsid w:val="00493D46"/>
    <w:rsid w:val="00494881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E4D"/>
    <w:rsid w:val="00496F64"/>
    <w:rsid w:val="004974EA"/>
    <w:rsid w:val="00497531"/>
    <w:rsid w:val="00497DD5"/>
    <w:rsid w:val="004A04F7"/>
    <w:rsid w:val="004A0715"/>
    <w:rsid w:val="004A0A48"/>
    <w:rsid w:val="004A0A9B"/>
    <w:rsid w:val="004A0BBA"/>
    <w:rsid w:val="004A1B39"/>
    <w:rsid w:val="004A2B69"/>
    <w:rsid w:val="004A2BB4"/>
    <w:rsid w:val="004A2CBA"/>
    <w:rsid w:val="004A2D2B"/>
    <w:rsid w:val="004A3147"/>
    <w:rsid w:val="004A38AA"/>
    <w:rsid w:val="004A41D5"/>
    <w:rsid w:val="004A4D92"/>
    <w:rsid w:val="004A4F28"/>
    <w:rsid w:val="004A59D3"/>
    <w:rsid w:val="004A6204"/>
    <w:rsid w:val="004A6242"/>
    <w:rsid w:val="004A7BEF"/>
    <w:rsid w:val="004A7E38"/>
    <w:rsid w:val="004B0158"/>
    <w:rsid w:val="004B020E"/>
    <w:rsid w:val="004B02D0"/>
    <w:rsid w:val="004B0A09"/>
    <w:rsid w:val="004B0BB8"/>
    <w:rsid w:val="004B11D7"/>
    <w:rsid w:val="004B19E9"/>
    <w:rsid w:val="004B1AAF"/>
    <w:rsid w:val="004B1CED"/>
    <w:rsid w:val="004B1FAA"/>
    <w:rsid w:val="004B2214"/>
    <w:rsid w:val="004B2BD9"/>
    <w:rsid w:val="004B2D28"/>
    <w:rsid w:val="004B30D6"/>
    <w:rsid w:val="004B3579"/>
    <w:rsid w:val="004B3A81"/>
    <w:rsid w:val="004B3B98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6564"/>
    <w:rsid w:val="004B661E"/>
    <w:rsid w:val="004B66DC"/>
    <w:rsid w:val="004B68BA"/>
    <w:rsid w:val="004B6BDC"/>
    <w:rsid w:val="004B6E77"/>
    <w:rsid w:val="004B7178"/>
    <w:rsid w:val="004B7234"/>
    <w:rsid w:val="004B72D6"/>
    <w:rsid w:val="004C00CC"/>
    <w:rsid w:val="004C09ED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2656"/>
    <w:rsid w:val="004C3053"/>
    <w:rsid w:val="004C3646"/>
    <w:rsid w:val="004C3876"/>
    <w:rsid w:val="004C398F"/>
    <w:rsid w:val="004C3A32"/>
    <w:rsid w:val="004C3A63"/>
    <w:rsid w:val="004C3FE1"/>
    <w:rsid w:val="004C4312"/>
    <w:rsid w:val="004C47D7"/>
    <w:rsid w:val="004C4A3F"/>
    <w:rsid w:val="004C4B0A"/>
    <w:rsid w:val="004C4C9D"/>
    <w:rsid w:val="004C4D31"/>
    <w:rsid w:val="004C4E41"/>
    <w:rsid w:val="004C4F74"/>
    <w:rsid w:val="004C5BD7"/>
    <w:rsid w:val="004C5E81"/>
    <w:rsid w:val="004C610D"/>
    <w:rsid w:val="004C6C55"/>
    <w:rsid w:val="004C6EC5"/>
    <w:rsid w:val="004C757C"/>
    <w:rsid w:val="004C7C39"/>
    <w:rsid w:val="004C7D2A"/>
    <w:rsid w:val="004D0C89"/>
    <w:rsid w:val="004D0FB1"/>
    <w:rsid w:val="004D19A4"/>
    <w:rsid w:val="004D1BD2"/>
    <w:rsid w:val="004D2DBE"/>
    <w:rsid w:val="004D322D"/>
    <w:rsid w:val="004D3AC9"/>
    <w:rsid w:val="004D40C1"/>
    <w:rsid w:val="004D473E"/>
    <w:rsid w:val="004D5FF3"/>
    <w:rsid w:val="004D60E4"/>
    <w:rsid w:val="004D67B4"/>
    <w:rsid w:val="004D69A5"/>
    <w:rsid w:val="004D6CFA"/>
    <w:rsid w:val="004D75ED"/>
    <w:rsid w:val="004D7AFA"/>
    <w:rsid w:val="004E021B"/>
    <w:rsid w:val="004E026F"/>
    <w:rsid w:val="004E0ACE"/>
    <w:rsid w:val="004E16A9"/>
    <w:rsid w:val="004E1D74"/>
    <w:rsid w:val="004E2799"/>
    <w:rsid w:val="004E2A8A"/>
    <w:rsid w:val="004E2ACE"/>
    <w:rsid w:val="004E3ADD"/>
    <w:rsid w:val="004E45C8"/>
    <w:rsid w:val="004E51F9"/>
    <w:rsid w:val="004E5D97"/>
    <w:rsid w:val="004E5F94"/>
    <w:rsid w:val="004E724E"/>
    <w:rsid w:val="004E78D0"/>
    <w:rsid w:val="004E7A2C"/>
    <w:rsid w:val="004E7B35"/>
    <w:rsid w:val="004F009D"/>
    <w:rsid w:val="004F02D3"/>
    <w:rsid w:val="004F03C3"/>
    <w:rsid w:val="004F0457"/>
    <w:rsid w:val="004F0BD1"/>
    <w:rsid w:val="004F0C84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53"/>
    <w:rsid w:val="004F3AD0"/>
    <w:rsid w:val="004F3B64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67BE"/>
    <w:rsid w:val="004F6C90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B9C"/>
    <w:rsid w:val="00500DC3"/>
    <w:rsid w:val="005016A7"/>
    <w:rsid w:val="005016DF"/>
    <w:rsid w:val="005027B6"/>
    <w:rsid w:val="00503109"/>
    <w:rsid w:val="00503CDE"/>
    <w:rsid w:val="00503DBE"/>
    <w:rsid w:val="0050427F"/>
    <w:rsid w:val="00504441"/>
    <w:rsid w:val="005046F1"/>
    <w:rsid w:val="00504A6A"/>
    <w:rsid w:val="00505C61"/>
    <w:rsid w:val="00505F6C"/>
    <w:rsid w:val="00506528"/>
    <w:rsid w:val="0050678C"/>
    <w:rsid w:val="005068DD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362"/>
    <w:rsid w:val="00512680"/>
    <w:rsid w:val="00512EF7"/>
    <w:rsid w:val="00513495"/>
    <w:rsid w:val="00513609"/>
    <w:rsid w:val="005137E7"/>
    <w:rsid w:val="0051386B"/>
    <w:rsid w:val="00513889"/>
    <w:rsid w:val="005154FD"/>
    <w:rsid w:val="00515671"/>
    <w:rsid w:val="005158B5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4E0"/>
    <w:rsid w:val="00522697"/>
    <w:rsid w:val="00522FB0"/>
    <w:rsid w:val="00523D2D"/>
    <w:rsid w:val="00523E22"/>
    <w:rsid w:val="00523F00"/>
    <w:rsid w:val="00523F2E"/>
    <w:rsid w:val="00524762"/>
    <w:rsid w:val="005249B1"/>
    <w:rsid w:val="00524A49"/>
    <w:rsid w:val="00524D13"/>
    <w:rsid w:val="005250E8"/>
    <w:rsid w:val="00525177"/>
    <w:rsid w:val="0052522D"/>
    <w:rsid w:val="0052535A"/>
    <w:rsid w:val="0052548B"/>
    <w:rsid w:val="00526167"/>
    <w:rsid w:val="0052647E"/>
    <w:rsid w:val="00526521"/>
    <w:rsid w:val="005266BA"/>
    <w:rsid w:val="0052670E"/>
    <w:rsid w:val="005268D9"/>
    <w:rsid w:val="00526B3D"/>
    <w:rsid w:val="00526EE7"/>
    <w:rsid w:val="0052756D"/>
    <w:rsid w:val="005303F1"/>
    <w:rsid w:val="005303FC"/>
    <w:rsid w:val="00531615"/>
    <w:rsid w:val="005322F7"/>
    <w:rsid w:val="005324CB"/>
    <w:rsid w:val="0053251D"/>
    <w:rsid w:val="0053291E"/>
    <w:rsid w:val="00532BDA"/>
    <w:rsid w:val="00532C07"/>
    <w:rsid w:val="00532EAE"/>
    <w:rsid w:val="0053304F"/>
    <w:rsid w:val="00533803"/>
    <w:rsid w:val="00533951"/>
    <w:rsid w:val="00533F3C"/>
    <w:rsid w:val="005345F7"/>
    <w:rsid w:val="00534B34"/>
    <w:rsid w:val="005355BE"/>
    <w:rsid w:val="005356DB"/>
    <w:rsid w:val="00535893"/>
    <w:rsid w:val="00535939"/>
    <w:rsid w:val="00535CA3"/>
    <w:rsid w:val="00535CE6"/>
    <w:rsid w:val="00536597"/>
    <w:rsid w:val="005378C9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355"/>
    <w:rsid w:val="00543381"/>
    <w:rsid w:val="005438B6"/>
    <w:rsid w:val="00543DDB"/>
    <w:rsid w:val="005440BA"/>
    <w:rsid w:val="00544210"/>
    <w:rsid w:val="00544B7B"/>
    <w:rsid w:val="00544D44"/>
    <w:rsid w:val="00544E41"/>
    <w:rsid w:val="00544F29"/>
    <w:rsid w:val="00545981"/>
    <w:rsid w:val="00545A2D"/>
    <w:rsid w:val="005461CD"/>
    <w:rsid w:val="005469E3"/>
    <w:rsid w:val="00546AA7"/>
    <w:rsid w:val="00546BFE"/>
    <w:rsid w:val="00546E7C"/>
    <w:rsid w:val="00546ECA"/>
    <w:rsid w:val="00546F25"/>
    <w:rsid w:val="005473F0"/>
    <w:rsid w:val="005504DB"/>
    <w:rsid w:val="005506CF"/>
    <w:rsid w:val="00550EA0"/>
    <w:rsid w:val="005510D0"/>
    <w:rsid w:val="0055200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7249"/>
    <w:rsid w:val="00557430"/>
    <w:rsid w:val="00557850"/>
    <w:rsid w:val="00557933"/>
    <w:rsid w:val="00557E53"/>
    <w:rsid w:val="00560442"/>
    <w:rsid w:val="00560B9B"/>
    <w:rsid w:val="0056114A"/>
    <w:rsid w:val="00561279"/>
    <w:rsid w:val="005619E5"/>
    <w:rsid w:val="005621E6"/>
    <w:rsid w:val="005625BB"/>
    <w:rsid w:val="005627C1"/>
    <w:rsid w:val="005628AE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4797"/>
    <w:rsid w:val="005654BA"/>
    <w:rsid w:val="005657C4"/>
    <w:rsid w:val="005662B9"/>
    <w:rsid w:val="00566475"/>
    <w:rsid w:val="00566D98"/>
    <w:rsid w:val="0056705F"/>
    <w:rsid w:val="0056734D"/>
    <w:rsid w:val="005674DE"/>
    <w:rsid w:val="005678DE"/>
    <w:rsid w:val="00567C38"/>
    <w:rsid w:val="00567CB3"/>
    <w:rsid w:val="00567E61"/>
    <w:rsid w:val="00570438"/>
    <w:rsid w:val="005707EA"/>
    <w:rsid w:val="00570A03"/>
    <w:rsid w:val="00570DB6"/>
    <w:rsid w:val="00570F3F"/>
    <w:rsid w:val="00570FFE"/>
    <w:rsid w:val="005711B0"/>
    <w:rsid w:val="00571916"/>
    <w:rsid w:val="0057205D"/>
    <w:rsid w:val="0057226D"/>
    <w:rsid w:val="00572E71"/>
    <w:rsid w:val="00574143"/>
    <w:rsid w:val="00574A9A"/>
    <w:rsid w:val="00574C30"/>
    <w:rsid w:val="00574E59"/>
    <w:rsid w:val="00575153"/>
    <w:rsid w:val="0057527A"/>
    <w:rsid w:val="00575483"/>
    <w:rsid w:val="00575523"/>
    <w:rsid w:val="005755BF"/>
    <w:rsid w:val="00575DEB"/>
    <w:rsid w:val="0057669F"/>
    <w:rsid w:val="00576877"/>
    <w:rsid w:val="005773FF"/>
    <w:rsid w:val="00577556"/>
    <w:rsid w:val="00577563"/>
    <w:rsid w:val="00577744"/>
    <w:rsid w:val="00577A6C"/>
    <w:rsid w:val="00577ACE"/>
    <w:rsid w:val="00580D83"/>
    <w:rsid w:val="0058117C"/>
    <w:rsid w:val="0058129D"/>
    <w:rsid w:val="005812E3"/>
    <w:rsid w:val="005816D4"/>
    <w:rsid w:val="00581E1A"/>
    <w:rsid w:val="00582C9C"/>
    <w:rsid w:val="00582F20"/>
    <w:rsid w:val="00582FF6"/>
    <w:rsid w:val="00583869"/>
    <w:rsid w:val="00583F8F"/>
    <w:rsid w:val="005845B2"/>
    <w:rsid w:val="005848EC"/>
    <w:rsid w:val="00584EBA"/>
    <w:rsid w:val="0058576B"/>
    <w:rsid w:val="00585A74"/>
    <w:rsid w:val="00585F88"/>
    <w:rsid w:val="005864D7"/>
    <w:rsid w:val="00586718"/>
    <w:rsid w:val="005868D5"/>
    <w:rsid w:val="00586AF7"/>
    <w:rsid w:val="005871B5"/>
    <w:rsid w:val="005874BF"/>
    <w:rsid w:val="005875C8"/>
    <w:rsid w:val="00587A4A"/>
    <w:rsid w:val="00587CC0"/>
    <w:rsid w:val="005901A5"/>
    <w:rsid w:val="005902CE"/>
    <w:rsid w:val="0059035E"/>
    <w:rsid w:val="0059096D"/>
    <w:rsid w:val="00590A86"/>
    <w:rsid w:val="005912E0"/>
    <w:rsid w:val="00592123"/>
    <w:rsid w:val="00592585"/>
    <w:rsid w:val="005925D5"/>
    <w:rsid w:val="00593A3A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0F62"/>
    <w:rsid w:val="005A15A9"/>
    <w:rsid w:val="005A1718"/>
    <w:rsid w:val="005A1BDB"/>
    <w:rsid w:val="005A1BFF"/>
    <w:rsid w:val="005A1CC1"/>
    <w:rsid w:val="005A2209"/>
    <w:rsid w:val="005A274E"/>
    <w:rsid w:val="005A2FA4"/>
    <w:rsid w:val="005A2FAE"/>
    <w:rsid w:val="005A338A"/>
    <w:rsid w:val="005A3426"/>
    <w:rsid w:val="005A35B3"/>
    <w:rsid w:val="005A3A1D"/>
    <w:rsid w:val="005A407C"/>
    <w:rsid w:val="005A4A56"/>
    <w:rsid w:val="005A4AAD"/>
    <w:rsid w:val="005A6294"/>
    <w:rsid w:val="005A682D"/>
    <w:rsid w:val="005A7291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4C19"/>
    <w:rsid w:val="005B58FC"/>
    <w:rsid w:val="005B671C"/>
    <w:rsid w:val="005B6A10"/>
    <w:rsid w:val="005B7451"/>
    <w:rsid w:val="005B7797"/>
    <w:rsid w:val="005B78F1"/>
    <w:rsid w:val="005B7BB2"/>
    <w:rsid w:val="005B7FE6"/>
    <w:rsid w:val="005C031F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6C8"/>
    <w:rsid w:val="005C2DE2"/>
    <w:rsid w:val="005C3B86"/>
    <w:rsid w:val="005C4617"/>
    <w:rsid w:val="005C4E6A"/>
    <w:rsid w:val="005C5133"/>
    <w:rsid w:val="005C51E2"/>
    <w:rsid w:val="005C53E8"/>
    <w:rsid w:val="005C5C6A"/>
    <w:rsid w:val="005C6715"/>
    <w:rsid w:val="005C67E9"/>
    <w:rsid w:val="005C6EE5"/>
    <w:rsid w:val="005C7796"/>
    <w:rsid w:val="005C7A50"/>
    <w:rsid w:val="005C7BB9"/>
    <w:rsid w:val="005D0C56"/>
    <w:rsid w:val="005D1239"/>
    <w:rsid w:val="005D12F2"/>
    <w:rsid w:val="005D1572"/>
    <w:rsid w:val="005D16C1"/>
    <w:rsid w:val="005D1C9B"/>
    <w:rsid w:val="005D2138"/>
    <w:rsid w:val="005D2730"/>
    <w:rsid w:val="005D2E58"/>
    <w:rsid w:val="005D343A"/>
    <w:rsid w:val="005D3728"/>
    <w:rsid w:val="005D3F24"/>
    <w:rsid w:val="005D4247"/>
    <w:rsid w:val="005D448E"/>
    <w:rsid w:val="005D5457"/>
    <w:rsid w:val="005D596D"/>
    <w:rsid w:val="005D5D1B"/>
    <w:rsid w:val="005D604A"/>
    <w:rsid w:val="005D6414"/>
    <w:rsid w:val="005D6545"/>
    <w:rsid w:val="005D7223"/>
    <w:rsid w:val="005D72E7"/>
    <w:rsid w:val="005D7498"/>
    <w:rsid w:val="005D7B73"/>
    <w:rsid w:val="005E000B"/>
    <w:rsid w:val="005E074F"/>
    <w:rsid w:val="005E0C1B"/>
    <w:rsid w:val="005E0E28"/>
    <w:rsid w:val="005E157F"/>
    <w:rsid w:val="005E16E7"/>
    <w:rsid w:val="005E17DF"/>
    <w:rsid w:val="005E24F6"/>
    <w:rsid w:val="005E268E"/>
    <w:rsid w:val="005E2BB9"/>
    <w:rsid w:val="005E2BE1"/>
    <w:rsid w:val="005E2EBE"/>
    <w:rsid w:val="005E3845"/>
    <w:rsid w:val="005E3D87"/>
    <w:rsid w:val="005E4B99"/>
    <w:rsid w:val="005E4D96"/>
    <w:rsid w:val="005E4F47"/>
    <w:rsid w:val="005E504D"/>
    <w:rsid w:val="005E53EE"/>
    <w:rsid w:val="005E5A5A"/>
    <w:rsid w:val="005E6D2A"/>
    <w:rsid w:val="005E704E"/>
    <w:rsid w:val="005E7749"/>
    <w:rsid w:val="005E7BD1"/>
    <w:rsid w:val="005E7C5F"/>
    <w:rsid w:val="005E7E08"/>
    <w:rsid w:val="005F01E1"/>
    <w:rsid w:val="005F0848"/>
    <w:rsid w:val="005F0970"/>
    <w:rsid w:val="005F0AA7"/>
    <w:rsid w:val="005F0C50"/>
    <w:rsid w:val="005F125B"/>
    <w:rsid w:val="005F13AF"/>
    <w:rsid w:val="005F1ADE"/>
    <w:rsid w:val="005F1C5A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725"/>
    <w:rsid w:val="005F4747"/>
    <w:rsid w:val="005F4A91"/>
    <w:rsid w:val="005F4BC7"/>
    <w:rsid w:val="005F510E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10B"/>
    <w:rsid w:val="00601287"/>
    <w:rsid w:val="006012E9"/>
    <w:rsid w:val="0060131A"/>
    <w:rsid w:val="006013F2"/>
    <w:rsid w:val="00601470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410"/>
    <w:rsid w:val="00604B14"/>
    <w:rsid w:val="00605CF0"/>
    <w:rsid w:val="006063F8"/>
    <w:rsid w:val="0060653A"/>
    <w:rsid w:val="006069AE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6C3"/>
    <w:rsid w:val="0061587E"/>
    <w:rsid w:val="00615D74"/>
    <w:rsid w:val="00615D87"/>
    <w:rsid w:val="006166F4"/>
    <w:rsid w:val="00616F31"/>
    <w:rsid w:val="006170C1"/>
    <w:rsid w:val="00617223"/>
    <w:rsid w:val="00617819"/>
    <w:rsid w:val="00617BB5"/>
    <w:rsid w:val="00617D06"/>
    <w:rsid w:val="00620670"/>
    <w:rsid w:val="00620A08"/>
    <w:rsid w:val="00620DCA"/>
    <w:rsid w:val="00620E09"/>
    <w:rsid w:val="00620E7A"/>
    <w:rsid w:val="00620F66"/>
    <w:rsid w:val="0062136B"/>
    <w:rsid w:val="00621B43"/>
    <w:rsid w:val="00621D46"/>
    <w:rsid w:val="0062286B"/>
    <w:rsid w:val="00623046"/>
    <w:rsid w:val="00623062"/>
    <w:rsid w:val="00623115"/>
    <w:rsid w:val="0062380E"/>
    <w:rsid w:val="00623E73"/>
    <w:rsid w:val="00624648"/>
    <w:rsid w:val="00624965"/>
    <w:rsid w:val="00624CAE"/>
    <w:rsid w:val="00624E74"/>
    <w:rsid w:val="0062500F"/>
    <w:rsid w:val="0062525D"/>
    <w:rsid w:val="00625376"/>
    <w:rsid w:val="0062566B"/>
    <w:rsid w:val="00625D25"/>
    <w:rsid w:val="00625E5E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3442"/>
    <w:rsid w:val="006338F6"/>
    <w:rsid w:val="00633BB2"/>
    <w:rsid w:val="00633C34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AE2"/>
    <w:rsid w:val="00641E6E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A3B"/>
    <w:rsid w:val="00644B58"/>
    <w:rsid w:val="00644BB1"/>
    <w:rsid w:val="0064537A"/>
    <w:rsid w:val="00645671"/>
    <w:rsid w:val="006462F9"/>
    <w:rsid w:val="00646C5B"/>
    <w:rsid w:val="00647174"/>
    <w:rsid w:val="006474E7"/>
    <w:rsid w:val="006474FF"/>
    <w:rsid w:val="00647A2C"/>
    <w:rsid w:val="00647B78"/>
    <w:rsid w:val="00647D34"/>
    <w:rsid w:val="006501D4"/>
    <w:rsid w:val="006503B1"/>
    <w:rsid w:val="006506AF"/>
    <w:rsid w:val="006507B7"/>
    <w:rsid w:val="00650F41"/>
    <w:rsid w:val="00651294"/>
    <w:rsid w:val="0065159D"/>
    <w:rsid w:val="00651774"/>
    <w:rsid w:val="006517F6"/>
    <w:rsid w:val="006525C9"/>
    <w:rsid w:val="00652ACF"/>
    <w:rsid w:val="00652EAA"/>
    <w:rsid w:val="00653B5A"/>
    <w:rsid w:val="00653E17"/>
    <w:rsid w:val="00653F8F"/>
    <w:rsid w:val="006548D1"/>
    <w:rsid w:val="00654C16"/>
    <w:rsid w:val="00656C68"/>
    <w:rsid w:val="00657BD8"/>
    <w:rsid w:val="00657E79"/>
    <w:rsid w:val="00660596"/>
    <w:rsid w:val="00660751"/>
    <w:rsid w:val="006608DD"/>
    <w:rsid w:val="00660ADB"/>
    <w:rsid w:val="00660C16"/>
    <w:rsid w:val="00660D37"/>
    <w:rsid w:val="00660D85"/>
    <w:rsid w:val="00660E15"/>
    <w:rsid w:val="0066137D"/>
    <w:rsid w:val="006614BD"/>
    <w:rsid w:val="0066192A"/>
    <w:rsid w:val="006619B7"/>
    <w:rsid w:val="00662320"/>
    <w:rsid w:val="00662850"/>
    <w:rsid w:val="00662D6D"/>
    <w:rsid w:val="00662E00"/>
    <w:rsid w:val="00662E8D"/>
    <w:rsid w:val="006637F3"/>
    <w:rsid w:val="00663A00"/>
    <w:rsid w:val="00663ABA"/>
    <w:rsid w:val="00663D9E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123"/>
    <w:rsid w:val="006701E3"/>
    <w:rsid w:val="00670934"/>
    <w:rsid w:val="00670C8F"/>
    <w:rsid w:val="00670FF3"/>
    <w:rsid w:val="0067120E"/>
    <w:rsid w:val="006718A6"/>
    <w:rsid w:val="00672116"/>
    <w:rsid w:val="00672528"/>
    <w:rsid w:val="00672D0D"/>
    <w:rsid w:val="00672E92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341A"/>
    <w:rsid w:val="006834D2"/>
    <w:rsid w:val="00683D83"/>
    <w:rsid w:val="00684E1F"/>
    <w:rsid w:val="006853DD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7B7"/>
    <w:rsid w:val="00690AEF"/>
    <w:rsid w:val="00690C69"/>
    <w:rsid w:val="00690F54"/>
    <w:rsid w:val="0069106F"/>
    <w:rsid w:val="006917F2"/>
    <w:rsid w:val="0069215B"/>
    <w:rsid w:val="00692222"/>
    <w:rsid w:val="00692630"/>
    <w:rsid w:val="006927FB"/>
    <w:rsid w:val="00692B2C"/>
    <w:rsid w:val="00692CF7"/>
    <w:rsid w:val="00692DFA"/>
    <w:rsid w:val="006932EB"/>
    <w:rsid w:val="006938DC"/>
    <w:rsid w:val="00693F4D"/>
    <w:rsid w:val="006941FF"/>
    <w:rsid w:val="00694BA7"/>
    <w:rsid w:val="006956DB"/>
    <w:rsid w:val="00695955"/>
    <w:rsid w:val="00695A67"/>
    <w:rsid w:val="00695AD3"/>
    <w:rsid w:val="00695C6C"/>
    <w:rsid w:val="00695EFB"/>
    <w:rsid w:val="006960C5"/>
    <w:rsid w:val="00697363"/>
    <w:rsid w:val="006976D9"/>
    <w:rsid w:val="006A01CF"/>
    <w:rsid w:val="006A0CD1"/>
    <w:rsid w:val="006A1497"/>
    <w:rsid w:val="006A14F2"/>
    <w:rsid w:val="006A1CB3"/>
    <w:rsid w:val="006A1F9B"/>
    <w:rsid w:val="006A2E98"/>
    <w:rsid w:val="006A3467"/>
    <w:rsid w:val="006A3621"/>
    <w:rsid w:val="006A366D"/>
    <w:rsid w:val="006A3C93"/>
    <w:rsid w:val="006A3DE0"/>
    <w:rsid w:val="006A420B"/>
    <w:rsid w:val="006A42F6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899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4DDE"/>
    <w:rsid w:val="006B54B7"/>
    <w:rsid w:val="006B5683"/>
    <w:rsid w:val="006B6815"/>
    <w:rsid w:val="006B6D49"/>
    <w:rsid w:val="006B7C86"/>
    <w:rsid w:val="006B7E39"/>
    <w:rsid w:val="006B7EAC"/>
    <w:rsid w:val="006B7FE7"/>
    <w:rsid w:val="006C135B"/>
    <w:rsid w:val="006C1934"/>
    <w:rsid w:val="006C1CD4"/>
    <w:rsid w:val="006C213B"/>
    <w:rsid w:val="006C2918"/>
    <w:rsid w:val="006C2CED"/>
    <w:rsid w:val="006C30F9"/>
    <w:rsid w:val="006C3250"/>
    <w:rsid w:val="006C3433"/>
    <w:rsid w:val="006C3772"/>
    <w:rsid w:val="006C3E16"/>
    <w:rsid w:val="006C4D09"/>
    <w:rsid w:val="006C4FD7"/>
    <w:rsid w:val="006C50AA"/>
    <w:rsid w:val="006C5534"/>
    <w:rsid w:val="006C57F9"/>
    <w:rsid w:val="006C58AC"/>
    <w:rsid w:val="006C63C6"/>
    <w:rsid w:val="006C7A88"/>
    <w:rsid w:val="006C7B29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3BF5"/>
    <w:rsid w:val="006D41C0"/>
    <w:rsid w:val="006D4389"/>
    <w:rsid w:val="006D5504"/>
    <w:rsid w:val="006D5F53"/>
    <w:rsid w:val="006D63C1"/>
    <w:rsid w:val="006D6697"/>
    <w:rsid w:val="006D6CC2"/>
    <w:rsid w:val="006D6F7A"/>
    <w:rsid w:val="006D7262"/>
    <w:rsid w:val="006D7960"/>
    <w:rsid w:val="006D7D73"/>
    <w:rsid w:val="006E0121"/>
    <w:rsid w:val="006E0A0F"/>
    <w:rsid w:val="006E12A2"/>
    <w:rsid w:val="006E1507"/>
    <w:rsid w:val="006E1C68"/>
    <w:rsid w:val="006E1E99"/>
    <w:rsid w:val="006E27E8"/>
    <w:rsid w:val="006E2B6E"/>
    <w:rsid w:val="006E2DB0"/>
    <w:rsid w:val="006E308D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ACE"/>
    <w:rsid w:val="006E5C43"/>
    <w:rsid w:val="006E5F8F"/>
    <w:rsid w:val="006E6442"/>
    <w:rsid w:val="006E65CB"/>
    <w:rsid w:val="006E68A9"/>
    <w:rsid w:val="006E7506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2D2"/>
    <w:rsid w:val="006F3339"/>
    <w:rsid w:val="006F35F2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183"/>
    <w:rsid w:val="006F6438"/>
    <w:rsid w:val="006F681F"/>
    <w:rsid w:val="006F69A3"/>
    <w:rsid w:val="006F704E"/>
    <w:rsid w:val="006F7327"/>
    <w:rsid w:val="006F7615"/>
    <w:rsid w:val="006F795A"/>
    <w:rsid w:val="00700BA4"/>
    <w:rsid w:val="00700D96"/>
    <w:rsid w:val="007011B2"/>
    <w:rsid w:val="007020D7"/>
    <w:rsid w:val="00702AD8"/>
    <w:rsid w:val="00702BFA"/>
    <w:rsid w:val="00702DBF"/>
    <w:rsid w:val="00702FAF"/>
    <w:rsid w:val="0070394B"/>
    <w:rsid w:val="00703C35"/>
    <w:rsid w:val="007040E8"/>
    <w:rsid w:val="00704579"/>
    <w:rsid w:val="007045D6"/>
    <w:rsid w:val="00704743"/>
    <w:rsid w:val="00705677"/>
    <w:rsid w:val="00705BE8"/>
    <w:rsid w:val="00706910"/>
    <w:rsid w:val="00706D27"/>
    <w:rsid w:val="00706DCE"/>
    <w:rsid w:val="00706F09"/>
    <w:rsid w:val="00706F3B"/>
    <w:rsid w:val="0070706B"/>
    <w:rsid w:val="00707837"/>
    <w:rsid w:val="00711776"/>
    <w:rsid w:val="007117F0"/>
    <w:rsid w:val="00711949"/>
    <w:rsid w:val="00711C05"/>
    <w:rsid w:val="00711F9B"/>
    <w:rsid w:val="00712456"/>
    <w:rsid w:val="0071276E"/>
    <w:rsid w:val="007129EA"/>
    <w:rsid w:val="00713585"/>
    <w:rsid w:val="007136A3"/>
    <w:rsid w:val="00713AF0"/>
    <w:rsid w:val="00713B66"/>
    <w:rsid w:val="00713E80"/>
    <w:rsid w:val="00713F86"/>
    <w:rsid w:val="00714045"/>
    <w:rsid w:val="00714285"/>
    <w:rsid w:val="00714378"/>
    <w:rsid w:val="0071442A"/>
    <w:rsid w:val="00714855"/>
    <w:rsid w:val="00715D25"/>
    <w:rsid w:val="0071648A"/>
    <w:rsid w:val="007164A5"/>
    <w:rsid w:val="00716A45"/>
    <w:rsid w:val="00716F5D"/>
    <w:rsid w:val="00717E43"/>
    <w:rsid w:val="007201A0"/>
    <w:rsid w:val="0072026C"/>
    <w:rsid w:val="007209B8"/>
    <w:rsid w:val="00720A68"/>
    <w:rsid w:val="007228F0"/>
    <w:rsid w:val="00722A4B"/>
    <w:rsid w:val="0072357D"/>
    <w:rsid w:val="00723DCB"/>
    <w:rsid w:val="00724172"/>
    <w:rsid w:val="007244ED"/>
    <w:rsid w:val="0072482D"/>
    <w:rsid w:val="00725C0B"/>
    <w:rsid w:val="00725C75"/>
    <w:rsid w:val="00725CE2"/>
    <w:rsid w:val="007260C9"/>
    <w:rsid w:val="0072656A"/>
    <w:rsid w:val="0072706F"/>
    <w:rsid w:val="007270B2"/>
    <w:rsid w:val="007277B3"/>
    <w:rsid w:val="00727A24"/>
    <w:rsid w:val="00727B40"/>
    <w:rsid w:val="00727C0D"/>
    <w:rsid w:val="00727F6A"/>
    <w:rsid w:val="00730085"/>
    <w:rsid w:val="00730269"/>
    <w:rsid w:val="007302B8"/>
    <w:rsid w:val="007309ED"/>
    <w:rsid w:val="00730F87"/>
    <w:rsid w:val="00730FD4"/>
    <w:rsid w:val="0073206A"/>
    <w:rsid w:val="007324F6"/>
    <w:rsid w:val="0073253B"/>
    <w:rsid w:val="007329B9"/>
    <w:rsid w:val="007338CE"/>
    <w:rsid w:val="00733B8B"/>
    <w:rsid w:val="00734347"/>
    <w:rsid w:val="007345CC"/>
    <w:rsid w:val="00734A75"/>
    <w:rsid w:val="00734AEF"/>
    <w:rsid w:val="007351C8"/>
    <w:rsid w:val="00735650"/>
    <w:rsid w:val="00735EB8"/>
    <w:rsid w:val="00735F50"/>
    <w:rsid w:val="007368B7"/>
    <w:rsid w:val="00736929"/>
    <w:rsid w:val="00736C45"/>
    <w:rsid w:val="00736E69"/>
    <w:rsid w:val="00736FE1"/>
    <w:rsid w:val="00737341"/>
    <w:rsid w:val="00737806"/>
    <w:rsid w:val="00740365"/>
    <w:rsid w:val="00740495"/>
    <w:rsid w:val="00740AEA"/>
    <w:rsid w:val="00740EAE"/>
    <w:rsid w:val="00740FDE"/>
    <w:rsid w:val="007411A4"/>
    <w:rsid w:val="007424D0"/>
    <w:rsid w:val="0074287C"/>
    <w:rsid w:val="00742A13"/>
    <w:rsid w:val="00742EE4"/>
    <w:rsid w:val="0074340C"/>
    <w:rsid w:val="007438A6"/>
    <w:rsid w:val="0074455F"/>
    <w:rsid w:val="007448A4"/>
    <w:rsid w:val="0074492D"/>
    <w:rsid w:val="00744DC5"/>
    <w:rsid w:val="0074558B"/>
    <w:rsid w:val="0074566A"/>
    <w:rsid w:val="007458F7"/>
    <w:rsid w:val="00745E76"/>
    <w:rsid w:val="007463E7"/>
    <w:rsid w:val="0074682B"/>
    <w:rsid w:val="00746920"/>
    <w:rsid w:val="00746BE3"/>
    <w:rsid w:val="00746F03"/>
    <w:rsid w:val="007473CA"/>
    <w:rsid w:val="00750302"/>
    <w:rsid w:val="00750557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6EE"/>
    <w:rsid w:val="00753813"/>
    <w:rsid w:val="00753F3F"/>
    <w:rsid w:val="00753F56"/>
    <w:rsid w:val="007541A5"/>
    <w:rsid w:val="00754454"/>
    <w:rsid w:val="00754D33"/>
    <w:rsid w:val="0075535D"/>
    <w:rsid w:val="0075551F"/>
    <w:rsid w:val="00756740"/>
    <w:rsid w:val="00756F17"/>
    <w:rsid w:val="007577DF"/>
    <w:rsid w:val="007600E9"/>
    <w:rsid w:val="00760789"/>
    <w:rsid w:val="00760904"/>
    <w:rsid w:val="00760972"/>
    <w:rsid w:val="0076098D"/>
    <w:rsid w:val="00760E23"/>
    <w:rsid w:val="007610BC"/>
    <w:rsid w:val="0076117A"/>
    <w:rsid w:val="0076130F"/>
    <w:rsid w:val="0076155D"/>
    <w:rsid w:val="00761708"/>
    <w:rsid w:val="00762197"/>
    <w:rsid w:val="00763003"/>
    <w:rsid w:val="007634F5"/>
    <w:rsid w:val="007637DD"/>
    <w:rsid w:val="00763EB9"/>
    <w:rsid w:val="0076420A"/>
    <w:rsid w:val="00764243"/>
    <w:rsid w:val="007643B9"/>
    <w:rsid w:val="00764BC2"/>
    <w:rsid w:val="00764CCB"/>
    <w:rsid w:val="00764E43"/>
    <w:rsid w:val="0076548B"/>
    <w:rsid w:val="00765581"/>
    <w:rsid w:val="00765668"/>
    <w:rsid w:val="007656F5"/>
    <w:rsid w:val="007659D8"/>
    <w:rsid w:val="00765C19"/>
    <w:rsid w:val="00765E9E"/>
    <w:rsid w:val="0076627A"/>
    <w:rsid w:val="007666ED"/>
    <w:rsid w:val="00766E29"/>
    <w:rsid w:val="007676BC"/>
    <w:rsid w:val="00767866"/>
    <w:rsid w:val="00767BAE"/>
    <w:rsid w:val="00770021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2194"/>
    <w:rsid w:val="007721B5"/>
    <w:rsid w:val="007725D3"/>
    <w:rsid w:val="00772EEE"/>
    <w:rsid w:val="0077360F"/>
    <w:rsid w:val="00773AB1"/>
    <w:rsid w:val="00773B6C"/>
    <w:rsid w:val="00773BC5"/>
    <w:rsid w:val="00774411"/>
    <w:rsid w:val="00774F03"/>
    <w:rsid w:val="0077610F"/>
    <w:rsid w:val="007766B8"/>
    <w:rsid w:val="007767E1"/>
    <w:rsid w:val="00776C2C"/>
    <w:rsid w:val="00777021"/>
    <w:rsid w:val="007775F2"/>
    <w:rsid w:val="00780DAB"/>
    <w:rsid w:val="00780DB8"/>
    <w:rsid w:val="007811C7"/>
    <w:rsid w:val="007813D2"/>
    <w:rsid w:val="007814E8"/>
    <w:rsid w:val="007819BB"/>
    <w:rsid w:val="00781B2D"/>
    <w:rsid w:val="00782416"/>
    <w:rsid w:val="0078244E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90659"/>
    <w:rsid w:val="00790D68"/>
    <w:rsid w:val="00791402"/>
    <w:rsid w:val="007919DF"/>
    <w:rsid w:val="00791B6B"/>
    <w:rsid w:val="00791B70"/>
    <w:rsid w:val="00791BC6"/>
    <w:rsid w:val="00792BE1"/>
    <w:rsid w:val="00792D16"/>
    <w:rsid w:val="00792F2B"/>
    <w:rsid w:val="0079307A"/>
    <w:rsid w:val="00793D88"/>
    <w:rsid w:val="00793EFA"/>
    <w:rsid w:val="0079402A"/>
    <w:rsid w:val="00794266"/>
    <w:rsid w:val="00794518"/>
    <w:rsid w:val="00794D7C"/>
    <w:rsid w:val="00794FEB"/>
    <w:rsid w:val="0079569F"/>
    <w:rsid w:val="007956DD"/>
    <w:rsid w:val="00795895"/>
    <w:rsid w:val="00796015"/>
    <w:rsid w:val="00796428"/>
    <w:rsid w:val="00796EBE"/>
    <w:rsid w:val="00797109"/>
    <w:rsid w:val="00797336"/>
    <w:rsid w:val="0079744A"/>
    <w:rsid w:val="007979E2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379"/>
    <w:rsid w:val="007A3C42"/>
    <w:rsid w:val="007A45D5"/>
    <w:rsid w:val="007A4BAE"/>
    <w:rsid w:val="007A4D44"/>
    <w:rsid w:val="007A4ED6"/>
    <w:rsid w:val="007A4F1F"/>
    <w:rsid w:val="007A567E"/>
    <w:rsid w:val="007A5793"/>
    <w:rsid w:val="007A60E1"/>
    <w:rsid w:val="007A6800"/>
    <w:rsid w:val="007A6A75"/>
    <w:rsid w:val="007A6C1B"/>
    <w:rsid w:val="007A6E60"/>
    <w:rsid w:val="007A7065"/>
    <w:rsid w:val="007A720E"/>
    <w:rsid w:val="007A7D09"/>
    <w:rsid w:val="007B0126"/>
    <w:rsid w:val="007B0A37"/>
    <w:rsid w:val="007B1620"/>
    <w:rsid w:val="007B18E2"/>
    <w:rsid w:val="007B1A71"/>
    <w:rsid w:val="007B1DAE"/>
    <w:rsid w:val="007B1EB6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AC1"/>
    <w:rsid w:val="007B4CF4"/>
    <w:rsid w:val="007B4FF7"/>
    <w:rsid w:val="007B511B"/>
    <w:rsid w:val="007B5571"/>
    <w:rsid w:val="007B5D80"/>
    <w:rsid w:val="007B6277"/>
    <w:rsid w:val="007B6601"/>
    <w:rsid w:val="007B6737"/>
    <w:rsid w:val="007B6ED8"/>
    <w:rsid w:val="007B7351"/>
    <w:rsid w:val="007B7443"/>
    <w:rsid w:val="007C089B"/>
    <w:rsid w:val="007C0AD3"/>
    <w:rsid w:val="007C13CA"/>
    <w:rsid w:val="007C1546"/>
    <w:rsid w:val="007C18E2"/>
    <w:rsid w:val="007C27B7"/>
    <w:rsid w:val="007C2E55"/>
    <w:rsid w:val="007C388D"/>
    <w:rsid w:val="007C3D53"/>
    <w:rsid w:val="007C4337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7D"/>
    <w:rsid w:val="007C7469"/>
    <w:rsid w:val="007C7524"/>
    <w:rsid w:val="007C768D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7D"/>
    <w:rsid w:val="007D44A1"/>
    <w:rsid w:val="007D44D9"/>
    <w:rsid w:val="007D47A8"/>
    <w:rsid w:val="007D4CC0"/>
    <w:rsid w:val="007D4FBD"/>
    <w:rsid w:val="007D528B"/>
    <w:rsid w:val="007D532C"/>
    <w:rsid w:val="007D565A"/>
    <w:rsid w:val="007D582E"/>
    <w:rsid w:val="007D5CA6"/>
    <w:rsid w:val="007D601B"/>
    <w:rsid w:val="007D6B6D"/>
    <w:rsid w:val="007D724F"/>
    <w:rsid w:val="007D7C3A"/>
    <w:rsid w:val="007D7CBE"/>
    <w:rsid w:val="007D7EBD"/>
    <w:rsid w:val="007D7F2A"/>
    <w:rsid w:val="007E04CD"/>
    <w:rsid w:val="007E0C1F"/>
    <w:rsid w:val="007E0D87"/>
    <w:rsid w:val="007E15C7"/>
    <w:rsid w:val="007E1667"/>
    <w:rsid w:val="007E1D7D"/>
    <w:rsid w:val="007E2343"/>
    <w:rsid w:val="007E2371"/>
    <w:rsid w:val="007E2901"/>
    <w:rsid w:val="007E29DC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59B7"/>
    <w:rsid w:val="007E622D"/>
    <w:rsid w:val="007E62DF"/>
    <w:rsid w:val="007E696C"/>
    <w:rsid w:val="007E69D9"/>
    <w:rsid w:val="007E69DD"/>
    <w:rsid w:val="007E6CAD"/>
    <w:rsid w:val="007E7D72"/>
    <w:rsid w:val="007F02AA"/>
    <w:rsid w:val="007F0360"/>
    <w:rsid w:val="007F0924"/>
    <w:rsid w:val="007F12D2"/>
    <w:rsid w:val="007F17F4"/>
    <w:rsid w:val="007F2239"/>
    <w:rsid w:val="007F2757"/>
    <w:rsid w:val="007F2761"/>
    <w:rsid w:val="007F2F02"/>
    <w:rsid w:val="007F3B92"/>
    <w:rsid w:val="007F3C35"/>
    <w:rsid w:val="007F4313"/>
    <w:rsid w:val="007F4CD6"/>
    <w:rsid w:val="007F5069"/>
    <w:rsid w:val="007F58C4"/>
    <w:rsid w:val="007F5BBF"/>
    <w:rsid w:val="007F5C22"/>
    <w:rsid w:val="007F6B2D"/>
    <w:rsid w:val="007F6EA4"/>
    <w:rsid w:val="007F71AF"/>
    <w:rsid w:val="007F72D0"/>
    <w:rsid w:val="007F7A50"/>
    <w:rsid w:val="007F7E8E"/>
    <w:rsid w:val="0080023B"/>
    <w:rsid w:val="0080040C"/>
    <w:rsid w:val="00800667"/>
    <w:rsid w:val="00800C5D"/>
    <w:rsid w:val="0080119F"/>
    <w:rsid w:val="0080124C"/>
    <w:rsid w:val="00801547"/>
    <w:rsid w:val="00801CC3"/>
    <w:rsid w:val="00801F7A"/>
    <w:rsid w:val="008020E9"/>
    <w:rsid w:val="0080272A"/>
    <w:rsid w:val="008028F5"/>
    <w:rsid w:val="00803500"/>
    <w:rsid w:val="00803784"/>
    <w:rsid w:val="008038D6"/>
    <w:rsid w:val="00803F47"/>
    <w:rsid w:val="0080402D"/>
    <w:rsid w:val="008053F9"/>
    <w:rsid w:val="008054F0"/>
    <w:rsid w:val="00805500"/>
    <w:rsid w:val="008058ED"/>
    <w:rsid w:val="00805976"/>
    <w:rsid w:val="00805988"/>
    <w:rsid w:val="00806236"/>
    <w:rsid w:val="00806358"/>
    <w:rsid w:val="0080642F"/>
    <w:rsid w:val="0080709C"/>
    <w:rsid w:val="00807A5E"/>
    <w:rsid w:val="00807B4D"/>
    <w:rsid w:val="00807C4A"/>
    <w:rsid w:val="0081007B"/>
    <w:rsid w:val="008106BE"/>
    <w:rsid w:val="008106FA"/>
    <w:rsid w:val="008108DB"/>
    <w:rsid w:val="00810AAC"/>
    <w:rsid w:val="00810CC0"/>
    <w:rsid w:val="00810ECE"/>
    <w:rsid w:val="00811015"/>
    <w:rsid w:val="008110EE"/>
    <w:rsid w:val="00811D38"/>
    <w:rsid w:val="0081219B"/>
    <w:rsid w:val="008121D4"/>
    <w:rsid w:val="0081222F"/>
    <w:rsid w:val="00812887"/>
    <w:rsid w:val="00813091"/>
    <w:rsid w:val="008148D2"/>
    <w:rsid w:val="008150DA"/>
    <w:rsid w:val="0081717E"/>
    <w:rsid w:val="0081770C"/>
    <w:rsid w:val="00817F7B"/>
    <w:rsid w:val="008201AD"/>
    <w:rsid w:val="00820758"/>
    <w:rsid w:val="00820BD1"/>
    <w:rsid w:val="00820C11"/>
    <w:rsid w:val="00821023"/>
    <w:rsid w:val="00821429"/>
    <w:rsid w:val="008216DC"/>
    <w:rsid w:val="008218B4"/>
    <w:rsid w:val="00821983"/>
    <w:rsid w:val="00821E03"/>
    <w:rsid w:val="00822705"/>
    <w:rsid w:val="008227DE"/>
    <w:rsid w:val="00822865"/>
    <w:rsid w:val="008230B0"/>
    <w:rsid w:val="0082371C"/>
    <w:rsid w:val="00823843"/>
    <w:rsid w:val="00823F44"/>
    <w:rsid w:val="008243D4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5EE4"/>
    <w:rsid w:val="00826757"/>
    <w:rsid w:val="00826CFE"/>
    <w:rsid w:val="00827666"/>
    <w:rsid w:val="00827E33"/>
    <w:rsid w:val="00830142"/>
    <w:rsid w:val="00830566"/>
    <w:rsid w:val="00830B07"/>
    <w:rsid w:val="008311FE"/>
    <w:rsid w:val="00831824"/>
    <w:rsid w:val="00831A78"/>
    <w:rsid w:val="0083228A"/>
    <w:rsid w:val="00832331"/>
    <w:rsid w:val="008346CB"/>
    <w:rsid w:val="0083503A"/>
    <w:rsid w:val="008351C4"/>
    <w:rsid w:val="00835F12"/>
    <w:rsid w:val="00836CC2"/>
    <w:rsid w:val="00837155"/>
    <w:rsid w:val="008378DE"/>
    <w:rsid w:val="00837C4E"/>
    <w:rsid w:val="00837DC6"/>
    <w:rsid w:val="00837FB2"/>
    <w:rsid w:val="00840C05"/>
    <w:rsid w:val="008412CB"/>
    <w:rsid w:val="00841FCA"/>
    <w:rsid w:val="008422E4"/>
    <w:rsid w:val="008430A5"/>
    <w:rsid w:val="00843E76"/>
    <w:rsid w:val="00844051"/>
    <w:rsid w:val="008443C6"/>
    <w:rsid w:val="00844553"/>
    <w:rsid w:val="00844BDE"/>
    <w:rsid w:val="00844CB0"/>
    <w:rsid w:val="00844DBD"/>
    <w:rsid w:val="00844F8A"/>
    <w:rsid w:val="00845121"/>
    <w:rsid w:val="008455F2"/>
    <w:rsid w:val="00845652"/>
    <w:rsid w:val="008456DC"/>
    <w:rsid w:val="0084601E"/>
    <w:rsid w:val="008462EE"/>
    <w:rsid w:val="008469DB"/>
    <w:rsid w:val="00846C09"/>
    <w:rsid w:val="00846E49"/>
    <w:rsid w:val="00846ECD"/>
    <w:rsid w:val="00846FDB"/>
    <w:rsid w:val="00847A9F"/>
    <w:rsid w:val="00847D3D"/>
    <w:rsid w:val="00850222"/>
    <w:rsid w:val="0085031E"/>
    <w:rsid w:val="00850433"/>
    <w:rsid w:val="008512A0"/>
    <w:rsid w:val="00851719"/>
    <w:rsid w:val="00852428"/>
    <w:rsid w:val="008525FC"/>
    <w:rsid w:val="008527ED"/>
    <w:rsid w:val="00852BD6"/>
    <w:rsid w:val="00852DE8"/>
    <w:rsid w:val="00852F9B"/>
    <w:rsid w:val="00853291"/>
    <w:rsid w:val="008533E7"/>
    <w:rsid w:val="008534C1"/>
    <w:rsid w:val="008534D7"/>
    <w:rsid w:val="008537E8"/>
    <w:rsid w:val="00854402"/>
    <w:rsid w:val="00854CD5"/>
    <w:rsid w:val="00854D62"/>
    <w:rsid w:val="00854EEC"/>
    <w:rsid w:val="00854F95"/>
    <w:rsid w:val="00855C1E"/>
    <w:rsid w:val="00855E0D"/>
    <w:rsid w:val="00856073"/>
    <w:rsid w:val="00856824"/>
    <w:rsid w:val="008568CD"/>
    <w:rsid w:val="00856E5F"/>
    <w:rsid w:val="00856FE0"/>
    <w:rsid w:val="008575E9"/>
    <w:rsid w:val="008576AE"/>
    <w:rsid w:val="008579C0"/>
    <w:rsid w:val="00860025"/>
    <w:rsid w:val="008605A3"/>
    <w:rsid w:val="008605F7"/>
    <w:rsid w:val="0086071E"/>
    <w:rsid w:val="00861150"/>
    <w:rsid w:val="0086127C"/>
    <w:rsid w:val="00861413"/>
    <w:rsid w:val="008618A5"/>
    <w:rsid w:val="00861B20"/>
    <w:rsid w:val="0086261E"/>
    <w:rsid w:val="008626EF"/>
    <w:rsid w:val="008628C6"/>
    <w:rsid w:val="00862E33"/>
    <w:rsid w:val="00862EBF"/>
    <w:rsid w:val="00862F3A"/>
    <w:rsid w:val="008631C5"/>
    <w:rsid w:val="00863767"/>
    <w:rsid w:val="0086387C"/>
    <w:rsid w:val="00863EC2"/>
    <w:rsid w:val="008644AD"/>
    <w:rsid w:val="008645D9"/>
    <w:rsid w:val="00864F04"/>
    <w:rsid w:val="00865104"/>
    <w:rsid w:val="008651C6"/>
    <w:rsid w:val="00865720"/>
    <w:rsid w:val="00866D4C"/>
    <w:rsid w:val="00866FD6"/>
    <w:rsid w:val="0086721E"/>
    <w:rsid w:val="00867458"/>
    <w:rsid w:val="008675DB"/>
    <w:rsid w:val="008679BB"/>
    <w:rsid w:val="00867C02"/>
    <w:rsid w:val="008703F6"/>
    <w:rsid w:val="00870BF4"/>
    <w:rsid w:val="00871005"/>
    <w:rsid w:val="00871228"/>
    <w:rsid w:val="008718D6"/>
    <w:rsid w:val="00871B40"/>
    <w:rsid w:val="00872FD1"/>
    <w:rsid w:val="008735CF"/>
    <w:rsid w:val="008736A2"/>
    <w:rsid w:val="00873A36"/>
    <w:rsid w:val="00873A46"/>
    <w:rsid w:val="00873B03"/>
    <w:rsid w:val="008740FF"/>
    <w:rsid w:val="00874170"/>
    <w:rsid w:val="0087460C"/>
    <w:rsid w:val="00874B52"/>
    <w:rsid w:val="00874BB2"/>
    <w:rsid w:val="00874E4A"/>
    <w:rsid w:val="00875251"/>
    <w:rsid w:val="0087543D"/>
    <w:rsid w:val="0087574D"/>
    <w:rsid w:val="008757C5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80251"/>
    <w:rsid w:val="00880557"/>
    <w:rsid w:val="00880974"/>
    <w:rsid w:val="00880A61"/>
    <w:rsid w:val="00880B91"/>
    <w:rsid w:val="00880E51"/>
    <w:rsid w:val="00880F8F"/>
    <w:rsid w:val="00881270"/>
    <w:rsid w:val="008812CE"/>
    <w:rsid w:val="00881AD1"/>
    <w:rsid w:val="00881B0E"/>
    <w:rsid w:val="00881BD5"/>
    <w:rsid w:val="00881C5C"/>
    <w:rsid w:val="00882011"/>
    <w:rsid w:val="00882DFB"/>
    <w:rsid w:val="008832EE"/>
    <w:rsid w:val="008833DA"/>
    <w:rsid w:val="008838C2"/>
    <w:rsid w:val="00883CE2"/>
    <w:rsid w:val="00885144"/>
    <w:rsid w:val="008853E8"/>
    <w:rsid w:val="0088546E"/>
    <w:rsid w:val="008858D7"/>
    <w:rsid w:val="00885C6B"/>
    <w:rsid w:val="00885E45"/>
    <w:rsid w:val="0088626F"/>
    <w:rsid w:val="0088649B"/>
    <w:rsid w:val="00886E16"/>
    <w:rsid w:val="00886E76"/>
    <w:rsid w:val="00887007"/>
    <w:rsid w:val="008875A3"/>
    <w:rsid w:val="008877F9"/>
    <w:rsid w:val="00887856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AF4"/>
    <w:rsid w:val="008942B4"/>
    <w:rsid w:val="00894D6E"/>
    <w:rsid w:val="0089516B"/>
    <w:rsid w:val="00895ABD"/>
    <w:rsid w:val="00895DFE"/>
    <w:rsid w:val="008960FC"/>
    <w:rsid w:val="00896102"/>
    <w:rsid w:val="0089634F"/>
    <w:rsid w:val="00896946"/>
    <w:rsid w:val="008969D2"/>
    <w:rsid w:val="00897022"/>
    <w:rsid w:val="0089797E"/>
    <w:rsid w:val="00897B45"/>
    <w:rsid w:val="00897C4F"/>
    <w:rsid w:val="008A03B0"/>
    <w:rsid w:val="008A0EC4"/>
    <w:rsid w:val="008A1AB2"/>
    <w:rsid w:val="008A1EA8"/>
    <w:rsid w:val="008A1FBE"/>
    <w:rsid w:val="008A2180"/>
    <w:rsid w:val="008A2196"/>
    <w:rsid w:val="008A220C"/>
    <w:rsid w:val="008A22D6"/>
    <w:rsid w:val="008A265D"/>
    <w:rsid w:val="008A29D0"/>
    <w:rsid w:val="008A30EF"/>
    <w:rsid w:val="008A30F7"/>
    <w:rsid w:val="008A4207"/>
    <w:rsid w:val="008A4A6B"/>
    <w:rsid w:val="008A4A93"/>
    <w:rsid w:val="008A505C"/>
    <w:rsid w:val="008A56ED"/>
    <w:rsid w:val="008A5709"/>
    <w:rsid w:val="008A59E3"/>
    <w:rsid w:val="008A5C10"/>
    <w:rsid w:val="008A61D3"/>
    <w:rsid w:val="008A6624"/>
    <w:rsid w:val="008A6C43"/>
    <w:rsid w:val="008A6EB8"/>
    <w:rsid w:val="008A71E8"/>
    <w:rsid w:val="008A786C"/>
    <w:rsid w:val="008A7A44"/>
    <w:rsid w:val="008A7CB2"/>
    <w:rsid w:val="008A7D19"/>
    <w:rsid w:val="008B0070"/>
    <w:rsid w:val="008B02DA"/>
    <w:rsid w:val="008B04A6"/>
    <w:rsid w:val="008B0710"/>
    <w:rsid w:val="008B0D4F"/>
    <w:rsid w:val="008B142A"/>
    <w:rsid w:val="008B14B9"/>
    <w:rsid w:val="008B1602"/>
    <w:rsid w:val="008B1ADF"/>
    <w:rsid w:val="008B1B6F"/>
    <w:rsid w:val="008B1F43"/>
    <w:rsid w:val="008B2952"/>
    <w:rsid w:val="008B29A2"/>
    <w:rsid w:val="008B2A67"/>
    <w:rsid w:val="008B3D3D"/>
    <w:rsid w:val="008B454F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72F6"/>
    <w:rsid w:val="008C03D2"/>
    <w:rsid w:val="008C06DC"/>
    <w:rsid w:val="008C0B5A"/>
    <w:rsid w:val="008C0C4C"/>
    <w:rsid w:val="008C0E92"/>
    <w:rsid w:val="008C1CBF"/>
    <w:rsid w:val="008C2D81"/>
    <w:rsid w:val="008C3155"/>
    <w:rsid w:val="008C3F06"/>
    <w:rsid w:val="008C46D8"/>
    <w:rsid w:val="008C4E97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6D2"/>
    <w:rsid w:val="008D179C"/>
    <w:rsid w:val="008D1914"/>
    <w:rsid w:val="008D1923"/>
    <w:rsid w:val="008D1BD0"/>
    <w:rsid w:val="008D25D3"/>
    <w:rsid w:val="008D27F8"/>
    <w:rsid w:val="008D2959"/>
    <w:rsid w:val="008D2CBE"/>
    <w:rsid w:val="008D2CD2"/>
    <w:rsid w:val="008D2CFB"/>
    <w:rsid w:val="008D31EB"/>
    <w:rsid w:val="008D3CCC"/>
    <w:rsid w:val="008D3F0B"/>
    <w:rsid w:val="008D4415"/>
    <w:rsid w:val="008D4BD5"/>
    <w:rsid w:val="008D53F8"/>
    <w:rsid w:val="008D651E"/>
    <w:rsid w:val="008D6CC0"/>
    <w:rsid w:val="008D7307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1FFC"/>
    <w:rsid w:val="008E281B"/>
    <w:rsid w:val="008E2F9C"/>
    <w:rsid w:val="008E3148"/>
    <w:rsid w:val="008E31CB"/>
    <w:rsid w:val="008E3BF1"/>
    <w:rsid w:val="008E3F35"/>
    <w:rsid w:val="008E4087"/>
    <w:rsid w:val="008E4216"/>
    <w:rsid w:val="008E46CF"/>
    <w:rsid w:val="008E47D2"/>
    <w:rsid w:val="008E4869"/>
    <w:rsid w:val="008E50B5"/>
    <w:rsid w:val="008E5534"/>
    <w:rsid w:val="008E619A"/>
    <w:rsid w:val="008E6243"/>
    <w:rsid w:val="008E64FF"/>
    <w:rsid w:val="008E6AD2"/>
    <w:rsid w:val="008E7092"/>
    <w:rsid w:val="008E7123"/>
    <w:rsid w:val="008E72E6"/>
    <w:rsid w:val="008F01C7"/>
    <w:rsid w:val="008F05EC"/>
    <w:rsid w:val="008F0D27"/>
    <w:rsid w:val="008F10FA"/>
    <w:rsid w:val="008F13C8"/>
    <w:rsid w:val="008F2741"/>
    <w:rsid w:val="008F2875"/>
    <w:rsid w:val="008F2C42"/>
    <w:rsid w:val="008F2E7D"/>
    <w:rsid w:val="008F3AF0"/>
    <w:rsid w:val="008F3E0B"/>
    <w:rsid w:val="008F40C2"/>
    <w:rsid w:val="008F440E"/>
    <w:rsid w:val="008F44A8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73D"/>
    <w:rsid w:val="00901D64"/>
    <w:rsid w:val="00902959"/>
    <w:rsid w:val="00902FAF"/>
    <w:rsid w:val="00903767"/>
    <w:rsid w:val="00903AB5"/>
    <w:rsid w:val="0090403B"/>
    <w:rsid w:val="00904751"/>
    <w:rsid w:val="00904E0E"/>
    <w:rsid w:val="00905142"/>
    <w:rsid w:val="00905616"/>
    <w:rsid w:val="009058DC"/>
    <w:rsid w:val="00906165"/>
    <w:rsid w:val="009062FD"/>
    <w:rsid w:val="00906318"/>
    <w:rsid w:val="009063F8"/>
    <w:rsid w:val="009064E1"/>
    <w:rsid w:val="009071BD"/>
    <w:rsid w:val="009071EE"/>
    <w:rsid w:val="0090786C"/>
    <w:rsid w:val="00907A64"/>
    <w:rsid w:val="00907AC8"/>
    <w:rsid w:val="00907BDB"/>
    <w:rsid w:val="009104B1"/>
    <w:rsid w:val="00910517"/>
    <w:rsid w:val="009107D7"/>
    <w:rsid w:val="009109E9"/>
    <w:rsid w:val="00910B24"/>
    <w:rsid w:val="00911277"/>
    <w:rsid w:val="009112B6"/>
    <w:rsid w:val="009115FA"/>
    <w:rsid w:val="00911732"/>
    <w:rsid w:val="00911871"/>
    <w:rsid w:val="00911B39"/>
    <w:rsid w:val="00911C01"/>
    <w:rsid w:val="00911D80"/>
    <w:rsid w:val="00912163"/>
    <w:rsid w:val="009121AB"/>
    <w:rsid w:val="009128B5"/>
    <w:rsid w:val="00912BE2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D34"/>
    <w:rsid w:val="00914F67"/>
    <w:rsid w:val="009151D4"/>
    <w:rsid w:val="00915504"/>
    <w:rsid w:val="00915D9D"/>
    <w:rsid w:val="0091630A"/>
    <w:rsid w:val="00916409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2652"/>
    <w:rsid w:val="0092268C"/>
    <w:rsid w:val="00922C9F"/>
    <w:rsid w:val="00923274"/>
    <w:rsid w:val="00923927"/>
    <w:rsid w:val="00923E72"/>
    <w:rsid w:val="00923F65"/>
    <w:rsid w:val="00924469"/>
    <w:rsid w:val="0092491D"/>
    <w:rsid w:val="0092553B"/>
    <w:rsid w:val="00925559"/>
    <w:rsid w:val="00925B29"/>
    <w:rsid w:val="00925F82"/>
    <w:rsid w:val="009260C2"/>
    <w:rsid w:val="00926526"/>
    <w:rsid w:val="0092655E"/>
    <w:rsid w:val="009267DF"/>
    <w:rsid w:val="009269B8"/>
    <w:rsid w:val="00926B2A"/>
    <w:rsid w:val="00926FCA"/>
    <w:rsid w:val="00926FF5"/>
    <w:rsid w:val="009275EB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12B1"/>
    <w:rsid w:val="0093153A"/>
    <w:rsid w:val="00931A7F"/>
    <w:rsid w:val="00931FD6"/>
    <w:rsid w:val="009321F3"/>
    <w:rsid w:val="0093256B"/>
    <w:rsid w:val="0093281B"/>
    <w:rsid w:val="00933375"/>
    <w:rsid w:val="009335E5"/>
    <w:rsid w:val="00934CBD"/>
    <w:rsid w:val="009359F6"/>
    <w:rsid w:val="00935E31"/>
    <w:rsid w:val="0093620B"/>
    <w:rsid w:val="0093655C"/>
    <w:rsid w:val="00937711"/>
    <w:rsid w:val="00937C1B"/>
    <w:rsid w:val="00937C44"/>
    <w:rsid w:val="00940094"/>
    <w:rsid w:val="00940138"/>
    <w:rsid w:val="0094060B"/>
    <w:rsid w:val="009408F2"/>
    <w:rsid w:val="00940BEA"/>
    <w:rsid w:val="00940EFE"/>
    <w:rsid w:val="00941235"/>
    <w:rsid w:val="00941287"/>
    <w:rsid w:val="00941707"/>
    <w:rsid w:val="0094224D"/>
    <w:rsid w:val="00942436"/>
    <w:rsid w:val="00942CEB"/>
    <w:rsid w:val="009435E7"/>
    <w:rsid w:val="00943695"/>
    <w:rsid w:val="00943B0B"/>
    <w:rsid w:val="00943E83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CE"/>
    <w:rsid w:val="00945E00"/>
    <w:rsid w:val="00945EB4"/>
    <w:rsid w:val="00946537"/>
    <w:rsid w:val="009467D5"/>
    <w:rsid w:val="009467E0"/>
    <w:rsid w:val="00946C24"/>
    <w:rsid w:val="009470CE"/>
    <w:rsid w:val="009474C8"/>
    <w:rsid w:val="00947A70"/>
    <w:rsid w:val="00947ABA"/>
    <w:rsid w:val="00950F81"/>
    <w:rsid w:val="009510F4"/>
    <w:rsid w:val="00951182"/>
    <w:rsid w:val="0095133F"/>
    <w:rsid w:val="00951A54"/>
    <w:rsid w:val="00951AE5"/>
    <w:rsid w:val="00951C04"/>
    <w:rsid w:val="009524F2"/>
    <w:rsid w:val="00952D7B"/>
    <w:rsid w:val="0095368D"/>
    <w:rsid w:val="009536D0"/>
    <w:rsid w:val="0095392E"/>
    <w:rsid w:val="00953F3B"/>
    <w:rsid w:val="00953F93"/>
    <w:rsid w:val="00954041"/>
    <w:rsid w:val="009543DD"/>
    <w:rsid w:val="00954CB4"/>
    <w:rsid w:val="009551F2"/>
    <w:rsid w:val="0095571A"/>
    <w:rsid w:val="0095592A"/>
    <w:rsid w:val="00956202"/>
    <w:rsid w:val="0095643B"/>
    <w:rsid w:val="00956618"/>
    <w:rsid w:val="00956A4F"/>
    <w:rsid w:val="00956E12"/>
    <w:rsid w:val="0095748F"/>
    <w:rsid w:val="00957751"/>
    <w:rsid w:val="00957849"/>
    <w:rsid w:val="00960152"/>
    <w:rsid w:val="00960157"/>
    <w:rsid w:val="00960224"/>
    <w:rsid w:val="0096023A"/>
    <w:rsid w:val="0096048C"/>
    <w:rsid w:val="0096086D"/>
    <w:rsid w:val="00960D9D"/>
    <w:rsid w:val="0096109B"/>
    <w:rsid w:val="00961127"/>
    <w:rsid w:val="009612ED"/>
    <w:rsid w:val="00961465"/>
    <w:rsid w:val="009619AF"/>
    <w:rsid w:val="00962D8B"/>
    <w:rsid w:val="00962FCB"/>
    <w:rsid w:val="00963301"/>
    <w:rsid w:val="009633CB"/>
    <w:rsid w:val="0096358F"/>
    <w:rsid w:val="009635C0"/>
    <w:rsid w:val="00963B4E"/>
    <w:rsid w:val="009640CF"/>
    <w:rsid w:val="009645BF"/>
    <w:rsid w:val="009649C4"/>
    <w:rsid w:val="00965061"/>
    <w:rsid w:val="0096560A"/>
    <w:rsid w:val="00965795"/>
    <w:rsid w:val="00965C7D"/>
    <w:rsid w:val="00965D09"/>
    <w:rsid w:val="00965F37"/>
    <w:rsid w:val="00966323"/>
    <w:rsid w:val="009665BF"/>
    <w:rsid w:val="00966621"/>
    <w:rsid w:val="00967A0D"/>
    <w:rsid w:val="00967C99"/>
    <w:rsid w:val="00967CA6"/>
    <w:rsid w:val="00967FB1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1F89"/>
    <w:rsid w:val="009720C6"/>
    <w:rsid w:val="009728AF"/>
    <w:rsid w:val="00973969"/>
    <w:rsid w:val="00973AD1"/>
    <w:rsid w:val="0097426B"/>
    <w:rsid w:val="0097426E"/>
    <w:rsid w:val="0097449A"/>
    <w:rsid w:val="0097498E"/>
    <w:rsid w:val="00974E75"/>
    <w:rsid w:val="00975673"/>
    <w:rsid w:val="00975900"/>
    <w:rsid w:val="00975AD0"/>
    <w:rsid w:val="00975CE0"/>
    <w:rsid w:val="00975DAF"/>
    <w:rsid w:val="00975DF8"/>
    <w:rsid w:val="009800D0"/>
    <w:rsid w:val="00980797"/>
    <w:rsid w:val="00980958"/>
    <w:rsid w:val="00980C78"/>
    <w:rsid w:val="00980DFA"/>
    <w:rsid w:val="0098118D"/>
    <w:rsid w:val="009811E6"/>
    <w:rsid w:val="00981205"/>
    <w:rsid w:val="00981680"/>
    <w:rsid w:val="00981DD0"/>
    <w:rsid w:val="00982498"/>
    <w:rsid w:val="009827B0"/>
    <w:rsid w:val="00982A77"/>
    <w:rsid w:val="00982D69"/>
    <w:rsid w:val="00982DA3"/>
    <w:rsid w:val="00982E8B"/>
    <w:rsid w:val="00982EA1"/>
    <w:rsid w:val="009831C0"/>
    <w:rsid w:val="0098366C"/>
    <w:rsid w:val="00983BD5"/>
    <w:rsid w:val="00984574"/>
    <w:rsid w:val="00984685"/>
    <w:rsid w:val="00985345"/>
    <w:rsid w:val="009853C4"/>
    <w:rsid w:val="009855F6"/>
    <w:rsid w:val="00985788"/>
    <w:rsid w:val="00986C51"/>
    <w:rsid w:val="00986C76"/>
    <w:rsid w:val="00986D7D"/>
    <w:rsid w:val="0098709A"/>
    <w:rsid w:val="009872A2"/>
    <w:rsid w:val="00987D1F"/>
    <w:rsid w:val="00987DF8"/>
    <w:rsid w:val="00987E0C"/>
    <w:rsid w:val="0099018C"/>
    <w:rsid w:val="0099037E"/>
    <w:rsid w:val="009903D4"/>
    <w:rsid w:val="00990404"/>
    <w:rsid w:val="0099051C"/>
    <w:rsid w:val="0099099D"/>
    <w:rsid w:val="00990D7D"/>
    <w:rsid w:val="00990F60"/>
    <w:rsid w:val="00991197"/>
    <w:rsid w:val="0099125C"/>
    <w:rsid w:val="00991664"/>
    <w:rsid w:val="0099197F"/>
    <w:rsid w:val="00991A47"/>
    <w:rsid w:val="00991F8C"/>
    <w:rsid w:val="009921E3"/>
    <w:rsid w:val="00992A0B"/>
    <w:rsid w:val="0099359F"/>
    <w:rsid w:val="00993ACA"/>
    <w:rsid w:val="00993CA4"/>
    <w:rsid w:val="00993F32"/>
    <w:rsid w:val="00993FC6"/>
    <w:rsid w:val="009942A1"/>
    <w:rsid w:val="00994923"/>
    <w:rsid w:val="00994EE1"/>
    <w:rsid w:val="00995231"/>
    <w:rsid w:val="0099545C"/>
    <w:rsid w:val="009954B2"/>
    <w:rsid w:val="00995BBD"/>
    <w:rsid w:val="00995BD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E0A"/>
    <w:rsid w:val="00997F5B"/>
    <w:rsid w:val="009A0432"/>
    <w:rsid w:val="009A04ED"/>
    <w:rsid w:val="009A06D9"/>
    <w:rsid w:val="009A0B29"/>
    <w:rsid w:val="009A116C"/>
    <w:rsid w:val="009A13CA"/>
    <w:rsid w:val="009A15D8"/>
    <w:rsid w:val="009A1AA9"/>
    <w:rsid w:val="009A1DFB"/>
    <w:rsid w:val="009A2337"/>
    <w:rsid w:val="009A23CC"/>
    <w:rsid w:val="009A2566"/>
    <w:rsid w:val="009A2A57"/>
    <w:rsid w:val="009A2A5E"/>
    <w:rsid w:val="009A2B1F"/>
    <w:rsid w:val="009A2E5E"/>
    <w:rsid w:val="009A320C"/>
    <w:rsid w:val="009A3589"/>
    <w:rsid w:val="009A3E2E"/>
    <w:rsid w:val="009A4105"/>
    <w:rsid w:val="009A4417"/>
    <w:rsid w:val="009A4CB6"/>
    <w:rsid w:val="009A51EB"/>
    <w:rsid w:val="009A5310"/>
    <w:rsid w:val="009A5444"/>
    <w:rsid w:val="009A58E9"/>
    <w:rsid w:val="009A5BB9"/>
    <w:rsid w:val="009A643B"/>
    <w:rsid w:val="009A66F1"/>
    <w:rsid w:val="009A69DF"/>
    <w:rsid w:val="009A6C46"/>
    <w:rsid w:val="009A6F1A"/>
    <w:rsid w:val="009A7ECE"/>
    <w:rsid w:val="009B041B"/>
    <w:rsid w:val="009B0587"/>
    <w:rsid w:val="009B0628"/>
    <w:rsid w:val="009B0930"/>
    <w:rsid w:val="009B10C1"/>
    <w:rsid w:val="009B16CE"/>
    <w:rsid w:val="009B1BFA"/>
    <w:rsid w:val="009B1F3B"/>
    <w:rsid w:val="009B214C"/>
    <w:rsid w:val="009B2229"/>
    <w:rsid w:val="009B2CFF"/>
    <w:rsid w:val="009B3031"/>
    <w:rsid w:val="009B34CD"/>
    <w:rsid w:val="009B3837"/>
    <w:rsid w:val="009B3971"/>
    <w:rsid w:val="009B39B7"/>
    <w:rsid w:val="009B39CD"/>
    <w:rsid w:val="009B3FA5"/>
    <w:rsid w:val="009B477D"/>
    <w:rsid w:val="009B49CF"/>
    <w:rsid w:val="009B4EAE"/>
    <w:rsid w:val="009B4F70"/>
    <w:rsid w:val="009B5675"/>
    <w:rsid w:val="009B5F2E"/>
    <w:rsid w:val="009B5FC7"/>
    <w:rsid w:val="009B67F2"/>
    <w:rsid w:val="009B683A"/>
    <w:rsid w:val="009B6A60"/>
    <w:rsid w:val="009B6BE1"/>
    <w:rsid w:val="009B6E22"/>
    <w:rsid w:val="009C01BE"/>
    <w:rsid w:val="009C084E"/>
    <w:rsid w:val="009C0A65"/>
    <w:rsid w:val="009C0C9B"/>
    <w:rsid w:val="009C0E6F"/>
    <w:rsid w:val="009C0EA8"/>
    <w:rsid w:val="009C128B"/>
    <w:rsid w:val="009C1357"/>
    <w:rsid w:val="009C1A17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5363"/>
    <w:rsid w:val="009C5624"/>
    <w:rsid w:val="009C5855"/>
    <w:rsid w:val="009C6064"/>
    <w:rsid w:val="009C65D8"/>
    <w:rsid w:val="009C686B"/>
    <w:rsid w:val="009C6D4C"/>
    <w:rsid w:val="009C731B"/>
    <w:rsid w:val="009C741E"/>
    <w:rsid w:val="009C7549"/>
    <w:rsid w:val="009C7C0A"/>
    <w:rsid w:val="009D0062"/>
    <w:rsid w:val="009D00F4"/>
    <w:rsid w:val="009D08D0"/>
    <w:rsid w:val="009D0F51"/>
    <w:rsid w:val="009D0FE6"/>
    <w:rsid w:val="009D11E3"/>
    <w:rsid w:val="009D14D2"/>
    <w:rsid w:val="009D1F29"/>
    <w:rsid w:val="009D1F81"/>
    <w:rsid w:val="009D208C"/>
    <w:rsid w:val="009D23CB"/>
    <w:rsid w:val="009D2BA2"/>
    <w:rsid w:val="009D2BFF"/>
    <w:rsid w:val="009D2D1B"/>
    <w:rsid w:val="009D2E44"/>
    <w:rsid w:val="009D2F22"/>
    <w:rsid w:val="009D317C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E76"/>
    <w:rsid w:val="009D5F35"/>
    <w:rsid w:val="009D61A7"/>
    <w:rsid w:val="009D6B02"/>
    <w:rsid w:val="009D6BD3"/>
    <w:rsid w:val="009D70F8"/>
    <w:rsid w:val="009D73F8"/>
    <w:rsid w:val="009D775A"/>
    <w:rsid w:val="009D7959"/>
    <w:rsid w:val="009E001F"/>
    <w:rsid w:val="009E0123"/>
    <w:rsid w:val="009E0146"/>
    <w:rsid w:val="009E0BF6"/>
    <w:rsid w:val="009E104D"/>
    <w:rsid w:val="009E14B3"/>
    <w:rsid w:val="009E1680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8D6"/>
    <w:rsid w:val="009F1ABC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60C7"/>
    <w:rsid w:val="009F61CD"/>
    <w:rsid w:val="009F6294"/>
    <w:rsid w:val="009F64C5"/>
    <w:rsid w:val="009F70BF"/>
    <w:rsid w:val="009F7122"/>
    <w:rsid w:val="009F71BF"/>
    <w:rsid w:val="009F71FC"/>
    <w:rsid w:val="009F7315"/>
    <w:rsid w:val="009F735B"/>
    <w:rsid w:val="009F73CC"/>
    <w:rsid w:val="009F7470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09B"/>
    <w:rsid w:val="00A01A79"/>
    <w:rsid w:val="00A01BD8"/>
    <w:rsid w:val="00A01D03"/>
    <w:rsid w:val="00A01E5C"/>
    <w:rsid w:val="00A02292"/>
    <w:rsid w:val="00A025AF"/>
    <w:rsid w:val="00A02698"/>
    <w:rsid w:val="00A032C5"/>
    <w:rsid w:val="00A03899"/>
    <w:rsid w:val="00A03DA7"/>
    <w:rsid w:val="00A03E25"/>
    <w:rsid w:val="00A04BD3"/>
    <w:rsid w:val="00A04C44"/>
    <w:rsid w:val="00A04C6F"/>
    <w:rsid w:val="00A04C8A"/>
    <w:rsid w:val="00A04D85"/>
    <w:rsid w:val="00A05BB7"/>
    <w:rsid w:val="00A05BE5"/>
    <w:rsid w:val="00A05EE2"/>
    <w:rsid w:val="00A06488"/>
    <w:rsid w:val="00A069AA"/>
    <w:rsid w:val="00A06ABE"/>
    <w:rsid w:val="00A06DE0"/>
    <w:rsid w:val="00A100D7"/>
    <w:rsid w:val="00A10786"/>
    <w:rsid w:val="00A10A75"/>
    <w:rsid w:val="00A10DD6"/>
    <w:rsid w:val="00A115D1"/>
    <w:rsid w:val="00A11641"/>
    <w:rsid w:val="00A11E0C"/>
    <w:rsid w:val="00A11E3D"/>
    <w:rsid w:val="00A122EA"/>
    <w:rsid w:val="00A123A4"/>
    <w:rsid w:val="00A125EB"/>
    <w:rsid w:val="00A12C93"/>
    <w:rsid w:val="00A13D2A"/>
    <w:rsid w:val="00A1432D"/>
    <w:rsid w:val="00A15A4A"/>
    <w:rsid w:val="00A16379"/>
    <w:rsid w:val="00A163B0"/>
    <w:rsid w:val="00A16C52"/>
    <w:rsid w:val="00A1728E"/>
    <w:rsid w:val="00A1737A"/>
    <w:rsid w:val="00A17456"/>
    <w:rsid w:val="00A17B53"/>
    <w:rsid w:val="00A212D7"/>
    <w:rsid w:val="00A21CEC"/>
    <w:rsid w:val="00A22036"/>
    <w:rsid w:val="00A22E8A"/>
    <w:rsid w:val="00A2377F"/>
    <w:rsid w:val="00A23CF4"/>
    <w:rsid w:val="00A23D45"/>
    <w:rsid w:val="00A24003"/>
    <w:rsid w:val="00A24530"/>
    <w:rsid w:val="00A24A4F"/>
    <w:rsid w:val="00A24CF9"/>
    <w:rsid w:val="00A250C6"/>
    <w:rsid w:val="00A25157"/>
    <w:rsid w:val="00A2623D"/>
    <w:rsid w:val="00A262B0"/>
    <w:rsid w:val="00A26827"/>
    <w:rsid w:val="00A26AB9"/>
    <w:rsid w:val="00A26C44"/>
    <w:rsid w:val="00A26C83"/>
    <w:rsid w:val="00A26CDC"/>
    <w:rsid w:val="00A273E7"/>
    <w:rsid w:val="00A3042E"/>
    <w:rsid w:val="00A30C4C"/>
    <w:rsid w:val="00A30F1A"/>
    <w:rsid w:val="00A3125F"/>
    <w:rsid w:val="00A3158F"/>
    <w:rsid w:val="00A3187F"/>
    <w:rsid w:val="00A31E15"/>
    <w:rsid w:val="00A32CC9"/>
    <w:rsid w:val="00A33143"/>
    <w:rsid w:val="00A331EB"/>
    <w:rsid w:val="00A34689"/>
    <w:rsid w:val="00A348A6"/>
    <w:rsid w:val="00A34D8A"/>
    <w:rsid w:val="00A35114"/>
    <w:rsid w:val="00A352B2"/>
    <w:rsid w:val="00A35326"/>
    <w:rsid w:val="00A35568"/>
    <w:rsid w:val="00A3584D"/>
    <w:rsid w:val="00A359FA"/>
    <w:rsid w:val="00A35A80"/>
    <w:rsid w:val="00A35CF2"/>
    <w:rsid w:val="00A35EEA"/>
    <w:rsid w:val="00A36643"/>
    <w:rsid w:val="00A36A77"/>
    <w:rsid w:val="00A36CF5"/>
    <w:rsid w:val="00A36D2B"/>
    <w:rsid w:val="00A36FC2"/>
    <w:rsid w:val="00A379C8"/>
    <w:rsid w:val="00A37B5D"/>
    <w:rsid w:val="00A37BA7"/>
    <w:rsid w:val="00A37F8A"/>
    <w:rsid w:val="00A40109"/>
    <w:rsid w:val="00A40432"/>
    <w:rsid w:val="00A40532"/>
    <w:rsid w:val="00A4110B"/>
    <w:rsid w:val="00A41326"/>
    <w:rsid w:val="00A4145E"/>
    <w:rsid w:val="00A4148B"/>
    <w:rsid w:val="00A41B8A"/>
    <w:rsid w:val="00A41BC5"/>
    <w:rsid w:val="00A41CB2"/>
    <w:rsid w:val="00A42083"/>
    <w:rsid w:val="00A42757"/>
    <w:rsid w:val="00A4313D"/>
    <w:rsid w:val="00A43759"/>
    <w:rsid w:val="00A437D6"/>
    <w:rsid w:val="00A43C27"/>
    <w:rsid w:val="00A43C88"/>
    <w:rsid w:val="00A43E4D"/>
    <w:rsid w:val="00A446E2"/>
    <w:rsid w:val="00A44822"/>
    <w:rsid w:val="00A44A04"/>
    <w:rsid w:val="00A44A61"/>
    <w:rsid w:val="00A451D2"/>
    <w:rsid w:val="00A4541F"/>
    <w:rsid w:val="00A45697"/>
    <w:rsid w:val="00A47103"/>
    <w:rsid w:val="00A472E0"/>
    <w:rsid w:val="00A4795A"/>
    <w:rsid w:val="00A4795F"/>
    <w:rsid w:val="00A47E78"/>
    <w:rsid w:val="00A5060C"/>
    <w:rsid w:val="00A5060D"/>
    <w:rsid w:val="00A506A4"/>
    <w:rsid w:val="00A5079C"/>
    <w:rsid w:val="00A50D21"/>
    <w:rsid w:val="00A51147"/>
    <w:rsid w:val="00A5121F"/>
    <w:rsid w:val="00A51386"/>
    <w:rsid w:val="00A51679"/>
    <w:rsid w:val="00A51D69"/>
    <w:rsid w:val="00A521F2"/>
    <w:rsid w:val="00A5220A"/>
    <w:rsid w:val="00A523E1"/>
    <w:rsid w:val="00A52A7D"/>
    <w:rsid w:val="00A52D39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379"/>
    <w:rsid w:val="00A5446D"/>
    <w:rsid w:val="00A54519"/>
    <w:rsid w:val="00A55716"/>
    <w:rsid w:val="00A558A3"/>
    <w:rsid w:val="00A55DA8"/>
    <w:rsid w:val="00A5628C"/>
    <w:rsid w:val="00A56728"/>
    <w:rsid w:val="00A56FD1"/>
    <w:rsid w:val="00A57003"/>
    <w:rsid w:val="00A57131"/>
    <w:rsid w:val="00A5750C"/>
    <w:rsid w:val="00A5799D"/>
    <w:rsid w:val="00A57B67"/>
    <w:rsid w:val="00A60AA8"/>
    <w:rsid w:val="00A60EDE"/>
    <w:rsid w:val="00A61057"/>
    <w:rsid w:val="00A6110F"/>
    <w:rsid w:val="00A616F3"/>
    <w:rsid w:val="00A61883"/>
    <w:rsid w:val="00A61A57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3BFD"/>
    <w:rsid w:val="00A640DB"/>
    <w:rsid w:val="00A646AC"/>
    <w:rsid w:val="00A6559E"/>
    <w:rsid w:val="00A65BBF"/>
    <w:rsid w:val="00A67D52"/>
    <w:rsid w:val="00A67D6F"/>
    <w:rsid w:val="00A7004B"/>
    <w:rsid w:val="00A7044E"/>
    <w:rsid w:val="00A705FC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1D8E"/>
    <w:rsid w:val="00A720E2"/>
    <w:rsid w:val="00A7280A"/>
    <w:rsid w:val="00A72A43"/>
    <w:rsid w:val="00A733FC"/>
    <w:rsid w:val="00A73462"/>
    <w:rsid w:val="00A7349F"/>
    <w:rsid w:val="00A739A4"/>
    <w:rsid w:val="00A7422E"/>
    <w:rsid w:val="00A743A3"/>
    <w:rsid w:val="00A74538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10F0"/>
    <w:rsid w:val="00A816AA"/>
    <w:rsid w:val="00A8176D"/>
    <w:rsid w:val="00A818C1"/>
    <w:rsid w:val="00A81F44"/>
    <w:rsid w:val="00A82444"/>
    <w:rsid w:val="00A826B4"/>
    <w:rsid w:val="00A82E46"/>
    <w:rsid w:val="00A83364"/>
    <w:rsid w:val="00A834CC"/>
    <w:rsid w:val="00A83998"/>
    <w:rsid w:val="00A83E6B"/>
    <w:rsid w:val="00A84048"/>
    <w:rsid w:val="00A84BDB"/>
    <w:rsid w:val="00A850F8"/>
    <w:rsid w:val="00A85946"/>
    <w:rsid w:val="00A85CDD"/>
    <w:rsid w:val="00A85D5E"/>
    <w:rsid w:val="00A86100"/>
    <w:rsid w:val="00A86786"/>
    <w:rsid w:val="00A86BC6"/>
    <w:rsid w:val="00A86C0B"/>
    <w:rsid w:val="00A86CDB"/>
    <w:rsid w:val="00A87405"/>
    <w:rsid w:val="00A87546"/>
    <w:rsid w:val="00A87C6B"/>
    <w:rsid w:val="00A87EAB"/>
    <w:rsid w:val="00A90068"/>
    <w:rsid w:val="00A90E0A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1F1"/>
    <w:rsid w:val="00A9432C"/>
    <w:rsid w:val="00A9441E"/>
    <w:rsid w:val="00A94A2C"/>
    <w:rsid w:val="00A9622B"/>
    <w:rsid w:val="00A96B24"/>
    <w:rsid w:val="00A971C0"/>
    <w:rsid w:val="00A97652"/>
    <w:rsid w:val="00A97A96"/>
    <w:rsid w:val="00A97AC1"/>
    <w:rsid w:val="00A97B3B"/>
    <w:rsid w:val="00A97D8C"/>
    <w:rsid w:val="00A97F9B"/>
    <w:rsid w:val="00AA0127"/>
    <w:rsid w:val="00AA1527"/>
    <w:rsid w:val="00AA166E"/>
    <w:rsid w:val="00AA1AB0"/>
    <w:rsid w:val="00AA200A"/>
    <w:rsid w:val="00AA21B6"/>
    <w:rsid w:val="00AA21F6"/>
    <w:rsid w:val="00AA26C9"/>
    <w:rsid w:val="00AA274A"/>
    <w:rsid w:val="00AA2E7D"/>
    <w:rsid w:val="00AA2EBA"/>
    <w:rsid w:val="00AA3179"/>
    <w:rsid w:val="00AA3770"/>
    <w:rsid w:val="00AA4431"/>
    <w:rsid w:val="00AA4514"/>
    <w:rsid w:val="00AA4A27"/>
    <w:rsid w:val="00AA4F32"/>
    <w:rsid w:val="00AA57C6"/>
    <w:rsid w:val="00AA5889"/>
    <w:rsid w:val="00AA5BE1"/>
    <w:rsid w:val="00AA6999"/>
    <w:rsid w:val="00AA6C1D"/>
    <w:rsid w:val="00AA71D9"/>
    <w:rsid w:val="00AA7574"/>
    <w:rsid w:val="00AA7A97"/>
    <w:rsid w:val="00AB037A"/>
    <w:rsid w:val="00AB081D"/>
    <w:rsid w:val="00AB1BBF"/>
    <w:rsid w:val="00AB2C11"/>
    <w:rsid w:val="00AB2EF5"/>
    <w:rsid w:val="00AB33DA"/>
    <w:rsid w:val="00AB385E"/>
    <w:rsid w:val="00AB4114"/>
    <w:rsid w:val="00AB474E"/>
    <w:rsid w:val="00AB4A50"/>
    <w:rsid w:val="00AB4C79"/>
    <w:rsid w:val="00AB4D60"/>
    <w:rsid w:val="00AB5D1E"/>
    <w:rsid w:val="00AB686A"/>
    <w:rsid w:val="00AC010D"/>
    <w:rsid w:val="00AC0128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32"/>
    <w:rsid w:val="00AC3B41"/>
    <w:rsid w:val="00AC4BBD"/>
    <w:rsid w:val="00AC4CBF"/>
    <w:rsid w:val="00AC527D"/>
    <w:rsid w:val="00AC625A"/>
    <w:rsid w:val="00AC64CC"/>
    <w:rsid w:val="00AC66F2"/>
    <w:rsid w:val="00AC67AB"/>
    <w:rsid w:val="00AC685C"/>
    <w:rsid w:val="00AC68E2"/>
    <w:rsid w:val="00AC6B07"/>
    <w:rsid w:val="00AC6B22"/>
    <w:rsid w:val="00AC6E40"/>
    <w:rsid w:val="00AC7066"/>
    <w:rsid w:val="00AC781B"/>
    <w:rsid w:val="00AC7A52"/>
    <w:rsid w:val="00AC7B7B"/>
    <w:rsid w:val="00AC7EA9"/>
    <w:rsid w:val="00AD029B"/>
    <w:rsid w:val="00AD0C7B"/>
    <w:rsid w:val="00AD1EF6"/>
    <w:rsid w:val="00AD1F2B"/>
    <w:rsid w:val="00AD1FA6"/>
    <w:rsid w:val="00AD2159"/>
    <w:rsid w:val="00AD21EE"/>
    <w:rsid w:val="00AD29C6"/>
    <w:rsid w:val="00AD2CE2"/>
    <w:rsid w:val="00AD3164"/>
    <w:rsid w:val="00AD3B42"/>
    <w:rsid w:val="00AD3F21"/>
    <w:rsid w:val="00AD3FBF"/>
    <w:rsid w:val="00AD4153"/>
    <w:rsid w:val="00AD42F5"/>
    <w:rsid w:val="00AD5014"/>
    <w:rsid w:val="00AD5282"/>
    <w:rsid w:val="00AD5457"/>
    <w:rsid w:val="00AD5CCC"/>
    <w:rsid w:val="00AD669D"/>
    <w:rsid w:val="00AD6A48"/>
    <w:rsid w:val="00AD6FBE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5BE"/>
    <w:rsid w:val="00AE3063"/>
    <w:rsid w:val="00AE337F"/>
    <w:rsid w:val="00AE353C"/>
    <w:rsid w:val="00AE37A0"/>
    <w:rsid w:val="00AE3891"/>
    <w:rsid w:val="00AE3966"/>
    <w:rsid w:val="00AE3C97"/>
    <w:rsid w:val="00AE3D7C"/>
    <w:rsid w:val="00AE4B0F"/>
    <w:rsid w:val="00AE4ED7"/>
    <w:rsid w:val="00AE571A"/>
    <w:rsid w:val="00AE5EBD"/>
    <w:rsid w:val="00AE6393"/>
    <w:rsid w:val="00AE63E4"/>
    <w:rsid w:val="00AE6919"/>
    <w:rsid w:val="00AE6AC9"/>
    <w:rsid w:val="00AE6D5E"/>
    <w:rsid w:val="00AE6DE8"/>
    <w:rsid w:val="00AE6FB3"/>
    <w:rsid w:val="00AE7F89"/>
    <w:rsid w:val="00AF030C"/>
    <w:rsid w:val="00AF0327"/>
    <w:rsid w:val="00AF0633"/>
    <w:rsid w:val="00AF0F6A"/>
    <w:rsid w:val="00AF1257"/>
    <w:rsid w:val="00AF14CC"/>
    <w:rsid w:val="00AF1BA8"/>
    <w:rsid w:val="00AF1E3D"/>
    <w:rsid w:val="00AF24D9"/>
    <w:rsid w:val="00AF2644"/>
    <w:rsid w:val="00AF2D62"/>
    <w:rsid w:val="00AF30A1"/>
    <w:rsid w:val="00AF373E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3C"/>
    <w:rsid w:val="00B010DA"/>
    <w:rsid w:val="00B014C1"/>
    <w:rsid w:val="00B01C14"/>
    <w:rsid w:val="00B01CF4"/>
    <w:rsid w:val="00B01DF1"/>
    <w:rsid w:val="00B02F6C"/>
    <w:rsid w:val="00B0332B"/>
    <w:rsid w:val="00B03D8B"/>
    <w:rsid w:val="00B0412A"/>
    <w:rsid w:val="00B04490"/>
    <w:rsid w:val="00B05050"/>
    <w:rsid w:val="00B05460"/>
    <w:rsid w:val="00B05BEF"/>
    <w:rsid w:val="00B06344"/>
    <w:rsid w:val="00B065E8"/>
    <w:rsid w:val="00B06712"/>
    <w:rsid w:val="00B06B26"/>
    <w:rsid w:val="00B06EC3"/>
    <w:rsid w:val="00B0730E"/>
    <w:rsid w:val="00B07316"/>
    <w:rsid w:val="00B07549"/>
    <w:rsid w:val="00B11509"/>
    <w:rsid w:val="00B12116"/>
    <w:rsid w:val="00B12254"/>
    <w:rsid w:val="00B1345F"/>
    <w:rsid w:val="00B1383D"/>
    <w:rsid w:val="00B1387D"/>
    <w:rsid w:val="00B139A4"/>
    <w:rsid w:val="00B14788"/>
    <w:rsid w:val="00B14867"/>
    <w:rsid w:val="00B1535D"/>
    <w:rsid w:val="00B15763"/>
    <w:rsid w:val="00B15867"/>
    <w:rsid w:val="00B15B74"/>
    <w:rsid w:val="00B16013"/>
    <w:rsid w:val="00B1647D"/>
    <w:rsid w:val="00B167AF"/>
    <w:rsid w:val="00B16A7B"/>
    <w:rsid w:val="00B16F31"/>
    <w:rsid w:val="00B17400"/>
    <w:rsid w:val="00B175BF"/>
    <w:rsid w:val="00B17D08"/>
    <w:rsid w:val="00B202D3"/>
    <w:rsid w:val="00B20A1A"/>
    <w:rsid w:val="00B20BD1"/>
    <w:rsid w:val="00B20F33"/>
    <w:rsid w:val="00B21B8E"/>
    <w:rsid w:val="00B223C1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EFD"/>
    <w:rsid w:val="00B26257"/>
    <w:rsid w:val="00B263FE"/>
    <w:rsid w:val="00B27DB1"/>
    <w:rsid w:val="00B27FAF"/>
    <w:rsid w:val="00B3037F"/>
    <w:rsid w:val="00B30421"/>
    <w:rsid w:val="00B3052E"/>
    <w:rsid w:val="00B3054E"/>
    <w:rsid w:val="00B31291"/>
    <w:rsid w:val="00B314A9"/>
    <w:rsid w:val="00B3166C"/>
    <w:rsid w:val="00B3243D"/>
    <w:rsid w:val="00B32494"/>
    <w:rsid w:val="00B32A3C"/>
    <w:rsid w:val="00B32CA4"/>
    <w:rsid w:val="00B32E9F"/>
    <w:rsid w:val="00B33093"/>
    <w:rsid w:val="00B337F1"/>
    <w:rsid w:val="00B33F91"/>
    <w:rsid w:val="00B34873"/>
    <w:rsid w:val="00B34AFA"/>
    <w:rsid w:val="00B34E33"/>
    <w:rsid w:val="00B34F68"/>
    <w:rsid w:val="00B35564"/>
    <w:rsid w:val="00B35A0E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586"/>
    <w:rsid w:val="00B3775B"/>
    <w:rsid w:val="00B37C86"/>
    <w:rsid w:val="00B406E5"/>
    <w:rsid w:val="00B40CBD"/>
    <w:rsid w:val="00B4116D"/>
    <w:rsid w:val="00B41647"/>
    <w:rsid w:val="00B417A5"/>
    <w:rsid w:val="00B41E59"/>
    <w:rsid w:val="00B42496"/>
    <w:rsid w:val="00B429C6"/>
    <w:rsid w:val="00B43081"/>
    <w:rsid w:val="00B433CA"/>
    <w:rsid w:val="00B43ABD"/>
    <w:rsid w:val="00B44136"/>
    <w:rsid w:val="00B44738"/>
    <w:rsid w:val="00B44782"/>
    <w:rsid w:val="00B44ADD"/>
    <w:rsid w:val="00B44F4D"/>
    <w:rsid w:val="00B45413"/>
    <w:rsid w:val="00B45A95"/>
    <w:rsid w:val="00B45F52"/>
    <w:rsid w:val="00B463FF"/>
    <w:rsid w:val="00B469DF"/>
    <w:rsid w:val="00B46C1B"/>
    <w:rsid w:val="00B47797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349D"/>
    <w:rsid w:val="00B53DE5"/>
    <w:rsid w:val="00B5449D"/>
    <w:rsid w:val="00B54990"/>
    <w:rsid w:val="00B54C88"/>
    <w:rsid w:val="00B54EF9"/>
    <w:rsid w:val="00B559DD"/>
    <w:rsid w:val="00B55B94"/>
    <w:rsid w:val="00B55DC4"/>
    <w:rsid w:val="00B55EEB"/>
    <w:rsid w:val="00B56653"/>
    <w:rsid w:val="00B56668"/>
    <w:rsid w:val="00B56CB5"/>
    <w:rsid w:val="00B576BB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B01"/>
    <w:rsid w:val="00B64F55"/>
    <w:rsid w:val="00B65939"/>
    <w:rsid w:val="00B65ECE"/>
    <w:rsid w:val="00B66756"/>
    <w:rsid w:val="00B67854"/>
    <w:rsid w:val="00B70757"/>
    <w:rsid w:val="00B70AC6"/>
    <w:rsid w:val="00B70EE8"/>
    <w:rsid w:val="00B71022"/>
    <w:rsid w:val="00B715DA"/>
    <w:rsid w:val="00B71FAA"/>
    <w:rsid w:val="00B72051"/>
    <w:rsid w:val="00B72852"/>
    <w:rsid w:val="00B72AD3"/>
    <w:rsid w:val="00B72DAF"/>
    <w:rsid w:val="00B72E6F"/>
    <w:rsid w:val="00B73335"/>
    <w:rsid w:val="00B734A6"/>
    <w:rsid w:val="00B73620"/>
    <w:rsid w:val="00B73816"/>
    <w:rsid w:val="00B738D0"/>
    <w:rsid w:val="00B73984"/>
    <w:rsid w:val="00B73B4A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772A7"/>
    <w:rsid w:val="00B77A22"/>
    <w:rsid w:val="00B80316"/>
    <w:rsid w:val="00B80522"/>
    <w:rsid w:val="00B807FD"/>
    <w:rsid w:val="00B80DDD"/>
    <w:rsid w:val="00B80E87"/>
    <w:rsid w:val="00B80EC6"/>
    <w:rsid w:val="00B81FEF"/>
    <w:rsid w:val="00B82706"/>
    <w:rsid w:val="00B8290F"/>
    <w:rsid w:val="00B829E6"/>
    <w:rsid w:val="00B82C6A"/>
    <w:rsid w:val="00B82C7A"/>
    <w:rsid w:val="00B8305F"/>
    <w:rsid w:val="00B83297"/>
    <w:rsid w:val="00B834CF"/>
    <w:rsid w:val="00B83686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971"/>
    <w:rsid w:val="00B85AF6"/>
    <w:rsid w:val="00B85F33"/>
    <w:rsid w:val="00B864D0"/>
    <w:rsid w:val="00B8688F"/>
    <w:rsid w:val="00B86950"/>
    <w:rsid w:val="00B875B1"/>
    <w:rsid w:val="00B90020"/>
    <w:rsid w:val="00B90124"/>
    <w:rsid w:val="00B90242"/>
    <w:rsid w:val="00B90435"/>
    <w:rsid w:val="00B9054E"/>
    <w:rsid w:val="00B90B0D"/>
    <w:rsid w:val="00B90B1C"/>
    <w:rsid w:val="00B90F62"/>
    <w:rsid w:val="00B92A2D"/>
    <w:rsid w:val="00B92FBA"/>
    <w:rsid w:val="00B93042"/>
    <w:rsid w:val="00B93373"/>
    <w:rsid w:val="00B935FE"/>
    <w:rsid w:val="00B9380F"/>
    <w:rsid w:val="00B93835"/>
    <w:rsid w:val="00B939A1"/>
    <w:rsid w:val="00B939F3"/>
    <w:rsid w:val="00B942D9"/>
    <w:rsid w:val="00B94301"/>
    <w:rsid w:val="00B9482B"/>
    <w:rsid w:val="00B95030"/>
    <w:rsid w:val="00B951CA"/>
    <w:rsid w:val="00B95AAF"/>
    <w:rsid w:val="00B95BE6"/>
    <w:rsid w:val="00B95C6A"/>
    <w:rsid w:val="00B95FF1"/>
    <w:rsid w:val="00B963EB"/>
    <w:rsid w:val="00B968BA"/>
    <w:rsid w:val="00B96A66"/>
    <w:rsid w:val="00B96C5B"/>
    <w:rsid w:val="00B97420"/>
    <w:rsid w:val="00B975B1"/>
    <w:rsid w:val="00B97B33"/>
    <w:rsid w:val="00B97F57"/>
    <w:rsid w:val="00BA050F"/>
    <w:rsid w:val="00BA05A6"/>
    <w:rsid w:val="00BA0831"/>
    <w:rsid w:val="00BA0950"/>
    <w:rsid w:val="00BA0AFB"/>
    <w:rsid w:val="00BA1371"/>
    <w:rsid w:val="00BA1BC0"/>
    <w:rsid w:val="00BA1C0B"/>
    <w:rsid w:val="00BA1DF3"/>
    <w:rsid w:val="00BA1E26"/>
    <w:rsid w:val="00BA1E3B"/>
    <w:rsid w:val="00BA2032"/>
    <w:rsid w:val="00BA2145"/>
    <w:rsid w:val="00BA2272"/>
    <w:rsid w:val="00BA2C44"/>
    <w:rsid w:val="00BA2E24"/>
    <w:rsid w:val="00BA2E8C"/>
    <w:rsid w:val="00BA3169"/>
    <w:rsid w:val="00BA32B6"/>
    <w:rsid w:val="00BA4169"/>
    <w:rsid w:val="00BA50ED"/>
    <w:rsid w:val="00BA5EB3"/>
    <w:rsid w:val="00BA60EB"/>
    <w:rsid w:val="00BA620D"/>
    <w:rsid w:val="00BA7210"/>
    <w:rsid w:val="00BA7274"/>
    <w:rsid w:val="00BA7494"/>
    <w:rsid w:val="00BA79A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E18"/>
    <w:rsid w:val="00BB3F9F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6CB4"/>
    <w:rsid w:val="00BB71F8"/>
    <w:rsid w:val="00BB72E3"/>
    <w:rsid w:val="00BB7C9D"/>
    <w:rsid w:val="00BC0626"/>
    <w:rsid w:val="00BC15E4"/>
    <w:rsid w:val="00BC18DD"/>
    <w:rsid w:val="00BC24C7"/>
    <w:rsid w:val="00BC2873"/>
    <w:rsid w:val="00BC2F2C"/>
    <w:rsid w:val="00BC319F"/>
    <w:rsid w:val="00BC33C2"/>
    <w:rsid w:val="00BC389C"/>
    <w:rsid w:val="00BC3B7B"/>
    <w:rsid w:val="00BC456E"/>
    <w:rsid w:val="00BC4A7C"/>
    <w:rsid w:val="00BC513D"/>
    <w:rsid w:val="00BC52D3"/>
    <w:rsid w:val="00BC5626"/>
    <w:rsid w:val="00BC61AE"/>
    <w:rsid w:val="00BC6236"/>
    <w:rsid w:val="00BC6D19"/>
    <w:rsid w:val="00BC704F"/>
    <w:rsid w:val="00BC780F"/>
    <w:rsid w:val="00BC7EA3"/>
    <w:rsid w:val="00BD0099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2E"/>
    <w:rsid w:val="00BD4D91"/>
    <w:rsid w:val="00BD4E05"/>
    <w:rsid w:val="00BD4E6B"/>
    <w:rsid w:val="00BD50BE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84F"/>
    <w:rsid w:val="00BE2866"/>
    <w:rsid w:val="00BE2892"/>
    <w:rsid w:val="00BE2BC6"/>
    <w:rsid w:val="00BE2DB5"/>
    <w:rsid w:val="00BE2DF0"/>
    <w:rsid w:val="00BE3386"/>
    <w:rsid w:val="00BE3BA3"/>
    <w:rsid w:val="00BE4F94"/>
    <w:rsid w:val="00BE5CFF"/>
    <w:rsid w:val="00BE651D"/>
    <w:rsid w:val="00BE7177"/>
    <w:rsid w:val="00BE760C"/>
    <w:rsid w:val="00BE78E4"/>
    <w:rsid w:val="00BE7D4C"/>
    <w:rsid w:val="00BF00F8"/>
    <w:rsid w:val="00BF0410"/>
    <w:rsid w:val="00BF0718"/>
    <w:rsid w:val="00BF0CDE"/>
    <w:rsid w:val="00BF1358"/>
    <w:rsid w:val="00BF18B3"/>
    <w:rsid w:val="00BF18CC"/>
    <w:rsid w:val="00BF1C6F"/>
    <w:rsid w:val="00BF23D8"/>
    <w:rsid w:val="00BF2963"/>
    <w:rsid w:val="00BF2A1F"/>
    <w:rsid w:val="00BF367E"/>
    <w:rsid w:val="00BF3D1C"/>
    <w:rsid w:val="00BF3D58"/>
    <w:rsid w:val="00BF431E"/>
    <w:rsid w:val="00BF4772"/>
    <w:rsid w:val="00BF482F"/>
    <w:rsid w:val="00BF4B15"/>
    <w:rsid w:val="00BF4B68"/>
    <w:rsid w:val="00BF5362"/>
    <w:rsid w:val="00BF5472"/>
    <w:rsid w:val="00BF5CFE"/>
    <w:rsid w:val="00BF6681"/>
    <w:rsid w:val="00BF6DCF"/>
    <w:rsid w:val="00BF6EDC"/>
    <w:rsid w:val="00BF7362"/>
    <w:rsid w:val="00BF767E"/>
    <w:rsid w:val="00BF7A98"/>
    <w:rsid w:val="00BF7E13"/>
    <w:rsid w:val="00C009E2"/>
    <w:rsid w:val="00C00E83"/>
    <w:rsid w:val="00C014B0"/>
    <w:rsid w:val="00C015F5"/>
    <w:rsid w:val="00C01811"/>
    <w:rsid w:val="00C01D0E"/>
    <w:rsid w:val="00C01F14"/>
    <w:rsid w:val="00C021DD"/>
    <w:rsid w:val="00C023EC"/>
    <w:rsid w:val="00C0276A"/>
    <w:rsid w:val="00C02904"/>
    <w:rsid w:val="00C02C62"/>
    <w:rsid w:val="00C02F4D"/>
    <w:rsid w:val="00C0371E"/>
    <w:rsid w:val="00C03955"/>
    <w:rsid w:val="00C03E10"/>
    <w:rsid w:val="00C03F10"/>
    <w:rsid w:val="00C04879"/>
    <w:rsid w:val="00C04DE9"/>
    <w:rsid w:val="00C05721"/>
    <w:rsid w:val="00C057B5"/>
    <w:rsid w:val="00C05E3F"/>
    <w:rsid w:val="00C0694B"/>
    <w:rsid w:val="00C06C39"/>
    <w:rsid w:val="00C07521"/>
    <w:rsid w:val="00C07C4D"/>
    <w:rsid w:val="00C07CC3"/>
    <w:rsid w:val="00C07F18"/>
    <w:rsid w:val="00C108DF"/>
    <w:rsid w:val="00C11292"/>
    <w:rsid w:val="00C11BF5"/>
    <w:rsid w:val="00C124A3"/>
    <w:rsid w:val="00C128D1"/>
    <w:rsid w:val="00C12F4D"/>
    <w:rsid w:val="00C13096"/>
    <w:rsid w:val="00C13BE3"/>
    <w:rsid w:val="00C13C3A"/>
    <w:rsid w:val="00C143C5"/>
    <w:rsid w:val="00C145AD"/>
    <w:rsid w:val="00C146A4"/>
    <w:rsid w:val="00C14798"/>
    <w:rsid w:val="00C1479F"/>
    <w:rsid w:val="00C15422"/>
    <w:rsid w:val="00C1596B"/>
    <w:rsid w:val="00C159E3"/>
    <w:rsid w:val="00C15AD0"/>
    <w:rsid w:val="00C16794"/>
    <w:rsid w:val="00C16D3F"/>
    <w:rsid w:val="00C202F5"/>
    <w:rsid w:val="00C2065E"/>
    <w:rsid w:val="00C208EF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A04"/>
    <w:rsid w:val="00C23BB7"/>
    <w:rsid w:val="00C23C86"/>
    <w:rsid w:val="00C23E58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676"/>
    <w:rsid w:val="00C35694"/>
    <w:rsid w:val="00C360A2"/>
    <w:rsid w:val="00C36904"/>
    <w:rsid w:val="00C37592"/>
    <w:rsid w:val="00C37782"/>
    <w:rsid w:val="00C37EE7"/>
    <w:rsid w:val="00C40161"/>
    <w:rsid w:val="00C40F08"/>
    <w:rsid w:val="00C4118B"/>
    <w:rsid w:val="00C420BC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442"/>
    <w:rsid w:val="00C5005E"/>
    <w:rsid w:val="00C50D73"/>
    <w:rsid w:val="00C50E55"/>
    <w:rsid w:val="00C51386"/>
    <w:rsid w:val="00C51570"/>
    <w:rsid w:val="00C51A4D"/>
    <w:rsid w:val="00C51BD1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58B"/>
    <w:rsid w:val="00C57E51"/>
    <w:rsid w:val="00C608D8"/>
    <w:rsid w:val="00C60F31"/>
    <w:rsid w:val="00C6105D"/>
    <w:rsid w:val="00C6131B"/>
    <w:rsid w:val="00C61B51"/>
    <w:rsid w:val="00C61D5E"/>
    <w:rsid w:val="00C63273"/>
    <w:rsid w:val="00C634A7"/>
    <w:rsid w:val="00C63A88"/>
    <w:rsid w:val="00C64AA3"/>
    <w:rsid w:val="00C650BE"/>
    <w:rsid w:val="00C652AE"/>
    <w:rsid w:val="00C6548D"/>
    <w:rsid w:val="00C658B9"/>
    <w:rsid w:val="00C65F2E"/>
    <w:rsid w:val="00C6624E"/>
    <w:rsid w:val="00C66DC3"/>
    <w:rsid w:val="00C66E1B"/>
    <w:rsid w:val="00C673B2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2E70"/>
    <w:rsid w:val="00C731FA"/>
    <w:rsid w:val="00C7382C"/>
    <w:rsid w:val="00C73957"/>
    <w:rsid w:val="00C73996"/>
    <w:rsid w:val="00C74190"/>
    <w:rsid w:val="00C745CA"/>
    <w:rsid w:val="00C74D85"/>
    <w:rsid w:val="00C74EA5"/>
    <w:rsid w:val="00C75198"/>
    <w:rsid w:val="00C755A6"/>
    <w:rsid w:val="00C75FD9"/>
    <w:rsid w:val="00C76669"/>
    <w:rsid w:val="00C76C53"/>
    <w:rsid w:val="00C770FB"/>
    <w:rsid w:val="00C77B17"/>
    <w:rsid w:val="00C77BE0"/>
    <w:rsid w:val="00C77D50"/>
    <w:rsid w:val="00C801D2"/>
    <w:rsid w:val="00C80213"/>
    <w:rsid w:val="00C811BF"/>
    <w:rsid w:val="00C819E1"/>
    <w:rsid w:val="00C81BA4"/>
    <w:rsid w:val="00C8342D"/>
    <w:rsid w:val="00C838E8"/>
    <w:rsid w:val="00C839F2"/>
    <w:rsid w:val="00C83B57"/>
    <w:rsid w:val="00C83E6E"/>
    <w:rsid w:val="00C83F40"/>
    <w:rsid w:val="00C842DA"/>
    <w:rsid w:val="00C84959"/>
    <w:rsid w:val="00C84A37"/>
    <w:rsid w:val="00C85048"/>
    <w:rsid w:val="00C854D1"/>
    <w:rsid w:val="00C85B94"/>
    <w:rsid w:val="00C85C53"/>
    <w:rsid w:val="00C85FD7"/>
    <w:rsid w:val="00C862A6"/>
    <w:rsid w:val="00C865B8"/>
    <w:rsid w:val="00C86756"/>
    <w:rsid w:val="00C86B69"/>
    <w:rsid w:val="00C86C0B"/>
    <w:rsid w:val="00C86FC0"/>
    <w:rsid w:val="00C87788"/>
    <w:rsid w:val="00C87B54"/>
    <w:rsid w:val="00C87D31"/>
    <w:rsid w:val="00C87E62"/>
    <w:rsid w:val="00C87F5D"/>
    <w:rsid w:val="00C9049A"/>
    <w:rsid w:val="00C90A4B"/>
    <w:rsid w:val="00C91336"/>
    <w:rsid w:val="00C918B7"/>
    <w:rsid w:val="00C919FA"/>
    <w:rsid w:val="00C91DE5"/>
    <w:rsid w:val="00C925D6"/>
    <w:rsid w:val="00C928B2"/>
    <w:rsid w:val="00C92962"/>
    <w:rsid w:val="00C929B7"/>
    <w:rsid w:val="00C934A9"/>
    <w:rsid w:val="00C93D92"/>
    <w:rsid w:val="00C95470"/>
    <w:rsid w:val="00C9593A"/>
    <w:rsid w:val="00C964AB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2667"/>
    <w:rsid w:val="00CA2783"/>
    <w:rsid w:val="00CA2BC7"/>
    <w:rsid w:val="00CA2E22"/>
    <w:rsid w:val="00CA34B3"/>
    <w:rsid w:val="00CA4206"/>
    <w:rsid w:val="00CA4478"/>
    <w:rsid w:val="00CA4FF0"/>
    <w:rsid w:val="00CA5122"/>
    <w:rsid w:val="00CA5729"/>
    <w:rsid w:val="00CA5990"/>
    <w:rsid w:val="00CA5BC3"/>
    <w:rsid w:val="00CA605C"/>
    <w:rsid w:val="00CA66DC"/>
    <w:rsid w:val="00CA6BFA"/>
    <w:rsid w:val="00CA755F"/>
    <w:rsid w:val="00CA7A3E"/>
    <w:rsid w:val="00CA7BF7"/>
    <w:rsid w:val="00CA7C1C"/>
    <w:rsid w:val="00CB07C6"/>
    <w:rsid w:val="00CB09F8"/>
    <w:rsid w:val="00CB0A57"/>
    <w:rsid w:val="00CB0BC1"/>
    <w:rsid w:val="00CB136E"/>
    <w:rsid w:val="00CB1393"/>
    <w:rsid w:val="00CB1762"/>
    <w:rsid w:val="00CB182D"/>
    <w:rsid w:val="00CB2439"/>
    <w:rsid w:val="00CB3303"/>
    <w:rsid w:val="00CB3581"/>
    <w:rsid w:val="00CB5029"/>
    <w:rsid w:val="00CB5240"/>
    <w:rsid w:val="00CB586E"/>
    <w:rsid w:val="00CB6D66"/>
    <w:rsid w:val="00CB7773"/>
    <w:rsid w:val="00CB7890"/>
    <w:rsid w:val="00CB7BEA"/>
    <w:rsid w:val="00CB7E28"/>
    <w:rsid w:val="00CB7E79"/>
    <w:rsid w:val="00CC086C"/>
    <w:rsid w:val="00CC0903"/>
    <w:rsid w:val="00CC0BF1"/>
    <w:rsid w:val="00CC191F"/>
    <w:rsid w:val="00CC2BAB"/>
    <w:rsid w:val="00CC2BD1"/>
    <w:rsid w:val="00CC2C29"/>
    <w:rsid w:val="00CC3195"/>
    <w:rsid w:val="00CC33F6"/>
    <w:rsid w:val="00CC3F43"/>
    <w:rsid w:val="00CC4860"/>
    <w:rsid w:val="00CC4F1A"/>
    <w:rsid w:val="00CC53BE"/>
    <w:rsid w:val="00CC57B4"/>
    <w:rsid w:val="00CC6921"/>
    <w:rsid w:val="00CC7089"/>
    <w:rsid w:val="00CC71F1"/>
    <w:rsid w:val="00CC78A6"/>
    <w:rsid w:val="00CC7AAD"/>
    <w:rsid w:val="00CC7AEE"/>
    <w:rsid w:val="00CC7F29"/>
    <w:rsid w:val="00CD06CC"/>
    <w:rsid w:val="00CD0E6D"/>
    <w:rsid w:val="00CD17B0"/>
    <w:rsid w:val="00CD1CF1"/>
    <w:rsid w:val="00CD1D5D"/>
    <w:rsid w:val="00CD1E1D"/>
    <w:rsid w:val="00CD24A9"/>
    <w:rsid w:val="00CD26CC"/>
    <w:rsid w:val="00CD3197"/>
    <w:rsid w:val="00CD3A86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DA7"/>
    <w:rsid w:val="00CD76DE"/>
    <w:rsid w:val="00CE020A"/>
    <w:rsid w:val="00CE0431"/>
    <w:rsid w:val="00CE0C60"/>
    <w:rsid w:val="00CE1015"/>
    <w:rsid w:val="00CE183A"/>
    <w:rsid w:val="00CE2870"/>
    <w:rsid w:val="00CE29FB"/>
    <w:rsid w:val="00CE2A35"/>
    <w:rsid w:val="00CE2B5F"/>
    <w:rsid w:val="00CE3DCC"/>
    <w:rsid w:val="00CE436E"/>
    <w:rsid w:val="00CE46DB"/>
    <w:rsid w:val="00CE4EEB"/>
    <w:rsid w:val="00CE51FB"/>
    <w:rsid w:val="00CE5594"/>
    <w:rsid w:val="00CE5E61"/>
    <w:rsid w:val="00CE6AB7"/>
    <w:rsid w:val="00CE6EAE"/>
    <w:rsid w:val="00CE7583"/>
    <w:rsid w:val="00CE7603"/>
    <w:rsid w:val="00CF056F"/>
    <w:rsid w:val="00CF0B4B"/>
    <w:rsid w:val="00CF1198"/>
    <w:rsid w:val="00CF186A"/>
    <w:rsid w:val="00CF1E42"/>
    <w:rsid w:val="00CF1E45"/>
    <w:rsid w:val="00CF1ECF"/>
    <w:rsid w:val="00CF3CA6"/>
    <w:rsid w:val="00CF470E"/>
    <w:rsid w:val="00CF4AA4"/>
    <w:rsid w:val="00CF4F36"/>
    <w:rsid w:val="00CF597C"/>
    <w:rsid w:val="00CF5AC7"/>
    <w:rsid w:val="00CF6224"/>
    <w:rsid w:val="00CF64BE"/>
    <w:rsid w:val="00CF6952"/>
    <w:rsid w:val="00CF6FF5"/>
    <w:rsid w:val="00CF743F"/>
    <w:rsid w:val="00CF7537"/>
    <w:rsid w:val="00CF75C6"/>
    <w:rsid w:val="00CF7D9D"/>
    <w:rsid w:val="00D001D5"/>
    <w:rsid w:val="00D002F1"/>
    <w:rsid w:val="00D008F1"/>
    <w:rsid w:val="00D00AEA"/>
    <w:rsid w:val="00D00BC5"/>
    <w:rsid w:val="00D00EC9"/>
    <w:rsid w:val="00D01B1D"/>
    <w:rsid w:val="00D01DE4"/>
    <w:rsid w:val="00D02143"/>
    <w:rsid w:val="00D023BE"/>
    <w:rsid w:val="00D02931"/>
    <w:rsid w:val="00D02E6C"/>
    <w:rsid w:val="00D030BB"/>
    <w:rsid w:val="00D03A75"/>
    <w:rsid w:val="00D03B0C"/>
    <w:rsid w:val="00D03CC1"/>
    <w:rsid w:val="00D03E57"/>
    <w:rsid w:val="00D03F17"/>
    <w:rsid w:val="00D04073"/>
    <w:rsid w:val="00D04081"/>
    <w:rsid w:val="00D04486"/>
    <w:rsid w:val="00D0465F"/>
    <w:rsid w:val="00D05520"/>
    <w:rsid w:val="00D058E4"/>
    <w:rsid w:val="00D059EA"/>
    <w:rsid w:val="00D059EC"/>
    <w:rsid w:val="00D06110"/>
    <w:rsid w:val="00D066ED"/>
    <w:rsid w:val="00D06824"/>
    <w:rsid w:val="00D06A5D"/>
    <w:rsid w:val="00D06F8D"/>
    <w:rsid w:val="00D06FC4"/>
    <w:rsid w:val="00D071E9"/>
    <w:rsid w:val="00D103AC"/>
    <w:rsid w:val="00D1057B"/>
    <w:rsid w:val="00D1062F"/>
    <w:rsid w:val="00D1077A"/>
    <w:rsid w:val="00D107B1"/>
    <w:rsid w:val="00D10C9C"/>
    <w:rsid w:val="00D10D01"/>
    <w:rsid w:val="00D110DA"/>
    <w:rsid w:val="00D1132B"/>
    <w:rsid w:val="00D11552"/>
    <w:rsid w:val="00D11BBD"/>
    <w:rsid w:val="00D12598"/>
    <w:rsid w:val="00D12765"/>
    <w:rsid w:val="00D12EE4"/>
    <w:rsid w:val="00D13262"/>
    <w:rsid w:val="00D135B5"/>
    <w:rsid w:val="00D13812"/>
    <w:rsid w:val="00D14216"/>
    <w:rsid w:val="00D14357"/>
    <w:rsid w:val="00D1470B"/>
    <w:rsid w:val="00D15277"/>
    <w:rsid w:val="00D15BDF"/>
    <w:rsid w:val="00D15F78"/>
    <w:rsid w:val="00D16112"/>
    <w:rsid w:val="00D16283"/>
    <w:rsid w:val="00D165FF"/>
    <w:rsid w:val="00D16628"/>
    <w:rsid w:val="00D16CE7"/>
    <w:rsid w:val="00D16F44"/>
    <w:rsid w:val="00D17269"/>
    <w:rsid w:val="00D17ABE"/>
    <w:rsid w:val="00D201F8"/>
    <w:rsid w:val="00D20395"/>
    <w:rsid w:val="00D20A2C"/>
    <w:rsid w:val="00D20BA8"/>
    <w:rsid w:val="00D20C9F"/>
    <w:rsid w:val="00D216B4"/>
    <w:rsid w:val="00D216BF"/>
    <w:rsid w:val="00D21AF3"/>
    <w:rsid w:val="00D22406"/>
    <w:rsid w:val="00D22739"/>
    <w:rsid w:val="00D2315A"/>
    <w:rsid w:val="00D233AD"/>
    <w:rsid w:val="00D2409C"/>
    <w:rsid w:val="00D240D5"/>
    <w:rsid w:val="00D241B4"/>
    <w:rsid w:val="00D242D3"/>
    <w:rsid w:val="00D248F6"/>
    <w:rsid w:val="00D24AD3"/>
    <w:rsid w:val="00D24E83"/>
    <w:rsid w:val="00D25168"/>
    <w:rsid w:val="00D2521B"/>
    <w:rsid w:val="00D25813"/>
    <w:rsid w:val="00D263A3"/>
    <w:rsid w:val="00D26832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B0F"/>
    <w:rsid w:val="00D32C7F"/>
    <w:rsid w:val="00D32D2D"/>
    <w:rsid w:val="00D32F6E"/>
    <w:rsid w:val="00D33382"/>
    <w:rsid w:val="00D34400"/>
    <w:rsid w:val="00D346CA"/>
    <w:rsid w:val="00D34B39"/>
    <w:rsid w:val="00D34EA0"/>
    <w:rsid w:val="00D34FDB"/>
    <w:rsid w:val="00D34FF4"/>
    <w:rsid w:val="00D35327"/>
    <w:rsid w:val="00D353E6"/>
    <w:rsid w:val="00D355CC"/>
    <w:rsid w:val="00D362F6"/>
    <w:rsid w:val="00D364AF"/>
    <w:rsid w:val="00D36E99"/>
    <w:rsid w:val="00D372AB"/>
    <w:rsid w:val="00D40693"/>
    <w:rsid w:val="00D40D8E"/>
    <w:rsid w:val="00D41263"/>
    <w:rsid w:val="00D4132D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460"/>
    <w:rsid w:val="00D45AD8"/>
    <w:rsid w:val="00D45ADD"/>
    <w:rsid w:val="00D46066"/>
    <w:rsid w:val="00D461BF"/>
    <w:rsid w:val="00D463C5"/>
    <w:rsid w:val="00D464FB"/>
    <w:rsid w:val="00D4702B"/>
    <w:rsid w:val="00D47654"/>
    <w:rsid w:val="00D501DD"/>
    <w:rsid w:val="00D5054A"/>
    <w:rsid w:val="00D505B5"/>
    <w:rsid w:val="00D50809"/>
    <w:rsid w:val="00D50848"/>
    <w:rsid w:val="00D50F64"/>
    <w:rsid w:val="00D50F93"/>
    <w:rsid w:val="00D50FF9"/>
    <w:rsid w:val="00D51521"/>
    <w:rsid w:val="00D51C4F"/>
    <w:rsid w:val="00D51F14"/>
    <w:rsid w:val="00D529D3"/>
    <w:rsid w:val="00D52C16"/>
    <w:rsid w:val="00D53348"/>
    <w:rsid w:val="00D5343F"/>
    <w:rsid w:val="00D53443"/>
    <w:rsid w:val="00D53D4E"/>
    <w:rsid w:val="00D546E5"/>
    <w:rsid w:val="00D54785"/>
    <w:rsid w:val="00D547DB"/>
    <w:rsid w:val="00D547FB"/>
    <w:rsid w:val="00D548F2"/>
    <w:rsid w:val="00D54C9D"/>
    <w:rsid w:val="00D55600"/>
    <w:rsid w:val="00D55656"/>
    <w:rsid w:val="00D563DB"/>
    <w:rsid w:val="00D564CB"/>
    <w:rsid w:val="00D565A4"/>
    <w:rsid w:val="00D569A3"/>
    <w:rsid w:val="00D56E90"/>
    <w:rsid w:val="00D56F32"/>
    <w:rsid w:val="00D573A3"/>
    <w:rsid w:val="00D5772E"/>
    <w:rsid w:val="00D57B2B"/>
    <w:rsid w:val="00D60035"/>
    <w:rsid w:val="00D602FA"/>
    <w:rsid w:val="00D6074B"/>
    <w:rsid w:val="00D6111D"/>
    <w:rsid w:val="00D61941"/>
    <w:rsid w:val="00D61F93"/>
    <w:rsid w:val="00D62607"/>
    <w:rsid w:val="00D6264A"/>
    <w:rsid w:val="00D62A2C"/>
    <w:rsid w:val="00D62E51"/>
    <w:rsid w:val="00D62FC4"/>
    <w:rsid w:val="00D63315"/>
    <w:rsid w:val="00D63609"/>
    <w:rsid w:val="00D6375C"/>
    <w:rsid w:val="00D63E87"/>
    <w:rsid w:val="00D6407C"/>
    <w:rsid w:val="00D6445E"/>
    <w:rsid w:val="00D645EA"/>
    <w:rsid w:val="00D64849"/>
    <w:rsid w:val="00D64A3F"/>
    <w:rsid w:val="00D64C89"/>
    <w:rsid w:val="00D6505C"/>
    <w:rsid w:val="00D65462"/>
    <w:rsid w:val="00D65684"/>
    <w:rsid w:val="00D656EA"/>
    <w:rsid w:val="00D65A24"/>
    <w:rsid w:val="00D65A69"/>
    <w:rsid w:val="00D65C1D"/>
    <w:rsid w:val="00D65F5F"/>
    <w:rsid w:val="00D66126"/>
    <w:rsid w:val="00D66C89"/>
    <w:rsid w:val="00D6751C"/>
    <w:rsid w:val="00D675B6"/>
    <w:rsid w:val="00D6780F"/>
    <w:rsid w:val="00D6782C"/>
    <w:rsid w:val="00D67A0E"/>
    <w:rsid w:val="00D67D70"/>
    <w:rsid w:val="00D7019F"/>
    <w:rsid w:val="00D70555"/>
    <w:rsid w:val="00D7086E"/>
    <w:rsid w:val="00D70C9C"/>
    <w:rsid w:val="00D70F13"/>
    <w:rsid w:val="00D70F9B"/>
    <w:rsid w:val="00D71017"/>
    <w:rsid w:val="00D71221"/>
    <w:rsid w:val="00D717F2"/>
    <w:rsid w:val="00D719B2"/>
    <w:rsid w:val="00D71B11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7087"/>
    <w:rsid w:val="00D77392"/>
    <w:rsid w:val="00D77545"/>
    <w:rsid w:val="00D779C5"/>
    <w:rsid w:val="00D77E0C"/>
    <w:rsid w:val="00D80550"/>
    <w:rsid w:val="00D80586"/>
    <w:rsid w:val="00D80A06"/>
    <w:rsid w:val="00D80C97"/>
    <w:rsid w:val="00D81050"/>
    <w:rsid w:val="00D81586"/>
    <w:rsid w:val="00D815F9"/>
    <w:rsid w:val="00D816DA"/>
    <w:rsid w:val="00D81A29"/>
    <w:rsid w:val="00D81AB3"/>
    <w:rsid w:val="00D81EFD"/>
    <w:rsid w:val="00D82482"/>
    <w:rsid w:val="00D826DF"/>
    <w:rsid w:val="00D82FDB"/>
    <w:rsid w:val="00D83175"/>
    <w:rsid w:val="00D8342F"/>
    <w:rsid w:val="00D83673"/>
    <w:rsid w:val="00D839B6"/>
    <w:rsid w:val="00D84079"/>
    <w:rsid w:val="00D849B2"/>
    <w:rsid w:val="00D84D26"/>
    <w:rsid w:val="00D851A7"/>
    <w:rsid w:val="00D8547A"/>
    <w:rsid w:val="00D86036"/>
    <w:rsid w:val="00D860D0"/>
    <w:rsid w:val="00D8623A"/>
    <w:rsid w:val="00D86D9D"/>
    <w:rsid w:val="00D86DE3"/>
    <w:rsid w:val="00D87192"/>
    <w:rsid w:val="00D873D5"/>
    <w:rsid w:val="00D87E39"/>
    <w:rsid w:val="00D901E6"/>
    <w:rsid w:val="00D90FE5"/>
    <w:rsid w:val="00D91002"/>
    <w:rsid w:val="00D91184"/>
    <w:rsid w:val="00D9149F"/>
    <w:rsid w:val="00D91FA2"/>
    <w:rsid w:val="00D920D3"/>
    <w:rsid w:val="00D92418"/>
    <w:rsid w:val="00D92E1D"/>
    <w:rsid w:val="00D93051"/>
    <w:rsid w:val="00D940AF"/>
    <w:rsid w:val="00D941C1"/>
    <w:rsid w:val="00D94211"/>
    <w:rsid w:val="00D943EA"/>
    <w:rsid w:val="00D945C6"/>
    <w:rsid w:val="00D9466A"/>
    <w:rsid w:val="00D94D48"/>
    <w:rsid w:val="00D954AD"/>
    <w:rsid w:val="00D9580B"/>
    <w:rsid w:val="00D95CCE"/>
    <w:rsid w:val="00D96A7E"/>
    <w:rsid w:val="00D97311"/>
    <w:rsid w:val="00D975A0"/>
    <w:rsid w:val="00D97AD6"/>
    <w:rsid w:val="00D97CB1"/>
    <w:rsid w:val="00D97F37"/>
    <w:rsid w:val="00DA0307"/>
    <w:rsid w:val="00DA1534"/>
    <w:rsid w:val="00DA2196"/>
    <w:rsid w:val="00DA2BC3"/>
    <w:rsid w:val="00DA3138"/>
    <w:rsid w:val="00DA33DA"/>
    <w:rsid w:val="00DA370F"/>
    <w:rsid w:val="00DA3A1F"/>
    <w:rsid w:val="00DA3B6E"/>
    <w:rsid w:val="00DA3C4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912"/>
    <w:rsid w:val="00DB1498"/>
    <w:rsid w:val="00DB1AD4"/>
    <w:rsid w:val="00DB3366"/>
    <w:rsid w:val="00DB4122"/>
    <w:rsid w:val="00DB54A3"/>
    <w:rsid w:val="00DB56CF"/>
    <w:rsid w:val="00DB57B0"/>
    <w:rsid w:val="00DB5B77"/>
    <w:rsid w:val="00DB631E"/>
    <w:rsid w:val="00DB64A0"/>
    <w:rsid w:val="00DB64CD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24AB"/>
    <w:rsid w:val="00DC2A57"/>
    <w:rsid w:val="00DC4031"/>
    <w:rsid w:val="00DC42CC"/>
    <w:rsid w:val="00DC53AA"/>
    <w:rsid w:val="00DC5E0E"/>
    <w:rsid w:val="00DC6124"/>
    <w:rsid w:val="00DC6508"/>
    <w:rsid w:val="00DC6824"/>
    <w:rsid w:val="00DC73F2"/>
    <w:rsid w:val="00DC7645"/>
    <w:rsid w:val="00DD0071"/>
    <w:rsid w:val="00DD05D3"/>
    <w:rsid w:val="00DD1014"/>
    <w:rsid w:val="00DD13B7"/>
    <w:rsid w:val="00DD1745"/>
    <w:rsid w:val="00DD1A49"/>
    <w:rsid w:val="00DD24EA"/>
    <w:rsid w:val="00DD2512"/>
    <w:rsid w:val="00DD257F"/>
    <w:rsid w:val="00DD281A"/>
    <w:rsid w:val="00DD28AA"/>
    <w:rsid w:val="00DD28AD"/>
    <w:rsid w:val="00DD311A"/>
    <w:rsid w:val="00DD582D"/>
    <w:rsid w:val="00DD586E"/>
    <w:rsid w:val="00DD5B89"/>
    <w:rsid w:val="00DD5C12"/>
    <w:rsid w:val="00DD6581"/>
    <w:rsid w:val="00DD6F5B"/>
    <w:rsid w:val="00DD7637"/>
    <w:rsid w:val="00DD78CA"/>
    <w:rsid w:val="00DD7998"/>
    <w:rsid w:val="00DD7A5D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42B"/>
    <w:rsid w:val="00DE3EF8"/>
    <w:rsid w:val="00DE4103"/>
    <w:rsid w:val="00DE4423"/>
    <w:rsid w:val="00DE44F6"/>
    <w:rsid w:val="00DE459F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2B2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1FC0"/>
    <w:rsid w:val="00DF2480"/>
    <w:rsid w:val="00DF28C1"/>
    <w:rsid w:val="00DF31A2"/>
    <w:rsid w:val="00DF31C9"/>
    <w:rsid w:val="00DF35B0"/>
    <w:rsid w:val="00DF46D0"/>
    <w:rsid w:val="00DF4CAD"/>
    <w:rsid w:val="00DF4E25"/>
    <w:rsid w:val="00DF5317"/>
    <w:rsid w:val="00DF53C6"/>
    <w:rsid w:val="00DF5547"/>
    <w:rsid w:val="00DF5885"/>
    <w:rsid w:val="00DF58AA"/>
    <w:rsid w:val="00DF58DC"/>
    <w:rsid w:val="00DF60D0"/>
    <w:rsid w:val="00DF6165"/>
    <w:rsid w:val="00DF7F9D"/>
    <w:rsid w:val="00E0049A"/>
    <w:rsid w:val="00E0065E"/>
    <w:rsid w:val="00E007CC"/>
    <w:rsid w:val="00E00820"/>
    <w:rsid w:val="00E00B1B"/>
    <w:rsid w:val="00E00C3B"/>
    <w:rsid w:val="00E00F42"/>
    <w:rsid w:val="00E01A99"/>
    <w:rsid w:val="00E02081"/>
    <w:rsid w:val="00E0255E"/>
    <w:rsid w:val="00E02CD7"/>
    <w:rsid w:val="00E033F3"/>
    <w:rsid w:val="00E03690"/>
    <w:rsid w:val="00E038FC"/>
    <w:rsid w:val="00E045FD"/>
    <w:rsid w:val="00E04839"/>
    <w:rsid w:val="00E04EB9"/>
    <w:rsid w:val="00E0515C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FD4"/>
    <w:rsid w:val="00E0759A"/>
    <w:rsid w:val="00E07D1D"/>
    <w:rsid w:val="00E103BE"/>
    <w:rsid w:val="00E10BDF"/>
    <w:rsid w:val="00E10C4C"/>
    <w:rsid w:val="00E10FA0"/>
    <w:rsid w:val="00E112A7"/>
    <w:rsid w:val="00E1146B"/>
    <w:rsid w:val="00E116DB"/>
    <w:rsid w:val="00E117F3"/>
    <w:rsid w:val="00E1185F"/>
    <w:rsid w:val="00E11A94"/>
    <w:rsid w:val="00E11C95"/>
    <w:rsid w:val="00E12773"/>
    <w:rsid w:val="00E128AF"/>
    <w:rsid w:val="00E12A91"/>
    <w:rsid w:val="00E12AA9"/>
    <w:rsid w:val="00E13573"/>
    <w:rsid w:val="00E13D46"/>
    <w:rsid w:val="00E13E96"/>
    <w:rsid w:val="00E141FF"/>
    <w:rsid w:val="00E14347"/>
    <w:rsid w:val="00E14367"/>
    <w:rsid w:val="00E145BC"/>
    <w:rsid w:val="00E146E6"/>
    <w:rsid w:val="00E1596B"/>
    <w:rsid w:val="00E15B4B"/>
    <w:rsid w:val="00E15BC4"/>
    <w:rsid w:val="00E15D6C"/>
    <w:rsid w:val="00E167CD"/>
    <w:rsid w:val="00E17032"/>
    <w:rsid w:val="00E17251"/>
    <w:rsid w:val="00E17486"/>
    <w:rsid w:val="00E176BB"/>
    <w:rsid w:val="00E17908"/>
    <w:rsid w:val="00E20335"/>
    <w:rsid w:val="00E20382"/>
    <w:rsid w:val="00E206F2"/>
    <w:rsid w:val="00E2086B"/>
    <w:rsid w:val="00E2091E"/>
    <w:rsid w:val="00E20A3D"/>
    <w:rsid w:val="00E2136C"/>
    <w:rsid w:val="00E214E9"/>
    <w:rsid w:val="00E217A2"/>
    <w:rsid w:val="00E218EA"/>
    <w:rsid w:val="00E21DEE"/>
    <w:rsid w:val="00E21F5A"/>
    <w:rsid w:val="00E22AA1"/>
    <w:rsid w:val="00E23023"/>
    <w:rsid w:val="00E23A4C"/>
    <w:rsid w:val="00E23FDF"/>
    <w:rsid w:val="00E244D1"/>
    <w:rsid w:val="00E26701"/>
    <w:rsid w:val="00E2736F"/>
    <w:rsid w:val="00E2745D"/>
    <w:rsid w:val="00E27AF9"/>
    <w:rsid w:val="00E27B1A"/>
    <w:rsid w:val="00E30457"/>
    <w:rsid w:val="00E311D4"/>
    <w:rsid w:val="00E31261"/>
    <w:rsid w:val="00E31791"/>
    <w:rsid w:val="00E317EB"/>
    <w:rsid w:val="00E31B26"/>
    <w:rsid w:val="00E31CEC"/>
    <w:rsid w:val="00E321B8"/>
    <w:rsid w:val="00E32C16"/>
    <w:rsid w:val="00E33143"/>
    <w:rsid w:val="00E337CA"/>
    <w:rsid w:val="00E3423F"/>
    <w:rsid w:val="00E34703"/>
    <w:rsid w:val="00E348B9"/>
    <w:rsid w:val="00E35247"/>
    <w:rsid w:val="00E3556E"/>
    <w:rsid w:val="00E360C9"/>
    <w:rsid w:val="00E36495"/>
    <w:rsid w:val="00E36C59"/>
    <w:rsid w:val="00E3738C"/>
    <w:rsid w:val="00E376C7"/>
    <w:rsid w:val="00E379FD"/>
    <w:rsid w:val="00E37D12"/>
    <w:rsid w:val="00E400B6"/>
    <w:rsid w:val="00E4054A"/>
    <w:rsid w:val="00E4074A"/>
    <w:rsid w:val="00E40794"/>
    <w:rsid w:val="00E40A1E"/>
    <w:rsid w:val="00E40DB6"/>
    <w:rsid w:val="00E416AD"/>
    <w:rsid w:val="00E4182E"/>
    <w:rsid w:val="00E41AD5"/>
    <w:rsid w:val="00E41C4E"/>
    <w:rsid w:val="00E4207D"/>
    <w:rsid w:val="00E421D6"/>
    <w:rsid w:val="00E42642"/>
    <w:rsid w:val="00E42B15"/>
    <w:rsid w:val="00E42C0B"/>
    <w:rsid w:val="00E42C54"/>
    <w:rsid w:val="00E42EAB"/>
    <w:rsid w:val="00E42FD3"/>
    <w:rsid w:val="00E43107"/>
    <w:rsid w:val="00E435D0"/>
    <w:rsid w:val="00E43A4E"/>
    <w:rsid w:val="00E44101"/>
    <w:rsid w:val="00E447E5"/>
    <w:rsid w:val="00E45124"/>
    <w:rsid w:val="00E46179"/>
    <w:rsid w:val="00E4633F"/>
    <w:rsid w:val="00E4684F"/>
    <w:rsid w:val="00E46A52"/>
    <w:rsid w:val="00E50193"/>
    <w:rsid w:val="00E50273"/>
    <w:rsid w:val="00E503FD"/>
    <w:rsid w:val="00E506E9"/>
    <w:rsid w:val="00E50B16"/>
    <w:rsid w:val="00E50BA4"/>
    <w:rsid w:val="00E50DB7"/>
    <w:rsid w:val="00E50E59"/>
    <w:rsid w:val="00E50FF4"/>
    <w:rsid w:val="00E514BB"/>
    <w:rsid w:val="00E51631"/>
    <w:rsid w:val="00E51971"/>
    <w:rsid w:val="00E5210E"/>
    <w:rsid w:val="00E52831"/>
    <w:rsid w:val="00E5298A"/>
    <w:rsid w:val="00E52B0D"/>
    <w:rsid w:val="00E52D18"/>
    <w:rsid w:val="00E52D97"/>
    <w:rsid w:val="00E52D9A"/>
    <w:rsid w:val="00E52E91"/>
    <w:rsid w:val="00E53377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4FB9"/>
    <w:rsid w:val="00E55096"/>
    <w:rsid w:val="00E55589"/>
    <w:rsid w:val="00E55A13"/>
    <w:rsid w:val="00E55B9E"/>
    <w:rsid w:val="00E569D6"/>
    <w:rsid w:val="00E56E98"/>
    <w:rsid w:val="00E570FF"/>
    <w:rsid w:val="00E57A24"/>
    <w:rsid w:val="00E57C1A"/>
    <w:rsid w:val="00E57C38"/>
    <w:rsid w:val="00E600FB"/>
    <w:rsid w:val="00E6054F"/>
    <w:rsid w:val="00E60864"/>
    <w:rsid w:val="00E61002"/>
    <w:rsid w:val="00E6109E"/>
    <w:rsid w:val="00E6177C"/>
    <w:rsid w:val="00E61804"/>
    <w:rsid w:val="00E61B55"/>
    <w:rsid w:val="00E61BC1"/>
    <w:rsid w:val="00E61C8C"/>
    <w:rsid w:val="00E6207C"/>
    <w:rsid w:val="00E62A8E"/>
    <w:rsid w:val="00E631DE"/>
    <w:rsid w:val="00E635D2"/>
    <w:rsid w:val="00E644BB"/>
    <w:rsid w:val="00E64571"/>
    <w:rsid w:val="00E645EA"/>
    <w:rsid w:val="00E64A8C"/>
    <w:rsid w:val="00E64FC5"/>
    <w:rsid w:val="00E65BBD"/>
    <w:rsid w:val="00E65BD3"/>
    <w:rsid w:val="00E65DCD"/>
    <w:rsid w:val="00E65E0B"/>
    <w:rsid w:val="00E66074"/>
    <w:rsid w:val="00E66501"/>
    <w:rsid w:val="00E668C9"/>
    <w:rsid w:val="00E67183"/>
    <w:rsid w:val="00E67319"/>
    <w:rsid w:val="00E67634"/>
    <w:rsid w:val="00E67D81"/>
    <w:rsid w:val="00E67DB9"/>
    <w:rsid w:val="00E67F0A"/>
    <w:rsid w:val="00E70098"/>
    <w:rsid w:val="00E7032A"/>
    <w:rsid w:val="00E70753"/>
    <w:rsid w:val="00E70928"/>
    <w:rsid w:val="00E70FE4"/>
    <w:rsid w:val="00E7103C"/>
    <w:rsid w:val="00E71176"/>
    <w:rsid w:val="00E71257"/>
    <w:rsid w:val="00E713EF"/>
    <w:rsid w:val="00E71C4A"/>
    <w:rsid w:val="00E72054"/>
    <w:rsid w:val="00E7213A"/>
    <w:rsid w:val="00E724A2"/>
    <w:rsid w:val="00E72B73"/>
    <w:rsid w:val="00E72B93"/>
    <w:rsid w:val="00E72FEB"/>
    <w:rsid w:val="00E73117"/>
    <w:rsid w:val="00E73685"/>
    <w:rsid w:val="00E73787"/>
    <w:rsid w:val="00E73AC8"/>
    <w:rsid w:val="00E73F44"/>
    <w:rsid w:val="00E74136"/>
    <w:rsid w:val="00E742D1"/>
    <w:rsid w:val="00E7437E"/>
    <w:rsid w:val="00E7458A"/>
    <w:rsid w:val="00E745F4"/>
    <w:rsid w:val="00E74D53"/>
    <w:rsid w:val="00E751DF"/>
    <w:rsid w:val="00E75242"/>
    <w:rsid w:val="00E753D8"/>
    <w:rsid w:val="00E75E03"/>
    <w:rsid w:val="00E75E4B"/>
    <w:rsid w:val="00E761E4"/>
    <w:rsid w:val="00E765D7"/>
    <w:rsid w:val="00E76D0E"/>
    <w:rsid w:val="00E7709E"/>
    <w:rsid w:val="00E773F3"/>
    <w:rsid w:val="00E80359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393F"/>
    <w:rsid w:val="00E847B5"/>
    <w:rsid w:val="00E84881"/>
    <w:rsid w:val="00E84A61"/>
    <w:rsid w:val="00E84CBD"/>
    <w:rsid w:val="00E84E31"/>
    <w:rsid w:val="00E84FC9"/>
    <w:rsid w:val="00E85210"/>
    <w:rsid w:val="00E85497"/>
    <w:rsid w:val="00E85541"/>
    <w:rsid w:val="00E87096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943"/>
    <w:rsid w:val="00E91A50"/>
    <w:rsid w:val="00E91F1F"/>
    <w:rsid w:val="00E91F6F"/>
    <w:rsid w:val="00E920C1"/>
    <w:rsid w:val="00E9282B"/>
    <w:rsid w:val="00E92F49"/>
    <w:rsid w:val="00E9327E"/>
    <w:rsid w:val="00E93654"/>
    <w:rsid w:val="00E93795"/>
    <w:rsid w:val="00E939C0"/>
    <w:rsid w:val="00E93A08"/>
    <w:rsid w:val="00E93BC1"/>
    <w:rsid w:val="00E940AD"/>
    <w:rsid w:val="00E941BD"/>
    <w:rsid w:val="00E9448F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5ED"/>
    <w:rsid w:val="00E96BDD"/>
    <w:rsid w:val="00E96FD1"/>
    <w:rsid w:val="00E970CB"/>
    <w:rsid w:val="00E970D0"/>
    <w:rsid w:val="00E97122"/>
    <w:rsid w:val="00E97351"/>
    <w:rsid w:val="00E97790"/>
    <w:rsid w:val="00E9794C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A69"/>
    <w:rsid w:val="00EA5DE7"/>
    <w:rsid w:val="00EA5E56"/>
    <w:rsid w:val="00EA5F8D"/>
    <w:rsid w:val="00EA6BF8"/>
    <w:rsid w:val="00EA6E7E"/>
    <w:rsid w:val="00EA77D8"/>
    <w:rsid w:val="00EA7ABE"/>
    <w:rsid w:val="00EA7F37"/>
    <w:rsid w:val="00EB005C"/>
    <w:rsid w:val="00EB00E1"/>
    <w:rsid w:val="00EB0412"/>
    <w:rsid w:val="00EB06C3"/>
    <w:rsid w:val="00EB0795"/>
    <w:rsid w:val="00EB087A"/>
    <w:rsid w:val="00EB09AC"/>
    <w:rsid w:val="00EB0B10"/>
    <w:rsid w:val="00EB0D05"/>
    <w:rsid w:val="00EB12F5"/>
    <w:rsid w:val="00EB13AA"/>
    <w:rsid w:val="00EB19E7"/>
    <w:rsid w:val="00EB1CB0"/>
    <w:rsid w:val="00EB2262"/>
    <w:rsid w:val="00EB2F2C"/>
    <w:rsid w:val="00EB32F7"/>
    <w:rsid w:val="00EB34DA"/>
    <w:rsid w:val="00EB3ED4"/>
    <w:rsid w:val="00EB3F1F"/>
    <w:rsid w:val="00EB40B1"/>
    <w:rsid w:val="00EB4922"/>
    <w:rsid w:val="00EB498C"/>
    <w:rsid w:val="00EB4BCC"/>
    <w:rsid w:val="00EB5567"/>
    <w:rsid w:val="00EB5623"/>
    <w:rsid w:val="00EB5CF9"/>
    <w:rsid w:val="00EB5D79"/>
    <w:rsid w:val="00EB6F4C"/>
    <w:rsid w:val="00EB7060"/>
    <w:rsid w:val="00EB71C4"/>
    <w:rsid w:val="00EB7687"/>
    <w:rsid w:val="00EC0228"/>
    <w:rsid w:val="00EC04C0"/>
    <w:rsid w:val="00EC0513"/>
    <w:rsid w:val="00EC0AE0"/>
    <w:rsid w:val="00EC0C99"/>
    <w:rsid w:val="00EC0FBE"/>
    <w:rsid w:val="00EC1571"/>
    <w:rsid w:val="00EC1D33"/>
    <w:rsid w:val="00EC2227"/>
    <w:rsid w:val="00EC2FE1"/>
    <w:rsid w:val="00EC3032"/>
    <w:rsid w:val="00EC30B5"/>
    <w:rsid w:val="00EC3516"/>
    <w:rsid w:val="00EC4B4C"/>
    <w:rsid w:val="00EC5355"/>
    <w:rsid w:val="00EC53FC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7A7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383B"/>
    <w:rsid w:val="00ED44BA"/>
    <w:rsid w:val="00ED4ACE"/>
    <w:rsid w:val="00ED4AFB"/>
    <w:rsid w:val="00ED5526"/>
    <w:rsid w:val="00ED5597"/>
    <w:rsid w:val="00ED65CA"/>
    <w:rsid w:val="00ED6718"/>
    <w:rsid w:val="00ED68CF"/>
    <w:rsid w:val="00ED7314"/>
    <w:rsid w:val="00ED7E78"/>
    <w:rsid w:val="00ED7EF5"/>
    <w:rsid w:val="00EE00BD"/>
    <w:rsid w:val="00EE0814"/>
    <w:rsid w:val="00EE0DF4"/>
    <w:rsid w:val="00EE1F54"/>
    <w:rsid w:val="00EE1FBA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9CD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C20"/>
    <w:rsid w:val="00EF314C"/>
    <w:rsid w:val="00EF38E0"/>
    <w:rsid w:val="00EF3B46"/>
    <w:rsid w:val="00EF3EE3"/>
    <w:rsid w:val="00EF4220"/>
    <w:rsid w:val="00EF47BA"/>
    <w:rsid w:val="00EF4DB3"/>
    <w:rsid w:val="00EF4E0E"/>
    <w:rsid w:val="00EF5198"/>
    <w:rsid w:val="00EF55E6"/>
    <w:rsid w:val="00EF580D"/>
    <w:rsid w:val="00EF5998"/>
    <w:rsid w:val="00EF59DF"/>
    <w:rsid w:val="00EF5DB5"/>
    <w:rsid w:val="00EF639A"/>
    <w:rsid w:val="00EF6A7D"/>
    <w:rsid w:val="00EF7898"/>
    <w:rsid w:val="00EF7A60"/>
    <w:rsid w:val="00EF7B4F"/>
    <w:rsid w:val="00F006B2"/>
    <w:rsid w:val="00F009AC"/>
    <w:rsid w:val="00F0127F"/>
    <w:rsid w:val="00F01333"/>
    <w:rsid w:val="00F01D94"/>
    <w:rsid w:val="00F01F83"/>
    <w:rsid w:val="00F026E9"/>
    <w:rsid w:val="00F0283D"/>
    <w:rsid w:val="00F0298D"/>
    <w:rsid w:val="00F02AC3"/>
    <w:rsid w:val="00F0333B"/>
    <w:rsid w:val="00F038F3"/>
    <w:rsid w:val="00F03F1C"/>
    <w:rsid w:val="00F0411C"/>
    <w:rsid w:val="00F04E91"/>
    <w:rsid w:val="00F05572"/>
    <w:rsid w:val="00F057E7"/>
    <w:rsid w:val="00F057EB"/>
    <w:rsid w:val="00F05A3B"/>
    <w:rsid w:val="00F05B10"/>
    <w:rsid w:val="00F068B0"/>
    <w:rsid w:val="00F06D46"/>
    <w:rsid w:val="00F0721F"/>
    <w:rsid w:val="00F072CF"/>
    <w:rsid w:val="00F07845"/>
    <w:rsid w:val="00F07901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E6"/>
    <w:rsid w:val="00F17330"/>
    <w:rsid w:val="00F176C1"/>
    <w:rsid w:val="00F177CB"/>
    <w:rsid w:val="00F20134"/>
    <w:rsid w:val="00F203F6"/>
    <w:rsid w:val="00F206F8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C9"/>
    <w:rsid w:val="00F23ED5"/>
    <w:rsid w:val="00F25A4D"/>
    <w:rsid w:val="00F264FF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5F94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3CC"/>
    <w:rsid w:val="00F43555"/>
    <w:rsid w:val="00F436BE"/>
    <w:rsid w:val="00F4372B"/>
    <w:rsid w:val="00F4445F"/>
    <w:rsid w:val="00F44682"/>
    <w:rsid w:val="00F44835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6C6"/>
    <w:rsid w:val="00F47871"/>
    <w:rsid w:val="00F47F7F"/>
    <w:rsid w:val="00F5016D"/>
    <w:rsid w:val="00F50861"/>
    <w:rsid w:val="00F50B07"/>
    <w:rsid w:val="00F510AA"/>
    <w:rsid w:val="00F51989"/>
    <w:rsid w:val="00F51C59"/>
    <w:rsid w:val="00F525E5"/>
    <w:rsid w:val="00F52D67"/>
    <w:rsid w:val="00F5315F"/>
    <w:rsid w:val="00F53CCD"/>
    <w:rsid w:val="00F549D1"/>
    <w:rsid w:val="00F54CAE"/>
    <w:rsid w:val="00F551E2"/>
    <w:rsid w:val="00F554B7"/>
    <w:rsid w:val="00F556B6"/>
    <w:rsid w:val="00F55906"/>
    <w:rsid w:val="00F55E65"/>
    <w:rsid w:val="00F56CB2"/>
    <w:rsid w:val="00F577D0"/>
    <w:rsid w:val="00F605BC"/>
    <w:rsid w:val="00F60C84"/>
    <w:rsid w:val="00F61127"/>
    <w:rsid w:val="00F61319"/>
    <w:rsid w:val="00F6191A"/>
    <w:rsid w:val="00F61AEF"/>
    <w:rsid w:val="00F62253"/>
    <w:rsid w:val="00F622AD"/>
    <w:rsid w:val="00F62D2A"/>
    <w:rsid w:val="00F63C0E"/>
    <w:rsid w:val="00F6414A"/>
    <w:rsid w:val="00F643EE"/>
    <w:rsid w:val="00F644FF"/>
    <w:rsid w:val="00F645D0"/>
    <w:rsid w:val="00F64B71"/>
    <w:rsid w:val="00F65177"/>
    <w:rsid w:val="00F65B7C"/>
    <w:rsid w:val="00F66D07"/>
    <w:rsid w:val="00F66E40"/>
    <w:rsid w:val="00F67AA6"/>
    <w:rsid w:val="00F70017"/>
    <w:rsid w:val="00F700D9"/>
    <w:rsid w:val="00F70513"/>
    <w:rsid w:val="00F71353"/>
    <w:rsid w:val="00F71F15"/>
    <w:rsid w:val="00F72016"/>
    <w:rsid w:val="00F72436"/>
    <w:rsid w:val="00F72F42"/>
    <w:rsid w:val="00F74C06"/>
    <w:rsid w:val="00F74C0F"/>
    <w:rsid w:val="00F75A83"/>
    <w:rsid w:val="00F75ABD"/>
    <w:rsid w:val="00F76725"/>
    <w:rsid w:val="00F76B18"/>
    <w:rsid w:val="00F76B2B"/>
    <w:rsid w:val="00F76D37"/>
    <w:rsid w:val="00F770AD"/>
    <w:rsid w:val="00F777EF"/>
    <w:rsid w:val="00F77F0E"/>
    <w:rsid w:val="00F77F98"/>
    <w:rsid w:val="00F81038"/>
    <w:rsid w:val="00F81AB0"/>
    <w:rsid w:val="00F81C7E"/>
    <w:rsid w:val="00F81ECA"/>
    <w:rsid w:val="00F821FA"/>
    <w:rsid w:val="00F82601"/>
    <w:rsid w:val="00F8287E"/>
    <w:rsid w:val="00F8316A"/>
    <w:rsid w:val="00F8321A"/>
    <w:rsid w:val="00F832B2"/>
    <w:rsid w:val="00F83476"/>
    <w:rsid w:val="00F836F9"/>
    <w:rsid w:val="00F83889"/>
    <w:rsid w:val="00F83D6E"/>
    <w:rsid w:val="00F83E4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900DD"/>
    <w:rsid w:val="00F9047C"/>
    <w:rsid w:val="00F9085C"/>
    <w:rsid w:val="00F90997"/>
    <w:rsid w:val="00F90A27"/>
    <w:rsid w:val="00F90C95"/>
    <w:rsid w:val="00F90E2F"/>
    <w:rsid w:val="00F911D6"/>
    <w:rsid w:val="00F915D8"/>
    <w:rsid w:val="00F91618"/>
    <w:rsid w:val="00F92793"/>
    <w:rsid w:val="00F928A3"/>
    <w:rsid w:val="00F92A5C"/>
    <w:rsid w:val="00F92CC6"/>
    <w:rsid w:val="00F93B5E"/>
    <w:rsid w:val="00F93C4A"/>
    <w:rsid w:val="00F9463C"/>
    <w:rsid w:val="00F94921"/>
    <w:rsid w:val="00F94FE2"/>
    <w:rsid w:val="00F95860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C6"/>
    <w:rsid w:val="00FA04F4"/>
    <w:rsid w:val="00FA0B21"/>
    <w:rsid w:val="00FA0BF8"/>
    <w:rsid w:val="00FA0E43"/>
    <w:rsid w:val="00FA17B8"/>
    <w:rsid w:val="00FA1A34"/>
    <w:rsid w:val="00FA1A79"/>
    <w:rsid w:val="00FA2029"/>
    <w:rsid w:val="00FA32A5"/>
    <w:rsid w:val="00FA3316"/>
    <w:rsid w:val="00FA36FE"/>
    <w:rsid w:val="00FA3DE3"/>
    <w:rsid w:val="00FA3DF9"/>
    <w:rsid w:val="00FA3EA6"/>
    <w:rsid w:val="00FA400D"/>
    <w:rsid w:val="00FA4BED"/>
    <w:rsid w:val="00FA4CE4"/>
    <w:rsid w:val="00FA5563"/>
    <w:rsid w:val="00FA5BDC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900"/>
    <w:rsid w:val="00FB1BA5"/>
    <w:rsid w:val="00FB1D82"/>
    <w:rsid w:val="00FB1DF6"/>
    <w:rsid w:val="00FB2712"/>
    <w:rsid w:val="00FB29A8"/>
    <w:rsid w:val="00FB365F"/>
    <w:rsid w:val="00FB3719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837"/>
    <w:rsid w:val="00FB6F6B"/>
    <w:rsid w:val="00FB702B"/>
    <w:rsid w:val="00FB7061"/>
    <w:rsid w:val="00FB70A5"/>
    <w:rsid w:val="00FB7380"/>
    <w:rsid w:val="00FB7C38"/>
    <w:rsid w:val="00FC00D3"/>
    <w:rsid w:val="00FC0A20"/>
    <w:rsid w:val="00FC1369"/>
    <w:rsid w:val="00FC1BA2"/>
    <w:rsid w:val="00FC2246"/>
    <w:rsid w:val="00FC2778"/>
    <w:rsid w:val="00FC2AD9"/>
    <w:rsid w:val="00FC3A66"/>
    <w:rsid w:val="00FC3D7D"/>
    <w:rsid w:val="00FC465F"/>
    <w:rsid w:val="00FC5244"/>
    <w:rsid w:val="00FC6357"/>
    <w:rsid w:val="00FC63BE"/>
    <w:rsid w:val="00FC6D60"/>
    <w:rsid w:val="00FC7055"/>
    <w:rsid w:val="00FC7B21"/>
    <w:rsid w:val="00FC7C33"/>
    <w:rsid w:val="00FC7CCB"/>
    <w:rsid w:val="00FD0B18"/>
    <w:rsid w:val="00FD0BC8"/>
    <w:rsid w:val="00FD0E13"/>
    <w:rsid w:val="00FD16ED"/>
    <w:rsid w:val="00FD1795"/>
    <w:rsid w:val="00FD1FE4"/>
    <w:rsid w:val="00FD2822"/>
    <w:rsid w:val="00FD28DA"/>
    <w:rsid w:val="00FD2CA3"/>
    <w:rsid w:val="00FD315C"/>
    <w:rsid w:val="00FD3379"/>
    <w:rsid w:val="00FD397D"/>
    <w:rsid w:val="00FD3C91"/>
    <w:rsid w:val="00FD4100"/>
    <w:rsid w:val="00FD4286"/>
    <w:rsid w:val="00FD4C31"/>
    <w:rsid w:val="00FD4C74"/>
    <w:rsid w:val="00FD4F12"/>
    <w:rsid w:val="00FD50BE"/>
    <w:rsid w:val="00FD50F6"/>
    <w:rsid w:val="00FD5529"/>
    <w:rsid w:val="00FD57C3"/>
    <w:rsid w:val="00FD5A00"/>
    <w:rsid w:val="00FD5B8E"/>
    <w:rsid w:val="00FD60CA"/>
    <w:rsid w:val="00FD6127"/>
    <w:rsid w:val="00FD6380"/>
    <w:rsid w:val="00FD66F5"/>
    <w:rsid w:val="00FD6CA7"/>
    <w:rsid w:val="00FD6D29"/>
    <w:rsid w:val="00FD6DD7"/>
    <w:rsid w:val="00FD7497"/>
    <w:rsid w:val="00FE0F9C"/>
    <w:rsid w:val="00FE10DE"/>
    <w:rsid w:val="00FE2351"/>
    <w:rsid w:val="00FE251B"/>
    <w:rsid w:val="00FE25B7"/>
    <w:rsid w:val="00FE2989"/>
    <w:rsid w:val="00FE29F5"/>
    <w:rsid w:val="00FE3099"/>
    <w:rsid w:val="00FE388A"/>
    <w:rsid w:val="00FE38EB"/>
    <w:rsid w:val="00FE4391"/>
    <w:rsid w:val="00FE5A8E"/>
    <w:rsid w:val="00FE5FE9"/>
    <w:rsid w:val="00FE6966"/>
    <w:rsid w:val="00FE6BA4"/>
    <w:rsid w:val="00FE6C01"/>
    <w:rsid w:val="00FE6C04"/>
    <w:rsid w:val="00FE6C77"/>
    <w:rsid w:val="00FE6DFC"/>
    <w:rsid w:val="00FE79C1"/>
    <w:rsid w:val="00FE7AD1"/>
    <w:rsid w:val="00FE7BD9"/>
    <w:rsid w:val="00FE7D31"/>
    <w:rsid w:val="00FE7E8D"/>
    <w:rsid w:val="00FE7E9D"/>
    <w:rsid w:val="00FF047D"/>
    <w:rsid w:val="00FF1813"/>
    <w:rsid w:val="00FF1A80"/>
    <w:rsid w:val="00FF1C77"/>
    <w:rsid w:val="00FF1DDE"/>
    <w:rsid w:val="00FF2327"/>
    <w:rsid w:val="00FF2AB5"/>
    <w:rsid w:val="00FF2BA2"/>
    <w:rsid w:val="00FF312F"/>
    <w:rsid w:val="00FF3301"/>
    <w:rsid w:val="00FF3444"/>
    <w:rsid w:val="00FF41B6"/>
    <w:rsid w:val="00FF434B"/>
    <w:rsid w:val="00FF45FB"/>
    <w:rsid w:val="00FF47AA"/>
    <w:rsid w:val="00FF4989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08E8DE"/>
  <w15:docId w15:val="{56D80395-8EF5-41B7-9A0E-EBAE98F9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A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0F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Theme="majorBidi" w:hAnsiTheme="majorBidi" w:cstheme="majorBidi"/>
      <w:sz w:val="28"/>
      <w:szCs w:val="28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570FFE"/>
    <w:rPr>
      <w:rFonts w:asciiTheme="majorBidi" w:hAnsiTheme="majorBidi" w:cstheme="majorBidi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44F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Theme="majorHAnsi" w:hAnsiTheme="majorHAnsi" w:cstheme="majorHAns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544F29"/>
    <w:rPr>
      <w:rFonts w:asciiTheme="majorHAnsi" w:hAnsiTheme="majorHAnsi" w:cstheme="majorHAns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uiPriority w:val="99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F7A98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0719F0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719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lt-edited1">
    <w:name w:val="alt-edited1"/>
    <w:basedOn w:val="DefaultParagraphFont"/>
    <w:rsid w:val="00C06C39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C06C39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C06C3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C06C39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C06C3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06C39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AE67C-2ACB-40C9-92D8-293E2862F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8</Pages>
  <Words>2560</Words>
  <Characters>10019</Characters>
  <Application>Microsoft Office Word</Application>
  <DocSecurity>0</DocSecurity>
  <Lines>83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2021-02-23T08:17:00Z</cp:lastPrinted>
  <dcterms:created xsi:type="dcterms:W3CDTF">2021-02-23T10:21:00Z</dcterms:created>
  <dcterms:modified xsi:type="dcterms:W3CDTF">2021-02-23T10:37:00Z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